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2268DD" w14:textId="77777777" w:rsidR="00C51F06" w:rsidRDefault="00C51F06" w:rsidP="00C51F06">
      <w:pPr>
        <w:pStyle w:val="Heading2"/>
      </w:pPr>
      <w:r>
        <w:br w:type="page"/>
      </w:r>
      <w:r>
        <w:lastRenderedPageBreak/>
        <w:t>Annex A: Contribution documents and status</w:t>
      </w:r>
    </w:p>
    <w:p w14:paraId="6A1DD76D" w14:textId="77777777" w:rsidR="00C51F06" w:rsidRDefault="00C51F06" w:rsidP="00C51F06">
      <w:pPr>
        <w:pStyle w:val="Heading3"/>
      </w:pPr>
      <w:r>
        <w:t>A1: List of TDocs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3806"/>
        <w:gridCol w:w="1933"/>
        <w:gridCol w:w="973"/>
        <w:gridCol w:w="1013"/>
        <w:gridCol w:w="1033"/>
      </w:tblGrid>
      <w:tr w:rsidR="00C51F06" w14:paraId="123A09F9" w14:textId="77777777" w:rsidTr="00C51F06">
        <w:tc>
          <w:tcPr>
            <w:tcW w:w="0" w:type="auto"/>
          </w:tcPr>
          <w:p w14:paraId="7B08BDD7" w14:textId="579D5BBD" w:rsidR="00C51F06" w:rsidRDefault="00C51F06" w:rsidP="00C51F06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1967D1BA" w14:textId="4AD54A09" w:rsidR="00C51F06" w:rsidRDefault="00C51F06" w:rsidP="00C51F06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3EE58059" w14:textId="73861614" w:rsidR="00C51F06" w:rsidRDefault="00C51F06" w:rsidP="00C51F06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14:paraId="05799D85" w14:textId="7A0A0329" w:rsidR="00C51F06" w:rsidRDefault="00C51F06" w:rsidP="00C51F06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14:paraId="259C99DC" w14:textId="6D282C82" w:rsidR="00C51F06" w:rsidRDefault="00C51F06" w:rsidP="00C51F06">
            <w:pPr>
              <w:pStyle w:val="TAH"/>
            </w:pPr>
            <w:r>
              <w:t>Replaces</w:t>
            </w:r>
          </w:p>
        </w:tc>
        <w:tc>
          <w:tcPr>
            <w:tcW w:w="0" w:type="auto"/>
          </w:tcPr>
          <w:p w14:paraId="03C75CA6" w14:textId="394077BB" w:rsidR="00C51F06" w:rsidRDefault="00C51F06" w:rsidP="00C51F06">
            <w:pPr>
              <w:pStyle w:val="TAH"/>
            </w:pPr>
            <w:r>
              <w:t>Replaced by</w:t>
            </w:r>
          </w:p>
        </w:tc>
      </w:tr>
      <w:tr w:rsidR="00C51F06" w14:paraId="7403357A" w14:textId="77777777" w:rsidTr="00C51F06">
        <w:tc>
          <w:tcPr>
            <w:tcW w:w="0" w:type="auto"/>
          </w:tcPr>
          <w:p w14:paraId="7AAA0E03" w14:textId="3A2771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R4-2104400</w:t>
            </w:r>
          </w:p>
        </w:tc>
        <w:tc>
          <w:tcPr>
            <w:tcW w:w="0" w:type="auto"/>
          </w:tcPr>
          <w:p w14:paraId="68E87A87" w14:textId="164754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RF IBM requirements for CA configurations within same frequency group</w:t>
            </w:r>
          </w:p>
        </w:tc>
        <w:tc>
          <w:tcPr>
            <w:tcW w:w="0" w:type="auto"/>
          </w:tcPr>
          <w:p w14:paraId="39B18D8C" w14:textId="49799F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B8FFB0A" w14:textId="59E905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9E9DE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1C76B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7ADACC8" w14:textId="77777777" w:rsidTr="00C51F06">
        <w:tc>
          <w:tcPr>
            <w:tcW w:w="0" w:type="auto"/>
          </w:tcPr>
          <w:p w14:paraId="706ED354" w14:textId="0CCA53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R4-2104401</w:t>
            </w:r>
          </w:p>
        </w:tc>
        <w:tc>
          <w:tcPr>
            <w:tcW w:w="0" w:type="auto"/>
          </w:tcPr>
          <w:p w14:paraId="66AE3E77" w14:textId="48F886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RF CBM requirements for CA configurations within same frequency group</w:t>
            </w:r>
          </w:p>
        </w:tc>
        <w:tc>
          <w:tcPr>
            <w:tcW w:w="0" w:type="auto"/>
          </w:tcPr>
          <w:p w14:paraId="459F4C4C" w14:textId="015B7C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B3EDD20" w14:textId="2DB29A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B5BC1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FE73D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8EC0F05" w14:textId="77777777" w:rsidTr="00C51F06">
        <w:tc>
          <w:tcPr>
            <w:tcW w:w="0" w:type="auto"/>
          </w:tcPr>
          <w:p w14:paraId="7446FB10" w14:textId="6308E7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R4-2104402</w:t>
            </w:r>
          </w:p>
        </w:tc>
        <w:tc>
          <w:tcPr>
            <w:tcW w:w="0" w:type="auto"/>
          </w:tcPr>
          <w:p w14:paraId="621A7D09" w14:textId="67973B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 LS on addition of 400 and 600 MHz Fs</w:t>
            </w:r>
          </w:p>
        </w:tc>
        <w:tc>
          <w:tcPr>
            <w:tcW w:w="0" w:type="auto"/>
          </w:tcPr>
          <w:p w14:paraId="2D3BB596" w14:textId="2FD249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6B203DF" w14:textId="315CC5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64B6DA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BBAD1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4F82EB1" w14:textId="77777777" w:rsidTr="00C51F06">
        <w:tc>
          <w:tcPr>
            <w:tcW w:w="0" w:type="auto"/>
          </w:tcPr>
          <w:p w14:paraId="769FC3AA" w14:textId="4023E7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R4-2104403</w:t>
            </w:r>
          </w:p>
        </w:tc>
        <w:tc>
          <w:tcPr>
            <w:tcW w:w="0" w:type="auto"/>
          </w:tcPr>
          <w:p w14:paraId="6A223BAE" w14:textId="3C6DA5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37.717-31-11: DC_1A-28A-40A_n78A</w:t>
            </w:r>
          </w:p>
        </w:tc>
        <w:tc>
          <w:tcPr>
            <w:tcW w:w="0" w:type="auto"/>
          </w:tcPr>
          <w:p w14:paraId="3E5863D8" w14:textId="5575FD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Telefonica</w:t>
            </w:r>
          </w:p>
        </w:tc>
        <w:tc>
          <w:tcPr>
            <w:tcW w:w="0" w:type="auto"/>
          </w:tcPr>
          <w:p w14:paraId="5FFB22F1" w14:textId="2A89FB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07870B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88C4F1" w14:textId="0A8510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R4-2105282</w:t>
            </w:r>
          </w:p>
        </w:tc>
      </w:tr>
      <w:tr w:rsidR="00C51F06" w14:paraId="6B8C042C" w14:textId="77777777" w:rsidTr="00C51F06">
        <w:tc>
          <w:tcPr>
            <w:tcW w:w="0" w:type="auto"/>
          </w:tcPr>
          <w:p w14:paraId="3858FB8A" w14:textId="7588F0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R4-2104404</w:t>
            </w:r>
          </w:p>
        </w:tc>
        <w:tc>
          <w:tcPr>
            <w:tcW w:w="0" w:type="auto"/>
          </w:tcPr>
          <w:p w14:paraId="48B6B40D" w14:textId="2180AE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37.717-31-11: DC_3A-28A-40A_n78A</w:t>
            </w:r>
          </w:p>
        </w:tc>
        <w:tc>
          <w:tcPr>
            <w:tcW w:w="0" w:type="auto"/>
          </w:tcPr>
          <w:p w14:paraId="2426252D" w14:textId="60C5AC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Telefonica</w:t>
            </w:r>
          </w:p>
        </w:tc>
        <w:tc>
          <w:tcPr>
            <w:tcW w:w="0" w:type="auto"/>
          </w:tcPr>
          <w:p w14:paraId="666CE9A4" w14:textId="1A8011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B4C1E8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3D0F98" w14:textId="3E272D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R4-2105283</w:t>
            </w:r>
          </w:p>
        </w:tc>
      </w:tr>
      <w:tr w:rsidR="00C51F06" w14:paraId="0109EBC4" w14:textId="77777777" w:rsidTr="00C51F06">
        <w:tc>
          <w:tcPr>
            <w:tcW w:w="0" w:type="auto"/>
          </w:tcPr>
          <w:p w14:paraId="4E55E5F1" w14:textId="74A664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R4-2104405</w:t>
            </w:r>
          </w:p>
        </w:tc>
        <w:tc>
          <w:tcPr>
            <w:tcW w:w="0" w:type="auto"/>
          </w:tcPr>
          <w:p w14:paraId="50633D12" w14:textId="2E6FC8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37.717-41-11: DC_1-3-28-40_n78</w:t>
            </w:r>
          </w:p>
        </w:tc>
        <w:tc>
          <w:tcPr>
            <w:tcW w:w="0" w:type="auto"/>
          </w:tcPr>
          <w:p w14:paraId="0A2AB24F" w14:textId="116757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Telefonica</w:t>
            </w:r>
          </w:p>
        </w:tc>
        <w:tc>
          <w:tcPr>
            <w:tcW w:w="0" w:type="auto"/>
          </w:tcPr>
          <w:p w14:paraId="23074137" w14:textId="44838C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85D9D8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70B62E" w14:textId="05BD70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R4-2105284</w:t>
            </w:r>
          </w:p>
        </w:tc>
      </w:tr>
      <w:tr w:rsidR="00C51F06" w14:paraId="0DFABB66" w14:textId="77777777" w:rsidTr="00C51F06">
        <w:tc>
          <w:tcPr>
            <w:tcW w:w="0" w:type="auto"/>
          </w:tcPr>
          <w:p w14:paraId="217A8783" w14:textId="66F3E4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R4-2104406</w:t>
            </w:r>
          </w:p>
        </w:tc>
        <w:tc>
          <w:tcPr>
            <w:tcW w:w="0" w:type="auto"/>
          </w:tcPr>
          <w:p w14:paraId="74AD5E44" w14:textId="35A29D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37.717-21-11: DC_20-40_n1</w:t>
            </w:r>
          </w:p>
        </w:tc>
        <w:tc>
          <w:tcPr>
            <w:tcW w:w="0" w:type="auto"/>
          </w:tcPr>
          <w:p w14:paraId="3A0640F4" w14:textId="3A7F7C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Telefonica</w:t>
            </w:r>
          </w:p>
        </w:tc>
        <w:tc>
          <w:tcPr>
            <w:tcW w:w="0" w:type="auto"/>
          </w:tcPr>
          <w:p w14:paraId="1CF699FF" w14:textId="47CF83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B7E9EC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9F368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F5E5F06" w14:textId="77777777" w:rsidTr="00C51F06">
        <w:tc>
          <w:tcPr>
            <w:tcW w:w="0" w:type="auto"/>
          </w:tcPr>
          <w:p w14:paraId="439C13D1" w14:textId="227046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R4-2104407</w:t>
            </w:r>
          </w:p>
        </w:tc>
        <w:tc>
          <w:tcPr>
            <w:tcW w:w="0" w:type="auto"/>
          </w:tcPr>
          <w:p w14:paraId="55B107E6" w14:textId="486041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37.717-11-11: DC_2A_n30A</w:t>
            </w:r>
          </w:p>
        </w:tc>
        <w:tc>
          <w:tcPr>
            <w:tcW w:w="0" w:type="auto"/>
          </w:tcPr>
          <w:p w14:paraId="0388EDA2" w14:textId="2FC2C9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3711029F" w14:textId="5EA60D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29E4C0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D78036" w14:textId="235E9F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R4-2105285</w:t>
            </w:r>
          </w:p>
        </w:tc>
      </w:tr>
      <w:tr w:rsidR="00C51F06" w14:paraId="10009670" w14:textId="77777777" w:rsidTr="00C51F06">
        <w:tc>
          <w:tcPr>
            <w:tcW w:w="0" w:type="auto"/>
          </w:tcPr>
          <w:p w14:paraId="7959265E" w14:textId="0197FA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R4-2104408</w:t>
            </w:r>
          </w:p>
        </w:tc>
        <w:tc>
          <w:tcPr>
            <w:tcW w:w="0" w:type="auto"/>
          </w:tcPr>
          <w:p w14:paraId="6C21DA4F" w14:textId="3E762E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37.717-11-11: DC_5A_n30A</w:t>
            </w:r>
          </w:p>
        </w:tc>
        <w:tc>
          <w:tcPr>
            <w:tcW w:w="0" w:type="auto"/>
          </w:tcPr>
          <w:p w14:paraId="69C0F3C5" w14:textId="56D575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2A54BC23" w14:textId="55FDDB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FC24FF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81F0D3" w14:textId="06CB49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R4-2105286</w:t>
            </w:r>
          </w:p>
        </w:tc>
      </w:tr>
      <w:tr w:rsidR="00C51F06" w14:paraId="6A9028B8" w14:textId="77777777" w:rsidTr="00C51F06">
        <w:tc>
          <w:tcPr>
            <w:tcW w:w="0" w:type="auto"/>
          </w:tcPr>
          <w:p w14:paraId="6C4B3864" w14:textId="377704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R4-2104409</w:t>
            </w:r>
          </w:p>
        </w:tc>
        <w:tc>
          <w:tcPr>
            <w:tcW w:w="0" w:type="auto"/>
          </w:tcPr>
          <w:p w14:paraId="1CBF3F7A" w14:textId="6BEE74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37.717-11-11: DC_12A_n30A</w:t>
            </w:r>
          </w:p>
        </w:tc>
        <w:tc>
          <w:tcPr>
            <w:tcW w:w="0" w:type="auto"/>
          </w:tcPr>
          <w:p w14:paraId="6FF2FB91" w14:textId="35ED50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57A9D81E" w14:textId="6C3335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9D4ED3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9D0330" w14:textId="039A0E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R4-2105287</w:t>
            </w:r>
          </w:p>
        </w:tc>
      </w:tr>
      <w:tr w:rsidR="00C51F06" w14:paraId="74D67FCF" w14:textId="77777777" w:rsidTr="00C51F06">
        <w:tc>
          <w:tcPr>
            <w:tcW w:w="0" w:type="auto"/>
          </w:tcPr>
          <w:p w14:paraId="3C020CBB" w14:textId="63F20C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R4-2104410</w:t>
            </w:r>
          </w:p>
        </w:tc>
        <w:tc>
          <w:tcPr>
            <w:tcW w:w="0" w:type="auto"/>
          </w:tcPr>
          <w:p w14:paraId="35AF2359" w14:textId="57CBF9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37.717-11-11: DC_66A_n30A</w:t>
            </w:r>
          </w:p>
        </w:tc>
        <w:tc>
          <w:tcPr>
            <w:tcW w:w="0" w:type="auto"/>
          </w:tcPr>
          <w:p w14:paraId="1AEBD6C4" w14:textId="473AA9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649AD0FA" w14:textId="308E1B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24FF45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5E830D" w14:textId="56B8B9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R4-2105288</w:t>
            </w:r>
          </w:p>
        </w:tc>
      </w:tr>
      <w:tr w:rsidR="00C51F06" w14:paraId="6A5DCE6A" w14:textId="77777777" w:rsidTr="00C51F06">
        <w:tc>
          <w:tcPr>
            <w:tcW w:w="0" w:type="auto"/>
          </w:tcPr>
          <w:p w14:paraId="2B57C8F4" w14:textId="2BC49D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R4-2104411</w:t>
            </w:r>
          </w:p>
        </w:tc>
        <w:tc>
          <w:tcPr>
            <w:tcW w:w="0" w:type="auto"/>
          </w:tcPr>
          <w:p w14:paraId="61C4F9FA" w14:textId="30DB7E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37.717-21-11: DC_5A-30A_n2A</w:t>
            </w:r>
          </w:p>
        </w:tc>
        <w:tc>
          <w:tcPr>
            <w:tcW w:w="0" w:type="auto"/>
          </w:tcPr>
          <w:p w14:paraId="5CB6D4A5" w14:textId="6F99CB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6D089C33" w14:textId="7A1F4D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E5D3DB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14C88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F3894F4" w14:textId="77777777" w:rsidTr="00C51F06">
        <w:tc>
          <w:tcPr>
            <w:tcW w:w="0" w:type="auto"/>
          </w:tcPr>
          <w:p w14:paraId="7F639D50" w14:textId="48B73F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R4-2104412</w:t>
            </w:r>
          </w:p>
        </w:tc>
        <w:tc>
          <w:tcPr>
            <w:tcW w:w="0" w:type="auto"/>
          </w:tcPr>
          <w:p w14:paraId="2B970691" w14:textId="390899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38.717-02-01: CA_n12-n77</w:t>
            </w:r>
          </w:p>
        </w:tc>
        <w:tc>
          <w:tcPr>
            <w:tcW w:w="0" w:type="auto"/>
          </w:tcPr>
          <w:p w14:paraId="5BE3AFEE" w14:textId="19E755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48E133B3" w14:textId="5AD109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28925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7575E4" w14:textId="2072DF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R4-2105236</w:t>
            </w:r>
          </w:p>
        </w:tc>
      </w:tr>
      <w:tr w:rsidR="00C51F06" w14:paraId="3DFDD5E1" w14:textId="77777777" w:rsidTr="00C51F06">
        <w:tc>
          <w:tcPr>
            <w:tcW w:w="0" w:type="auto"/>
          </w:tcPr>
          <w:p w14:paraId="008D6D68" w14:textId="4E02E3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R4-2104413</w:t>
            </w:r>
          </w:p>
        </w:tc>
        <w:tc>
          <w:tcPr>
            <w:tcW w:w="0" w:type="auto"/>
          </w:tcPr>
          <w:p w14:paraId="4CAAE328" w14:textId="5FED82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38.717-02-01: CA_n14-n77</w:t>
            </w:r>
          </w:p>
        </w:tc>
        <w:tc>
          <w:tcPr>
            <w:tcW w:w="0" w:type="auto"/>
          </w:tcPr>
          <w:p w14:paraId="52D94E19" w14:textId="35BF34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7595EED8" w14:textId="034E30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3F8C58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BEF65B" w14:textId="69B101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R4-2105237</w:t>
            </w:r>
          </w:p>
        </w:tc>
      </w:tr>
      <w:tr w:rsidR="00C51F06" w14:paraId="30547586" w14:textId="77777777" w:rsidTr="00C51F06">
        <w:tc>
          <w:tcPr>
            <w:tcW w:w="0" w:type="auto"/>
          </w:tcPr>
          <w:p w14:paraId="2AA698D6" w14:textId="332D6A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R4-2104414</w:t>
            </w:r>
          </w:p>
        </w:tc>
        <w:tc>
          <w:tcPr>
            <w:tcW w:w="0" w:type="auto"/>
          </w:tcPr>
          <w:p w14:paraId="544210B3" w14:textId="7069DB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38.717-02-01: CA_n30-n77</w:t>
            </w:r>
          </w:p>
        </w:tc>
        <w:tc>
          <w:tcPr>
            <w:tcW w:w="0" w:type="auto"/>
          </w:tcPr>
          <w:p w14:paraId="05877D65" w14:textId="2803A8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39E2416A" w14:textId="2F53E4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7F462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704D5B" w14:textId="407994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R4-2105238</w:t>
            </w:r>
          </w:p>
        </w:tc>
      </w:tr>
      <w:tr w:rsidR="00C51F06" w14:paraId="5CEEC62C" w14:textId="77777777" w:rsidTr="00C51F06">
        <w:tc>
          <w:tcPr>
            <w:tcW w:w="0" w:type="auto"/>
          </w:tcPr>
          <w:p w14:paraId="6D1508A1" w14:textId="4F3560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R4-2104415</w:t>
            </w:r>
          </w:p>
        </w:tc>
        <w:tc>
          <w:tcPr>
            <w:tcW w:w="0" w:type="auto"/>
          </w:tcPr>
          <w:p w14:paraId="5AF8FDD3" w14:textId="4DD511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CA_n2-n77</w:t>
            </w:r>
          </w:p>
        </w:tc>
        <w:tc>
          <w:tcPr>
            <w:tcW w:w="0" w:type="auto"/>
          </w:tcPr>
          <w:p w14:paraId="1D2E72E1" w14:textId="0208C4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19F9D272" w14:textId="2576A5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00B157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42421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2A9BD95" w14:textId="77777777" w:rsidTr="00C51F06">
        <w:tc>
          <w:tcPr>
            <w:tcW w:w="0" w:type="auto"/>
          </w:tcPr>
          <w:p w14:paraId="38F62888" w14:textId="74DAF5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R4-2104416</w:t>
            </w:r>
          </w:p>
        </w:tc>
        <w:tc>
          <w:tcPr>
            <w:tcW w:w="0" w:type="auto"/>
          </w:tcPr>
          <w:p w14:paraId="567DB96E" w14:textId="0EFC25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CA_n66(2A) and CA_n(3A)</w:t>
            </w:r>
          </w:p>
        </w:tc>
        <w:tc>
          <w:tcPr>
            <w:tcW w:w="0" w:type="auto"/>
          </w:tcPr>
          <w:p w14:paraId="303F8A80" w14:textId="7A42DF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10B12CAA" w14:textId="727F23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80B394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A0D8CB" w14:textId="128DAB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R4-2105289</w:t>
            </w:r>
          </w:p>
        </w:tc>
      </w:tr>
      <w:tr w:rsidR="00C51F06" w14:paraId="2EB72241" w14:textId="77777777" w:rsidTr="00C51F06">
        <w:tc>
          <w:tcPr>
            <w:tcW w:w="0" w:type="auto"/>
          </w:tcPr>
          <w:p w14:paraId="7053288A" w14:textId="42A9E1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R4-2104417</w:t>
            </w:r>
          </w:p>
        </w:tc>
        <w:tc>
          <w:tcPr>
            <w:tcW w:w="0" w:type="auto"/>
          </w:tcPr>
          <w:p w14:paraId="41472C38" w14:textId="0A47FB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CA_n5A-n77(2A) introduction of UL CA_n77(2A)</w:t>
            </w:r>
          </w:p>
        </w:tc>
        <w:tc>
          <w:tcPr>
            <w:tcW w:w="0" w:type="auto"/>
          </w:tcPr>
          <w:p w14:paraId="6278445F" w14:textId="069551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3AE3DD29" w14:textId="297018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2A82FE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42B21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DB5C313" w14:textId="77777777" w:rsidTr="00C51F06">
        <w:tc>
          <w:tcPr>
            <w:tcW w:w="0" w:type="auto"/>
          </w:tcPr>
          <w:p w14:paraId="4C7CC521" w14:textId="010984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R4-2104418</w:t>
            </w:r>
          </w:p>
        </w:tc>
        <w:tc>
          <w:tcPr>
            <w:tcW w:w="0" w:type="auto"/>
          </w:tcPr>
          <w:p w14:paraId="69A371CE" w14:textId="652159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38.717-02-01: CA_n25A-n71(2A)</w:t>
            </w:r>
          </w:p>
        </w:tc>
        <w:tc>
          <w:tcPr>
            <w:tcW w:w="0" w:type="auto"/>
          </w:tcPr>
          <w:p w14:paraId="3E51DE7A" w14:textId="4B6A5D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65D0C4B6" w14:textId="4A8438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517648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77F31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C3CF633" w14:textId="77777777" w:rsidTr="00C51F06">
        <w:tc>
          <w:tcPr>
            <w:tcW w:w="0" w:type="auto"/>
          </w:tcPr>
          <w:p w14:paraId="79A88249" w14:textId="79BDEF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R4-2104419</w:t>
            </w:r>
          </w:p>
        </w:tc>
        <w:tc>
          <w:tcPr>
            <w:tcW w:w="0" w:type="auto"/>
          </w:tcPr>
          <w:p w14:paraId="509B1F2F" w14:textId="069033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38.717-02-01: CA_n41(2A)-n66A</w:t>
            </w:r>
          </w:p>
        </w:tc>
        <w:tc>
          <w:tcPr>
            <w:tcW w:w="0" w:type="auto"/>
          </w:tcPr>
          <w:p w14:paraId="6A0820DE" w14:textId="650D15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54E1D9D6" w14:textId="41EE36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76EC3E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5D601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067C3F3" w14:textId="77777777" w:rsidTr="00C51F06">
        <w:tc>
          <w:tcPr>
            <w:tcW w:w="0" w:type="auto"/>
          </w:tcPr>
          <w:p w14:paraId="6390877D" w14:textId="47D503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R4-2104420</w:t>
            </w:r>
          </w:p>
        </w:tc>
        <w:tc>
          <w:tcPr>
            <w:tcW w:w="0" w:type="auto"/>
          </w:tcPr>
          <w:p w14:paraId="3AAAAF9C" w14:textId="51F618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38.717-04-01: CA_n25-n41-n71-n77</w:t>
            </w:r>
          </w:p>
        </w:tc>
        <w:tc>
          <w:tcPr>
            <w:tcW w:w="0" w:type="auto"/>
          </w:tcPr>
          <w:p w14:paraId="411FCE69" w14:textId="690CE6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7C3E6AB5" w14:textId="2EFE3B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190966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E759A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1332C3F" w14:textId="77777777" w:rsidTr="00C51F06">
        <w:tc>
          <w:tcPr>
            <w:tcW w:w="0" w:type="auto"/>
          </w:tcPr>
          <w:p w14:paraId="72D598CF" w14:textId="033556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R4-2104421</w:t>
            </w:r>
          </w:p>
        </w:tc>
        <w:tc>
          <w:tcPr>
            <w:tcW w:w="0" w:type="auto"/>
          </w:tcPr>
          <w:p w14:paraId="07542C2C" w14:textId="304B63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38.717-04-01: CA_n25-n66-n71-n77</w:t>
            </w:r>
          </w:p>
        </w:tc>
        <w:tc>
          <w:tcPr>
            <w:tcW w:w="0" w:type="auto"/>
          </w:tcPr>
          <w:p w14:paraId="432F47E9" w14:textId="573C81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07E68AC4" w14:textId="4745BF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26641D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F9B22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E6290BD" w14:textId="77777777" w:rsidTr="00C51F06">
        <w:tc>
          <w:tcPr>
            <w:tcW w:w="0" w:type="auto"/>
          </w:tcPr>
          <w:p w14:paraId="559548D3" w14:textId="46576C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R4-2104422</w:t>
            </w:r>
          </w:p>
        </w:tc>
        <w:tc>
          <w:tcPr>
            <w:tcW w:w="0" w:type="auto"/>
          </w:tcPr>
          <w:p w14:paraId="5B17B6BE" w14:textId="22E328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38.717-04-01: CA_n25-n41-n66-n77</w:t>
            </w:r>
          </w:p>
        </w:tc>
        <w:tc>
          <w:tcPr>
            <w:tcW w:w="0" w:type="auto"/>
          </w:tcPr>
          <w:p w14:paraId="37CA8D09" w14:textId="7F8674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70916F54" w14:textId="6442FE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668DA4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8AE43B" w14:textId="7922BB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R4-2105277</w:t>
            </w:r>
          </w:p>
        </w:tc>
      </w:tr>
      <w:tr w:rsidR="00C51F06" w14:paraId="757AECED" w14:textId="77777777" w:rsidTr="00C51F06">
        <w:tc>
          <w:tcPr>
            <w:tcW w:w="0" w:type="auto"/>
          </w:tcPr>
          <w:p w14:paraId="7E07DB9C" w14:textId="07E044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R4-2104423</w:t>
            </w:r>
          </w:p>
        </w:tc>
        <w:tc>
          <w:tcPr>
            <w:tcW w:w="0" w:type="auto"/>
          </w:tcPr>
          <w:p w14:paraId="0E80F772" w14:textId="41B934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38.717-02-01: CA_n25-n48 combinations</w:t>
            </w:r>
          </w:p>
        </w:tc>
        <w:tc>
          <w:tcPr>
            <w:tcW w:w="0" w:type="auto"/>
          </w:tcPr>
          <w:p w14:paraId="04A188FD" w14:textId="791309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44110AB5" w14:textId="6A64F4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CD48F7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903CD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AEDF0E0" w14:textId="77777777" w:rsidTr="00C51F06">
        <w:tc>
          <w:tcPr>
            <w:tcW w:w="0" w:type="auto"/>
          </w:tcPr>
          <w:p w14:paraId="79037DC1" w14:textId="653E89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R4-2104424</w:t>
            </w:r>
          </w:p>
        </w:tc>
        <w:tc>
          <w:tcPr>
            <w:tcW w:w="0" w:type="auto"/>
          </w:tcPr>
          <w:p w14:paraId="15FC5A67" w14:textId="2B2EFD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38.717-03-01: CA_n25-n48-n66 combinations</w:t>
            </w:r>
          </w:p>
        </w:tc>
        <w:tc>
          <w:tcPr>
            <w:tcW w:w="0" w:type="auto"/>
          </w:tcPr>
          <w:p w14:paraId="0D24F15F" w14:textId="44B367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5D4C75B8" w14:textId="31A44B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94CF42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3E591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C99AE19" w14:textId="77777777" w:rsidTr="00C51F06">
        <w:tc>
          <w:tcPr>
            <w:tcW w:w="0" w:type="auto"/>
          </w:tcPr>
          <w:p w14:paraId="26F81BF3" w14:textId="4EB8BE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R4-2104425</w:t>
            </w:r>
          </w:p>
        </w:tc>
        <w:tc>
          <w:tcPr>
            <w:tcW w:w="0" w:type="auto"/>
          </w:tcPr>
          <w:p w14:paraId="1754F06D" w14:textId="207741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37.717-11-11: DC_71A_n71A</w:t>
            </w:r>
          </w:p>
        </w:tc>
        <w:tc>
          <w:tcPr>
            <w:tcW w:w="0" w:type="auto"/>
          </w:tcPr>
          <w:p w14:paraId="30985373" w14:textId="1A177D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5EC6320D" w14:textId="1245AA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47AFD4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547859" w14:textId="159FA2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R4-2105290</w:t>
            </w:r>
          </w:p>
        </w:tc>
      </w:tr>
      <w:tr w:rsidR="00C51F06" w14:paraId="04FEFEB0" w14:textId="77777777" w:rsidTr="00C51F06">
        <w:tc>
          <w:tcPr>
            <w:tcW w:w="0" w:type="auto"/>
          </w:tcPr>
          <w:p w14:paraId="17722566" w14:textId="457D6B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R4-2104426</w:t>
            </w:r>
          </w:p>
        </w:tc>
        <w:tc>
          <w:tcPr>
            <w:tcW w:w="0" w:type="auto"/>
          </w:tcPr>
          <w:p w14:paraId="111169B6" w14:textId="77826A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38.101-3: DC_13-46-n261 addition of UL configurations</w:t>
            </w:r>
          </w:p>
        </w:tc>
        <w:tc>
          <w:tcPr>
            <w:tcW w:w="0" w:type="auto"/>
          </w:tcPr>
          <w:p w14:paraId="641132AC" w14:textId="6142A1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Verizon</w:t>
            </w:r>
          </w:p>
        </w:tc>
        <w:tc>
          <w:tcPr>
            <w:tcW w:w="0" w:type="auto"/>
          </w:tcPr>
          <w:p w14:paraId="02D1DC3C" w14:textId="5432BA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7FAA4E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958AE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EC20252" w14:textId="77777777" w:rsidTr="00C51F06">
        <w:tc>
          <w:tcPr>
            <w:tcW w:w="0" w:type="auto"/>
          </w:tcPr>
          <w:p w14:paraId="24424FB0" w14:textId="73E011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R4-2104427</w:t>
            </w:r>
          </w:p>
        </w:tc>
        <w:tc>
          <w:tcPr>
            <w:tcW w:w="0" w:type="auto"/>
          </w:tcPr>
          <w:p w14:paraId="1EF7DA59" w14:textId="761121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 CR] Core maintenance for NR Positioning</w:t>
            </w:r>
          </w:p>
        </w:tc>
        <w:tc>
          <w:tcPr>
            <w:tcW w:w="0" w:type="auto"/>
          </w:tcPr>
          <w:p w14:paraId="25803FC8" w14:textId="0A3E5D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41B9F04" w14:textId="15900E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2B0419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D1B96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E3C55DC" w14:textId="77777777" w:rsidTr="00C51F06">
        <w:tc>
          <w:tcPr>
            <w:tcW w:w="0" w:type="auto"/>
          </w:tcPr>
          <w:p w14:paraId="5DE8AE54" w14:textId="2BB6B7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R4-2104428</w:t>
            </w:r>
          </w:p>
        </w:tc>
        <w:tc>
          <w:tcPr>
            <w:tcW w:w="0" w:type="auto"/>
          </w:tcPr>
          <w:p w14:paraId="4274BC16" w14:textId="1BB26B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temporary RS for efficient SCell activation</w:t>
            </w:r>
          </w:p>
        </w:tc>
        <w:tc>
          <w:tcPr>
            <w:tcW w:w="0" w:type="auto"/>
          </w:tcPr>
          <w:p w14:paraId="13605D3B" w14:textId="26E52B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2E54D9D" w14:textId="40CCBE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DF6E2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92B52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A103BE" w14:textId="77777777" w:rsidTr="00C51F06">
        <w:tc>
          <w:tcPr>
            <w:tcW w:w="0" w:type="auto"/>
          </w:tcPr>
          <w:p w14:paraId="5A46A839" w14:textId="3D1998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R4-2104429</w:t>
            </w:r>
          </w:p>
        </w:tc>
        <w:tc>
          <w:tcPr>
            <w:tcW w:w="0" w:type="auto"/>
          </w:tcPr>
          <w:p w14:paraId="63B06979" w14:textId="19E9C5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neighbour cell measurement in NB-IoT RRC_CONNECTED state</w:t>
            </w:r>
          </w:p>
        </w:tc>
        <w:tc>
          <w:tcPr>
            <w:tcW w:w="0" w:type="auto"/>
          </w:tcPr>
          <w:p w14:paraId="01CB2DD6" w14:textId="384580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AAA2D47" w14:textId="5D6F5B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97E20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C6D9D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7A73CBA" w14:textId="77777777" w:rsidTr="00C51F06">
        <w:tc>
          <w:tcPr>
            <w:tcW w:w="0" w:type="auto"/>
          </w:tcPr>
          <w:p w14:paraId="592E75BD" w14:textId="65D197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R4-2104430</w:t>
            </w:r>
          </w:p>
        </w:tc>
        <w:tc>
          <w:tcPr>
            <w:tcW w:w="0" w:type="auto"/>
          </w:tcPr>
          <w:p w14:paraId="6667BBBC" w14:textId="349E40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terminology updates for measurements in NR-U</w:t>
            </w:r>
          </w:p>
        </w:tc>
        <w:tc>
          <w:tcPr>
            <w:tcW w:w="0" w:type="auto"/>
          </w:tcPr>
          <w:p w14:paraId="349A009A" w14:textId="36184F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315DD9A" w14:textId="5DAA38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E325A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274C4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4320320" w14:textId="77777777" w:rsidTr="00C51F06">
        <w:tc>
          <w:tcPr>
            <w:tcW w:w="0" w:type="auto"/>
          </w:tcPr>
          <w:p w14:paraId="0DBF87D5" w14:textId="3DAEE7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R4-2104431</w:t>
            </w:r>
          </w:p>
        </w:tc>
        <w:tc>
          <w:tcPr>
            <w:tcW w:w="0" w:type="auto"/>
          </w:tcPr>
          <w:p w14:paraId="07CAA669" w14:textId="79F008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Configurations for NR-U RRM test cases</w:t>
            </w:r>
          </w:p>
        </w:tc>
        <w:tc>
          <w:tcPr>
            <w:tcW w:w="0" w:type="auto"/>
          </w:tcPr>
          <w:p w14:paraId="045ECE2F" w14:textId="088E64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41891DA" w14:textId="59B866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A03B8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19648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2E8CB34" w14:textId="77777777" w:rsidTr="00C51F06">
        <w:tc>
          <w:tcPr>
            <w:tcW w:w="0" w:type="auto"/>
          </w:tcPr>
          <w:p w14:paraId="402F88E7" w14:textId="27C851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R4-2104432</w:t>
            </w:r>
          </w:p>
        </w:tc>
        <w:tc>
          <w:tcPr>
            <w:tcW w:w="0" w:type="auto"/>
          </w:tcPr>
          <w:p w14:paraId="7AA3D424" w14:textId="4AF7CD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cases for RRC re-establishment in NR-U</w:t>
            </w:r>
          </w:p>
        </w:tc>
        <w:tc>
          <w:tcPr>
            <w:tcW w:w="0" w:type="auto"/>
          </w:tcPr>
          <w:p w14:paraId="7A0E5B31" w14:textId="1F940D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3CD5938" w14:textId="0DE365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E47AE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4BEDA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AAA9798" w14:textId="77777777" w:rsidTr="00C51F06">
        <w:tc>
          <w:tcPr>
            <w:tcW w:w="0" w:type="auto"/>
          </w:tcPr>
          <w:p w14:paraId="2F969B12" w14:textId="2D86A3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R4-2104433</w:t>
            </w:r>
          </w:p>
        </w:tc>
        <w:tc>
          <w:tcPr>
            <w:tcW w:w="0" w:type="auto"/>
          </w:tcPr>
          <w:p w14:paraId="3FC7C38D" w14:textId="213CF8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cases for RRC release with re-direction in NR-U</w:t>
            </w:r>
          </w:p>
        </w:tc>
        <w:tc>
          <w:tcPr>
            <w:tcW w:w="0" w:type="auto"/>
          </w:tcPr>
          <w:p w14:paraId="6DA5D309" w14:textId="3B2804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D9DDFCE" w14:textId="092F7A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9FAC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99C86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4D448EB" w14:textId="77777777" w:rsidTr="00C51F06">
        <w:tc>
          <w:tcPr>
            <w:tcW w:w="0" w:type="auto"/>
          </w:tcPr>
          <w:p w14:paraId="4F17CBCC" w14:textId="1EFE32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R4-2104434</w:t>
            </w:r>
          </w:p>
        </w:tc>
        <w:tc>
          <w:tcPr>
            <w:tcW w:w="0" w:type="auto"/>
          </w:tcPr>
          <w:p w14:paraId="5EF22EFE" w14:textId="18DD2A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cases for timing in NR-U</w:t>
            </w:r>
          </w:p>
        </w:tc>
        <w:tc>
          <w:tcPr>
            <w:tcW w:w="0" w:type="auto"/>
          </w:tcPr>
          <w:p w14:paraId="0C01B6F8" w14:textId="77A848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8D502C3" w14:textId="0DEBB7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D7D54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1E920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405975" w14:textId="77777777" w:rsidTr="00C51F06">
        <w:tc>
          <w:tcPr>
            <w:tcW w:w="0" w:type="auto"/>
          </w:tcPr>
          <w:p w14:paraId="5ED3076B" w14:textId="10B486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R4-2104435</w:t>
            </w:r>
          </w:p>
        </w:tc>
        <w:tc>
          <w:tcPr>
            <w:tcW w:w="0" w:type="auto"/>
          </w:tcPr>
          <w:p w14:paraId="60D080F7" w14:textId="78A0F0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cases for BWP switching in NR-U</w:t>
            </w:r>
          </w:p>
        </w:tc>
        <w:tc>
          <w:tcPr>
            <w:tcW w:w="0" w:type="auto"/>
          </w:tcPr>
          <w:p w14:paraId="39F06F8E" w14:textId="513A05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7F45CAC" w14:textId="3A023C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94144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DA501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950BDE1" w14:textId="77777777" w:rsidTr="00C51F06">
        <w:tc>
          <w:tcPr>
            <w:tcW w:w="0" w:type="auto"/>
          </w:tcPr>
          <w:p w14:paraId="09F82929" w14:textId="699134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R4-2104436</w:t>
            </w:r>
          </w:p>
        </w:tc>
        <w:tc>
          <w:tcPr>
            <w:tcW w:w="0" w:type="auto"/>
          </w:tcPr>
          <w:p w14:paraId="104FCBE9" w14:textId="02927C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RAN4#98-e Meeting Report</w:t>
            </w:r>
          </w:p>
        </w:tc>
        <w:tc>
          <w:tcPr>
            <w:tcW w:w="0" w:type="auto"/>
          </w:tcPr>
          <w:p w14:paraId="604E5E18" w14:textId="48B27A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397C9E41" w14:textId="0204FF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CCFEDC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E257D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E4010F2" w14:textId="77777777" w:rsidTr="00C51F06">
        <w:tc>
          <w:tcPr>
            <w:tcW w:w="0" w:type="auto"/>
          </w:tcPr>
          <w:p w14:paraId="6ED3678B" w14:textId="1AD6CB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R4-2104437</w:t>
            </w:r>
          </w:p>
        </w:tc>
        <w:tc>
          <w:tcPr>
            <w:tcW w:w="0" w:type="auto"/>
          </w:tcPr>
          <w:p w14:paraId="3F3838BC" w14:textId="3D4752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Potential issues on UL Intra band NC CA with 1PA/1LO assumption</w:t>
            </w:r>
          </w:p>
        </w:tc>
        <w:tc>
          <w:tcPr>
            <w:tcW w:w="0" w:type="auto"/>
          </w:tcPr>
          <w:p w14:paraId="6AE54ACD" w14:textId="742244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Japan</w:t>
            </w:r>
          </w:p>
        </w:tc>
        <w:tc>
          <w:tcPr>
            <w:tcW w:w="0" w:type="auto"/>
          </w:tcPr>
          <w:p w14:paraId="797397C0" w14:textId="61AA2B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91959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23960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EF5B6E5" w14:textId="77777777" w:rsidTr="00C51F06">
        <w:tc>
          <w:tcPr>
            <w:tcW w:w="0" w:type="auto"/>
          </w:tcPr>
          <w:p w14:paraId="585D457E" w14:textId="63765E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R4-2104438</w:t>
            </w:r>
          </w:p>
        </w:tc>
        <w:tc>
          <w:tcPr>
            <w:tcW w:w="0" w:type="auto"/>
          </w:tcPr>
          <w:p w14:paraId="0D3FD1C9" w14:textId="4F0A13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Spurious emission limits for AAS BS in 6.425 – 7.125 GHz and 10-10.5 GHz</w:t>
            </w:r>
          </w:p>
        </w:tc>
        <w:tc>
          <w:tcPr>
            <w:tcW w:w="0" w:type="auto"/>
          </w:tcPr>
          <w:p w14:paraId="645FCBC8" w14:textId="5095C2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CEPT ECC PT1</w:t>
            </w:r>
          </w:p>
        </w:tc>
        <w:tc>
          <w:tcPr>
            <w:tcW w:w="0" w:type="auto"/>
          </w:tcPr>
          <w:p w14:paraId="4A19A799" w14:textId="1C4EFD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3F80A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37925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B3FAC9E" w14:textId="77777777" w:rsidTr="00C51F06">
        <w:tc>
          <w:tcPr>
            <w:tcW w:w="0" w:type="auto"/>
          </w:tcPr>
          <w:p w14:paraId="3ED69723" w14:textId="74CDE7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R4-2104439</w:t>
            </w:r>
          </w:p>
        </w:tc>
        <w:tc>
          <w:tcPr>
            <w:tcW w:w="0" w:type="auto"/>
          </w:tcPr>
          <w:p w14:paraId="4970DF79" w14:textId="1A3A5C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Simulation results for NR coexistence study indoor </w:t>
            </w:r>
            <w:r>
              <w:rPr>
                <w:sz w:val="16"/>
              </w:rPr>
              <w:lastRenderedPageBreak/>
              <w:t>deployment at 60GHz</w:t>
            </w:r>
          </w:p>
        </w:tc>
        <w:tc>
          <w:tcPr>
            <w:tcW w:w="0" w:type="auto"/>
          </w:tcPr>
          <w:p w14:paraId="0A3A02EC" w14:textId="4BFD7F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Qualcomm CDMA </w:t>
            </w:r>
            <w:r>
              <w:rPr>
                <w:sz w:val="16"/>
              </w:rPr>
              <w:lastRenderedPageBreak/>
              <w:t>Technologies</w:t>
            </w:r>
          </w:p>
        </w:tc>
        <w:tc>
          <w:tcPr>
            <w:tcW w:w="0" w:type="auto"/>
          </w:tcPr>
          <w:p w14:paraId="6E8EC2AA" w14:textId="570538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revised</w:t>
            </w:r>
          </w:p>
        </w:tc>
        <w:tc>
          <w:tcPr>
            <w:tcW w:w="0" w:type="auto"/>
          </w:tcPr>
          <w:p w14:paraId="75CEF707" w14:textId="7E6279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FE7D0BD" w14:textId="22D1A0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2105172</w:t>
            </w:r>
          </w:p>
        </w:tc>
      </w:tr>
      <w:tr w:rsidR="00C51F06" w14:paraId="61800791" w14:textId="77777777" w:rsidTr="00C51F06">
        <w:tc>
          <w:tcPr>
            <w:tcW w:w="0" w:type="auto"/>
          </w:tcPr>
          <w:p w14:paraId="6838EEC7" w14:textId="07AF36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R4-2104440</w:t>
            </w:r>
          </w:p>
        </w:tc>
        <w:tc>
          <w:tcPr>
            <w:tcW w:w="0" w:type="auto"/>
          </w:tcPr>
          <w:p w14:paraId="6B2D323D" w14:textId="67BCF5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CSI-RS only beam correspondence</w:t>
            </w:r>
          </w:p>
        </w:tc>
        <w:tc>
          <w:tcPr>
            <w:tcW w:w="0" w:type="auto"/>
          </w:tcPr>
          <w:p w14:paraId="3FED4838" w14:textId="5725AA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CF86224" w14:textId="5B0A96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D9B1B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8424A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7BEF551" w14:textId="77777777" w:rsidTr="00C51F06">
        <w:tc>
          <w:tcPr>
            <w:tcW w:w="0" w:type="auto"/>
          </w:tcPr>
          <w:p w14:paraId="00EA1DCD" w14:textId="73D62B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R4-2104441</w:t>
            </w:r>
          </w:p>
        </w:tc>
        <w:tc>
          <w:tcPr>
            <w:tcW w:w="0" w:type="auto"/>
          </w:tcPr>
          <w:p w14:paraId="3085ECB5" w14:textId="7A3F3B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coexistence study: dense urban micro deployment at 60GHz</w:t>
            </w:r>
          </w:p>
        </w:tc>
        <w:tc>
          <w:tcPr>
            <w:tcW w:w="0" w:type="auto"/>
          </w:tcPr>
          <w:p w14:paraId="1CD6AE2E" w14:textId="66CB9E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72E4D231" w14:textId="2C98F6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F60A231" w14:textId="0322F0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93B01C0" w14:textId="6E7E25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R4-2105173</w:t>
            </w:r>
          </w:p>
        </w:tc>
      </w:tr>
      <w:tr w:rsidR="00C51F06" w14:paraId="6E4B0081" w14:textId="77777777" w:rsidTr="00C51F06">
        <w:tc>
          <w:tcPr>
            <w:tcW w:w="0" w:type="auto"/>
          </w:tcPr>
          <w:p w14:paraId="5209EC08" w14:textId="4E5F4B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R4-2104442</w:t>
            </w:r>
          </w:p>
        </w:tc>
        <w:tc>
          <w:tcPr>
            <w:tcW w:w="0" w:type="auto"/>
          </w:tcPr>
          <w:p w14:paraId="61B0C4FF" w14:textId="38D3CF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Rel-16 updated RAN4 UE features lists for LTE and NR</w:t>
            </w:r>
          </w:p>
        </w:tc>
        <w:tc>
          <w:tcPr>
            <w:tcW w:w="0" w:type="auto"/>
          </w:tcPr>
          <w:p w14:paraId="55825F86" w14:textId="30DF2A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5977F4F" w14:textId="7C6F3C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FBB53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62FB2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BAEC8B5" w14:textId="77777777" w:rsidTr="00C51F06">
        <w:tc>
          <w:tcPr>
            <w:tcW w:w="0" w:type="auto"/>
          </w:tcPr>
          <w:p w14:paraId="15F6397A" w14:textId="0B56A5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R4-2104443</w:t>
            </w:r>
          </w:p>
        </w:tc>
        <w:tc>
          <w:tcPr>
            <w:tcW w:w="0" w:type="auto"/>
          </w:tcPr>
          <w:p w14:paraId="2207BCF0" w14:textId="160C0F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updated Rel-16 RAN1 UE features lists for NR after RAN1#104-e</w:t>
            </w:r>
          </w:p>
        </w:tc>
        <w:tc>
          <w:tcPr>
            <w:tcW w:w="0" w:type="auto"/>
          </w:tcPr>
          <w:p w14:paraId="1DE7FED5" w14:textId="67C27F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827FB55" w14:textId="2BB42D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E1D06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06030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28EFD1D" w14:textId="77777777" w:rsidTr="00C51F06">
        <w:tc>
          <w:tcPr>
            <w:tcW w:w="0" w:type="auto"/>
          </w:tcPr>
          <w:p w14:paraId="35BBDAAE" w14:textId="729129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R4-2104444</w:t>
            </w:r>
          </w:p>
        </w:tc>
        <w:tc>
          <w:tcPr>
            <w:tcW w:w="0" w:type="auto"/>
          </w:tcPr>
          <w:p w14:paraId="02C10CEC" w14:textId="45F06B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measuring CSI-RS during SCell activation</w:t>
            </w:r>
          </w:p>
        </w:tc>
        <w:tc>
          <w:tcPr>
            <w:tcW w:w="0" w:type="auto"/>
          </w:tcPr>
          <w:p w14:paraId="431966B1" w14:textId="33518E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0856D8B" w14:textId="5AD9F4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C844C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03C4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7BE29B3" w14:textId="77777777" w:rsidTr="00C51F06">
        <w:tc>
          <w:tcPr>
            <w:tcW w:w="0" w:type="auto"/>
          </w:tcPr>
          <w:p w14:paraId="7E149482" w14:textId="255272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R4-2104445</w:t>
            </w:r>
          </w:p>
        </w:tc>
        <w:tc>
          <w:tcPr>
            <w:tcW w:w="0" w:type="auto"/>
          </w:tcPr>
          <w:p w14:paraId="76922F3E" w14:textId="6709D8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TCI state indication at Direct SCell activation</w:t>
            </w:r>
          </w:p>
        </w:tc>
        <w:tc>
          <w:tcPr>
            <w:tcW w:w="0" w:type="auto"/>
          </w:tcPr>
          <w:p w14:paraId="612B4CA4" w14:textId="7FD651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52817CD" w14:textId="5C0380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2606B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DC5BE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8B52BD8" w14:textId="77777777" w:rsidTr="00C51F06">
        <w:tc>
          <w:tcPr>
            <w:tcW w:w="0" w:type="auto"/>
          </w:tcPr>
          <w:p w14:paraId="252B2348" w14:textId="695FCB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R4-2104446</w:t>
            </w:r>
          </w:p>
        </w:tc>
        <w:tc>
          <w:tcPr>
            <w:tcW w:w="0" w:type="auto"/>
          </w:tcPr>
          <w:p w14:paraId="02F53D1A" w14:textId="1B1917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SL switching priority</w:t>
            </w:r>
          </w:p>
        </w:tc>
        <w:tc>
          <w:tcPr>
            <w:tcW w:w="0" w:type="auto"/>
          </w:tcPr>
          <w:p w14:paraId="1535CDEA" w14:textId="2C9F39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C2937B7" w14:textId="7376E8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4B50A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62FDF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31419BD" w14:textId="77777777" w:rsidTr="00C51F06">
        <w:tc>
          <w:tcPr>
            <w:tcW w:w="0" w:type="auto"/>
          </w:tcPr>
          <w:p w14:paraId="11BD4F34" w14:textId="352C1F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R4-2104447</w:t>
            </w:r>
          </w:p>
        </w:tc>
        <w:tc>
          <w:tcPr>
            <w:tcW w:w="0" w:type="auto"/>
          </w:tcPr>
          <w:p w14:paraId="26943411" w14:textId="78CEF7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uplink Tx switching</w:t>
            </w:r>
          </w:p>
        </w:tc>
        <w:tc>
          <w:tcPr>
            <w:tcW w:w="0" w:type="auto"/>
          </w:tcPr>
          <w:p w14:paraId="1E9E302B" w14:textId="36EFD8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5AA99BE" w14:textId="2A5050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D8E9B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8BB7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9D6A724" w14:textId="77777777" w:rsidTr="00C51F06">
        <w:tc>
          <w:tcPr>
            <w:tcW w:w="0" w:type="auto"/>
          </w:tcPr>
          <w:p w14:paraId="41A53754" w14:textId="5AD6CB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R4-2104448</w:t>
            </w:r>
          </w:p>
        </w:tc>
        <w:tc>
          <w:tcPr>
            <w:tcW w:w="0" w:type="auto"/>
          </w:tcPr>
          <w:p w14:paraId="7A48576C" w14:textId="7D3863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Introduction of DL 1024QAM for NR</w:t>
            </w:r>
          </w:p>
        </w:tc>
        <w:tc>
          <w:tcPr>
            <w:tcW w:w="0" w:type="auto"/>
          </w:tcPr>
          <w:p w14:paraId="444EB622" w14:textId="77474A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AADFF69" w14:textId="04FF51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2C167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65C8D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649C3D2" w14:textId="77777777" w:rsidTr="00C51F06">
        <w:tc>
          <w:tcPr>
            <w:tcW w:w="0" w:type="auto"/>
          </w:tcPr>
          <w:p w14:paraId="2EDF5BA4" w14:textId="36EA31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R4-2104449</w:t>
            </w:r>
          </w:p>
        </w:tc>
        <w:tc>
          <w:tcPr>
            <w:tcW w:w="0" w:type="auto"/>
          </w:tcPr>
          <w:p w14:paraId="49CB8137" w14:textId="51695A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maximum/minimum channel bandwidth and channelization for NR operation in 52.6 to 71 GHz</w:t>
            </w:r>
          </w:p>
        </w:tc>
        <w:tc>
          <w:tcPr>
            <w:tcW w:w="0" w:type="auto"/>
          </w:tcPr>
          <w:p w14:paraId="1F28F545" w14:textId="51D30D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1562D30" w14:textId="28AE06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104B1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1DF4E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336BD4A" w14:textId="77777777" w:rsidTr="00C51F06">
        <w:tc>
          <w:tcPr>
            <w:tcW w:w="0" w:type="auto"/>
          </w:tcPr>
          <w:p w14:paraId="57261144" w14:textId="4608AC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R4-2104450</w:t>
            </w:r>
          </w:p>
        </w:tc>
        <w:tc>
          <w:tcPr>
            <w:tcW w:w="0" w:type="auto"/>
          </w:tcPr>
          <w:p w14:paraId="6A713B10" w14:textId="55BE60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Half-duplex FDD switching time for RedCap UE</w:t>
            </w:r>
          </w:p>
        </w:tc>
        <w:tc>
          <w:tcPr>
            <w:tcW w:w="0" w:type="auto"/>
          </w:tcPr>
          <w:p w14:paraId="14F3BB18" w14:textId="037D2B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55D38DF" w14:textId="73F485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5BA2D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831E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7D2E01A" w14:textId="77777777" w:rsidTr="00C51F06">
        <w:tc>
          <w:tcPr>
            <w:tcW w:w="0" w:type="auto"/>
          </w:tcPr>
          <w:p w14:paraId="49112138" w14:textId="1FEC27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R4-2104451</w:t>
            </w:r>
          </w:p>
        </w:tc>
        <w:tc>
          <w:tcPr>
            <w:tcW w:w="0" w:type="auto"/>
          </w:tcPr>
          <w:p w14:paraId="313448D2" w14:textId="41C676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beam switching gap for 60 GHz band</w:t>
            </w:r>
          </w:p>
        </w:tc>
        <w:tc>
          <w:tcPr>
            <w:tcW w:w="0" w:type="auto"/>
          </w:tcPr>
          <w:p w14:paraId="3DDA7436" w14:textId="75B0FD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0A8FFE2" w14:textId="21FA37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6D206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81A63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DAEC556" w14:textId="77777777" w:rsidTr="00C51F06">
        <w:tc>
          <w:tcPr>
            <w:tcW w:w="0" w:type="auto"/>
          </w:tcPr>
          <w:p w14:paraId="1F170FC5" w14:textId="14D552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R4-2104452</w:t>
            </w:r>
          </w:p>
        </w:tc>
        <w:tc>
          <w:tcPr>
            <w:tcW w:w="0" w:type="auto"/>
          </w:tcPr>
          <w:p w14:paraId="52C4C3F2" w14:textId="56DAB4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Agreements Pertaining to L1/L2-Centric Inter-Cell Mobility</w:t>
            </w:r>
          </w:p>
        </w:tc>
        <w:tc>
          <w:tcPr>
            <w:tcW w:w="0" w:type="auto"/>
          </w:tcPr>
          <w:p w14:paraId="619DEA69" w14:textId="1F5B9A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236B3A3" w14:textId="183E2A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9620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698F6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29AD25A" w14:textId="77777777" w:rsidTr="00C51F06">
        <w:tc>
          <w:tcPr>
            <w:tcW w:w="0" w:type="auto"/>
          </w:tcPr>
          <w:p w14:paraId="52849763" w14:textId="7884A6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R4-2104453</w:t>
            </w:r>
          </w:p>
        </w:tc>
        <w:tc>
          <w:tcPr>
            <w:tcW w:w="0" w:type="auto"/>
          </w:tcPr>
          <w:p w14:paraId="43B08316" w14:textId="13F28F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UE transmit timing error</w:t>
            </w:r>
          </w:p>
        </w:tc>
        <w:tc>
          <w:tcPr>
            <w:tcW w:w="0" w:type="auto"/>
          </w:tcPr>
          <w:p w14:paraId="65A1BFD4" w14:textId="5B6D6A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94903E2" w14:textId="0FAA06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269CB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57DB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8B354C3" w14:textId="77777777" w:rsidTr="00C51F06">
        <w:tc>
          <w:tcPr>
            <w:tcW w:w="0" w:type="auto"/>
          </w:tcPr>
          <w:p w14:paraId="20F88B50" w14:textId="02C77C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R4-2104454</w:t>
            </w:r>
          </w:p>
        </w:tc>
        <w:tc>
          <w:tcPr>
            <w:tcW w:w="0" w:type="auto"/>
          </w:tcPr>
          <w:p w14:paraId="7A0546C3" w14:textId="3A0426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adding new DC_n46-n48 configurations</w:t>
            </w:r>
          </w:p>
        </w:tc>
        <w:tc>
          <w:tcPr>
            <w:tcW w:w="0" w:type="auto"/>
          </w:tcPr>
          <w:p w14:paraId="3778AAB7" w14:textId="4C54D7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2B39FC55" w14:textId="6DE929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A9218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B570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A74BE1A" w14:textId="77777777" w:rsidTr="00C51F06">
        <w:tc>
          <w:tcPr>
            <w:tcW w:w="0" w:type="auto"/>
          </w:tcPr>
          <w:p w14:paraId="5445949D" w14:textId="6BADE7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R4-2104455</w:t>
            </w:r>
          </w:p>
        </w:tc>
        <w:tc>
          <w:tcPr>
            <w:tcW w:w="0" w:type="auto"/>
          </w:tcPr>
          <w:p w14:paraId="0C632780" w14:textId="0997F8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TCI State Update for L1/L2-Centric Inter-Cell Mobility</w:t>
            </w:r>
          </w:p>
        </w:tc>
        <w:tc>
          <w:tcPr>
            <w:tcW w:w="0" w:type="auto"/>
          </w:tcPr>
          <w:p w14:paraId="52EF1285" w14:textId="261560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8A65AEC" w14:textId="1D1C2A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FAEB1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18FB7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71969E1" w14:textId="77777777" w:rsidTr="00C51F06">
        <w:tc>
          <w:tcPr>
            <w:tcW w:w="0" w:type="auto"/>
          </w:tcPr>
          <w:p w14:paraId="5E8F2A40" w14:textId="14FFB1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R4-2104456</w:t>
            </w:r>
          </w:p>
        </w:tc>
        <w:tc>
          <w:tcPr>
            <w:tcW w:w="0" w:type="auto"/>
          </w:tcPr>
          <w:p w14:paraId="3554D243" w14:textId="305875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Proposals on BS transmitter requirements for extending current NR operation to 71 GHz</w:t>
            </w:r>
          </w:p>
        </w:tc>
        <w:tc>
          <w:tcPr>
            <w:tcW w:w="0" w:type="auto"/>
          </w:tcPr>
          <w:p w14:paraId="1213153B" w14:textId="4CA150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1223774" w14:textId="63A9D7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B6076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46BEF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0665A13" w14:textId="77777777" w:rsidTr="00C51F06">
        <w:tc>
          <w:tcPr>
            <w:tcW w:w="0" w:type="auto"/>
          </w:tcPr>
          <w:p w14:paraId="18200E95" w14:textId="019A65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R4-2104457</w:t>
            </w:r>
          </w:p>
        </w:tc>
        <w:tc>
          <w:tcPr>
            <w:tcW w:w="0" w:type="auto"/>
          </w:tcPr>
          <w:p w14:paraId="20DC21F4" w14:textId="1B2E9D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Proposals on BS receiver requirements for extending current NR operation to 71 GHz</w:t>
            </w:r>
          </w:p>
        </w:tc>
        <w:tc>
          <w:tcPr>
            <w:tcW w:w="0" w:type="auto"/>
          </w:tcPr>
          <w:p w14:paraId="380F4D7B" w14:textId="66633B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E1C383B" w14:textId="07E230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A6136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42A2A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5FC2040" w14:textId="77777777" w:rsidTr="00C51F06">
        <w:tc>
          <w:tcPr>
            <w:tcW w:w="0" w:type="auto"/>
          </w:tcPr>
          <w:p w14:paraId="73634E2C" w14:textId="546E0E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R4-2104458</w:t>
            </w:r>
          </w:p>
        </w:tc>
        <w:tc>
          <w:tcPr>
            <w:tcW w:w="0" w:type="auto"/>
          </w:tcPr>
          <w:p w14:paraId="43BAEEA3" w14:textId="1D3955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Proposals on BS RF requirements for support of 16QAM in NB-IoT</w:t>
            </w:r>
          </w:p>
        </w:tc>
        <w:tc>
          <w:tcPr>
            <w:tcW w:w="0" w:type="auto"/>
          </w:tcPr>
          <w:p w14:paraId="7561B868" w14:textId="3B8020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0EC5BC7" w14:textId="3D64D2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89ADA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D7704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0B68C5C" w14:textId="77777777" w:rsidTr="00C51F06">
        <w:tc>
          <w:tcPr>
            <w:tcW w:w="0" w:type="auto"/>
          </w:tcPr>
          <w:p w14:paraId="4F715B14" w14:textId="763351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R4-2104459</w:t>
            </w:r>
          </w:p>
        </w:tc>
        <w:tc>
          <w:tcPr>
            <w:tcW w:w="0" w:type="auto"/>
          </w:tcPr>
          <w:p w14:paraId="4ABFF7D7" w14:textId="29D24D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37.880 V1.0.0: High-power UE operation for fixed-wireless/vehicle-mounted use cases in Band 12, Band 5, and Band n71</w:t>
            </w:r>
          </w:p>
        </w:tc>
        <w:tc>
          <w:tcPr>
            <w:tcW w:w="0" w:type="auto"/>
          </w:tcPr>
          <w:p w14:paraId="4193CA52" w14:textId="03F97D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DC5961C" w14:textId="155040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01CA6B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34553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0BEFD5A" w14:textId="77777777" w:rsidTr="00C51F06">
        <w:tc>
          <w:tcPr>
            <w:tcW w:w="0" w:type="auto"/>
          </w:tcPr>
          <w:p w14:paraId="3C45EF73" w14:textId="4A0A50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R4-2104460</w:t>
            </w:r>
          </w:p>
        </w:tc>
        <w:tc>
          <w:tcPr>
            <w:tcW w:w="0" w:type="auto"/>
          </w:tcPr>
          <w:p w14:paraId="61FFE159" w14:textId="08C67E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37.880: Coexistence Simulation Results for High-power UE Vs NB-IoT in-band operation for fixed-wireless/vehicle-mounted use cases in Band 12, Band 5, and Band n71</w:t>
            </w:r>
          </w:p>
        </w:tc>
        <w:tc>
          <w:tcPr>
            <w:tcW w:w="0" w:type="auto"/>
          </w:tcPr>
          <w:p w14:paraId="3074F39E" w14:textId="41FC4D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1B2B78A" w14:textId="07323F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37D30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A72EE6" w14:textId="2DC2F4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R4-2105434</w:t>
            </w:r>
          </w:p>
        </w:tc>
      </w:tr>
      <w:tr w:rsidR="00C51F06" w14:paraId="109BE11D" w14:textId="77777777" w:rsidTr="00C51F06">
        <w:tc>
          <w:tcPr>
            <w:tcW w:w="0" w:type="auto"/>
          </w:tcPr>
          <w:p w14:paraId="53E10121" w14:textId="4717D5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R4-2104461</w:t>
            </w:r>
          </w:p>
        </w:tc>
        <w:tc>
          <w:tcPr>
            <w:tcW w:w="0" w:type="auto"/>
          </w:tcPr>
          <w:p w14:paraId="79F53530" w14:textId="786FF3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37.880: BS receiver blocking for High-power UE operation for fixed-wireless/vehicle-mounted use cases in Band 12, Band 5, and Band n71</w:t>
            </w:r>
          </w:p>
        </w:tc>
        <w:tc>
          <w:tcPr>
            <w:tcW w:w="0" w:type="auto"/>
          </w:tcPr>
          <w:p w14:paraId="4F066959" w14:textId="79E7E8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4045F5D" w14:textId="50D4C3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6CB391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59298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C00C8FA" w14:textId="77777777" w:rsidTr="00C51F06">
        <w:tc>
          <w:tcPr>
            <w:tcW w:w="0" w:type="auto"/>
          </w:tcPr>
          <w:p w14:paraId="66381E56" w14:textId="652AE2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R4-2104462</w:t>
            </w:r>
          </w:p>
        </w:tc>
        <w:tc>
          <w:tcPr>
            <w:tcW w:w="0" w:type="auto"/>
          </w:tcPr>
          <w:p w14:paraId="11F0BC2F" w14:textId="3950A2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NTN UL time and frequency synchronization requirements</w:t>
            </w:r>
          </w:p>
        </w:tc>
        <w:tc>
          <w:tcPr>
            <w:tcW w:w="0" w:type="auto"/>
          </w:tcPr>
          <w:p w14:paraId="5B7022FA" w14:textId="65799A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7FAAABB" w14:textId="052044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74C6E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00BA8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2B19B6E" w14:textId="77777777" w:rsidTr="00C51F06">
        <w:tc>
          <w:tcPr>
            <w:tcW w:w="0" w:type="auto"/>
          </w:tcPr>
          <w:p w14:paraId="33C52F93" w14:textId="32A49A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R4-2104463</w:t>
            </w:r>
          </w:p>
        </w:tc>
        <w:tc>
          <w:tcPr>
            <w:tcW w:w="0" w:type="auto"/>
          </w:tcPr>
          <w:p w14:paraId="2EBEF824" w14:textId="6FCC2F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nominal channel spacing calculation for two carriers at band n41 with 40MHz and 80MHz channel bandwidths</w:t>
            </w:r>
          </w:p>
        </w:tc>
        <w:tc>
          <w:tcPr>
            <w:tcW w:w="0" w:type="auto"/>
          </w:tcPr>
          <w:p w14:paraId="6F423978" w14:textId="075009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5AA399DE" w14:textId="249100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52BB6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ED465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90CC93E" w14:textId="77777777" w:rsidTr="00C51F06">
        <w:tc>
          <w:tcPr>
            <w:tcW w:w="0" w:type="auto"/>
          </w:tcPr>
          <w:p w14:paraId="356047E6" w14:textId="1A9112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R4-2104464</w:t>
            </w:r>
          </w:p>
        </w:tc>
        <w:tc>
          <w:tcPr>
            <w:tcW w:w="0" w:type="auto"/>
          </w:tcPr>
          <w:p w14:paraId="49B30EE8" w14:textId="4A7FED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37.145-2: Tx spurious limits for co-existence and co-location with of NR-based access to unlicensed spectrum (NR-U)</w:t>
            </w:r>
          </w:p>
        </w:tc>
        <w:tc>
          <w:tcPr>
            <w:tcW w:w="0" w:type="auto"/>
          </w:tcPr>
          <w:p w14:paraId="754FB7A4" w14:textId="28D687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E44F4DC" w14:textId="490F24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6724D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06919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CF1143B" w14:textId="77777777" w:rsidTr="00C51F06">
        <w:tc>
          <w:tcPr>
            <w:tcW w:w="0" w:type="auto"/>
          </w:tcPr>
          <w:p w14:paraId="62813DD9" w14:textId="07A1F7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R4-2104465</w:t>
            </w:r>
          </w:p>
        </w:tc>
        <w:tc>
          <w:tcPr>
            <w:tcW w:w="0" w:type="auto"/>
          </w:tcPr>
          <w:p w14:paraId="132E96CF" w14:textId="6B9EAC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37.145-2: Tx spurious limits for co-existence and co-location with of NR-based access to unlicensed spectrum (NR-U)</w:t>
            </w:r>
          </w:p>
        </w:tc>
        <w:tc>
          <w:tcPr>
            <w:tcW w:w="0" w:type="auto"/>
          </w:tcPr>
          <w:p w14:paraId="7D5C4907" w14:textId="4146CD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86A9CD5" w14:textId="544CCB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D0F8AF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54168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A2D3E72" w14:textId="77777777" w:rsidTr="00C51F06">
        <w:tc>
          <w:tcPr>
            <w:tcW w:w="0" w:type="auto"/>
          </w:tcPr>
          <w:p w14:paraId="6C62C5A5" w14:textId="54C155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R4-2104466</w:t>
            </w:r>
          </w:p>
        </w:tc>
        <w:tc>
          <w:tcPr>
            <w:tcW w:w="0" w:type="auto"/>
          </w:tcPr>
          <w:p w14:paraId="24453A23" w14:textId="17FC26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Tx spurious limits for co-existence and co-location with of NR-based access to unlicensed spectrum (NR-U)</w:t>
            </w:r>
          </w:p>
        </w:tc>
        <w:tc>
          <w:tcPr>
            <w:tcW w:w="0" w:type="auto"/>
          </w:tcPr>
          <w:p w14:paraId="0ED41979" w14:textId="3F70A2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9E1F8BE" w14:textId="5F09C8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D107D4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A3923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D2F41F9" w14:textId="77777777" w:rsidTr="00C51F06">
        <w:tc>
          <w:tcPr>
            <w:tcW w:w="0" w:type="auto"/>
          </w:tcPr>
          <w:p w14:paraId="06E80E33" w14:textId="4902EE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R4-2104467</w:t>
            </w:r>
          </w:p>
        </w:tc>
        <w:tc>
          <w:tcPr>
            <w:tcW w:w="0" w:type="auto"/>
          </w:tcPr>
          <w:p w14:paraId="0F756A8F" w14:textId="10854C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Tx spurious limits for co-existence and co-location with of NR-based access to unlicensed spectrum (NR-U)</w:t>
            </w:r>
          </w:p>
        </w:tc>
        <w:tc>
          <w:tcPr>
            <w:tcW w:w="0" w:type="auto"/>
          </w:tcPr>
          <w:p w14:paraId="2685B3FC" w14:textId="64DBFD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256A1B0" w14:textId="668A21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085C04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2ED1B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3747E1F" w14:textId="77777777" w:rsidTr="00C51F06">
        <w:tc>
          <w:tcPr>
            <w:tcW w:w="0" w:type="auto"/>
          </w:tcPr>
          <w:p w14:paraId="3A64222E" w14:textId="37174A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R4-2104468</w:t>
            </w:r>
          </w:p>
        </w:tc>
        <w:tc>
          <w:tcPr>
            <w:tcW w:w="0" w:type="auto"/>
          </w:tcPr>
          <w:p w14:paraId="2E800838" w14:textId="1391BE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37.145-2: Rx blocking limits for co-existence and co-location with of NR-based access to unlicensed spectrum (NR-U)</w:t>
            </w:r>
          </w:p>
        </w:tc>
        <w:tc>
          <w:tcPr>
            <w:tcW w:w="0" w:type="auto"/>
          </w:tcPr>
          <w:p w14:paraId="00C80717" w14:textId="5951C8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4C4C06B" w14:textId="318273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B1692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F1B9E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E204CF" w14:textId="77777777" w:rsidTr="00C51F06">
        <w:tc>
          <w:tcPr>
            <w:tcW w:w="0" w:type="auto"/>
          </w:tcPr>
          <w:p w14:paraId="3CE907AE" w14:textId="1FDF67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R4-2104469</w:t>
            </w:r>
          </w:p>
        </w:tc>
        <w:tc>
          <w:tcPr>
            <w:tcW w:w="0" w:type="auto"/>
          </w:tcPr>
          <w:p w14:paraId="52D882C4" w14:textId="588C75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37.145-2: RX blocking limits for co-existence and co-location with of NR-based access to unlicensed spectrum (NR-U)</w:t>
            </w:r>
          </w:p>
        </w:tc>
        <w:tc>
          <w:tcPr>
            <w:tcW w:w="0" w:type="auto"/>
          </w:tcPr>
          <w:p w14:paraId="571D69E6" w14:textId="1F7B3A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E748E73" w14:textId="557091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88988D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53DA1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1B6FAB5" w14:textId="77777777" w:rsidTr="00C51F06">
        <w:tc>
          <w:tcPr>
            <w:tcW w:w="0" w:type="auto"/>
          </w:tcPr>
          <w:p w14:paraId="5E5FD058" w14:textId="23BCBF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R4-2104470</w:t>
            </w:r>
          </w:p>
        </w:tc>
        <w:tc>
          <w:tcPr>
            <w:tcW w:w="0" w:type="auto"/>
          </w:tcPr>
          <w:p w14:paraId="1CC89A8F" w14:textId="1AF86D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exception requirements for Intermodulation due to Dual uplink (IMD)</w:t>
            </w:r>
          </w:p>
        </w:tc>
        <w:tc>
          <w:tcPr>
            <w:tcW w:w="0" w:type="auto"/>
          </w:tcPr>
          <w:p w14:paraId="56DE2A94" w14:textId="479221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2414464F" w14:textId="4C1F53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DA16A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A4936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7EEA752" w14:textId="77777777" w:rsidTr="00C51F06">
        <w:tc>
          <w:tcPr>
            <w:tcW w:w="0" w:type="auto"/>
          </w:tcPr>
          <w:p w14:paraId="0AE48B06" w14:textId="7995E8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R4-2104471</w:t>
            </w:r>
          </w:p>
        </w:tc>
        <w:tc>
          <w:tcPr>
            <w:tcW w:w="0" w:type="auto"/>
          </w:tcPr>
          <w:p w14:paraId="7CB6150E" w14:textId="06FBDB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minimum requirements for Transmit ON/OFF time mask in UL MIMO FR1</w:t>
            </w:r>
          </w:p>
        </w:tc>
        <w:tc>
          <w:tcPr>
            <w:tcW w:w="0" w:type="auto"/>
          </w:tcPr>
          <w:p w14:paraId="7052BCE8" w14:textId="07311C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3126162E" w14:textId="022E32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2DACF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5159C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70BE1DC" w14:textId="77777777" w:rsidTr="00C51F06">
        <w:tc>
          <w:tcPr>
            <w:tcW w:w="0" w:type="auto"/>
          </w:tcPr>
          <w:p w14:paraId="0CE96C7B" w14:textId="0DE48E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R4-2104472</w:t>
            </w:r>
          </w:p>
        </w:tc>
        <w:tc>
          <w:tcPr>
            <w:tcW w:w="0" w:type="auto"/>
          </w:tcPr>
          <w:p w14:paraId="71F354CA" w14:textId="143A21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Reply LS on questions to RAN WGs on dual Radio UE (2Rx/2Tx or 2Rx/1Tx) support for simultaneous communication with both SNPN and </w:t>
            </w:r>
            <w:r>
              <w:rPr>
                <w:sz w:val="16"/>
              </w:rPr>
              <w:lastRenderedPageBreak/>
              <w:t>PLMN</w:t>
            </w:r>
          </w:p>
        </w:tc>
        <w:tc>
          <w:tcPr>
            <w:tcW w:w="0" w:type="auto"/>
          </w:tcPr>
          <w:p w14:paraId="1F08CCBC" w14:textId="1511F3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RAN2</w:t>
            </w:r>
          </w:p>
        </w:tc>
        <w:tc>
          <w:tcPr>
            <w:tcW w:w="0" w:type="auto"/>
          </w:tcPr>
          <w:p w14:paraId="2FA30BCF" w14:textId="6CB41C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08D0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43EDE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516E9C9" w14:textId="77777777" w:rsidTr="00C51F06">
        <w:tc>
          <w:tcPr>
            <w:tcW w:w="0" w:type="auto"/>
          </w:tcPr>
          <w:p w14:paraId="5DDE711A" w14:textId="2B1384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R4-2104473</w:t>
            </w:r>
          </w:p>
        </w:tc>
        <w:tc>
          <w:tcPr>
            <w:tcW w:w="0" w:type="auto"/>
          </w:tcPr>
          <w:p w14:paraId="39A5E829" w14:textId="26DBBD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Use of Inclusive Language in 3GPP</w:t>
            </w:r>
          </w:p>
        </w:tc>
        <w:tc>
          <w:tcPr>
            <w:tcW w:w="0" w:type="auto"/>
          </w:tcPr>
          <w:p w14:paraId="2CC82E15" w14:textId="570CC3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69CB685" w14:textId="1FA68D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12CC7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3A6A9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65FFEAF" w14:textId="77777777" w:rsidTr="00C51F06">
        <w:tc>
          <w:tcPr>
            <w:tcW w:w="0" w:type="auto"/>
          </w:tcPr>
          <w:p w14:paraId="0028BE06" w14:textId="6BBA51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R4-2104474</w:t>
            </w:r>
          </w:p>
        </w:tc>
        <w:tc>
          <w:tcPr>
            <w:tcW w:w="0" w:type="auto"/>
          </w:tcPr>
          <w:p w14:paraId="360EA02E" w14:textId="65D456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neighbour cell measurement in NB-IoT RRC_CONNECTED state</w:t>
            </w:r>
          </w:p>
        </w:tc>
        <w:tc>
          <w:tcPr>
            <w:tcW w:w="0" w:type="auto"/>
          </w:tcPr>
          <w:p w14:paraId="6A23E0CC" w14:textId="1E162A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D73E366" w14:textId="537095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E7B27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B68D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897A912" w14:textId="77777777" w:rsidTr="00C51F06">
        <w:tc>
          <w:tcPr>
            <w:tcW w:w="0" w:type="auto"/>
          </w:tcPr>
          <w:p w14:paraId="109EBAAA" w14:textId="2D3DDB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R4-2104475</w:t>
            </w:r>
          </w:p>
        </w:tc>
        <w:tc>
          <w:tcPr>
            <w:tcW w:w="0" w:type="auto"/>
          </w:tcPr>
          <w:p w14:paraId="346BD20B" w14:textId="392BCC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DC location reporting for intra-band UL CA</w:t>
            </w:r>
          </w:p>
        </w:tc>
        <w:tc>
          <w:tcPr>
            <w:tcW w:w="0" w:type="auto"/>
          </w:tcPr>
          <w:p w14:paraId="2765B202" w14:textId="606062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36AD18B" w14:textId="6CA820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F57AA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6FBC4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C4E1B0" w14:textId="77777777" w:rsidTr="00C51F06">
        <w:tc>
          <w:tcPr>
            <w:tcW w:w="0" w:type="auto"/>
          </w:tcPr>
          <w:p w14:paraId="5CD0F183" w14:textId="7912D4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R4-2104476</w:t>
            </w:r>
          </w:p>
        </w:tc>
        <w:tc>
          <w:tcPr>
            <w:tcW w:w="0" w:type="auto"/>
          </w:tcPr>
          <w:p w14:paraId="56CE1491" w14:textId="625C3D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Rel-16 mandatory RRM requirements</w:t>
            </w:r>
          </w:p>
        </w:tc>
        <w:tc>
          <w:tcPr>
            <w:tcW w:w="0" w:type="auto"/>
          </w:tcPr>
          <w:p w14:paraId="3AF7E0AF" w14:textId="07C263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2736387" w14:textId="47807F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BE169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75BC4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B45F45A" w14:textId="77777777" w:rsidTr="00C51F06">
        <w:tc>
          <w:tcPr>
            <w:tcW w:w="0" w:type="auto"/>
          </w:tcPr>
          <w:p w14:paraId="0F876E37" w14:textId="75BC1B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R4-2104477</w:t>
            </w:r>
          </w:p>
        </w:tc>
        <w:tc>
          <w:tcPr>
            <w:tcW w:w="0" w:type="auto"/>
          </w:tcPr>
          <w:p w14:paraId="599BDC37" w14:textId="4C77F2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RRC based BWP switch</w:t>
            </w:r>
          </w:p>
        </w:tc>
        <w:tc>
          <w:tcPr>
            <w:tcW w:w="0" w:type="auto"/>
          </w:tcPr>
          <w:p w14:paraId="4B5C1893" w14:textId="30A347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27279D24" w14:textId="02F24B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C42A7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9E26D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D540DF2" w14:textId="77777777" w:rsidTr="00C51F06">
        <w:tc>
          <w:tcPr>
            <w:tcW w:w="0" w:type="auto"/>
          </w:tcPr>
          <w:p w14:paraId="5BD9ABB0" w14:textId="6CA7A4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R4-2104478</w:t>
            </w:r>
          </w:p>
        </w:tc>
        <w:tc>
          <w:tcPr>
            <w:tcW w:w="0" w:type="auto"/>
          </w:tcPr>
          <w:p w14:paraId="489C783F" w14:textId="766092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simultaneous Rx/Tx capability</w:t>
            </w:r>
          </w:p>
        </w:tc>
        <w:tc>
          <w:tcPr>
            <w:tcW w:w="0" w:type="auto"/>
          </w:tcPr>
          <w:p w14:paraId="35BDE5A6" w14:textId="71DE84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11FE633" w14:textId="00944D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CF04A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F231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7A5F980" w14:textId="77777777" w:rsidTr="00C51F06">
        <w:tc>
          <w:tcPr>
            <w:tcW w:w="0" w:type="auto"/>
          </w:tcPr>
          <w:p w14:paraId="5BCDC56A" w14:textId="456181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R4-2104479</w:t>
            </w:r>
          </w:p>
        </w:tc>
        <w:tc>
          <w:tcPr>
            <w:tcW w:w="0" w:type="auto"/>
          </w:tcPr>
          <w:p w14:paraId="001B5D16" w14:textId="48A1FD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38.101-1 – Adding BCS’es with 30MHz for n48 Intra-band CA</w:t>
            </w:r>
          </w:p>
        </w:tc>
        <w:tc>
          <w:tcPr>
            <w:tcW w:w="0" w:type="auto"/>
          </w:tcPr>
          <w:p w14:paraId="34CEC5D9" w14:textId="0992DF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DISH Network</w:t>
            </w:r>
          </w:p>
        </w:tc>
        <w:tc>
          <w:tcPr>
            <w:tcW w:w="0" w:type="auto"/>
          </w:tcPr>
          <w:p w14:paraId="7B88D9CA" w14:textId="629D50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C181F4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75D62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910D413" w14:textId="77777777" w:rsidTr="00C51F06">
        <w:tc>
          <w:tcPr>
            <w:tcW w:w="0" w:type="auto"/>
          </w:tcPr>
          <w:p w14:paraId="2048AAD4" w14:textId="05A49A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R4-2104480</w:t>
            </w:r>
          </w:p>
        </w:tc>
        <w:tc>
          <w:tcPr>
            <w:tcW w:w="0" w:type="auto"/>
          </w:tcPr>
          <w:p w14:paraId="1ECE57CA" w14:textId="16D8F8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test cases for mandatory gap patterns</w:t>
            </w:r>
          </w:p>
        </w:tc>
        <w:tc>
          <w:tcPr>
            <w:tcW w:w="0" w:type="auto"/>
          </w:tcPr>
          <w:p w14:paraId="6D0AB2E0" w14:textId="1CC8D8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E7D3B0D" w14:textId="602B02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4F4F5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A3B2D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A2FDBBA" w14:textId="77777777" w:rsidTr="00C51F06">
        <w:tc>
          <w:tcPr>
            <w:tcW w:w="0" w:type="auto"/>
          </w:tcPr>
          <w:p w14:paraId="10AF72DC" w14:textId="490D67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R4-2104481</w:t>
            </w:r>
          </w:p>
        </w:tc>
        <w:tc>
          <w:tcPr>
            <w:tcW w:w="0" w:type="auto"/>
          </w:tcPr>
          <w:p w14:paraId="35D62116" w14:textId="2248A0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Interruption requirements for SRS carrier based switching between different FR</w:t>
            </w:r>
          </w:p>
        </w:tc>
        <w:tc>
          <w:tcPr>
            <w:tcW w:w="0" w:type="auto"/>
          </w:tcPr>
          <w:p w14:paraId="72C0278D" w14:textId="573494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0BA2EE7" w14:textId="1742B1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A6364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7DEE6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E3C8113" w14:textId="77777777" w:rsidTr="00C51F06">
        <w:tc>
          <w:tcPr>
            <w:tcW w:w="0" w:type="auto"/>
          </w:tcPr>
          <w:p w14:paraId="12541A07" w14:textId="12307B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R4-2104482</w:t>
            </w:r>
          </w:p>
        </w:tc>
        <w:tc>
          <w:tcPr>
            <w:tcW w:w="0" w:type="auto"/>
          </w:tcPr>
          <w:p w14:paraId="3F773278" w14:textId="6904E0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IAB test cases</w:t>
            </w:r>
          </w:p>
        </w:tc>
        <w:tc>
          <w:tcPr>
            <w:tcW w:w="0" w:type="auto"/>
          </w:tcPr>
          <w:p w14:paraId="5AD7FAB6" w14:textId="7B1FD4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AB9FF25" w14:textId="0F2283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7DFEE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A933F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0634175" w14:textId="77777777" w:rsidTr="00C51F06">
        <w:tc>
          <w:tcPr>
            <w:tcW w:w="0" w:type="auto"/>
          </w:tcPr>
          <w:p w14:paraId="0C0E6C20" w14:textId="5AD31C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R4-2104483</w:t>
            </w:r>
          </w:p>
        </w:tc>
        <w:tc>
          <w:tcPr>
            <w:tcW w:w="0" w:type="auto"/>
          </w:tcPr>
          <w:p w14:paraId="2056B2C9" w14:textId="700171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PUSCH FR1 256QAM demodulation requirements</w:t>
            </w:r>
          </w:p>
        </w:tc>
        <w:tc>
          <w:tcPr>
            <w:tcW w:w="0" w:type="auto"/>
          </w:tcPr>
          <w:p w14:paraId="39159479" w14:textId="027D26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</w:tcPr>
          <w:p w14:paraId="0BEDBC6E" w14:textId="162BC7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626C9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ED22F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E2B88E9" w14:textId="77777777" w:rsidTr="00C51F06">
        <w:tc>
          <w:tcPr>
            <w:tcW w:w="0" w:type="auto"/>
          </w:tcPr>
          <w:p w14:paraId="0E20C18B" w14:textId="073023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R4-2104484</w:t>
            </w:r>
          </w:p>
        </w:tc>
        <w:tc>
          <w:tcPr>
            <w:tcW w:w="0" w:type="auto"/>
          </w:tcPr>
          <w:p w14:paraId="19AD9CA8" w14:textId="5CCB92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Co-existence challenges with NR-U 100MHz channel bandwidth and other technologies</w:t>
            </w:r>
          </w:p>
        </w:tc>
        <w:tc>
          <w:tcPr>
            <w:tcW w:w="0" w:type="auto"/>
          </w:tcPr>
          <w:p w14:paraId="345FA47C" w14:textId="08BAF9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5435FF83" w14:textId="080111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69835F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5ACB0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B38DE37" w14:textId="77777777" w:rsidTr="00C51F06">
        <w:tc>
          <w:tcPr>
            <w:tcW w:w="0" w:type="auto"/>
          </w:tcPr>
          <w:p w14:paraId="0FFFEBB3" w14:textId="6FB1A9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R4-2104485</w:t>
            </w:r>
          </w:p>
        </w:tc>
        <w:tc>
          <w:tcPr>
            <w:tcW w:w="0" w:type="auto"/>
          </w:tcPr>
          <w:p w14:paraId="6801D9AA" w14:textId="0DBE16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NR transparent TxD</w:t>
            </w:r>
          </w:p>
        </w:tc>
        <w:tc>
          <w:tcPr>
            <w:tcW w:w="0" w:type="auto"/>
          </w:tcPr>
          <w:p w14:paraId="2A082BF8" w14:textId="50641E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168BA170" w14:textId="2BF889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BCFF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92A7B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414E75" w14:textId="77777777" w:rsidTr="00C51F06">
        <w:tc>
          <w:tcPr>
            <w:tcW w:w="0" w:type="auto"/>
          </w:tcPr>
          <w:p w14:paraId="4093B5E5" w14:textId="756BAB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R4-2104486</w:t>
            </w:r>
          </w:p>
        </w:tc>
        <w:tc>
          <w:tcPr>
            <w:tcW w:w="0" w:type="auto"/>
          </w:tcPr>
          <w:p w14:paraId="7DB5EB5A" w14:textId="3E91F0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power class related issues and the corresponding reply LS</w:t>
            </w:r>
          </w:p>
        </w:tc>
        <w:tc>
          <w:tcPr>
            <w:tcW w:w="0" w:type="auto"/>
          </w:tcPr>
          <w:p w14:paraId="4712E1BE" w14:textId="7FC075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3A6B0E37" w14:textId="156331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0D25C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7010C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CFDB8BA" w14:textId="77777777" w:rsidTr="00C51F06">
        <w:tc>
          <w:tcPr>
            <w:tcW w:w="0" w:type="auto"/>
          </w:tcPr>
          <w:p w14:paraId="55A669A0" w14:textId="1CA480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R4-2104487</w:t>
            </w:r>
          </w:p>
        </w:tc>
        <w:tc>
          <w:tcPr>
            <w:tcW w:w="0" w:type="auto"/>
          </w:tcPr>
          <w:p w14:paraId="6C2EF4EA" w14:textId="6DD058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resolving NR power class ambiguity issue for an intra-band PC2 EN-DC UE</w:t>
            </w:r>
          </w:p>
        </w:tc>
        <w:tc>
          <w:tcPr>
            <w:tcW w:w="0" w:type="auto"/>
          </w:tcPr>
          <w:p w14:paraId="6076B462" w14:textId="6CEC46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44F30BB6" w14:textId="3F606B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B15257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4B836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668DC26" w14:textId="77777777" w:rsidTr="00C51F06">
        <w:tc>
          <w:tcPr>
            <w:tcW w:w="0" w:type="auto"/>
          </w:tcPr>
          <w:p w14:paraId="771D5D8D" w14:textId="4FD255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R4-2104488</w:t>
            </w:r>
          </w:p>
        </w:tc>
        <w:tc>
          <w:tcPr>
            <w:tcW w:w="0" w:type="auto"/>
          </w:tcPr>
          <w:p w14:paraId="3C9AF3A4" w14:textId="532EA1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reply LS to RAN2 on cell grouping capability for NR DC</w:t>
            </w:r>
          </w:p>
        </w:tc>
        <w:tc>
          <w:tcPr>
            <w:tcW w:w="0" w:type="auto"/>
          </w:tcPr>
          <w:p w14:paraId="1F81B984" w14:textId="3EEAED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4EB6B5C0" w14:textId="55B78D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67547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1FA77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F5508A7" w14:textId="77777777" w:rsidTr="00C51F06">
        <w:tc>
          <w:tcPr>
            <w:tcW w:w="0" w:type="auto"/>
          </w:tcPr>
          <w:p w14:paraId="0A90A44E" w14:textId="4C39A5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R4-2104489</w:t>
            </w:r>
          </w:p>
        </w:tc>
        <w:tc>
          <w:tcPr>
            <w:tcW w:w="0" w:type="auto"/>
          </w:tcPr>
          <w:p w14:paraId="69FC02C0" w14:textId="5A9DF0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Transmit signal quality measurements by TE with dual pol Rx</w:t>
            </w:r>
          </w:p>
        </w:tc>
        <w:tc>
          <w:tcPr>
            <w:tcW w:w="0" w:type="auto"/>
          </w:tcPr>
          <w:p w14:paraId="0402655B" w14:textId="7825DB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AF71339" w14:textId="5F60F8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A9504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79238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F73B6DA" w14:textId="77777777" w:rsidTr="00C51F06">
        <w:tc>
          <w:tcPr>
            <w:tcW w:w="0" w:type="auto"/>
          </w:tcPr>
          <w:p w14:paraId="2FA51DD5" w14:textId="153AC7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R4-2104490</w:t>
            </w:r>
          </w:p>
        </w:tc>
        <w:tc>
          <w:tcPr>
            <w:tcW w:w="0" w:type="auto"/>
          </w:tcPr>
          <w:p w14:paraId="6C7644ED" w14:textId="0AFCA3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38.101-2 on requirements for UEs that support inter-band CA with CBM</w:t>
            </w:r>
          </w:p>
        </w:tc>
        <w:tc>
          <w:tcPr>
            <w:tcW w:w="0" w:type="auto"/>
          </w:tcPr>
          <w:p w14:paraId="103F1C0E" w14:textId="191646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024048C" w14:textId="06AA7E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0CF694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07347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D84B282" w14:textId="77777777" w:rsidTr="00C51F06">
        <w:tc>
          <w:tcPr>
            <w:tcW w:w="0" w:type="auto"/>
          </w:tcPr>
          <w:p w14:paraId="37B9C7FA" w14:textId="56C0FE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R4-2104491</w:t>
            </w:r>
          </w:p>
        </w:tc>
        <w:tc>
          <w:tcPr>
            <w:tcW w:w="0" w:type="auto"/>
          </w:tcPr>
          <w:p w14:paraId="6D399537" w14:textId="44EF01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 framework for Inter-band CA with CBM</w:t>
            </w:r>
          </w:p>
        </w:tc>
        <w:tc>
          <w:tcPr>
            <w:tcW w:w="0" w:type="auto"/>
          </w:tcPr>
          <w:p w14:paraId="551E3F30" w14:textId="20280F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46AF6F9" w14:textId="3BD7FD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915C7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9508E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F51C33E" w14:textId="77777777" w:rsidTr="00C51F06">
        <w:tc>
          <w:tcPr>
            <w:tcW w:w="0" w:type="auto"/>
          </w:tcPr>
          <w:p w14:paraId="036923A2" w14:textId="5EBC11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R4-2104492</w:t>
            </w:r>
          </w:p>
        </w:tc>
        <w:tc>
          <w:tcPr>
            <w:tcW w:w="0" w:type="auto"/>
          </w:tcPr>
          <w:p w14:paraId="7388C328" w14:textId="700B09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 class specific parameters for n262</w:t>
            </w:r>
          </w:p>
        </w:tc>
        <w:tc>
          <w:tcPr>
            <w:tcW w:w="0" w:type="auto"/>
          </w:tcPr>
          <w:p w14:paraId="60B3D668" w14:textId="72747C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E353DCD" w14:textId="79E769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90E28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4E1A3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6674E1A" w14:textId="77777777" w:rsidTr="00C51F06">
        <w:tc>
          <w:tcPr>
            <w:tcW w:w="0" w:type="auto"/>
          </w:tcPr>
          <w:p w14:paraId="238B651E" w14:textId="742C34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R4-2104493</w:t>
            </w:r>
          </w:p>
        </w:tc>
        <w:tc>
          <w:tcPr>
            <w:tcW w:w="0" w:type="auto"/>
          </w:tcPr>
          <w:p w14:paraId="35B2FE6D" w14:textId="5EE24D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PC5 RF requirements in n259</w:t>
            </w:r>
          </w:p>
        </w:tc>
        <w:tc>
          <w:tcPr>
            <w:tcW w:w="0" w:type="auto"/>
          </w:tcPr>
          <w:p w14:paraId="2ED75CDD" w14:textId="2ACA90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71245C8" w14:textId="381B65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0BC5A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AB44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295DEC6" w14:textId="77777777" w:rsidTr="00C51F06">
        <w:tc>
          <w:tcPr>
            <w:tcW w:w="0" w:type="auto"/>
          </w:tcPr>
          <w:p w14:paraId="19961914" w14:textId="5A9041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R4-2104494</w:t>
            </w:r>
          </w:p>
        </w:tc>
        <w:tc>
          <w:tcPr>
            <w:tcW w:w="0" w:type="auto"/>
          </w:tcPr>
          <w:p w14:paraId="2E4CD30F" w14:textId="6B1F31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Punctured Channel SEM for 100 MHz Bandwidth</w:t>
            </w:r>
          </w:p>
        </w:tc>
        <w:tc>
          <w:tcPr>
            <w:tcW w:w="0" w:type="auto"/>
          </w:tcPr>
          <w:p w14:paraId="5449A22B" w14:textId="26B63E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</w:t>
            </w:r>
          </w:p>
        </w:tc>
        <w:tc>
          <w:tcPr>
            <w:tcW w:w="0" w:type="auto"/>
          </w:tcPr>
          <w:p w14:paraId="27DF1C8C" w14:textId="388448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556E0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FFDB8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4A57757" w14:textId="77777777" w:rsidTr="00C51F06">
        <w:tc>
          <w:tcPr>
            <w:tcW w:w="0" w:type="auto"/>
          </w:tcPr>
          <w:p w14:paraId="53D91820" w14:textId="4AE023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R4-2104495</w:t>
            </w:r>
          </w:p>
        </w:tc>
        <w:tc>
          <w:tcPr>
            <w:tcW w:w="0" w:type="auto"/>
          </w:tcPr>
          <w:p w14:paraId="4A7F591E" w14:textId="13C604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Option B2 for Extended 600MHz NR band</w:t>
            </w:r>
          </w:p>
        </w:tc>
        <w:tc>
          <w:tcPr>
            <w:tcW w:w="0" w:type="auto"/>
          </w:tcPr>
          <w:p w14:paraId="128AB768" w14:textId="2E9592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Spark NZ Ltd</w:t>
            </w:r>
          </w:p>
        </w:tc>
        <w:tc>
          <w:tcPr>
            <w:tcW w:w="0" w:type="auto"/>
          </w:tcPr>
          <w:p w14:paraId="6EAACCA5" w14:textId="3B2AD2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79DB2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D9B29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E82E0E6" w14:textId="77777777" w:rsidTr="00C51F06">
        <w:tc>
          <w:tcPr>
            <w:tcW w:w="0" w:type="auto"/>
          </w:tcPr>
          <w:p w14:paraId="19305407" w14:textId="2DFAC4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R4-2104496</w:t>
            </w:r>
          </w:p>
        </w:tc>
        <w:tc>
          <w:tcPr>
            <w:tcW w:w="0" w:type="auto"/>
          </w:tcPr>
          <w:p w14:paraId="6E144C09" w14:textId="085140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38.104: Additional of FCC emission limits on US 3.45-3.55 GHz band</w:t>
            </w:r>
          </w:p>
        </w:tc>
        <w:tc>
          <w:tcPr>
            <w:tcW w:w="0" w:type="auto"/>
          </w:tcPr>
          <w:p w14:paraId="1BB5D7A7" w14:textId="3025A0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A1EE82D" w14:textId="2E7952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EBDDD4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DE48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1E12992" w14:textId="77777777" w:rsidTr="00C51F06">
        <w:tc>
          <w:tcPr>
            <w:tcW w:w="0" w:type="auto"/>
          </w:tcPr>
          <w:p w14:paraId="139B555B" w14:textId="4604B9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R4-2104497</w:t>
            </w:r>
          </w:p>
        </w:tc>
        <w:tc>
          <w:tcPr>
            <w:tcW w:w="0" w:type="auto"/>
          </w:tcPr>
          <w:p w14:paraId="49263224" w14:textId="3E4D60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38.104: Additional of FCC emission limits on US 3.45-3.55 GHz band</w:t>
            </w:r>
          </w:p>
        </w:tc>
        <w:tc>
          <w:tcPr>
            <w:tcW w:w="0" w:type="auto"/>
          </w:tcPr>
          <w:p w14:paraId="595E5DC0" w14:textId="396FA8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43F8451" w14:textId="0B9248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3C3CAA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4331F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A1062F0" w14:textId="77777777" w:rsidTr="00C51F06">
        <w:tc>
          <w:tcPr>
            <w:tcW w:w="0" w:type="auto"/>
          </w:tcPr>
          <w:p w14:paraId="1B7C593A" w14:textId="61B086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R4-2104498</w:t>
            </w:r>
          </w:p>
        </w:tc>
        <w:tc>
          <w:tcPr>
            <w:tcW w:w="0" w:type="auto"/>
          </w:tcPr>
          <w:p w14:paraId="0C77B461" w14:textId="4C174E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37.xxx for DC_2-5_n77</w:t>
            </w:r>
          </w:p>
        </w:tc>
        <w:tc>
          <w:tcPr>
            <w:tcW w:w="0" w:type="auto"/>
          </w:tcPr>
          <w:p w14:paraId="674FAA74" w14:textId="352A5C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764B0D56" w14:textId="35319E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84B9D5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E0119C" w14:textId="4B885C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R4-2105351</w:t>
            </w:r>
          </w:p>
        </w:tc>
      </w:tr>
      <w:tr w:rsidR="00C51F06" w14:paraId="6C120620" w14:textId="77777777" w:rsidTr="00C51F06">
        <w:tc>
          <w:tcPr>
            <w:tcW w:w="0" w:type="auto"/>
          </w:tcPr>
          <w:p w14:paraId="5C9C3638" w14:textId="0A81E2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R4-2104499</w:t>
            </w:r>
          </w:p>
        </w:tc>
        <w:tc>
          <w:tcPr>
            <w:tcW w:w="0" w:type="auto"/>
          </w:tcPr>
          <w:p w14:paraId="6FD8E566" w14:textId="33CAD4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37.xxx for DC_2-13_n77</w:t>
            </w:r>
          </w:p>
        </w:tc>
        <w:tc>
          <w:tcPr>
            <w:tcW w:w="0" w:type="auto"/>
          </w:tcPr>
          <w:p w14:paraId="6EE56FD7" w14:textId="0753D8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7300799F" w14:textId="36AE40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446C5F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2582A6" w14:textId="55E381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R4-2105352</w:t>
            </w:r>
          </w:p>
        </w:tc>
      </w:tr>
      <w:tr w:rsidR="00C51F06" w14:paraId="088EFFD1" w14:textId="77777777" w:rsidTr="00C51F06">
        <w:tc>
          <w:tcPr>
            <w:tcW w:w="0" w:type="auto"/>
          </w:tcPr>
          <w:p w14:paraId="07A32B6F" w14:textId="70F8A6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R4-2104500</w:t>
            </w:r>
          </w:p>
        </w:tc>
        <w:tc>
          <w:tcPr>
            <w:tcW w:w="0" w:type="auto"/>
          </w:tcPr>
          <w:p w14:paraId="19C5F314" w14:textId="0E1C4C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37.xxx for DC_2-66_n77</w:t>
            </w:r>
          </w:p>
        </w:tc>
        <w:tc>
          <w:tcPr>
            <w:tcW w:w="0" w:type="auto"/>
          </w:tcPr>
          <w:p w14:paraId="5A0B111E" w14:textId="6EA3E3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759C9758" w14:textId="205C38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366F6F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1C4BA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342365A" w14:textId="77777777" w:rsidTr="00C51F06">
        <w:tc>
          <w:tcPr>
            <w:tcW w:w="0" w:type="auto"/>
          </w:tcPr>
          <w:p w14:paraId="52B515D7" w14:textId="5E2BEB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R4-2104501</w:t>
            </w:r>
          </w:p>
        </w:tc>
        <w:tc>
          <w:tcPr>
            <w:tcW w:w="0" w:type="auto"/>
          </w:tcPr>
          <w:p w14:paraId="0813B26C" w14:textId="55EC8D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37.xxx for DC_5-66_n77</w:t>
            </w:r>
          </w:p>
        </w:tc>
        <w:tc>
          <w:tcPr>
            <w:tcW w:w="0" w:type="auto"/>
          </w:tcPr>
          <w:p w14:paraId="76B0A07D" w14:textId="6EFC66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7109D1A5" w14:textId="640831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0BC990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48A07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92DCF9D" w14:textId="77777777" w:rsidTr="00C51F06">
        <w:tc>
          <w:tcPr>
            <w:tcW w:w="0" w:type="auto"/>
          </w:tcPr>
          <w:p w14:paraId="59446523" w14:textId="0D827D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R4-2104502</w:t>
            </w:r>
          </w:p>
        </w:tc>
        <w:tc>
          <w:tcPr>
            <w:tcW w:w="0" w:type="auto"/>
          </w:tcPr>
          <w:p w14:paraId="2FE8CCB4" w14:textId="621450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37.xxx for DC_13-66_n77</w:t>
            </w:r>
          </w:p>
        </w:tc>
        <w:tc>
          <w:tcPr>
            <w:tcW w:w="0" w:type="auto"/>
          </w:tcPr>
          <w:p w14:paraId="1101D8D4" w14:textId="40695A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0EE802C7" w14:textId="24BF72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5BF43E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9C5320" w14:textId="5F929D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R4-2105355</w:t>
            </w:r>
          </w:p>
        </w:tc>
      </w:tr>
      <w:tr w:rsidR="00C51F06" w14:paraId="35BE82AA" w14:textId="77777777" w:rsidTr="00C51F06">
        <w:tc>
          <w:tcPr>
            <w:tcW w:w="0" w:type="auto"/>
          </w:tcPr>
          <w:p w14:paraId="160D18DE" w14:textId="68A77E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R4-2104503</w:t>
            </w:r>
          </w:p>
        </w:tc>
        <w:tc>
          <w:tcPr>
            <w:tcW w:w="0" w:type="auto"/>
          </w:tcPr>
          <w:p w14:paraId="0F7FA7E3" w14:textId="7C9FD2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37.xxx for DC_2_n5-n77</w:t>
            </w:r>
          </w:p>
        </w:tc>
        <w:tc>
          <w:tcPr>
            <w:tcW w:w="0" w:type="auto"/>
          </w:tcPr>
          <w:p w14:paraId="2F585B86" w14:textId="1A6A79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6BBBF606" w14:textId="01C4FD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4DA35E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536E62" w14:textId="7D4D09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R4-2105356</w:t>
            </w:r>
          </w:p>
        </w:tc>
      </w:tr>
      <w:tr w:rsidR="00C51F06" w14:paraId="7355D2E2" w14:textId="77777777" w:rsidTr="00C51F06">
        <w:tc>
          <w:tcPr>
            <w:tcW w:w="0" w:type="auto"/>
          </w:tcPr>
          <w:p w14:paraId="3809E897" w14:textId="3E8827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R4-2104504</w:t>
            </w:r>
          </w:p>
        </w:tc>
        <w:tc>
          <w:tcPr>
            <w:tcW w:w="0" w:type="auto"/>
          </w:tcPr>
          <w:p w14:paraId="6F2CAA1E" w14:textId="08680B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37.xxx for DC_66_n2-n77</w:t>
            </w:r>
          </w:p>
        </w:tc>
        <w:tc>
          <w:tcPr>
            <w:tcW w:w="0" w:type="auto"/>
          </w:tcPr>
          <w:p w14:paraId="1F8722C2" w14:textId="1A7F58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1E4D28A5" w14:textId="2280DD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11D165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EDC2C5" w14:textId="44BA2D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R4-2105357</w:t>
            </w:r>
          </w:p>
        </w:tc>
      </w:tr>
      <w:tr w:rsidR="00C51F06" w14:paraId="1043A13A" w14:textId="77777777" w:rsidTr="00C51F06">
        <w:tc>
          <w:tcPr>
            <w:tcW w:w="0" w:type="auto"/>
          </w:tcPr>
          <w:p w14:paraId="7F70AF4B" w14:textId="0D8CD7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R4-2104505</w:t>
            </w:r>
          </w:p>
        </w:tc>
        <w:tc>
          <w:tcPr>
            <w:tcW w:w="0" w:type="auto"/>
          </w:tcPr>
          <w:p w14:paraId="2101BCD2" w14:textId="6F3FDA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37.xxx for DC_66_n5-n77</w:t>
            </w:r>
          </w:p>
        </w:tc>
        <w:tc>
          <w:tcPr>
            <w:tcW w:w="0" w:type="auto"/>
          </w:tcPr>
          <w:p w14:paraId="5AB57F68" w14:textId="7FA83A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7FE59EAE" w14:textId="73C649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7057A9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3DA730" w14:textId="18ED47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R4-2105358</w:t>
            </w:r>
          </w:p>
        </w:tc>
      </w:tr>
      <w:tr w:rsidR="00C51F06" w14:paraId="213B60B8" w14:textId="77777777" w:rsidTr="00C51F06">
        <w:tc>
          <w:tcPr>
            <w:tcW w:w="0" w:type="auto"/>
          </w:tcPr>
          <w:p w14:paraId="6CD19837" w14:textId="7DFA42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R4-2104506</w:t>
            </w:r>
          </w:p>
        </w:tc>
        <w:tc>
          <w:tcPr>
            <w:tcW w:w="0" w:type="auto"/>
          </w:tcPr>
          <w:p w14:paraId="3FC956CA" w14:textId="04C759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DraftCR for Rel-17 Dual Connectivity (DC) of 1LTE band and 1NR band (1DL/1UL) </w:t>
            </w:r>
          </w:p>
        </w:tc>
        <w:tc>
          <w:tcPr>
            <w:tcW w:w="0" w:type="auto"/>
          </w:tcPr>
          <w:p w14:paraId="2A1350EF" w14:textId="6EC0A2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4214BA97" w14:textId="6F3126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046FD8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7A347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8E8F8C" w14:textId="77777777" w:rsidTr="00C51F06">
        <w:tc>
          <w:tcPr>
            <w:tcW w:w="0" w:type="auto"/>
          </w:tcPr>
          <w:p w14:paraId="10129EDC" w14:textId="0925C4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R4-2104507</w:t>
            </w:r>
          </w:p>
        </w:tc>
        <w:tc>
          <w:tcPr>
            <w:tcW w:w="0" w:type="auto"/>
          </w:tcPr>
          <w:p w14:paraId="35652748" w14:textId="08E995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NR inter band CA DC combinations for 2DL with up to 2 bands UL</w:t>
            </w:r>
          </w:p>
        </w:tc>
        <w:tc>
          <w:tcPr>
            <w:tcW w:w="0" w:type="auto"/>
          </w:tcPr>
          <w:p w14:paraId="04A0B8F8" w14:textId="0419E2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24E4C455" w14:textId="700CE0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74CBA3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9162F7" w14:textId="391F81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R5-2105245</w:t>
            </w:r>
          </w:p>
        </w:tc>
      </w:tr>
      <w:tr w:rsidR="00C51F06" w14:paraId="500C97FD" w14:textId="77777777" w:rsidTr="00C51F06">
        <w:tc>
          <w:tcPr>
            <w:tcW w:w="0" w:type="auto"/>
          </w:tcPr>
          <w:p w14:paraId="12F4BE42" w14:textId="0E2FAC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R4-2104508</w:t>
            </w:r>
          </w:p>
        </w:tc>
        <w:tc>
          <w:tcPr>
            <w:tcW w:w="0" w:type="auto"/>
          </w:tcPr>
          <w:p w14:paraId="52339A88" w14:textId="55F246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FR2 inter-band CA</w:t>
            </w:r>
          </w:p>
        </w:tc>
        <w:tc>
          <w:tcPr>
            <w:tcW w:w="0" w:type="auto"/>
          </w:tcPr>
          <w:p w14:paraId="20BC21DC" w14:textId="4A74CF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6C6BAF37" w14:textId="7E560A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A2DB6F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D0B716" w14:textId="45CC6F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R4-2105271</w:t>
            </w:r>
          </w:p>
        </w:tc>
      </w:tr>
      <w:tr w:rsidR="00C51F06" w14:paraId="7CB1F925" w14:textId="77777777" w:rsidTr="00C51F06">
        <w:tc>
          <w:tcPr>
            <w:tcW w:w="0" w:type="auto"/>
          </w:tcPr>
          <w:p w14:paraId="2560C387" w14:textId="52B007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R4-2104509</w:t>
            </w:r>
          </w:p>
        </w:tc>
        <w:tc>
          <w:tcPr>
            <w:tcW w:w="0" w:type="auto"/>
          </w:tcPr>
          <w:p w14:paraId="0C39E12C" w14:textId="461560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testing assumptions of FDD-PC2</w:t>
            </w:r>
          </w:p>
        </w:tc>
        <w:tc>
          <w:tcPr>
            <w:tcW w:w="0" w:type="auto"/>
          </w:tcPr>
          <w:p w14:paraId="23800145" w14:textId="3D14AF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00BD74F5" w14:textId="5DA508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3C9A0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ED827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BA0B795" w14:textId="77777777" w:rsidTr="00C51F06">
        <w:tc>
          <w:tcPr>
            <w:tcW w:w="0" w:type="auto"/>
          </w:tcPr>
          <w:p w14:paraId="4D421F0F" w14:textId="1FAFB1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R4-2104510</w:t>
            </w:r>
          </w:p>
        </w:tc>
        <w:tc>
          <w:tcPr>
            <w:tcW w:w="0" w:type="auto"/>
          </w:tcPr>
          <w:p w14:paraId="7CAE5F6F" w14:textId="324AF4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TS38.151 v0.2.0 on FR1 Channel model</w:t>
            </w:r>
          </w:p>
        </w:tc>
        <w:tc>
          <w:tcPr>
            <w:tcW w:w="0" w:type="auto"/>
          </w:tcPr>
          <w:p w14:paraId="48900F1F" w14:textId="0088F2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CAICT</w:t>
            </w:r>
          </w:p>
        </w:tc>
        <w:tc>
          <w:tcPr>
            <w:tcW w:w="0" w:type="auto"/>
          </w:tcPr>
          <w:p w14:paraId="59A10462" w14:textId="20CAE0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132019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72C29C" w14:textId="221DFD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R4-2106094</w:t>
            </w:r>
          </w:p>
        </w:tc>
      </w:tr>
      <w:tr w:rsidR="00C51F06" w14:paraId="2AB447CC" w14:textId="77777777" w:rsidTr="00C51F06">
        <w:tc>
          <w:tcPr>
            <w:tcW w:w="0" w:type="auto"/>
          </w:tcPr>
          <w:p w14:paraId="4E0A9FE6" w14:textId="613335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R4-2104511</w:t>
            </w:r>
          </w:p>
        </w:tc>
        <w:tc>
          <w:tcPr>
            <w:tcW w:w="0" w:type="auto"/>
          </w:tcPr>
          <w:p w14:paraId="08A52362" w14:textId="048ADD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TS38.151 v0.2.0 on calibration and test procedure</w:t>
            </w:r>
          </w:p>
        </w:tc>
        <w:tc>
          <w:tcPr>
            <w:tcW w:w="0" w:type="auto"/>
          </w:tcPr>
          <w:p w14:paraId="424B1E80" w14:textId="5E4F2B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CAICT</w:t>
            </w:r>
          </w:p>
        </w:tc>
        <w:tc>
          <w:tcPr>
            <w:tcW w:w="0" w:type="auto"/>
          </w:tcPr>
          <w:p w14:paraId="56DDDB4E" w14:textId="1E3CA1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833322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16D9F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22099F0" w14:textId="77777777" w:rsidTr="00C51F06">
        <w:tc>
          <w:tcPr>
            <w:tcW w:w="0" w:type="auto"/>
          </w:tcPr>
          <w:p w14:paraId="0048053B" w14:textId="57BE51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R4-2104512</w:t>
            </w:r>
          </w:p>
        </w:tc>
        <w:tc>
          <w:tcPr>
            <w:tcW w:w="0" w:type="auto"/>
          </w:tcPr>
          <w:p w14:paraId="65FD67BF" w14:textId="3B3AF0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38.151 v0.3.0</w:t>
            </w:r>
          </w:p>
        </w:tc>
        <w:tc>
          <w:tcPr>
            <w:tcW w:w="0" w:type="auto"/>
          </w:tcPr>
          <w:p w14:paraId="4581F6E2" w14:textId="5F216B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5E924EE" w14:textId="203449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C3A765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DB6E3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2B970D9" w14:textId="77777777" w:rsidTr="00C51F06">
        <w:tc>
          <w:tcPr>
            <w:tcW w:w="0" w:type="auto"/>
          </w:tcPr>
          <w:p w14:paraId="70C5C7FE" w14:textId="2F2B09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R4-2104513</w:t>
            </w:r>
          </w:p>
        </w:tc>
        <w:tc>
          <w:tcPr>
            <w:tcW w:w="0" w:type="auto"/>
          </w:tcPr>
          <w:p w14:paraId="6E9647FE" w14:textId="210FB7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FR2 FoM</w:t>
            </w:r>
          </w:p>
        </w:tc>
        <w:tc>
          <w:tcPr>
            <w:tcW w:w="0" w:type="auto"/>
          </w:tcPr>
          <w:p w14:paraId="1654CAB2" w14:textId="72FE45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DF0C609" w14:textId="1FC856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EA2A0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5B117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1CBC7F0" w14:textId="77777777" w:rsidTr="00C51F06">
        <w:tc>
          <w:tcPr>
            <w:tcW w:w="0" w:type="auto"/>
          </w:tcPr>
          <w:p w14:paraId="3B34DB25" w14:textId="61C22D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R4-2104514</w:t>
            </w:r>
          </w:p>
        </w:tc>
        <w:tc>
          <w:tcPr>
            <w:tcW w:w="0" w:type="auto"/>
          </w:tcPr>
          <w:p w14:paraId="75C7FD1A" w14:textId="715AAB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Power Validation procedure and compensation process</w:t>
            </w:r>
          </w:p>
        </w:tc>
        <w:tc>
          <w:tcPr>
            <w:tcW w:w="0" w:type="auto"/>
          </w:tcPr>
          <w:p w14:paraId="1445B89F" w14:textId="3E8383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1C86E13" w14:textId="56638F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339F3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70432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E80FB1D" w14:textId="77777777" w:rsidTr="00C51F06">
        <w:tc>
          <w:tcPr>
            <w:tcW w:w="0" w:type="auto"/>
          </w:tcPr>
          <w:p w14:paraId="7B027711" w14:textId="752E62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R4-2104515</w:t>
            </w:r>
          </w:p>
        </w:tc>
        <w:tc>
          <w:tcPr>
            <w:tcW w:w="0" w:type="auto"/>
          </w:tcPr>
          <w:p w14:paraId="289EAF67" w14:textId="0F7A10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workplan of MIMO OTA WI</w:t>
            </w:r>
          </w:p>
        </w:tc>
        <w:tc>
          <w:tcPr>
            <w:tcW w:w="0" w:type="auto"/>
          </w:tcPr>
          <w:p w14:paraId="6ABBCF5E" w14:textId="58C96E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CAICT, OPPO</w:t>
            </w:r>
          </w:p>
        </w:tc>
        <w:tc>
          <w:tcPr>
            <w:tcW w:w="0" w:type="auto"/>
          </w:tcPr>
          <w:p w14:paraId="420F37E5" w14:textId="429274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CE011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0C3604" w14:textId="078F19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R4-2106096</w:t>
            </w:r>
          </w:p>
        </w:tc>
      </w:tr>
      <w:tr w:rsidR="00C51F06" w14:paraId="4FF37753" w14:textId="77777777" w:rsidTr="00C51F06">
        <w:tc>
          <w:tcPr>
            <w:tcW w:w="0" w:type="auto"/>
          </w:tcPr>
          <w:p w14:paraId="10741132" w14:textId="4A357E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R4-2104516</w:t>
            </w:r>
          </w:p>
        </w:tc>
        <w:tc>
          <w:tcPr>
            <w:tcW w:w="0" w:type="auto"/>
          </w:tcPr>
          <w:p w14:paraId="4FC45B0B" w14:textId="015020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EIRP for PC1,PC2 and PC4</w:t>
            </w:r>
          </w:p>
        </w:tc>
        <w:tc>
          <w:tcPr>
            <w:tcW w:w="0" w:type="auto"/>
          </w:tcPr>
          <w:p w14:paraId="3AE59175" w14:textId="79FD93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40A14E4" w14:textId="100793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D02B1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112C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8F91811" w14:textId="77777777" w:rsidTr="00C51F06">
        <w:tc>
          <w:tcPr>
            <w:tcW w:w="0" w:type="auto"/>
          </w:tcPr>
          <w:p w14:paraId="1EAD0674" w14:textId="471D12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R4-2104517</w:t>
            </w:r>
          </w:p>
        </w:tc>
        <w:tc>
          <w:tcPr>
            <w:tcW w:w="0" w:type="auto"/>
          </w:tcPr>
          <w:p w14:paraId="6EDD3FF1" w14:textId="415AA5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EIS for PC1,PC2 and PC4</w:t>
            </w:r>
          </w:p>
        </w:tc>
        <w:tc>
          <w:tcPr>
            <w:tcW w:w="0" w:type="auto"/>
          </w:tcPr>
          <w:p w14:paraId="38EAFC68" w14:textId="4D7A5E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9E2055D" w14:textId="6A95B2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F4839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6A457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CACE1ED" w14:textId="77777777" w:rsidTr="00C51F06">
        <w:tc>
          <w:tcPr>
            <w:tcW w:w="0" w:type="auto"/>
          </w:tcPr>
          <w:p w14:paraId="47DB2BCF" w14:textId="3F6440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R4-2104518</w:t>
            </w:r>
          </w:p>
        </w:tc>
        <w:tc>
          <w:tcPr>
            <w:tcW w:w="0" w:type="auto"/>
          </w:tcPr>
          <w:p w14:paraId="3E2C824F" w14:textId="03FBFA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antenna assumption and measurement grids for FR2 PC3</w:t>
            </w:r>
          </w:p>
        </w:tc>
        <w:tc>
          <w:tcPr>
            <w:tcW w:w="0" w:type="auto"/>
          </w:tcPr>
          <w:p w14:paraId="4C8FEFEF" w14:textId="74D0EC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8F4787E" w14:textId="0E1F10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5BF5D5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6D2EE4" w14:textId="58D273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R4-2106128</w:t>
            </w:r>
          </w:p>
        </w:tc>
      </w:tr>
      <w:tr w:rsidR="00C51F06" w14:paraId="2D7A16A9" w14:textId="77777777" w:rsidTr="00C51F06">
        <w:tc>
          <w:tcPr>
            <w:tcW w:w="0" w:type="auto"/>
          </w:tcPr>
          <w:p w14:paraId="0FB01B56" w14:textId="3FC415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R4-2104519</w:t>
            </w:r>
          </w:p>
        </w:tc>
        <w:tc>
          <w:tcPr>
            <w:tcW w:w="0" w:type="auto"/>
          </w:tcPr>
          <w:p w14:paraId="72156AAA" w14:textId="606894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TP to TR38.884 on FR2 testing time reduction</w:t>
            </w:r>
          </w:p>
        </w:tc>
        <w:tc>
          <w:tcPr>
            <w:tcW w:w="0" w:type="auto"/>
          </w:tcPr>
          <w:p w14:paraId="3AA9E3FC" w14:textId="271F5B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29C0780" w14:textId="790037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6D881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FB806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7D2E668" w14:textId="77777777" w:rsidTr="00C51F06">
        <w:tc>
          <w:tcPr>
            <w:tcW w:w="0" w:type="auto"/>
          </w:tcPr>
          <w:p w14:paraId="3DCA5389" w14:textId="50DE10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R4-2104520</w:t>
            </w:r>
          </w:p>
        </w:tc>
        <w:tc>
          <w:tcPr>
            <w:tcW w:w="0" w:type="auto"/>
          </w:tcPr>
          <w:p w14:paraId="15F3816B" w14:textId="7231AD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reply LS on Clarification on exception requirements for Intermodulation due to Dual uplink (IMD)</w:t>
            </w:r>
          </w:p>
        </w:tc>
        <w:tc>
          <w:tcPr>
            <w:tcW w:w="0" w:type="auto"/>
          </w:tcPr>
          <w:p w14:paraId="39B8A6C2" w14:textId="76DD21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BE245DA" w14:textId="1C6BFB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9EB32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4CD6A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1AAB767" w14:textId="77777777" w:rsidTr="00C51F06">
        <w:tc>
          <w:tcPr>
            <w:tcW w:w="0" w:type="auto"/>
          </w:tcPr>
          <w:p w14:paraId="13BB7D36" w14:textId="3D4AE0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R4-2104521</w:t>
            </w:r>
          </w:p>
        </w:tc>
        <w:tc>
          <w:tcPr>
            <w:tcW w:w="0" w:type="auto"/>
          </w:tcPr>
          <w:p w14:paraId="1ABF3FDC" w14:textId="7C9C38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TR38.884 v0.2.0 on ETC system</w:t>
            </w:r>
          </w:p>
        </w:tc>
        <w:tc>
          <w:tcPr>
            <w:tcW w:w="0" w:type="auto"/>
          </w:tcPr>
          <w:p w14:paraId="36019A16" w14:textId="10336D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6811C8C" w14:textId="1FEA17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2312FE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07934D" w14:textId="72A6D6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R4-2106129</w:t>
            </w:r>
          </w:p>
        </w:tc>
      </w:tr>
      <w:tr w:rsidR="00C51F06" w14:paraId="69CE9ED9" w14:textId="77777777" w:rsidTr="00C51F06">
        <w:tc>
          <w:tcPr>
            <w:tcW w:w="0" w:type="auto"/>
          </w:tcPr>
          <w:p w14:paraId="76B112F5" w14:textId="36B0D3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R4-2104522</w:t>
            </w:r>
          </w:p>
        </w:tc>
        <w:tc>
          <w:tcPr>
            <w:tcW w:w="0" w:type="auto"/>
          </w:tcPr>
          <w:p w14:paraId="0231379F" w14:textId="38BA72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test procedure of FR2 enhanced test methods</w:t>
            </w:r>
          </w:p>
        </w:tc>
        <w:tc>
          <w:tcPr>
            <w:tcW w:w="0" w:type="auto"/>
          </w:tcPr>
          <w:p w14:paraId="352F708E" w14:textId="63B581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7FDCE5A" w14:textId="4542BB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E2509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39F73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F316A01" w14:textId="77777777" w:rsidTr="00C51F06">
        <w:tc>
          <w:tcPr>
            <w:tcW w:w="0" w:type="auto"/>
          </w:tcPr>
          <w:p w14:paraId="1B072847" w14:textId="65BC6D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R4-2104523</w:t>
            </w:r>
          </w:p>
        </w:tc>
        <w:tc>
          <w:tcPr>
            <w:tcW w:w="0" w:type="auto"/>
          </w:tcPr>
          <w:p w14:paraId="7CA0F897" w14:textId="08D3B9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TR38.884 v0.2.0 on MU Annex</w:t>
            </w:r>
          </w:p>
        </w:tc>
        <w:tc>
          <w:tcPr>
            <w:tcW w:w="0" w:type="auto"/>
          </w:tcPr>
          <w:p w14:paraId="466DC007" w14:textId="3D7F7D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B6C9A17" w14:textId="5EF3CF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060647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FBB3E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C73560D" w14:textId="77777777" w:rsidTr="00C51F06">
        <w:tc>
          <w:tcPr>
            <w:tcW w:w="0" w:type="auto"/>
          </w:tcPr>
          <w:p w14:paraId="29442E82" w14:textId="4FB910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R4-2104524</w:t>
            </w:r>
          </w:p>
        </w:tc>
        <w:tc>
          <w:tcPr>
            <w:tcW w:w="0" w:type="auto"/>
          </w:tcPr>
          <w:p w14:paraId="37B8FD34" w14:textId="09B45E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EIS spherical coverage and Fs,inter for CBM</w:t>
            </w:r>
          </w:p>
        </w:tc>
        <w:tc>
          <w:tcPr>
            <w:tcW w:w="0" w:type="auto"/>
          </w:tcPr>
          <w:p w14:paraId="4ED694C6" w14:textId="678801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9164474" w14:textId="67AF10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4CC56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3E8B5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BA18B09" w14:textId="77777777" w:rsidTr="00C51F06">
        <w:tc>
          <w:tcPr>
            <w:tcW w:w="0" w:type="auto"/>
          </w:tcPr>
          <w:p w14:paraId="3481155F" w14:textId="2F5FB8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R4-2104525</w:t>
            </w:r>
          </w:p>
        </w:tc>
        <w:tc>
          <w:tcPr>
            <w:tcW w:w="0" w:type="auto"/>
          </w:tcPr>
          <w:p w14:paraId="571DBF97" w14:textId="0623C3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per UE concept of FR2 UL CA</w:t>
            </w:r>
          </w:p>
        </w:tc>
        <w:tc>
          <w:tcPr>
            <w:tcW w:w="0" w:type="auto"/>
          </w:tcPr>
          <w:p w14:paraId="2B4BFB25" w14:textId="251A7D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CEE7483" w14:textId="045F29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F896A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B8BF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3528FC2" w14:textId="77777777" w:rsidTr="00C51F06">
        <w:tc>
          <w:tcPr>
            <w:tcW w:w="0" w:type="auto"/>
          </w:tcPr>
          <w:p w14:paraId="346D4685" w14:textId="1161B8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R4-2104526</w:t>
            </w:r>
          </w:p>
        </w:tc>
        <w:tc>
          <w:tcPr>
            <w:tcW w:w="0" w:type="auto"/>
          </w:tcPr>
          <w:p w14:paraId="5F372991" w14:textId="6CE47B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gap for PA calibration</w:t>
            </w:r>
          </w:p>
        </w:tc>
        <w:tc>
          <w:tcPr>
            <w:tcW w:w="0" w:type="auto"/>
          </w:tcPr>
          <w:p w14:paraId="624283EE" w14:textId="1466DC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CCC1CA6" w14:textId="4927CE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73E85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A4475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DDB1937" w14:textId="77777777" w:rsidTr="00C51F06">
        <w:tc>
          <w:tcPr>
            <w:tcW w:w="0" w:type="auto"/>
          </w:tcPr>
          <w:p w14:paraId="30F68065" w14:textId="19632A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R4-2104527</w:t>
            </w:r>
          </w:p>
        </w:tc>
        <w:tc>
          <w:tcPr>
            <w:tcW w:w="0" w:type="auto"/>
          </w:tcPr>
          <w:p w14:paraId="7BA87915" w14:textId="0C5F4A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PC2 inter-band NR CA</w:t>
            </w:r>
          </w:p>
        </w:tc>
        <w:tc>
          <w:tcPr>
            <w:tcW w:w="0" w:type="auto"/>
          </w:tcPr>
          <w:p w14:paraId="093A0508" w14:textId="3EAA8B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1DFB4B0" w14:textId="2FAD25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2380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15FE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4C38B93" w14:textId="77777777" w:rsidTr="00C51F06">
        <w:tc>
          <w:tcPr>
            <w:tcW w:w="0" w:type="auto"/>
          </w:tcPr>
          <w:p w14:paraId="2FB39CDE" w14:textId="7CCE4A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R4-2104528</w:t>
            </w:r>
          </w:p>
        </w:tc>
        <w:tc>
          <w:tcPr>
            <w:tcW w:w="0" w:type="auto"/>
          </w:tcPr>
          <w:p w14:paraId="1895C120" w14:textId="111BCC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discussions on operating bands for SL transmission</w:t>
            </w:r>
          </w:p>
        </w:tc>
        <w:tc>
          <w:tcPr>
            <w:tcW w:w="0" w:type="auto"/>
          </w:tcPr>
          <w:p w14:paraId="441E9F3F" w14:textId="72833C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5D01DAF" w14:textId="2FC711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0FAEB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ADC0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5FBBC54" w14:textId="77777777" w:rsidTr="00C51F06">
        <w:tc>
          <w:tcPr>
            <w:tcW w:w="0" w:type="auto"/>
          </w:tcPr>
          <w:p w14:paraId="1EA9E92E" w14:textId="1574BD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R4-2104529</w:t>
            </w:r>
          </w:p>
        </w:tc>
        <w:tc>
          <w:tcPr>
            <w:tcW w:w="0" w:type="auto"/>
          </w:tcPr>
          <w:p w14:paraId="77635A1B" w14:textId="3A98BE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system parameters for newly introduced SL bands</w:t>
            </w:r>
          </w:p>
        </w:tc>
        <w:tc>
          <w:tcPr>
            <w:tcW w:w="0" w:type="auto"/>
          </w:tcPr>
          <w:p w14:paraId="3984BA31" w14:textId="10D73D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3E7B15C" w14:textId="2C6204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8BDBC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7C4F5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C523950" w14:textId="77777777" w:rsidTr="00C51F06">
        <w:tc>
          <w:tcPr>
            <w:tcW w:w="0" w:type="auto"/>
          </w:tcPr>
          <w:p w14:paraId="4E8C7D69" w14:textId="596DAC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R4-2104530</w:t>
            </w:r>
          </w:p>
        </w:tc>
        <w:tc>
          <w:tcPr>
            <w:tcW w:w="0" w:type="auto"/>
          </w:tcPr>
          <w:p w14:paraId="7EB3F251" w14:textId="5F70F6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operation mode and core requirements for licensed bands partially used for SL</w:t>
            </w:r>
          </w:p>
        </w:tc>
        <w:tc>
          <w:tcPr>
            <w:tcW w:w="0" w:type="auto"/>
          </w:tcPr>
          <w:p w14:paraId="58641113" w14:textId="0BBFCD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1EFE54A" w14:textId="583126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3C042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771AF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CDCD754" w14:textId="77777777" w:rsidTr="00C51F06">
        <w:tc>
          <w:tcPr>
            <w:tcW w:w="0" w:type="auto"/>
          </w:tcPr>
          <w:p w14:paraId="1411C26E" w14:textId="3F3D9E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R4-2104531</w:t>
            </w:r>
          </w:p>
        </w:tc>
        <w:tc>
          <w:tcPr>
            <w:tcW w:w="0" w:type="auto"/>
          </w:tcPr>
          <w:p w14:paraId="085CAE89" w14:textId="39FD92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HPUE for SL enhancements</w:t>
            </w:r>
          </w:p>
        </w:tc>
        <w:tc>
          <w:tcPr>
            <w:tcW w:w="0" w:type="auto"/>
          </w:tcPr>
          <w:p w14:paraId="66A07690" w14:textId="4FE7BD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4F16661" w14:textId="08704A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F158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DFE83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22EE6B8" w14:textId="77777777" w:rsidTr="00C51F06">
        <w:tc>
          <w:tcPr>
            <w:tcW w:w="0" w:type="auto"/>
          </w:tcPr>
          <w:p w14:paraId="28CC544C" w14:textId="1C5603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R4-2104532</w:t>
            </w:r>
          </w:p>
        </w:tc>
        <w:tc>
          <w:tcPr>
            <w:tcW w:w="0" w:type="auto"/>
          </w:tcPr>
          <w:p w14:paraId="41CAB53C" w14:textId="2AC96E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results for coexistence evaluation in n38</w:t>
            </w:r>
          </w:p>
        </w:tc>
        <w:tc>
          <w:tcPr>
            <w:tcW w:w="0" w:type="auto"/>
          </w:tcPr>
          <w:p w14:paraId="18979F88" w14:textId="0C9C24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BCFEAFE" w14:textId="5D38E0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276C9C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286170" w14:textId="6A0320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R4-2105408</w:t>
            </w:r>
          </w:p>
        </w:tc>
      </w:tr>
      <w:tr w:rsidR="00C51F06" w14:paraId="0603A8E2" w14:textId="77777777" w:rsidTr="00C51F06">
        <w:tc>
          <w:tcPr>
            <w:tcW w:w="0" w:type="auto"/>
          </w:tcPr>
          <w:p w14:paraId="590E6321" w14:textId="55729B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R4-2104533</w:t>
            </w:r>
          </w:p>
        </w:tc>
        <w:tc>
          <w:tcPr>
            <w:tcW w:w="0" w:type="auto"/>
          </w:tcPr>
          <w:p w14:paraId="17FDC8C0" w14:textId="28B6FF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SL enhancements</w:t>
            </w:r>
          </w:p>
        </w:tc>
        <w:tc>
          <w:tcPr>
            <w:tcW w:w="0" w:type="auto"/>
          </w:tcPr>
          <w:p w14:paraId="7E0B2678" w14:textId="0F6FF6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CCFB6B1" w14:textId="55449A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A069C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061F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CE3E30F" w14:textId="77777777" w:rsidTr="00C51F06">
        <w:tc>
          <w:tcPr>
            <w:tcW w:w="0" w:type="auto"/>
          </w:tcPr>
          <w:p w14:paraId="6131FDA4" w14:textId="1D8A6E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R4-2104534</w:t>
            </w:r>
          </w:p>
        </w:tc>
        <w:tc>
          <w:tcPr>
            <w:tcW w:w="0" w:type="auto"/>
          </w:tcPr>
          <w:p w14:paraId="55DC780F" w14:textId="62AC93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band plan for B52.6GHz</w:t>
            </w:r>
          </w:p>
        </w:tc>
        <w:tc>
          <w:tcPr>
            <w:tcW w:w="0" w:type="auto"/>
          </w:tcPr>
          <w:p w14:paraId="05F6BE7B" w14:textId="11A970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5F61ECB" w14:textId="2C5EB0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082EB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F5A5B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8963BFC" w14:textId="77777777" w:rsidTr="00C51F06">
        <w:tc>
          <w:tcPr>
            <w:tcW w:w="0" w:type="auto"/>
          </w:tcPr>
          <w:p w14:paraId="18B4D362" w14:textId="368824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R4-2104535</w:t>
            </w:r>
          </w:p>
        </w:tc>
        <w:tc>
          <w:tcPr>
            <w:tcW w:w="0" w:type="auto"/>
          </w:tcPr>
          <w:p w14:paraId="6C1E220D" w14:textId="1FE7DA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the minimum and maximum channel bandwidths for B52.6G</w:t>
            </w:r>
          </w:p>
        </w:tc>
        <w:tc>
          <w:tcPr>
            <w:tcW w:w="0" w:type="auto"/>
          </w:tcPr>
          <w:p w14:paraId="5B0D498D" w14:textId="1CAF9A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7CB97BE" w14:textId="17C67C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890E9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029EE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4479DB" w14:textId="77777777" w:rsidTr="00C51F06">
        <w:tc>
          <w:tcPr>
            <w:tcW w:w="0" w:type="auto"/>
          </w:tcPr>
          <w:p w14:paraId="104BD0C7" w14:textId="2F0377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R4-2104536</w:t>
            </w:r>
          </w:p>
        </w:tc>
        <w:tc>
          <w:tcPr>
            <w:tcW w:w="0" w:type="auto"/>
          </w:tcPr>
          <w:p w14:paraId="47951565" w14:textId="331740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discussion on channel raster and sync raster for B52.6G</w:t>
            </w:r>
          </w:p>
        </w:tc>
        <w:tc>
          <w:tcPr>
            <w:tcW w:w="0" w:type="auto"/>
          </w:tcPr>
          <w:p w14:paraId="3D6298E3" w14:textId="1E1E9A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A90041A" w14:textId="170F3F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F9FF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C922A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899CD68" w14:textId="77777777" w:rsidTr="00C51F06">
        <w:tc>
          <w:tcPr>
            <w:tcW w:w="0" w:type="auto"/>
          </w:tcPr>
          <w:p w14:paraId="3E3D5537" w14:textId="6F69EA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R4-2104537</w:t>
            </w:r>
          </w:p>
        </w:tc>
        <w:tc>
          <w:tcPr>
            <w:tcW w:w="0" w:type="auto"/>
          </w:tcPr>
          <w:p w14:paraId="51FAF406" w14:textId="4D6429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on bandwidth and channelization</w:t>
            </w:r>
          </w:p>
        </w:tc>
        <w:tc>
          <w:tcPr>
            <w:tcW w:w="0" w:type="auto"/>
          </w:tcPr>
          <w:p w14:paraId="23706A3D" w14:textId="169AFD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AA87AC1" w14:textId="52F964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7A1A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60188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A03EA44" w14:textId="77777777" w:rsidTr="00C51F06">
        <w:tc>
          <w:tcPr>
            <w:tcW w:w="0" w:type="auto"/>
          </w:tcPr>
          <w:p w14:paraId="764F0F3C" w14:textId="733F0B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R4-2104538</w:t>
            </w:r>
          </w:p>
        </w:tc>
        <w:tc>
          <w:tcPr>
            <w:tcW w:w="0" w:type="auto"/>
          </w:tcPr>
          <w:p w14:paraId="520856D9" w14:textId="549784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in Transparent Tx Diversity</w:t>
            </w:r>
          </w:p>
        </w:tc>
        <w:tc>
          <w:tcPr>
            <w:tcW w:w="0" w:type="auto"/>
          </w:tcPr>
          <w:p w14:paraId="24F8ABF5" w14:textId="53CCBF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2E9A9C5" w14:textId="70D58E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22ED9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02946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47E6FF6" w14:textId="77777777" w:rsidTr="00C51F06">
        <w:tc>
          <w:tcPr>
            <w:tcW w:w="0" w:type="auto"/>
          </w:tcPr>
          <w:p w14:paraId="33123AF8" w14:textId="0199DE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R4-2104539</w:t>
            </w:r>
          </w:p>
        </w:tc>
        <w:tc>
          <w:tcPr>
            <w:tcW w:w="0" w:type="auto"/>
          </w:tcPr>
          <w:p w14:paraId="5D6D16FB" w14:textId="07032F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in Power class &amp; UL MIMO related requirments</w:t>
            </w:r>
          </w:p>
        </w:tc>
        <w:tc>
          <w:tcPr>
            <w:tcW w:w="0" w:type="auto"/>
          </w:tcPr>
          <w:p w14:paraId="3D1781B0" w14:textId="2052C8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9D702FF" w14:textId="22F22C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9AC41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6226F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F47289" w14:textId="77777777" w:rsidTr="00C51F06">
        <w:tc>
          <w:tcPr>
            <w:tcW w:w="0" w:type="auto"/>
          </w:tcPr>
          <w:p w14:paraId="1D39E607" w14:textId="4DDACC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R4-2104540</w:t>
            </w:r>
          </w:p>
        </w:tc>
        <w:tc>
          <w:tcPr>
            <w:tcW w:w="0" w:type="auto"/>
          </w:tcPr>
          <w:p w14:paraId="513A5882" w14:textId="5DDEB0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HPUE in NR FDD band</w:t>
            </w:r>
          </w:p>
        </w:tc>
        <w:tc>
          <w:tcPr>
            <w:tcW w:w="0" w:type="auto"/>
          </w:tcPr>
          <w:p w14:paraId="46625562" w14:textId="4314B9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572687E" w14:textId="0D1437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1F86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67CB7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DB88065" w14:textId="77777777" w:rsidTr="00C51F06">
        <w:tc>
          <w:tcPr>
            <w:tcW w:w="0" w:type="auto"/>
          </w:tcPr>
          <w:p w14:paraId="5CDCF5D8" w14:textId="5A2287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R4-2104541</w:t>
            </w:r>
          </w:p>
        </w:tc>
        <w:tc>
          <w:tcPr>
            <w:tcW w:w="0" w:type="auto"/>
          </w:tcPr>
          <w:p w14:paraId="23D05389" w14:textId="79A2AD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evaulation results of PC2 UE for NR FDD</w:t>
            </w:r>
          </w:p>
        </w:tc>
        <w:tc>
          <w:tcPr>
            <w:tcW w:w="0" w:type="auto"/>
          </w:tcPr>
          <w:p w14:paraId="0A21701C" w14:textId="70D584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FD6A4A2" w14:textId="4A3E30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76B91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A8545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C73D20C" w14:textId="77777777" w:rsidTr="00C51F06">
        <w:tc>
          <w:tcPr>
            <w:tcW w:w="0" w:type="auto"/>
          </w:tcPr>
          <w:p w14:paraId="5EE209F4" w14:textId="724DE6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R4-2104542</w:t>
            </w:r>
          </w:p>
        </w:tc>
        <w:tc>
          <w:tcPr>
            <w:tcW w:w="0" w:type="auto"/>
          </w:tcPr>
          <w:p w14:paraId="20A4B4F4" w14:textId="3191D6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reply LS on Half-duplex FDD switching time for RedCap UE</w:t>
            </w:r>
          </w:p>
        </w:tc>
        <w:tc>
          <w:tcPr>
            <w:tcW w:w="0" w:type="auto"/>
          </w:tcPr>
          <w:p w14:paraId="69BEA9EA" w14:textId="42ED70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2895577" w14:textId="29F23A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A09F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1F790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CF2075D" w14:textId="77777777" w:rsidTr="00C51F06">
        <w:tc>
          <w:tcPr>
            <w:tcW w:w="0" w:type="auto"/>
          </w:tcPr>
          <w:p w14:paraId="2460504D" w14:textId="6C1173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R4-2104543</w:t>
            </w:r>
          </w:p>
        </w:tc>
        <w:tc>
          <w:tcPr>
            <w:tcW w:w="0" w:type="auto"/>
          </w:tcPr>
          <w:p w14:paraId="1DF5625B" w14:textId="748B7A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reply LS On minimum requirements for Transmit ON/OFF time mask in UL MIMO FR1</w:t>
            </w:r>
          </w:p>
        </w:tc>
        <w:tc>
          <w:tcPr>
            <w:tcW w:w="0" w:type="auto"/>
          </w:tcPr>
          <w:p w14:paraId="69CB025D" w14:textId="25E2F3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C26AAAA" w14:textId="0EA126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6DFF6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EC868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D234C91" w14:textId="77777777" w:rsidTr="00C51F06">
        <w:tc>
          <w:tcPr>
            <w:tcW w:w="0" w:type="auto"/>
          </w:tcPr>
          <w:p w14:paraId="63560AB8" w14:textId="3E3D14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R4-2104544</w:t>
            </w:r>
          </w:p>
        </w:tc>
        <w:tc>
          <w:tcPr>
            <w:tcW w:w="0" w:type="auto"/>
          </w:tcPr>
          <w:p w14:paraId="76E610C7" w14:textId="484DB9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NR-U general issue for UE and CSI demodulation</w:t>
            </w:r>
          </w:p>
        </w:tc>
        <w:tc>
          <w:tcPr>
            <w:tcW w:w="0" w:type="auto"/>
          </w:tcPr>
          <w:p w14:paraId="731E9D9F" w14:textId="68DB39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891DC5D" w14:textId="3D2DC2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BFC28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95F6A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0B84251" w14:textId="77777777" w:rsidTr="00C51F06">
        <w:tc>
          <w:tcPr>
            <w:tcW w:w="0" w:type="auto"/>
          </w:tcPr>
          <w:p w14:paraId="2E4562D8" w14:textId="57D4D4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R4-2104545</w:t>
            </w:r>
          </w:p>
        </w:tc>
        <w:tc>
          <w:tcPr>
            <w:tcW w:w="0" w:type="auto"/>
          </w:tcPr>
          <w:p w14:paraId="36EDB69F" w14:textId="1AEBD9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NR-U UE  demodulation</w:t>
            </w:r>
          </w:p>
        </w:tc>
        <w:tc>
          <w:tcPr>
            <w:tcW w:w="0" w:type="auto"/>
          </w:tcPr>
          <w:p w14:paraId="5883D228" w14:textId="64FA61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4222956" w14:textId="748A22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98BC2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77244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C93AC95" w14:textId="77777777" w:rsidTr="00C51F06">
        <w:tc>
          <w:tcPr>
            <w:tcW w:w="0" w:type="auto"/>
          </w:tcPr>
          <w:p w14:paraId="1A216F88" w14:textId="4850C8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R4-2104546</w:t>
            </w:r>
          </w:p>
        </w:tc>
        <w:tc>
          <w:tcPr>
            <w:tcW w:w="0" w:type="auto"/>
          </w:tcPr>
          <w:p w14:paraId="0FC0846F" w14:textId="5E1BCC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 for NR-U PDSCH demodulation</w:t>
            </w:r>
          </w:p>
        </w:tc>
        <w:tc>
          <w:tcPr>
            <w:tcW w:w="0" w:type="auto"/>
          </w:tcPr>
          <w:p w14:paraId="67A54980" w14:textId="6B8C8A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B018FA9" w14:textId="09A162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F1304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D593C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598AA1F" w14:textId="77777777" w:rsidTr="00C51F06">
        <w:tc>
          <w:tcPr>
            <w:tcW w:w="0" w:type="auto"/>
          </w:tcPr>
          <w:p w14:paraId="1F7DB3EB" w14:textId="2CC35B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R4-2104547</w:t>
            </w:r>
          </w:p>
        </w:tc>
        <w:tc>
          <w:tcPr>
            <w:tcW w:w="0" w:type="auto"/>
          </w:tcPr>
          <w:p w14:paraId="346C0E65" w14:textId="5D8DA7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NR-U CSI demodulation</w:t>
            </w:r>
          </w:p>
        </w:tc>
        <w:tc>
          <w:tcPr>
            <w:tcW w:w="0" w:type="auto"/>
          </w:tcPr>
          <w:p w14:paraId="3071123B" w14:textId="1E50CE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CD53D98" w14:textId="1D04D7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A8DA1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C3978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4DAD204" w14:textId="77777777" w:rsidTr="00C51F06">
        <w:tc>
          <w:tcPr>
            <w:tcW w:w="0" w:type="auto"/>
          </w:tcPr>
          <w:p w14:paraId="1A0DFAD8" w14:textId="09B7CB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R4-2104548</w:t>
            </w:r>
          </w:p>
        </w:tc>
        <w:tc>
          <w:tcPr>
            <w:tcW w:w="0" w:type="auto"/>
          </w:tcPr>
          <w:p w14:paraId="255CEBE4" w14:textId="6B04FF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NR-U PUSCH demodulation</w:t>
            </w:r>
          </w:p>
        </w:tc>
        <w:tc>
          <w:tcPr>
            <w:tcW w:w="0" w:type="auto"/>
          </w:tcPr>
          <w:p w14:paraId="78D23EE0" w14:textId="39C9B9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4C3084B" w14:textId="0ACEBC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21F4E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BCD24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EFC1807" w14:textId="77777777" w:rsidTr="00C51F06">
        <w:tc>
          <w:tcPr>
            <w:tcW w:w="0" w:type="auto"/>
          </w:tcPr>
          <w:p w14:paraId="4A43EF59" w14:textId="783281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R4-2104549</w:t>
            </w:r>
          </w:p>
        </w:tc>
        <w:tc>
          <w:tcPr>
            <w:tcW w:w="0" w:type="auto"/>
          </w:tcPr>
          <w:p w14:paraId="2B41F888" w14:textId="44A318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 for NR-U PUSCH demodulation</w:t>
            </w:r>
          </w:p>
        </w:tc>
        <w:tc>
          <w:tcPr>
            <w:tcW w:w="0" w:type="auto"/>
          </w:tcPr>
          <w:p w14:paraId="1CE85306" w14:textId="40006B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7C5C9F3" w14:textId="6B3A55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E12EA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C8233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1EF2ECE" w14:textId="77777777" w:rsidTr="00C51F06">
        <w:tc>
          <w:tcPr>
            <w:tcW w:w="0" w:type="auto"/>
          </w:tcPr>
          <w:p w14:paraId="7A07D32C" w14:textId="5FE371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R4-2104550</w:t>
            </w:r>
          </w:p>
        </w:tc>
        <w:tc>
          <w:tcPr>
            <w:tcW w:w="0" w:type="auto"/>
          </w:tcPr>
          <w:p w14:paraId="193D3CCB" w14:textId="33954E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NR-U PUCCH demodulation</w:t>
            </w:r>
          </w:p>
        </w:tc>
        <w:tc>
          <w:tcPr>
            <w:tcW w:w="0" w:type="auto"/>
          </w:tcPr>
          <w:p w14:paraId="5D51EA52" w14:textId="0202F5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A973CEF" w14:textId="467E05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095AF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F2994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05BA8FE" w14:textId="77777777" w:rsidTr="00C51F06">
        <w:tc>
          <w:tcPr>
            <w:tcW w:w="0" w:type="auto"/>
          </w:tcPr>
          <w:p w14:paraId="60406689" w14:textId="476EE2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R4-2104551</w:t>
            </w:r>
          </w:p>
        </w:tc>
        <w:tc>
          <w:tcPr>
            <w:tcW w:w="0" w:type="auto"/>
          </w:tcPr>
          <w:p w14:paraId="21AA88C9" w14:textId="03EF6F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 for NR-U PUCCH demodulation</w:t>
            </w:r>
          </w:p>
        </w:tc>
        <w:tc>
          <w:tcPr>
            <w:tcW w:w="0" w:type="auto"/>
          </w:tcPr>
          <w:p w14:paraId="264E59E4" w14:textId="139031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6DB559F" w14:textId="1DCBD3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708DC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FBDD0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AAAD00C" w14:textId="77777777" w:rsidTr="00C51F06">
        <w:tc>
          <w:tcPr>
            <w:tcW w:w="0" w:type="auto"/>
          </w:tcPr>
          <w:p w14:paraId="0B8018E1" w14:textId="45FC26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R4-2104552</w:t>
            </w:r>
          </w:p>
        </w:tc>
        <w:tc>
          <w:tcPr>
            <w:tcW w:w="0" w:type="auto"/>
          </w:tcPr>
          <w:p w14:paraId="4C472251" w14:textId="7567EE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NR-U PRACH demodulation</w:t>
            </w:r>
          </w:p>
        </w:tc>
        <w:tc>
          <w:tcPr>
            <w:tcW w:w="0" w:type="auto"/>
          </w:tcPr>
          <w:p w14:paraId="5FFC4834" w14:textId="2F428C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C6AD75E" w14:textId="271298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D5213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69172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081A7B5" w14:textId="77777777" w:rsidTr="00C51F06">
        <w:tc>
          <w:tcPr>
            <w:tcW w:w="0" w:type="auto"/>
          </w:tcPr>
          <w:p w14:paraId="5B8DFC7C" w14:textId="190B9F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R4-2104553</w:t>
            </w:r>
          </w:p>
        </w:tc>
        <w:tc>
          <w:tcPr>
            <w:tcW w:w="0" w:type="auto"/>
          </w:tcPr>
          <w:p w14:paraId="711C1808" w14:textId="6DF875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 for NR-U PRACH demodulation</w:t>
            </w:r>
          </w:p>
        </w:tc>
        <w:tc>
          <w:tcPr>
            <w:tcW w:w="0" w:type="auto"/>
          </w:tcPr>
          <w:p w14:paraId="5DD2D5D4" w14:textId="6FBDB3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C6207A5" w14:textId="5B9985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CC38C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AB239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D7904AA" w14:textId="77777777" w:rsidTr="00C51F06">
        <w:tc>
          <w:tcPr>
            <w:tcW w:w="0" w:type="auto"/>
          </w:tcPr>
          <w:p w14:paraId="3CCD8FDA" w14:textId="26B4EE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R4-2104554</w:t>
            </w:r>
          </w:p>
        </w:tc>
        <w:tc>
          <w:tcPr>
            <w:tcW w:w="0" w:type="auto"/>
          </w:tcPr>
          <w:p w14:paraId="3514811A" w14:textId="061F87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TS38.104 adding NR-U PUCCH ePF0 and ePF1 requirements</w:t>
            </w:r>
          </w:p>
        </w:tc>
        <w:tc>
          <w:tcPr>
            <w:tcW w:w="0" w:type="auto"/>
          </w:tcPr>
          <w:p w14:paraId="6EA9934A" w14:textId="02ABB4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A847DB5" w14:textId="103F1B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7D7847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017883" w14:textId="60168D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R4-2106019</w:t>
            </w:r>
          </w:p>
        </w:tc>
      </w:tr>
      <w:tr w:rsidR="00C51F06" w14:paraId="03FD7D0C" w14:textId="77777777" w:rsidTr="00C51F06">
        <w:tc>
          <w:tcPr>
            <w:tcW w:w="0" w:type="auto"/>
          </w:tcPr>
          <w:p w14:paraId="2A4804F7" w14:textId="2EB2F5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R4-2104555</w:t>
            </w:r>
          </w:p>
        </w:tc>
        <w:tc>
          <w:tcPr>
            <w:tcW w:w="0" w:type="auto"/>
          </w:tcPr>
          <w:p w14:paraId="27F34CED" w14:textId="228C75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TS38.141-1 adding NR-U PUCCH ePF0 and ePF1 requirements</w:t>
            </w:r>
          </w:p>
        </w:tc>
        <w:tc>
          <w:tcPr>
            <w:tcW w:w="0" w:type="auto"/>
          </w:tcPr>
          <w:p w14:paraId="3BDAE7BB" w14:textId="0172E9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7F8BD49" w14:textId="30872A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C8276E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177C04" w14:textId="4C840A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R4-2106020</w:t>
            </w:r>
          </w:p>
        </w:tc>
      </w:tr>
      <w:tr w:rsidR="00C51F06" w14:paraId="1F30767E" w14:textId="77777777" w:rsidTr="00C51F06">
        <w:tc>
          <w:tcPr>
            <w:tcW w:w="0" w:type="auto"/>
          </w:tcPr>
          <w:p w14:paraId="1A9EE23F" w14:textId="213E7F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R4-2104556</w:t>
            </w:r>
          </w:p>
        </w:tc>
        <w:tc>
          <w:tcPr>
            <w:tcW w:w="0" w:type="auto"/>
          </w:tcPr>
          <w:p w14:paraId="5C5A512B" w14:textId="75C0D9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TS38.141-2 adding NR-U PUCCH ePF0 and ePF1 requirements</w:t>
            </w:r>
          </w:p>
        </w:tc>
        <w:tc>
          <w:tcPr>
            <w:tcW w:w="0" w:type="auto"/>
          </w:tcPr>
          <w:p w14:paraId="0FE8C700" w14:textId="02759B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026FF72" w14:textId="74DCBE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322BE5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EBCD52" w14:textId="53810A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R4-2106021</w:t>
            </w:r>
          </w:p>
        </w:tc>
      </w:tr>
      <w:tr w:rsidR="00C51F06" w14:paraId="5BE02890" w14:textId="77777777" w:rsidTr="00C51F06">
        <w:tc>
          <w:tcPr>
            <w:tcW w:w="0" w:type="auto"/>
          </w:tcPr>
          <w:p w14:paraId="03D1D0E9" w14:textId="418112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R4-2104557</w:t>
            </w:r>
          </w:p>
        </w:tc>
        <w:tc>
          <w:tcPr>
            <w:tcW w:w="0" w:type="auto"/>
          </w:tcPr>
          <w:p w14:paraId="234834A4" w14:textId="0FA8D7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FR1 PUSCH 256QAM demodulation requirement</w:t>
            </w:r>
          </w:p>
        </w:tc>
        <w:tc>
          <w:tcPr>
            <w:tcW w:w="0" w:type="auto"/>
          </w:tcPr>
          <w:p w14:paraId="241841AF" w14:textId="5B5523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19CA2B3" w14:textId="6C3B4E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1A9BD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D9A01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2E77972" w14:textId="77777777" w:rsidTr="00C51F06">
        <w:tc>
          <w:tcPr>
            <w:tcW w:w="0" w:type="auto"/>
          </w:tcPr>
          <w:p w14:paraId="0828430D" w14:textId="252ACF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R4-2104558</w:t>
            </w:r>
          </w:p>
        </w:tc>
        <w:tc>
          <w:tcPr>
            <w:tcW w:w="0" w:type="auto"/>
          </w:tcPr>
          <w:p w14:paraId="0BA10B70" w14:textId="766A06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TPMI, 2-port CSI-RS, and EVM issues about polarization basis mismatch</w:t>
            </w:r>
          </w:p>
        </w:tc>
        <w:tc>
          <w:tcPr>
            <w:tcW w:w="0" w:type="auto"/>
          </w:tcPr>
          <w:p w14:paraId="3C4086A1" w14:textId="5C9A97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12799825" w14:textId="31A300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CE8C1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E2627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C7A9E3A" w14:textId="77777777" w:rsidTr="00C51F06">
        <w:tc>
          <w:tcPr>
            <w:tcW w:w="0" w:type="auto"/>
          </w:tcPr>
          <w:p w14:paraId="573053B9" w14:textId="371514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R4-2104559</w:t>
            </w:r>
          </w:p>
        </w:tc>
        <w:tc>
          <w:tcPr>
            <w:tcW w:w="0" w:type="auto"/>
          </w:tcPr>
          <w:p w14:paraId="7408CDF9" w14:textId="3ECBCE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beam management type after particular band combination requirement</w:t>
            </w:r>
          </w:p>
        </w:tc>
        <w:tc>
          <w:tcPr>
            <w:tcW w:w="0" w:type="auto"/>
          </w:tcPr>
          <w:p w14:paraId="10D2CDA2" w14:textId="2BBE9A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02278337" w14:textId="4A2DDD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E193C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EECEA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32E816B" w14:textId="77777777" w:rsidTr="00C51F06">
        <w:tc>
          <w:tcPr>
            <w:tcW w:w="0" w:type="auto"/>
          </w:tcPr>
          <w:p w14:paraId="0F0A7F4D" w14:textId="3A27C6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R4-2104560</w:t>
            </w:r>
          </w:p>
        </w:tc>
        <w:tc>
          <w:tcPr>
            <w:tcW w:w="0" w:type="auto"/>
          </w:tcPr>
          <w:p w14:paraId="20C2714F" w14:textId="22EF6F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on inter-band UL CA requirement framework</w:t>
            </w:r>
          </w:p>
        </w:tc>
        <w:tc>
          <w:tcPr>
            <w:tcW w:w="0" w:type="auto"/>
          </w:tcPr>
          <w:p w14:paraId="5E81B059" w14:textId="5691D7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30573F91" w14:textId="33F7BC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2E737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109B9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8328B37" w14:textId="77777777" w:rsidTr="00C51F06">
        <w:tc>
          <w:tcPr>
            <w:tcW w:w="0" w:type="auto"/>
          </w:tcPr>
          <w:p w14:paraId="59A14706" w14:textId="561394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R4-2104561</w:t>
            </w:r>
          </w:p>
        </w:tc>
        <w:tc>
          <w:tcPr>
            <w:tcW w:w="0" w:type="auto"/>
          </w:tcPr>
          <w:p w14:paraId="1B2E9E94" w14:textId="48236C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RIB proposal of CA_n258A-n260A and CA_n257A-n259A based on IBM</w:t>
            </w:r>
          </w:p>
        </w:tc>
        <w:tc>
          <w:tcPr>
            <w:tcW w:w="0" w:type="auto"/>
          </w:tcPr>
          <w:p w14:paraId="66864EBB" w14:textId="120FB3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49875A43" w14:textId="7F71A6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9E9F9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5E641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4633EAB" w14:textId="77777777" w:rsidTr="00C51F06">
        <w:tc>
          <w:tcPr>
            <w:tcW w:w="0" w:type="auto"/>
          </w:tcPr>
          <w:p w14:paraId="53E625A1" w14:textId="3E67D7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R4-2104562</w:t>
            </w:r>
          </w:p>
        </w:tc>
        <w:tc>
          <w:tcPr>
            <w:tcW w:w="0" w:type="auto"/>
          </w:tcPr>
          <w:p w14:paraId="3F3E7525" w14:textId="30C038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Introduce Fs_inter_CBM as UE capability for inter-band DL CA based on CBM</w:t>
            </w:r>
          </w:p>
        </w:tc>
        <w:tc>
          <w:tcPr>
            <w:tcW w:w="0" w:type="auto"/>
          </w:tcPr>
          <w:p w14:paraId="5A20D63F" w14:textId="59315C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38C80581" w14:textId="55A9ED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87FE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46EF9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2F06E49" w14:textId="77777777" w:rsidTr="00C51F06">
        <w:tc>
          <w:tcPr>
            <w:tcW w:w="0" w:type="auto"/>
          </w:tcPr>
          <w:p w14:paraId="33BBD7FC" w14:textId="0CC3D3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R4-2104563</w:t>
            </w:r>
          </w:p>
        </w:tc>
        <w:tc>
          <w:tcPr>
            <w:tcW w:w="0" w:type="auto"/>
          </w:tcPr>
          <w:p w14:paraId="4859B58A" w14:textId="4FA599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Beam switching gaps for Multi-TRP UL transmission</w:t>
            </w:r>
          </w:p>
        </w:tc>
        <w:tc>
          <w:tcPr>
            <w:tcW w:w="0" w:type="auto"/>
          </w:tcPr>
          <w:p w14:paraId="3496448D" w14:textId="1EF876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Japan</w:t>
            </w:r>
          </w:p>
        </w:tc>
        <w:tc>
          <w:tcPr>
            <w:tcW w:w="0" w:type="auto"/>
          </w:tcPr>
          <w:p w14:paraId="03D0B1C3" w14:textId="3CE9A2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4045D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C3B4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E1EDDB" w14:textId="77777777" w:rsidTr="00C51F06">
        <w:tc>
          <w:tcPr>
            <w:tcW w:w="0" w:type="auto"/>
          </w:tcPr>
          <w:p w14:paraId="5A7E433F" w14:textId="776ED4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R4-2104564</w:t>
            </w:r>
          </w:p>
        </w:tc>
        <w:tc>
          <w:tcPr>
            <w:tcW w:w="0" w:type="auto"/>
          </w:tcPr>
          <w:p w14:paraId="38E6BC53" w14:textId="71CCF3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PUCCH SCell activation and deactivation</w:t>
            </w:r>
          </w:p>
        </w:tc>
        <w:tc>
          <w:tcPr>
            <w:tcW w:w="0" w:type="auto"/>
          </w:tcPr>
          <w:p w14:paraId="06D3A056" w14:textId="5EABCB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FBAB118" w14:textId="7FBBD6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28EC3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FAD59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FC36467" w14:textId="77777777" w:rsidTr="00C51F06">
        <w:tc>
          <w:tcPr>
            <w:tcW w:w="0" w:type="auto"/>
          </w:tcPr>
          <w:p w14:paraId="21BC770D" w14:textId="35EFA5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R4-2104565</w:t>
            </w:r>
          </w:p>
        </w:tc>
        <w:tc>
          <w:tcPr>
            <w:tcW w:w="0" w:type="auto"/>
          </w:tcPr>
          <w:p w14:paraId="562FF846" w14:textId="45B86F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SRS antenna port switching</w:t>
            </w:r>
          </w:p>
        </w:tc>
        <w:tc>
          <w:tcPr>
            <w:tcW w:w="0" w:type="auto"/>
          </w:tcPr>
          <w:p w14:paraId="09548B5F" w14:textId="4FACC7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B736B3F" w14:textId="325EFE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E5F80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69CBF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2E3F05B" w14:textId="77777777" w:rsidTr="00C51F06">
        <w:tc>
          <w:tcPr>
            <w:tcW w:w="0" w:type="auto"/>
          </w:tcPr>
          <w:p w14:paraId="51CCFF91" w14:textId="7D887B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R4-2104566</w:t>
            </w:r>
          </w:p>
        </w:tc>
        <w:tc>
          <w:tcPr>
            <w:tcW w:w="0" w:type="auto"/>
          </w:tcPr>
          <w:p w14:paraId="40754DB2" w14:textId="7802F9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Rel-17 HST in FR1</w:t>
            </w:r>
          </w:p>
        </w:tc>
        <w:tc>
          <w:tcPr>
            <w:tcW w:w="0" w:type="auto"/>
          </w:tcPr>
          <w:p w14:paraId="6F326E58" w14:textId="253B44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CC00726" w14:textId="6DAF8F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DF2D4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D8A2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1BBFEEC" w14:textId="77777777" w:rsidTr="00C51F06">
        <w:tc>
          <w:tcPr>
            <w:tcW w:w="0" w:type="auto"/>
          </w:tcPr>
          <w:p w14:paraId="10590E89" w14:textId="742F64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R4-2104567</w:t>
            </w:r>
          </w:p>
        </w:tc>
        <w:tc>
          <w:tcPr>
            <w:tcW w:w="0" w:type="auto"/>
          </w:tcPr>
          <w:p w14:paraId="438F4FF9" w14:textId="5939CC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TCI State Update for L1/L2-Centric Inter-Cell Mobility</w:t>
            </w:r>
          </w:p>
        </w:tc>
        <w:tc>
          <w:tcPr>
            <w:tcW w:w="0" w:type="auto"/>
          </w:tcPr>
          <w:p w14:paraId="6BFBD1C1" w14:textId="1975C2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6AAD233" w14:textId="55B5B4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4EB66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B7AED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ABE1EE7" w14:textId="77777777" w:rsidTr="00C51F06">
        <w:tc>
          <w:tcPr>
            <w:tcW w:w="0" w:type="auto"/>
          </w:tcPr>
          <w:p w14:paraId="259125E6" w14:textId="1AB472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R4-2104568</w:t>
            </w:r>
          </w:p>
        </w:tc>
        <w:tc>
          <w:tcPr>
            <w:tcW w:w="0" w:type="auto"/>
          </w:tcPr>
          <w:p w14:paraId="4C67B20F" w14:textId="179709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SA CGI identification of E-UTRA neighbor cell Test Case</w:t>
            </w:r>
          </w:p>
        </w:tc>
        <w:tc>
          <w:tcPr>
            <w:tcW w:w="0" w:type="auto"/>
          </w:tcPr>
          <w:p w14:paraId="4126CA8E" w14:textId="18528E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8359304" w14:textId="321F18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A55A36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693FB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DDB8B04" w14:textId="77777777" w:rsidTr="00C51F06">
        <w:tc>
          <w:tcPr>
            <w:tcW w:w="0" w:type="auto"/>
          </w:tcPr>
          <w:p w14:paraId="2F6A89D7" w14:textId="2A70E7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R4-2104569</w:t>
            </w:r>
          </w:p>
        </w:tc>
        <w:tc>
          <w:tcPr>
            <w:tcW w:w="0" w:type="auto"/>
          </w:tcPr>
          <w:p w14:paraId="2536D7C5" w14:textId="4870EB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on test with TPMI method</w:t>
            </w:r>
          </w:p>
        </w:tc>
        <w:tc>
          <w:tcPr>
            <w:tcW w:w="0" w:type="auto"/>
          </w:tcPr>
          <w:p w14:paraId="4400722A" w14:textId="2F0402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602887AD" w14:textId="47DCC2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E9F08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BE695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803EA64" w14:textId="77777777" w:rsidTr="00C51F06">
        <w:tc>
          <w:tcPr>
            <w:tcW w:w="0" w:type="auto"/>
          </w:tcPr>
          <w:p w14:paraId="71FACFDE" w14:textId="2943EC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R4-2104570</w:t>
            </w:r>
          </w:p>
        </w:tc>
        <w:tc>
          <w:tcPr>
            <w:tcW w:w="0" w:type="auto"/>
          </w:tcPr>
          <w:p w14:paraId="3E057022" w14:textId="2DDF37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on ETC MUs and a testability</w:t>
            </w:r>
          </w:p>
        </w:tc>
        <w:tc>
          <w:tcPr>
            <w:tcW w:w="0" w:type="auto"/>
          </w:tcPr>
          <w:p w14:paraId="71ABA52F" w14:textId="6769C5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60ECFE4C" w14:textId="5FCD34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E49E1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92F66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78309EA" w14:textId="77777777" w:rsidTr="00C51F06">
        <w:tc>
          <w:tcPr>
            <w:tcW w:w="0" w:type="auto"/>
          </w:tcPr>
          <w:p w14:paraId="20C95E99" w14:textId="192011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R4-2104571</w:t>
            </w:r>
          </w:p>
        </w:tc>
        <w:tc>
          <w:tcPr>
            <w:tcW w:w="0" w:type="auto"/>
          </w:tcPr>
          <w:p w14:paraId="683EDB10" w14:textId="7E5D7D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Comparison of path loss at frequency around band n262</w:t>
            </w:r>
          </w:p>
        </w:tc>
        <w:tc>
          <w:tcPr>
            <w:tcW w:w="0" w:type="auto"/>
          </w:tcPr>
          <w:p w14:paraId="4E66D997" w14:textId="639548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5AB65B75" w14:textId="7119B2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DF7D0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CC7A7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EF9BD64" w14:textId="77777777" w:rsidTr="00C51F06">
        <w:tc>
          <w:tcPr>
            <w:tcW w:w="0" w:type="auto"/>
          </w:tcPr>
          <w:p w14:paraId="42851A3E" w14:textId="0DE369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R4-2104572</w:t>
            </w:r>
          </w:p>
        </w:tc>
        <w:tc>
          <w:tcPr>
            <w:tcW w:w="0" w:type="auto"/>
          </w:tcPr>
          <w:p w14:paraId="074CA713" w14:textId="6853AB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Exploiting full potential of UE Tx power</w:t>
            </w:r>
          </w:p>
        </w:tc>
        <w:tc>
          <w:tcPr>
            <w:tcW w:w="0" w:type="auto"/>
          </w:tcPr>
          <w:p w14:paraId="22B2429F" w14:textId="6CED9A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Japan</w:t>
            </w:r>
          </w:p>
        </w:tc>
        <w:tc>
          <w:tcPr>
            <w:tcW w:w="0" w:type="auto"/>
          </w:tcPr>
          <w:p w14:paraId="2BB28283" w14:textId="7242C4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45B0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9616E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1C7B4F6" w14:textId="77777777" w:rsidTr="00C51F06">
        <w:tc>
          <w:tcPr>
            <w:tcW w:w="0" w:type="auto"/>
          </w:tcPr>
          <w:p w14:paraId="41B3CCC2" w14:textId="157644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R4-2104573</w:t>
            </w:r>
          </w:p>
        </w:tc>
        <w:tc>
          <w:tcPr>
            <w:tcW w:w="0" w:type="auto"/>
          </w:tcPr>
          <w:p w14:paraId="29C315F4" w14:textId="7525CB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V2X PSSCH test case</w:t>
            </w:r>
          </w:p>
        </w:tc>
        <w:tc>
          <w:tcPr>
            <w:tcW w:w="0" w:type="auto"/>
          </w:tcPr>
          <w:p w14:paraId="3C2E0590" w14:textId="45EE96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C982992" w14:textId="6D0E44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7FB21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DFCCF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28E4E44" w14:textId="77777777" w:rsidTr="00C51F06">
        <w:tc>
          <w:tcPr>
            <w:tcW w:w="0" w:type="auto"/>
          </w:tcPr>
          <w:p w14:paraId="0511F627" w14:textId="485D46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R4-2104574</w:t>
            </w:r>
          </w:p>
        </w:tc>
        <w:tc>
          <w:tcPr>
            <w:tcW w:w="0" w:type="auto"/>
          </w:tcPr>
          <w:p w14:paraId="1D1CF7A8" w14:textId="3D5C93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V2X PSCCH test case</w:t>
            </w:r>
          </w:p>
        </w:tc>
        <w:tc>
          <w:tcPr>
            <w:tcW w:w="0" w:type="auto"/>
          </w:tcPr>
          <w:p w14:paraId="7B55B86D" w14:textId="2395C9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29129FB" w14:textId="445BBF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0449B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8DC36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4CC61AC" w14:textId="77777777" w:rsidTr="00C51F06">
        <w:tc>
          <w:tcPr>
            <w:tcW w:w="0" w:type="auto"/>
          </w:tcPr>
          <w:p w14:paraId="1DB4CBB2" w14:textId="5FCBE9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R4-2104575</w:t>
            </w:r>
          </w:p>
        </w:tc>
        <w:tc>
          <w:tcPr>
            <w:tcW w:w="0" w:type="auto"/>
          </w:tcPr>
          <w:p w14:paraId="3BF72A14" w14:textId="2CC276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V2X PSBCH test case</w:t>
            </w:r>
          </w:p>
        </w:tc>
        <w:tc>
          <w:tcPr>
            <w:tcW w:w="0" w:type="auto"/>
          </w:tcPr>
          <w:p w14:paraId="141626DF" w14:textId="3B3DA8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0DDF82D" w14:textId="4772F0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86B4E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D70AF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AA73317" w14:textId="77777777" w:rsidTr="00C51F06">
        <w:tc>
          <w:tcPr>
            <w:tcW w:w="0" w:type="auto"/>
          </w:tcPr>
          <w:p w14:paraId="0EA3308C" w14:textId="3B5FC3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R4-2104576</w:t>
            </w:r>
          </w:p>
        </w:tc>
        <w:tc>
          <w:tcPr>
            <w:tcW w:w="0" w:type="auto"/>
          </w:tcPr>
          <w:p w14:paraId="258A1126" w14:textId="63DA51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 V2X PSFCH demodulation requirements</w:t>
            </w:r>
          </w:p>
        </w:tc>
        <w:tc>
          <w:tcPr>
            <w:tcW w:w="0" w:type="auto"/>
          </w:tcPr>
          <w:p w14:paraId="3CC0B1AD" w14:textId="49886C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76D0FA4" w14:textId="11A7A1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DFDDF9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779BF7" w14:textId="66D82D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R4-2106033</w:t>
            </w:r>
          </w:p>
        </w:tc>
      </w:tr>
      <w:tr w:rsidR="00C51F06" w14:paraId="06F7333A" w14:textId="77777777" w:rsidTr="00C51F06">
        <w:tc>
          <w:tcPr>
            <w:tcW w:w="0" w:type="auto"/>
          </w:tcPr>
          <w:p w14:paraId="51695B5B" w14:textId="5474F5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R4-2104577</w:t>
            </w:r>
          </w:p>
        </w:tc>
        <w:tc>
          <w:tcPr>
            <w:tcW w:w="0" w:type="auto"/>
          </w:tcPr>
          <w:p w14:paraId="51E29530" w14:textId="25EA3B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CSI-RSRP measurement accuracy requirement</w:t>
            </w:r>
          </w:p>
        </w:tc>
        <w:tc>
          <w:tcPr>
            <w:tcW w:w="0" w:type="auto"/>
          </w:tcPr>
          <w:p w14:paraId="7C823830" w14:textId="25EA61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AB27CE7" w14:textId="2BBAFF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6E805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3D411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64E6142" w14:textId="77777777" w:rsidTr="00C51F06">
        <w:tc>
          <w:tcPr>
            <w:tcW w:w="0" w:type="auto"/>
          </w:tcPr>
          <w:p w14:paraId="5DC6F309" w14:textId="27F5F6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R4-2104578</w:t>
            </w:r>
          </w:p>
        </w:tc>
        <w:tc>
          <w:tcPr>
            <w:tcW w:w="0" w:type="auto"/>
          </w:tcPr>
          <w:p w14:paraId="346699E1" w14:textId="21FD3D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CSI-SINR measurement accuracy requirement</w:t>
            </w:r>
          </w:p>
        </w:tc>
        <w:tc>
          <w:tcPr>
            <w:tcW w:w="0" w:type="auto"/>
          </w:tcPr>
          <w:p w14:paraId="5F2A1F02" w14:textId="0B1DCA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DF47A7F" w14:textId="10E73D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0C541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03F80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24DD7F6" w14:textId="77777777" w:rsidTr="00C51F06">
        <w:tc>
          <w:tcPr>
            <w:tcW w:w="0" w:type="auto"/>
          </w:tcPr>
          <w:p w14:paraId="2F116334" w14:textId="3F62D4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R4-2104579</w:t>
            </w:r>
          </w:p>
        </w:tc>
        <w:tc>
          <w:tcPr>
            <w:tcW w:w="0" w:type="auto"/>
          </w:tcPr>
          <w:p w14:paraId="49179A28" w14:textId="4D71C9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update timing offset in test case for CSI-SINR in SA FR2</w:t>
            </w:r>
          </w:p>
        </w:tc>
        <w:tc>
          <w:tcPr>
            <w:tcW w:w="0" w:type="auto"/>
          </w:tcPr>
          <w:p w14:paraId="2981C953" w14:textId="214E7A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31531FE" w14:textId="5AC3E3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F2BC9F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F104B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99DE8E9" w14:textId="77777777" w:rsidTr="00C51F06">
        <w:tc>
          <w:tcPr>
            <w:tcW w:w="0" w:type="auto"/>
          </w:tcPr>
          <w:p w14:paraId="5762DBBC" w14:textId="19FD0B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R4-2104580</w:t>
            </w:r>
          </w:p>
        </w:tc>
        <w:tc>
          <w:tcPr>
            <w:tcW w:w="0" w:type="auto"/>
          </w:tcPr>
          <w:p w14:paraId="06949657" w14:textId="1BA105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phase continuity and power consistency for UL repetition</w:t>
            </w:r>
          </w:p>
        </w:tc>
        <w:tc>
          <w:tcPr>
            <w:tcW w:w="0" w:type="auto"/>
          </w:tcPr>
          <w:p w14:paraId="0D582F52" w14:textId="0B4B74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B1C1A9C" w14:textId="68B5B6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35808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909B2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A2602F5" w14:textId="77777777" w:rsidTr="00C51F06">
        <w:tc>
          <w:tcPr>
            <w:tcW w:w="0" w:type="auto"/>
          </w:tcPr>
          <w:p w14:paraId="60D7AF84" w14:textId="5F4C32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R4-2104581</w:t>
            </w:r>
          </w:p>
        </w:tc>
        <w:tc>
          <w:tcPr>
            <w:tcW w:w="0" w:type="auto"/>
          </w:tcPr>
          <w:p w14:paraId="4D753DB5" w14:textId="092E5C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of R17 NR and MR-DC measurement gap enhancements WI</w:t>
            </w:r>
          </w:p>
        </w:tc>
        <w:tc>
          <w:tcPr>
            <w:tcW w:w="0" w:type="auto"/>
          </w:tcPr>
          <w:p w14:paraId="25CD3208" w14:textId="52A6B2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C051840" w14:textId="60185F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A8023B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E63257" w14:textId="220588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R4-215790</w:t>
            </w:r>
          </w:p>
        </w:tc>
      </w:tr>
      <w:tr w:rsidR="00C51F06" w14:paraId="32CB5924" w14:textId="77777777" w:rsidTr="00C51F06">
        <w:tc>
          <w:tcPr>
            <w:tcW w:w="0" w:type="auto"/>
          </w:tcPr>
          <w:p w14:paraId="6BD26B30" w14:textId="3E279A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R4-2104582</w:t>
            </w:r>
          </w:p>
        </w:tc>
        <w:tc>
          <w:tcPr>
            <w:tcW w:w="0" w:type="auto"/>
          </w:tcPr>
          <w:p w14:paraId="0266F080" w14:textId="104E25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Pre-configured MG pattern(s) per configured BWP</w:t>
            </w:r>
          </w:p>
        </w:tc>
        <w:tc>
          <w:tcPr>
            <w:tcW w:w="0" w:type="auto"/>
          </w:tcPr>
          <w:p w14:paraId="42250CE1" w14:textId="20FF1A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26BFE4A" w14:textId="75A567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07329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2D0FF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F9FEF00" w14:textId="77777777" w:rsidTr="00C51F06">
        <w:tc>
          <w:tcPr>
            <w:tcW w:w="0" w:type="auto"/>
          </w:tcPr>
          <w:p w14:paraId="01EE3687" w14:textId="45A0C2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R4-2104583</w:t>
            </w:r>
          </w:p>
        </w:tc>
        <w:tc>
          <w:tcPr>
            <w:tcW w:w="0" w:type="auto"/>
          </w:tcPr>
          <w:p w14:paraId="2AAE91B1" w14:textId="434101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Multiple concurrent and independent gap patterns</w:t>
            </w:r>
          </w:p>
        </w:tc>
        <w:tc>
          <w:tcPr>
            <w:tcW w:w="0" w:type="auto"/>
          </w:tcPr>
          <w:p w14:paraId="0617F312" w14:textId="2FD70B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FD4B3C2" w14:textId="67EA3D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00F87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49932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EB790F9" w14:textId="77777777" w:rsidTr="00C51F06">
        <w:tc>
          <w:tcPr>
            <w:tcW w:w="0" w:type="auto"/>
          </w:tcPr>
          <w:p w14:paraId="160B6881" w14:textId="734187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R4-2104584</w:t>
            </w:r>
          </w:p>
        </w:tc>
        <w:tc>
          <w:tcPr>
            <w:tcW w:w="0" w:type="auto"/>
          </w:tcPr>
          <w:p w14:paraId="4EB4CBFE" w14:textId="3402F0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Network Controlled Small Gap</w:t>
            </w:r>
          </w:p>
        </w:tc>
        <w:tc>
          <w:tcPr>
            <w:tcW w:w="0" w:type="auto"/>
          </w:tcPr>
          <w:p w14:paraId="0902B2C8" w14:textId="6FBE23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7915E86" w14:textId="6C5223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E4198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B49B5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413D983" w14:textId="77777777" w:rsidTr="00C51F06">
        <w:tc>
          <w:tcPr>
            <w:tcW w:w="0" w:type="auto"/>
          </w:tcPr>
          <w:p w14:paraId="59513A24" w14:textId="288C36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R4-2104585</w:t>
            </w:r>
          </w:p>
        </w:tc>
        <w:tc>
          <w:tcPr>
            <w:tcW w:w="0" w:type="auto"/>
          </w:tcPr>
          <w:p w14:paraId="1C305B86" w14:textId="2613CA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on UE beam and pwr requirements for FR2 HST</w:t>
            </w:r>
          </w:p>
        </w:tc>
        <w:tc>
          <w:tcPr>
            <w:tcW w:w="0" w:type="auto"/>
          </w:tcPr>
          <w:p w14:paraId="0633D6C9" w14:textId="6047CB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France S.A.S</w:t>
            </w:r>
          </w:p>
        </w:tc>
        <w:tc>
          <w:tcPr>
            <w:tcW w:w="0" w:type="auto"/>
          </w:tcPr>
          <w:p w14:paraId="0DC38BDA" w14:textId="3D4657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D8F1D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C21E5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05F50BC" w14:textId="77777777" w:rsidTr="00C51F06">
        <w:tc>
          <w:tcPr>
            <w:tcW w:w="0" w:type="auto"/>
          </w:tcPr>
          <w:p w14:paraId="167265D5" w14:textId="53A910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R4-2104586</w:t>
            </w:r>
          </w:p>
        </w:tc>
        <w:tc>
          <w:tcPr>
            <w:tcW w:w="0" w:type="auto"/>
          </w:tcPr>
          <w:p w14:paraId="3DB9557A" w14:textId="17E2D8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on Beam correspondance for HST FR2 Ues</w:t>
            </w:r>
          </w:p>
        </w:tc>
        <w:tc>
          <w:tcPr>
            <w:tcW w:w="0" w:type="auto"/>
          </w:tcPr>
          <w:p w14:paraId="0A10EC89" w14:textId="749781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France S.A.S</w:t>
            </w:r>
          </w:p>
        </w:tc>
        <w:tc>
          <w:tcPr>
            <w:tcW w:w="0" w:type="auto"/>
          </w:tcPr>
          <w:p w14:paraId="464EF49F" w14:textId="735E92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0B621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BEB62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5157005" w14:textId="77777777" w:rsidTr="00C51F06">
        <w:tc>
          <w:tcPr>
            <w:tcW w:w="0" w:type="auto"/>
          </w:tcPr>
          <w:p w14:paraId="11F9A6D2" w14:textId="327760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R4-2104587</w:t>
            </w:r>
          </w:p>
        </w:tc>
        <w:tc>
          <w:tcPr>
            <w:tcW w:w="0" w:type="auto"/>
          </w:tcPr>
          <w:p w14:paraId="318192F1" w14:textId="28B59C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input on the blanking approach for irregular BWs</w:t>
            </w:r>
          </w:p>
        </w:tc>
        <w:tc>
          <w:tcPr>
            <w:tcW w:w="0" w:type="auto"/>
          </w:tcPr>
          <w:p w14:paraId="52EEFA6C" w14:textId="5A4754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France S.A.S</w:t>
            </w:r>
          </w:p>
        </w:tc>
        <w:tc>
          <w:tcPr>
            <w:tcW w:w="0" w:type="auto"/>
          </w:tcPr>
          <w:p w14:paraId="3509D707" w14:textId="7D8B89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8B008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A13FB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9FD20D7" w14:textId="77777777" w:rsidTr="00C51F06">
        <w:tc>
          <w:tcPr>
            <w:tcW w:w="0" w:type="auto"/>
          </w:tcPr>
          <w:p w14:paraId="2BD51306" w14:textId="0EE1A7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R4-2104588</w:t>
            </w:r>
          </w:p>
        </w:tc>
        <w:tc>
          <w:tcPr>
            <w:tcW w:w="0" w:type="auto"/>
          </w:tcPr>
          <w:p w14:paraId="2847A140" w14:textId="01DDA4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extension of FR2 or new Frequency Range (FR3) to introduce 52.6-71 GHz</w:t>
            </w:r>
          </w:p>
        </w:tc>
        <w:tc>
          <w:tcPr>
            <w:tcW w:w="0" w:type="auto"/>
          </w:tcPr>
          <w:p w14:paraId="5F01E672" w14:textId="2F09F6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France S.A.S</w:t>
            </w:r>
          </w:p>
        </w:tc>
        <w:tc>
          <w:tcPr>
            <w:tcW w:w="0" w:type="auto"/>
          </w:tcPr>
          <w:p w14:paraId="66F28737" w14:textId="2C3F3B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3A471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C5E55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F75D357" w14:textId="77777777" w:rsidTr="00C51F06">
        <w:tc>
          <w:tcPr>
            <w:tcW w:w="0" w:type="auto"/>
          </w:tcPr>
          <w:p w14:paraId="75E693B8" w14:textId="563990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R4-2104589</w:t>
            </w:r>
          </w:p>
        </w:tc>
        <w:tc>
          <w:tcPr>
            <w:tcW w:w="0" w:type="auto"/>
          </w:tcPr>
          <w:p w14:paraId="29BDF57A" w14:textId="79613E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update the note of DL interruption applicability for 37.867</w:t>
            </w:r>
          </w:p>
        </w:tc>
        <w:tc>
          <w:tcPr>
            <w:tcW w:w="0" w:type="auto"/>
          </w:tcPr>
          <w:p w14:paraId="777F1811" w14:textId="22BAAD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1CB40B4" w14:textId="6EAC6F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D7E356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D35521" w14:textId="6846B2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R4-2105375</w:t>
            </w:r>
          </w:p>
        </w:tc>
      </w:tr>
      <w:tr w:rsidR="00C51F06" w14:paraId="5C5F1FE4" w14:textId="77777777" w:rsidTr="00C51F06">
        <w:tc>
          <w:tcPr>
            <w:tcW w:w="0" w:type="auto"/>
          </w:tcPr>
          <w:p w14:paraId="15865B5A" w14:textId="485764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R4-2104590</w:t>
            </w:r>
          </w:p>
        </w:tc>
        <w:tc>
          <w:tcPr>
            <w:tcW w:w="0" w:type="auto"/>
          </w:tcPr>
          <w:p w14:paraId="5E6B5712" w14:textId="5BC36A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DL interruption applicability of CA_n3-n40 for 37.867</w:t>
            </w:r>
          </w:p>
        </w:tc>
        <w:tc>
          <w:tcPr>
            <w:tcW w:w="0" w:type="auto"/>
          </w:tcPr>
          <w:p w14:paraId="56F84366" w14:textId="72D8F8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D3E958C" w14:textId="08C618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4FBC82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39F454" w14:textId="32B2E0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R4-2105376</w:t>
            </w:r>
          </w:p>
        </w:tc>
      </w:tr>
      <w:tr w:rsidR="00C51F06" w14:paraId="1E1FAA71" w14:textId="77777777" w:rsidTr="00C51F06">
        <w:tc>
          <w:tcPr>
            <w:tcW w:w="0" w:type="auto"/>
          </w:tcPr>
          <w:p w14:paraId="5C0525B4" w14:textId="3FDA7C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R4-2104591</w:t>
            </w:r>
          </w:p>
        </w:tc>
        <w:tc>
          <w:tcPr>
            <w:tcW w:w="0" w:type="auto"/>
          </w:tcPr>
          <w:p w14:paraId="4C845131" w14:textId="3BF2B6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DL interruption applicability of dynamic Tx switching for different cases</w:t>
            </w:r>
          </w:p>
        </w:tc>
        <w:tc>
          <w:tcPr>
            <w:tcW w:w="0" w:type="auto"/>
          </w:tcPr>
          <w:p w14:paraId="0B2BA6BC" w14:textId="695C2A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4A83D49" w14:textId="0FD52B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43DBD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554AB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F180059" w14:textId="77777777" w:rsidTr="00C51F06">
        <w:tc>
          <w:tcPr>
            <w:tcW w:w="0" w:type="auto"/>
          </w:tcPr>
          <w:p w14:paraId="6EB0BD97" w14:textId="06D239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R4-2104592</w:t>
            </w:r>
          </w:p>
        </w:tc>
        <w:tc>
          <w:tcPr>
            <w:tcW w:w="0" w:type="auto"/>
          </w:tcPr>
          <w:p w14:paraId="0D664A49" w14:textId="4A0768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 Correction on DL interruption applicability for inter-band CA</w:t>
            </w:r>
          </w:p>
        </w:tc>
        <w:tc>
          <w:tcPr>
            <w:tcW w:w="0" w:type="auto"/>
          </w:tcPr>
          <w:p w14:paraId="283C92E2" w14:textId="194ECA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6DBC311" w14:textId="7EC86A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7D72A4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7DF476" w14:textId="69B62C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R4-2105488</w:t>
            </w:r>
          </w:p>
        </w:tc>
      </w:tr>
      <w:tr w:rsidR="00C51F06" w14:paraId="0D7CFB31" w14:textId="77777777" w:rsidTr="00C51F06">
        <w:tc>
          <w:tcPr>
            <w:tcW w:w="0" w:type="auto"/>
          </w:tcPr>
          <w:p w14:paraId="4CCC5C49" w14:textId="0EBD33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R4-2104593</w:t>
            </w:r>
          </w:p>
        </w:tc>
        <w:tc>
          <w:tcPr>
            <w:tcW w:w="0" w:type="auto"/>
          </w:tcPr>
          <w:p w14:paraId="56FD2FD7" w14:textId="0B7492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DL interruption applicability</w:t>
            </w:r>
          </w:p>
        </w:tc>
        <w:tc>
          <w:tcPr>
            <w:tcW w:w="0" w:type="auto"/>
          </w:tcPr>
          <w:p w14:paraId="4A212458" w14:textId="123253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47C2A9E" w14:textId="2FB045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7BE9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C382C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D75034D" w14:textId="77777777" w:rsidTr="00C51F06">
        <w:tc>
          <w:tcPr>
            <w:tcW w:w="0" w:type="auto"/>
          </w:tcPr>
          <w:p w14:paraId="6812FE6A" w14:textId="0D0CA1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R4-2104594</w:t>
            </w:r>
          </w:p>
        </w:tc>
        <w:tc>
          <w:tcPr>
            <w:tcW w:w="0" w:type="auto"/>
          </w:tcPr>
          <w:p w14:paraId="3BB720C5" w14:textId="38A9EB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system parameters for NR in 52.6GHz ~ 71GHz</w:t>
            </w:r>
          </w:p>
        </w:tc>
        <w:tc>
          <w:tcPr>
            <w:tcW w:w="0" w:type="auto"/>
          </w:tcPr>
          <w:p w14:paraId="7B70ED7F" w14:textId="69CA0B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654095D" w14:textId="071D5B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F801B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67780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0BB02B3" w14:textId="77777777" w:rsidTr="00C51F06">
        <w:tc>
          <w:tcPr>
            <w:tcW w:w="0" w:type="auto"/>
          </w:tcPr>
          <w:p w14:paraId="72553E59" w14:textId="31636D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R4-2104595</w:t>
            </w:r>
          </w:p>
        </w:tc>
        <w:tc>
          <w:tcPr>
            <w:tcW w:w="0" w:type="auto"/>
          </w:tcPr>
          <w:p w14:paraId="4B45C1B6" w14:textId="4E6279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frequency range terminology for 52.6GHz ~ 71GHz</w:t>
            </w:r>
          </w:p>
        </w:tc>
        <w:tc>
          <w:tcPr>
            <w:tcW w:w="0" w:type="auto"/>
          </w:tcPr>
          <w:p w14:paraId="4E2533D0" w14:textId="32D55F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441A475" w14:textId="3ECC4F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4ED39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179BA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1E9909" w14:textId="77777777" w:rsidTr="00C51F06">
        <w:tc>
          <w:tcPr>
            <w:tcW w:w="0" w:type="auto"/>
          </w:tcPr>
          <w:p w14:paraId="31330D2D" w14:textId="56E1DD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R4-2104596</w:t>
            </w:r>
          </w:p>
        </w:tc>
        <w:tc>
          <w:tcPr>
            <w:tcW w:w="0" w:type="auto"/>
          </w:tcPr>
          <w:p w14:paraId="0E8D4580" w14:textId="320846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repeater core specification structure</w:t>
            </w:r>
          </w:p>
        </w:tc>
        <w:tc>
          <w:tcPr>
            <w:tcW w:w="0" w:type="auto"/>
          </w:tcPr>
          <w:p w14:paraId="5CB00448" w14:textId="027F4B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7A1349E" w14:textId="6872DE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6C71E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5AA95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418A1D7" w14:textId="77777777" w:rsidTr="00C51F06">
        <w:tc>
          <w:tcPr>
            <w:tcW w:w="0" w:type="auto"/>
          </w:tcPr>
          <w:p w14:paraId="5F9E0261" w14:textId="2005A6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R4-2104597</w:t>
            </w:r>
          </w:p>
        </w:tc>
        <w:tc>
          <w:tcPr>
            <w:tcW w:w="0" w:type="auto"/>
          </w:tcPr>
          <w:p w14:paraId="4BCE20D3" w14:textId="13E182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TS 38.106 NR Repeater radio transmission and reception v0.0.1</w:t>
            </w:r>
          </w:p>
        </w:tc>
        <w:tc>
          <w:tcPr>
            <w:tcW w:w="0" w:type="auto"/>
          </w:tcPr>
          <w:p w14:paraId="3DCE1379" w14:textId="4D4CCF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5CDD41D" w14:textId="16D057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4F172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37287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FAED452" w14:textId="77777777" w:rsidTr="00C51F06">
        <w:tc>
          <w:tcPr>
            <w:tcW w:w="0" w:type="auto"/>
          </w:tcPr>
          <w:p w14:paraId="2379E410" w14:textId="01142A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R4-2104598</w:t>
            </w:r>
          </w:p>
        </w:tc>
        <w:tc>
          <w:tcPr>
            <w:tcW w:w="0" w:type="auto"/>
          </w:tcPr>
          <w:p w14:paraId="162EF7DB" w14:textId="7DA5CF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RRM measurement requirements</w:t>
            </w:r>
          </w:p>
        </w:tc>
        <w:tc>
          <w:tcPr>
            <w:tcW w:w="0" w:type="auto"/>
          </w:tcPr>
          <w:p w14:paraId="22E74F52" w14:textId="5D1B79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EDAD090" w14:textId="021AC8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7FDAA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F36D2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DDF93B6" w14:textId="77777777" w:rsidTr="00C51F06">
        <w:tc>
          <w:tcPr>
            <w:tcW w:w="0" w:type="auto"/>
          </w:tcPr>
          <w:p w14:paraId="5018B966" w14:textId="353294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R4-2104599</w:t>
            </w:r>
          </w:p>
        </w:tc>
        <w:tc>
          <w:tcPr>
            <w:tcW w:w="0" w:type="auto"/>
          </w:tcPr>
          <w:p w14:paraId="5F8D6A8D" w14:textId="706740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overlapping channel bandwidths</w:t>
            </w:r>
          </w:p>
        </w:tc>
        <w:tc>
          <w:tcPr>
            <w:tcW w:w="0" w:type="auto"/>
          </w:tcPr>
          <w:p w14:paraId="4F3D7DA9" w14:textId="441686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50A9F74" w14:textId="2F3FED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93DD9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A7AE8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78443B3" w14:textId="77777777" w:rsidTr="00C51F06">
        <w:tc>
          <w:tcPr>
            <w:tcW w:w="0" w:type="auto"/>
          </w:tcPr>
          <w:p w14:paraId="01266917" w14:textId="582609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R4-2104600</w:t>
            </w:r>
          </w:p>
        </w:tc>
        <w:tc>
          <w:tcPr>
            <w:tcW w:w="0" w:type="auto"/>
          </w:tcPr>
          <w:p w14:paraId="399A5818" w14:textId="465522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use of larger channel bandwidth</w:t>
            </w:r>
          </w:p>
        </w:tc>
        <w:tc>
          <w:tcPr>
            <w:tcW w:w="0" w:type="auto"/>
          </w:tcPr>
          <w:p w14:paraId="71326829" w14:textId="4B2B93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5D2D139" w14:textId="61C3CF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B159E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D42B0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D92FF69" w14:textId="77777777" w:rsidTr="00C51F06">
        <w:tc>
          <w:tcPr>
            <w:tcW w:w="0" w:type="auto"/>
          </w:tcPr>
          <w:p w14:paraId="086986A2" w14:textId="1B5D39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R4-2104601</w:t>
            </w:r>
          </w:p>
        </w:tc>
        <w:tc>
          <w:tcPr>
            <w:tcW w:w="0" w:type="auto"/>
          </w:tcPr>
          <w:p w14:paraId="535EA256" w14:textId="6265AC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impact of 35MHz and 45MHz introduction on demodulation test cases</w:t>
            </w:r>
          </w:p>
        </w:tc>
        <w:tc>
          <w:tcPr>
            <w:tcW w:w="0" w:type="auto"/>
          </w:tcPr>
          <w:p w14:paraId="70869186" w14:textId="71A92A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589BFDB" w14:textId="01D0D8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92304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5276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D98FC5" w14:textId="77777777" w:rsidTr="00C51F06">
        <w:tc>
          <w:tcPr>
            <w:tcW w:w="0" w:type="auto"/>
          </w:tcPr>
          <w:p w14:paraId="440956CD" w14:textId="066D37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R4-2104602</w:t>
            </w:r>
          </w:p>
        </w:tc>
        <w:tc>
          <w:tcPr>
            <w:tcW w:w="0" w:type="auto"/>
          </w:tcPr>
          <w:p w14:paraId="3553BC88" w14:textId="26EEA0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impact of 35MHz and 45MHz introduction on RRM test cases</w:t>
            </w:r>
          </w:p>
        </w:tc>
        <w:tc>
          <w:tcPr>
            <w:tcW w:w="0" w:type="auto"/>
          </w:tcPr>
          <w:p w14:paraId="687480E0" w14:textId="2B874C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880F88D" w14:textId="007FAE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CC17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B3769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F8D3A32" w14:textId="77777777" w:rsidTr="00C51F06">
        <w:tc>
          <w:tcPr>
            <w:tcW w:w="0" w:type="auto"/>
          </w:tcPr>
          <w:p w14:paraId="11F7AABB" w14:textId="27FE56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R4-2104603</w:t>
            </w:r>
          </w:p>
        </w:tc>
        <w:tc>
          <w:tcPr>
            <w:tcW w:w="0" w:type="auto"/>
          </w:tcPr>
          <w:p w14:paraId="655D7437" w14:textId="63559B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NTN RRM related issues</w:t>
            </w:r>
          </w:p>
        </w:tc>
        <w:tc>
          <w:tcPr>
            <w:tcW w:w="0" w:type="auto"/>
          </w:tcPr>
          <w:p w14:paraId="4D40493B" w14:textId="662DA0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64641D0" w14:textId="7F78E1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57993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9C8AF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A50DCA8" w14:textId="77777777" w:rsidTr="00C51F06">
        <w:tc>
          <w:tcPr>
            <w:tcW w:w="0" w:type="auto"/>
          </w:tcPr>
          <w:p w14:paraId="7F40F994" w14:textId="2B2DD4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R4-2104604</w:t>
            </w:r>
          </w:p>
        </w:tc>
        <w:tc>
          <w:tcPr>
            <w:tcW w:w="0" w:type="auto"/>
          </w:tcPr>
          <w:p w14:paraId="7AB3976D" w14:textId="184A7A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NTN timing requirements</w:t>
            </w:r>
          </w:p>
        </w:tc>
        <w:tc>
          <w:tcPr>
            <w:tcW w:w="0" w:type="auto"/>
          </w:tcPr>
          <w:p w14:paraId="56C529C1" w14:textId="7C4C02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4DFC660" w14:textId="0B1490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CA34F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5F4E7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4F11B86" w14:textId="77777777" w:rsidTr="00C51F06">
        <w:tc>
          <w:tcPr>
            <w:tcW w:w="0" w:type="auto"/>
          </w:tcPr>
          <w:p w14:paraId="6113E9FE" w14:textId="60B9CC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R4-2104605</w:t>
            </w:r>
          </w:p>
        </w:tc>
        <w:tc>
          <w:tcPr>
            <w:tcW w:w="0" w:type="auto"/>
          </w:tcPr>
          <w:p w14:paraId="54049747" w14:textId="52F2CE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RLM/BFD relaxation for NR power saving enhancement</w:t>
            </w:r>
          </w:p>
        </w:tc>
        <w:tc>
          <w:tcPr>
            <w:tcW w:w="0" w:type="auto"/>
          </w:tcPr>
          <w:p w14:paraId="4F2C6F1C" w14:textId="47EFCC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6AF69B9" w14:textId="55932A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77D54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3D83A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C77F854" w14:textId="77777777" w:rsidTr="00C51F06">
        <w:tc>
          <w:tcPr>
            <w:tcW w:w="0" w:type="auto"/>
          </w:tcPr>
          <w:p w14:paraId="5275FF1D" w14:textId="417E6D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R4-2104606</w:t>
            </w:r>
          </w:p>
        </w:tc>
        <w:tc>
          <w:tcPr>
            <w:tcW w:w="0" w:type="auto"/>
          </w:tcPr>
          <w:p w14:paraId="13C8EC4E" w14:textId="2A456A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demodulation enhancement for inter-cell interference suppressing</w:t>
            </w:r>
          </w:p>
        </w:tc>
        <w:tc>
          <w:tcPr>
            <w:tcW w:w="0" w:type="auto"/>
          </w:tcPr>
          <w:p w14:paraId="1E1E2DFA" w14:textId="4418F4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6D687CC" w14:textId="0C5AC5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24448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6590F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DFB77CD" w14:textId="77777777" w:rsidTr="00C51F06">
        <w:tc>
          <w:tcPr>
            <w:tcW w:w="0" w:type="auto"/>
          </w:tcPr>
          <w:p w14:paraId="7BCB2BFA" w14:textId="032FBB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R4-2104607</w:t>
            </w:r>
          </w:p>
        </w:tc>
        <w:tc>
          <w:tcPr>
            <w:tcW w:w="0" w:type="auto"/>
          </w:tcPr>
          <w:p w14:paraId="3C631606" w14:textId="593DE6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demodulation enhancement for intra-cell inter-user interference suppressing</w:t>
            </w:r>
          </w:p>
        </w:tc>
        <w:tc>
          <w:tcPr>
            <w:tcW w:w="0" w:type="auto"/>
          </w:tcPr>
          <w:p w14:paraId="4050B5ED" w14:textId="36B732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3602574" w14:textId="2D18E5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89C39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2203E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D30F19A" w14:textId="77777777" w:rsidTr="00C51F06">
        <w:tc>
          <w:tcPr>
            <w:tcW w:w="0" w:type="auto"/>
          </w:tcPr>
          <w:p w14:paraId="0317C299" w14:textId="79B16F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R4-2104608</w:t>
            </w:r>
          </w:p>
        </w:tc>
        <w:tc>
          <w:tcPr>
            <w:tcW w:w="0" w:type="auto"/>
          </w:tcPr>
          <w:p w14:paraId="41910CF9" w14:textId="271C95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demodulation enhancement for FR1 256QAM</w:t>
            </w:r>
          </w:p>
        </w:tc>
        <w:tc>
          <w:tcPr>
            <w:tcW w:w="0" w:type="auto"/>
          </w:tcPr>
          <w:p w14:paraId="74AB786F" w14:textId="0EA2F5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1383235" w14:textId="1CB6EB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EB0D1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61421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9306089" w14:textId="77777777" w:rsidTr="00C51F06">
        <w:tc>
          <w:tcPr>
            <w:tcW w:w="0" w:type="auto"/>
          </w:tcPr>
          <w:p w14:paraId="790AAF61" w14:textId="5FF445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R4-2104609</w:t>
            </w:r>
          </w:p>
        </w:tc>
        <w:tc>
          <w:tcPr>
            <w:tcW w:w="0" w:type="auto"/>
          </w:tcPr>
          <w:p w14:paraId="29F70D15" w14:textId="391868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draft LS on UE transmit timing error</w:t>
            </w:r>
          </w:p>
        </w:tc>
        <w:tc>
          <w:tcPr>
            <w:tcW w:w="0" w:type="auto"/>
          </w:tcPr>
          <w:p w14:paraId="05BDA763" w14:textId="787754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7CB42C0" w14:textId="14FC5D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CCAC0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F027B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E55C079" w14:textId="77777777" w:rsidTr="00C51F06">
        <w:tc>
          <w:tcPr>
            <w:tcW w:w="0" w:type="auto"/>
          </w:tcPr>
          <w:p w14:paraId="5508C370" w14:textId="3AC5E9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R4-2104610</w:t>
            </w:r>
          </w:p>
        </w:tc>
        <w:tc>
          <w:tcPr>
            <w:tcW w:w="0" w:type="auto"/>
          </w:tcPr>
          <w:p w14:paraId="4C3E82BE" w14:textId="5598E4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the evaluation metrics for performance gain</w:t>
            </w:r>
          </w:p>
        </w:tc>
        <w:tc>
          <w:tcPr>
            <w:tcW w:w="0" w:type="auto"/>
          </w:tcPr>
          <w:p w14:paraId="152A91D0" w14:textId="657083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D28836D" w14:textId="287012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469C2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E2514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2715BFB" w14:textId="77777777" w:rsidTr="00C51F06">
        <w:tc>
          <w:tcPr>
            <w:tcW w:w="0" w:type="auto"/>
          </w:tcPr>
          <w:p w14:paraId="22745D67" w14:textId="21E275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R4-2104611</w:t>
            </w:r>
          </w:p>
        </w:tc>
        <w:tc>
          <w:tcPr>
            <w:tcW w:w="0" w:type="auto"/>
          </w:tcPr>
          <w:p w14:paraId="652FF170" w14:textId="07C402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repeater class</w:t>
            </w:r>
          </w:p>
        </w:tc>
        <w:tc>
          <w:tcPr>
            <w:tcW w:w="0" w:type="auto"/>
          </w:tcPr>
          <w:p w14:paraId="7B4E384A" w14:textId="059935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2D27096" w14:textId="61AB9D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35EE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FE28D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1F3D9EC" w14:textId="77777777" w:rsidTr="00C51F06">
        <w:tc>
          <w:tcPr>
            <w:tcW w:w="0" w:type="auto"/>
          </w:tcPr>
          <w:p w14:paraId="787FD688" w14:textId="32FC24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R4-2104612</w:t>
            </w:r>
          </w:p>
        </w:tc>
        <w:tc>
          <w:tcPr>
            <w:tcW w:w="0" w:type="auto"/>
          </w:tcPr>
          <w:p w14:paraId="5B56211B" w14:textId="0E102B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transmitter power related conducted requirements</w:t>
            </w:r>
          </w:p>
        </w:tc>
        <w:tc>
          <w:tcPr>
            <w:tcW w:w="0" w:type="auto"/>
          </w:tcPr>
          <w:p w14:paraId="1240F2D6" w14:textId="1D73A6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0B0B00A" w14:textId="78BA16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5E67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B904A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9861CAC" w14:textId="77777777" w:rsidTr="00C51F06">
        <w:tc>
          <w:tcPr>
            <w:tcW w:w="0" w:type="auto"/>
          </w:tcPr>
          <w:p w14:paraId="32EF7E0A" w14:textId="5906D3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R4-2104613</w:t>
            </w:r>
          </w:p>
        </w:tc>
        <w:tc>
          <w:tcPr>
            <w:tcW w:w="0" w:type="auto"/>
          </w:tcPr>
          <w:p w14:paraId="28C323D2" w14:textId="75FE90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transmitter power related FR2 radiated requirements</w:t>
            </w:r>
          </w:p>
        </w:tc>
        <w:tc>
          <w:tcPr>
            <w:tcW w:w="0" w:type="auto"/>
          </w:tcPr>
          <w:p w14:paraId="6141EF20" w14:textId="41FF71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97F9589" w14:textId="7FC105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988C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5B7AE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D6BC9FB" w14:textId="77777777" w:rsidTr="00C51F06">
        <w:tc>
          <w:tcPr>
            <w:tcW w:w="0" w:type="auto"/>
          </w:tcPr>
          <w:p w14:paraId="5D0EDFFA" w14:textId="5B3095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R4-2104614</w:t>
            </w:r>
          </w:p>
        </w:tc>
        <w:tc>
          <w:tcPr>
            <w:tcW w:w="0" w:type="auto"/>
          </w:tcPr>
          <w:p w14:paraId="1EB35C0E" w14:textId="71D2D8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system parameters for NR repeater</w:t>
            </w:r>
          </w:p>
        </w:tc>
        <w:tc>
          <w:tcPr>
            <w:tcW w:w="0" w:type="auto"/>
          </w:tcPr>
          <w:p w14:paraId="61DF3D95" w14:textId="40D162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C4A5552" w14:textId="3BCD65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B7FC9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62D3F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2F44465" w14:textId="77777777" w:rsidTr="00C51F06">
        <w:tc>
          <w:tcPr>
            <w:tcW w:w="0" w:type="auto"/>
          </w:tcPr>
          <w:p w14:paraId="7FA9C7D2" w14:textId="2FF0C1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R4-2104615</w:t>
            </w:r>
          </w:p>
        </w:tc>
        <w:tc>
          <w:tcPr>
            <w:tcW w:w="0" w:type="auto"/>
          </w:tcPr>
          <w:p w14:paraId="2F63C331" w14:textId="424925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signal quality related requirements for NR repeater</w:t>
            </w:r>
          </w:p>
        </w:tc>
        <w:tc>
          <w:tcPr>
            <w:tcW w:w="0" w:type="auto"/>
          </w:tcPr>
          <w:p w14:paraId="21440B0A" w14:textId="0B251C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A68491C" w14:textId="29BF4D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C9A62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F78D4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7EB488F" w14:textId="77777777" w:rsidTr="00C51F06">
        <w:tc>
          <w:tcPr>
            <w:tcW w:w="0" w:type="auto"/>
          </w:tcPr>
          <w:p w14:paraId="66021B1C" w14:textId="084B70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R4-2104616</w:t>
            </w:r>
          </w:p>
        </w:tc>
        <w:tc>
          <w:tcPr>
            <w:tcW w:w="0" w:type="auto"/>
          </w:tcPr>
          <w:p w14:paraId="79D6EF2A" w14:textId="511DA9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TDD synchronization related requirements for repeater</w:t>
            </w:r>
          </w:p>
        </w:tc>
        <w:tc>
          <w:tcPr>
            <w:tcW w:w="0" w:type="auto"/>
          </w:tcPr>
          <w:p w14:paraId="45A210F9" w14:textId="79F3EF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571FDE4" w14:textId="1E441B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126011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04097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8ECF5EE" w14:textId="77777777" w:rsidTr="00C51F06">
        <w:tc>
          <w:tcPr>
            <w:tcW w:w="0" w:type="auto"/>
          </w:tcPr>
          <w:p w14:paraId="05FE790A" w14:textId="05A358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R4-2104617</w:t>
            </w:r>
          </w:p>
        </w:tc>
        <w:tc>
          <w:tcPr>
            <w:tcW w:w="0" w:type="auto"/>
          </w:tcPr>
          <w:p w14:paraId="0E761B4D" w14:textId="668999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emission related conducted requirements</w:t>
            </w:r>
          </w:p>
        </w:tc>
        <w:tc>
          <w:tcPr>
            <w:tcW w:w="0" w:type="auto"/>
          </w:tcPr>
          <w:p w14:paraId="640201F5" w14:textId="47E01E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C11FB8E" w14:textId="7C02F5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EC517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FE757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133C5D2" w14:textId="77777777" w:rsidTr="00C51F06">
        <w:tc>
          <w:tcPr>
            <w:tcW w:w="0" w:type="auto"/>
          </w:tcPr>
          <w:p w14:paraId="419BA3F8" w14:textId="2A38D5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R4-2104618</w:t>
            </w:r>
          </w:p>
        </w:tc>
        <w:tc>
          <w:tcPr>
            <w:tcW w:w="0" w:type="auto"/>
          </w:tcPr>
          <w:p w14:paraId="0AEE4B1F" w14:textId="6151D2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transmitter emission related radiated requirements</w:t>
            </w:r>
          </w:p>
        </w:tc>
        <w:tc>
          <w:tcPr>
            <w:tcW w:w="0" w:type="auto"/>
          </w:tcPr>
          <w:p w14:paraId="72C4988F" w14:textId="1B177B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B1D9DE8" w14:textId="6EE38D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3FC6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A12C7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45E7A7E" w14:textId="77777777" w:rsidTr="00C51F06">
        <w:tc>
          <w:tcPr>
            <w:tcW w:w="0" w:type="auto"/>
          </w:tcPr>
          <w:p w14:paraId="0D201605" w14:textId="178E2A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R4-2104619</w:t>
            </w:r>
          </w:p>
        </w:tc>
        <w:tc>
          <w:tcPr>
            <w:tcW w:w="0" w:type="auto"/>
          </w:tcPr>
          <w:p w14:paraId="22F962D5" w14:textId="440B3F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NR-U BS-demod applicability rules (38.141-1)</w:t>
            </w:r>
          </w:p>
        </w:tc>
        <w:tc>
          <w:tcPr>
            <w:tcW w:w="0" w:type="auto"/>
          </w:tcPr>
          <w:p w14:paraId="545154E0" w14:textId="7E8C0D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F320ADD" w14:textId="5DF306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DD792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2C9BB6" w14:textId="4F4ED9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R4-2106011</w:t>
            </w:r>
          </w:p>
        </w:tc>
      </w:tr>
      <w:tr w:rsidR="00C51F06" w14:paraId="494A35F1" w14:textId="77777777" w:rsidTr="00C51F06">
        <w:tc>
          <w:tcPr>
            <w:tcW w:w="0" w:type="auto"/>
          </w:tcPr>
          <w:p w14:paraId="7E131F61" w14:textId="3F044D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R4-2104620</w:t>
            </w:r>
          </w:p>
        </w:tc>
        <w:tc>
          <w:tcPr>
            <w:tcW w:w="0" w:type="auto"/>
          </w:tcPr>
          <w:p w14:paraId="3EA7CA31" w14:textId="231621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NR-U BS-demod applicability rules (38.141-2)</w:t>
            </w:r>
          </w:p>
        </w:tc>
        <w:tc>
          <w:tcPr>
            <w:tcW w:w="0" w:type="auto"/>
          </w:tcPr>
          <w:p w14:paraId="4604A0AD" w14:textId="23200E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A94F5BF" w14:textId="1FE7DE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FA4859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A6C115" w14:textId="1D414C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R4-21-6012</w:t>
            </w:r>
          </w:p>
        </w:tc>
      </w:tr>
      <w:tr w:rsidR="00C51F06" w14:paraId="63B0F24E" w14:textId="77777777" w:rsidTr="00C51F06">
        <w:tc>
          <w:tcPr>
            <w:tcW w:w="0" w:type="auto"/>
          </w:tcPr>
          <w:p w14:paraId="6AC18552" w14:textId="164C97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R4-2104621</w:t>
            </w:r>
          </w:p>
        </w:tc>
        <w:tc>
          <w:tcPr>
            <w:tcW w:w="0" w:type="auto"/>
          </w:tcPr>
          <w:p w14:paraId="1D24820B" w14:textId="136156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PUSCH Demodulation performance requirements for operation in unlicensed bands</w:t>
            </w:r>
          </w:p>
        </w:tc>
        <w:tc>
          <w:tcPr>
            <w:tcW w:w="0" w:type="auto"/>
          </w:tcPr>
          <w:p w14:paraId="1C9D9F03" w14:textId="184DA3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5EA06B6" w14:textId="7585D8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105F0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1AE43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3033C14" w14:textId="77777777" w:rsidTr="00C51F06">
        <w:tc>
          <w:tcPr>
            <w:tcW w:w="0" w:type="auto"/>
          </w:tcPr>
          <w:p w14:paraId="27DD1C33" w14:textId="2E247E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R4-2104622</w:t>
            </w:r>
          </w:p>
        </w:tc>
        <w:tc>
          <w:tcPr>
            <w:tcW w:w="0" w:type="auto"/>
          </w:tcPr>
          <w:p w14:paraId="688FA3EC" w14:textId="490811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PUSCH simulation results</w:t>
            </w:r>
          </w:p>
        </w:tc>
        <w:tc>
          <w:tcPr>
            <w:tcW w:w="0" w:type="auto"/>
          </w:tcPr>
          <w:p w14:paraId="699074F1" w14:textId="559D1D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5E32414" w14:textId="07921B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EC0DF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E1DDB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EB1E38E" w14:textId="77777777" w:rsidTr="00C51F06">
        <w:tc>
          <w:tcPr>
            <w:tcW w:w="0" w:type="auto"/>
          </w:tcPr>
          <w:p w14:paraId="7E866CA6" w14:textId="29738E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R4-2104623</w:t>
            </w:r>
          </w:p>
        </w:tc>
        <w:tc>
          <w:tcPr>
            <w:tcW w:w="0" w:type="auto"/>
          </w:tcPr>
          <w:p w14:paraId="06030A3A" w14:textId="512470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PUCCH Demodulation performance requirements for operation in unlicensed bands</w:t>
            </w:r>
          </w:p>
        </w:tc>
        <w:tc>
          <w:tcPr>
            <w:tcW w:w="0" w:type="auto"/>
          </w:tcPr>
          <w:p w14:paraId="3DAC1888" w14:textId="7E0A72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E35DB7F" w14:textId="71D0C2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32528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95ECF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AECF4E3" w14:textId="77777777" w:rsidTr="00C51F06">
        <w:tc>
          <w:tcPr>
            <w:tcW w:w="0" w:type="auto"/>
          </w:tcPr>
          <w:p w14:paraId="01806831" w14:textId="4F7B9D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R4-2104624</w:t>
            </w:r>
          </w:p>
        </w:tc>
        <w:tc>
          <w:tcPr>
            <w:tcW w:w="0" w:type="auto"/>
          </w:tcPr>
          <w:p w14:paraId="3629C963" w14:textId="545BEC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PUCCH simulation results</w:t>
            </w:r>
          </w:p>
        </w:tc>
        <w:tc>
          <w:tcPr>
            <w:tcW w:w="0" w:type="auto"/>
          </w:tcPr>
          <w:p w14:paraId="7C1FAD89" w14:textId="65986C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6514C84" w14:textId="237C11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F1459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0758F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67CD80" w14:textId="77777777" w:rsidTr="00C51F06">
        <w:tc>
          <w:tcPr>
            <w:tcW w:w="0" w:type="auto"/>
          </w:tcPr>
          <w:p w14:paraId="3781AE12" w14:textId="7A4355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R4-2104625</w:t>
            </w:r>
          </w:p>
        </w:tc>
        <w:tc>
          <w:tcPr>
            <w:tcW w:w="0" w:type="auto"/>
          </w:tcPr>
          <w:p w14:paraId="04FFC36E" w14:textId="044283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PRACH Demodulation performance requirements for operation in unlicensed bands</w:t>
            </w:r>
          </w:p>
        </w:tc>
        <w:tc>
          <w:tcPr>
            <w:tcW w:w="0" w:type="auto"/>
          </w:tcPr>
          <w:p w14:paraId="62F91319" w14:textId="06B36C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85E9282" w14:textId="2C5FC4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27325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C2CE0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D70A80C" w14:textId="77777777" w:rsidTr="00C51F06">
        <w:tc>
          <w:tcPr>
            <w:tcW w:w="0" w:type="auto"/>
          </w:tcPr>
          <w:p w14:paraId="7325108D" w14:textId="75EBB3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R4-2104626</w:t>
            </w:r>
          </w:p>
        </w:tc>
        <w:tc>
          <w:tcPr>
            <w:tcW w:w="0" w:type="auto"/>
          </w:tcPr>
          <w:p w14:paraId="6FF8E6DC" w14:textId="6E4A23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PRACH simulation results</w:t>
            </w:r>
          </w:p>
        </w:tc>
        <w:tc>
          <w:tcPr>
            <w:tcW w:w="0" w:type="auto"/>
          </w:tcPr>
          <w:p w14:paraId="3ABD66A8" w14:textId="2D3D1A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F1801B1" w14:textId="1C3388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05A1C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1CAEF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37784B5" w14:textId="77777777" w:rsidTr="00C51F06">
        <w:tc>
          <w:tcPr>
            <w:tcW w:w="0" w:type="auto"/>
          </w:tcPr>
          <w:p w14:paraId="3FFE1B0F" w14:textId="1B2AC8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R4-2104627</w:t>
            </w:r>
          </w:p>
        </w:tc>
        <w:tc>
          <w:tcPr>
            <w:tcW w:w="0" w:type="auto"/>
          </w:tcPr>
          <w:p w14:paraId="1260F4F4" w14:textId="535DB1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NR-U BS demod PRACH performance requirements 38.104</w:t>
            </w:r>
          </w:p>
        </w:tc>
        <w:tc>
          <w:tcPr>
            <w:tcW w:w="0" w:type="auto"/>
          </w:tcPr>
          <w:p w14:paraId="2CA1FAB3" w14:textId="4C79FB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D1B787F" w14:textId="7EA7DB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EA875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55E67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8DDCDA" w14:textId="77777777" w:rsidTr="00C51F06">
        <w:tc>
          <w:tcPr>
            <w:tcW w:w="0" w:type="auto"/>
          </w:tcPr>
          <w:p w14:paraId="1E56880E" w14:textId="7C5E65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R4-2104628</w:t>
            </w:r>
          </w:p>
        </w:tc>
        <w:tc>
          <w:tcPr>
            <w:tcW w:w="0" w:type="auto"/>
          </w:tcPr>
          <w:p w14:paraId="78AE47BE" w14:textId="4C688B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NR-U BS demod PRACH conducted performance requirements 38.141-1</w:t>
            </w:r>
          </w:p>
        </w:tc>
        <w:tc>
          <w:tcPr>
            <w:tcW w:w="0" w:type="auto"/>
          </w:tcPr>
          <w:p w14:paraId="51033FE1" w14:textId="61CA3E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4B67E52" w14:textId="26D739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818D29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551EDE" w14:textId="29C7A7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R4-2106026</w:t>
            </w:r>
          </w:p>
        </w:tc>
      </w:tr>
      <w:tr w:rsidR="00C51F06" w14:paraId="1C24FD39" w14:textId="77777777" w:rsidTr="00C51F06">
        <w:tc>
          <w:tcPr>
            <w:tcW w:w="0" w:type="auto"/>
          </w:tcPr>
          <w:p w14:paraId="6DC6ED58" w14:textId="521324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R4-2104629</w:t>
            </w:r>
          </w:p>
        </w:tc>
        <w:tc>
          <w:tcPr>
            <w:tcW w:w="0" w:type="auto"/>
          </w:tcPr>
          <w:p w14:paraId="038C437B" w14:textId="43742C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NR-U BS demod PRACH radiated performance requirements 38.141-2</w:t>
            </w:r>
          </w:p>
        </w:tc>
        <w:tc>
          <w:tcPr>
            <w:tcW w:w="0" w:type="auto"/>
          </w:tcPr>
          <w:p w14:paraId="37057890" w14:textId="5AC95D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7EEEC99" w14:textId="7A1060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3F7A3F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591FC7" w14:textId="615F71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R4-2106027</w:t>
            </w:r>
          </w:p>
        </w:tc>
      </w:tr>
      <w:tr w:rsidR="00C51F06" w14:paraId="7FF78F58" w14:textId="77777777" w:rsidTr="00C51F06">
        <w:tc>
          <w:tcPr>
            <w:tcW w:w="0" w:type="auto"/>
          </w:tcPr>
          <w:p w14:paraId="0BFCCEFC" w14:textId="574332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R4-2104630</w:t>
            </w:r>
          </w:p>
        </w:tc>
        <w:tc>
          <w:tcPr>
            <w:tcW w:w="0" w:type="auto"/>
          </w:tcPr>
          <w:p w14:paraId="7C9D62F9" w14:textId="47F386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Regarding RRC based BWP switch for Scell</w:t>
            </w:r>
          </w:p>
        </w:tc>
        <w:tc>
          <w:tcPr>
            <w:tcW w:w="0" w:type="auto"/>
          </w:tcPr>
          <w:p w14:paraId="3CEAEAF6" w14:textId="6475E7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B44A6A0" w14:textId="1A519E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B9180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DA839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AF3590C" w14:textId="77777777" w:rsidTr="00C51F06">
        <w:tc>
          <w:tcPr>
            <w:tcW w:w="0" w:type="auto"/>
          </w:tcPr>
          <w:p w14:paraId="06BC9F82" w14:textId="44AC01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R4-2104631</w:t>
            </w:r>
          </w:p>
        </w:tc>
        <w:tc>
          <w:tcPr>
            <w:tcW w:w="0" w:type="auto"/>
          </w:tcPr>
          <w:p w14:paraId="0D3FE2A6" w14:textId="15CAB9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on temporary RS for efficient SCell activation in NR CA</w:t>
            </w:r>
          </w:p>
        </w:tc>
        <w:tc>
          <w:tcPr>
            <w:tcW w:w="0" w:type="auto"/>
          </w:tcPr>
          <w:p w14:paraId="66E6A90C" w14:textId="1D4C6B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9F02F7E" w14:textId="17C13D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5ACA9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19F5B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E59AB95" w14:textId="77777777" w:rsidTr="00C51F06">
        <w:tc>
          <w:tcPr>
            <w:tcW w:w="0" w:type="auto"/>
          </w:tcPr>
          <w:p w14:paraId="3AFAD2CF" w14:textId="611857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R4-2104632</w:t>
            </w:r>
          </w:p>
        </w:tc>
        <w:tc>
          <w:tcPr>
            <w:tcW w:w="0" w:type="auto"/>
          </w:tcPr>
          <w:p w14:paraId="43761FF9" w14:textId="7DE2E5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on RRM requirements for inter-band DL CA in NR FR2</w:t>
            </w:r>
          </w:p>
        </w:tc>
        <w:tc>
          <w:tcPr>
            <w:tcW w:w="0" w:type="auto"/>
          </w:tcPr>
          <w:p w14:paraId="25B565F4" w14:textId="048C66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B151AF5" w14:textId="1938A9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B7F04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890A3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B9929B8" w14:textId="77777777" w:rsidTr="00C51F06">
        <w:tc>
          <w:tcPr>
            <w:tcW w:w="0" w:type="auto"/>
          </w:tcPr>
          <w:p w14:paraId="6951A444" w14:textId="0DE227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R4-2104633</w:t>
            </w:r>
          </w:p>
        </w:tc>
        <w:tc>
          <w:tcPr>
            <w:tcW w:w="0" w:type="auto"/>
          </w:tcPr>
          <w:p w14:paraId="7C17B086" w14:textId="381221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Regarding PUCCH SCell activation and deactivation</w:t>
            </w:r>
          </w:p>
        </w:tc>
        <w:tc>
          <w:tcPr>
            <w:tcW w:w="0" w:type="auto"/>
          </w:tcPr>
          <w:p w14:paraId="33DBED21" w14:textId="2A8B01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724ECEC" w14:textId="31D229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A1DCB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9D678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DBC6EA2" w14:textId="77777777" w:rsidTr="00C51F06">
        <w:tc>
          <w:tcPr>
            <w:tcW w:w="0" w:type="auto"/>
          </w:tcPr>
          <w:p w14:paraId="44FB2A28" w14:textId="40ED48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R4-2104634</w:t>
            </w:r>
          </w:p>
        </w:tc>
        <w:tc>
          <w:tcPr>
            <w:tcW w:w="0" w:type="auto"/>
          </w:tcPr>
          <w:p w14:paraId="728D1905" w14:textId="6A0C7F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network controlled small gap</w:t>
            </w:r>
          </w:p>
        </w:tc>
        <w:tc>
          <w:tcPr>
            <w:tcW w:w="0" w:type="auto"/>
          </w:tcPr>
          <w:p w14:paraId="2A05C283" w14:textId="7C8A39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A03F26F" w14:textId="5DD3A6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7853C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33EA9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3611DE2" w14:textId="77777777" w:rsidTr="00C51F06">
        <w:tc>
          <w:tcPr>
            <w:tcW w:w="0" w:type="auto"/>
          </w:tcPr>
          <w:p w14:paraId="7370692A" w14:textId="2FC449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R4-2104635</w:t>
            </w:r>
          </w:p>
        </w:tc>
        <w:tc>
          <w:tcPr>
            <w:tcW w:w="0" w:type="auto"/>
          </w:tcPr>
          <w:p w14:paraId="3A7F63CD" w14:textId="183B40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pre configured MG patterns</w:t>
            </w:r>
          </w:p>
        </w:tc>
        <w:tc>
          <w:tcPr>
            <w:tcW w:w="0" w:type="auto"/>
          </w:tcPr>
          <w:p w14:paraId="442471EF" w14:textId="343460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533BC16" w14:textId="58788E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C35EC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18AAE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3ED27BA" w14:textId="77777777" w:rsidTr="00C51F06">
        <w:tc>
          <w:tcPr>
            <w:tcW w:w="0" w:type="auto"/>
          </w:tcPr>
          <w:p w14:paraId="016B9222" w14:textId="4C19E0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R4-2104636</w:t>
            </w:r>
          </w:p>
        </w:tc>
        <w:tc>
          <w:tcPr>
            <w:tcW w:w="0" w:type="auto"/>
          </w:tcPr>
          <w:p w14:paraId="16D1C57F" w14:textId="17C128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on multiple concurrent and independent MG patterns</w:t>
            </w:r>
          </w:p>
        </w:tc>
        <w:tc>
          <w:tcPr>
            <w:tcW w:w="0" w:type="auto"/>
          </w:tcPr>
          <w:p w14:paraId="089253E3" w14:textId="684712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0A8D3A9" w14:textId="0992CE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CCF8B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6D44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22EDEE7" w14:textId="77777777" w:rsidTr="00C51F06">
        <w:tc>
          <w:tcPr>
            <w:tcW w:w="0" w:type="auto"/>
          </w:tcPr>
          <w:p w14:paraId="12E12EC7" w14:textId="5B29FA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R4-2104637</w:t>
            </w:r>
          </w:p>
        </w:tc>
        <w:tc>
          <w:tcPr>
            <w:tcW w:w="0" w:type="auto"/>
          </w:tcPr>
          <w:p w14:paraId="63CC41C3" w14:textId="7488E9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TS 38.101-1 on switching time between SUL and NUL</w:t>
            </w:r>
          </w:p>
        </w:tc>
        <w:tc>
          <w:tcPr>
            <w:tcW w:w="0" w:type="auto"/>
          </w:tcPr>
          <w:p w14:paraId="2E03BBE5" w14:textId="436F7A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604C02CD" w14:textId="26ADDA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F145EA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80AB0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A9F858A" w14:textId="77777777" w:rsidTr="00C51F06">
        <w:tc>
          <w:tcPr>
            <w:tcW w:w="0" w:type="auto"/>
          </w:tcPr>
          <w:p w14:paraId="0D0865B2" w14:textId="04D2DD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R4-2104638</w:t>
            </w:r>
          </w:p>
        </w:tc>
        <w:tc>
          <w:tcPr>
            <w:tcW w:w="0" w:type="auto"/>
          </w:tcPr>
          <w:p w14:paraId="16322500" w14:textId="288FB1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UL Tx switching in Rel-17</w:t>
            </w:r>
          </w:p>
        </w:tc>
        <w:tc>
          <w:tcPr>
            <w:tcW w:w="0" w:type="auto"/>
          </w:tcPr>
          <w:p w14:paraId="1CC2217B" w14:textId="2BABCC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5E8B332A" w14:textId="78D0BD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36B70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18B9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B8D19E8" w14:textId="77777777" w:rsidTr="00C51F06">
        <w:tc>
          <w:tcPr>
            <w:tcW w:w="0" w:type="auto"/>
          </w:tcPr>
          <w:p w14:paraId="0AFAFF8A" w14:textId="7F27B8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R4-2104639</w:t>
            </w:r>
          </w:p>
        </w:tc>
        <w:tc>
          <w:tcPr>
            <w:tcW w:w="0" w:type="auto"/>
          </w:tcPr>
          <w:p w14:paraId="5A2A18D7" w14:textId="31EFB3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Rel-17 UL Tx switching time mask for 2Tx-2Tx switching between two carriers and 1Tx-2Tx/2Tx-2Tx switching between two bands in Rel-17</w:t>
            </w:r>
          </w:p>
        </w:tc>
        <w:tc>
          <w:tcPr>
            <w:tcW w:w="0" w:type="auto"/>
          </w:tcPr>
          <w:p w14:paraId="1C07C36E" w14:textId="53D356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70E105D6" w14:textId="6DB163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3A9C96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9FFBD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0CE8FB6" w14:textId="77777777" w:rsidTr="00C51F06">
        <w:tc>
          <w:tcPr>
            <w:tcW w:w="0" w:type="auto"/>
          </w:tcPr>
          <w:p w14:paraId="706590EF" w14:textId="1F6C27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R4-2104640</w:t>
            </w:r>
          </w:p>
        </w:tc>
        <w:tc>
          <w:tcPr>
            <w:tcW w:w="0" w:type="auto"/>
          </w:tcPr>
          <w:p w14:paraId="03761ABD" w14:textId="13420E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CA_n1-n20</w:t>
            </w:r>
          </w:p>
        </w:tc>
        <w:tc>
          <w:tcPr>
            <w:tcW w:w="0" w:type="auto"/>
          </w:tcPr>
          <w:p w14:paraId="64EC6627" w14:textId="6836B7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5C17C76C" w14:textId="16336A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74A719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F4BB9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96A1F60" w14:textId="77777777" w:rsidTr="00C51F06">
        <w:tc>
          <w:tcPr>
            <w:tcW w:w="0" w:type="auto"/>
          </w:tcPr>
          <w:p w14:paraId="7363A109" w14:textId="37427E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R4-2104641</w:t>
            </w:r>
          </w:p>
        </w:tc>
        <w:tc>
          <w:tcPr>
            <w:tcW w:w="0" w:type="auto"/>
          </w:tcPr>
          <w:p w14:paraId="5025CF47" w14:textId="0CEE03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CA_n3-n20</w:t>
            </w:r>
          </w:p>
        </w:tc>
        <w:tc>
          <w:tcPr>
            <w:tcW w:w="0" w:type="auto"/>
          </w:tcPr>
          <w:p w14:paraId="558DBE1E" w14:textId="22173E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39C3713F" w14:textId="70D31D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9DC4A6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1EA34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8D10D78" w14:textId="77777777" w:rsidTr="00C51F06">
        <w:tc>
          <w:tcPr>
            <w:tcW w:w="0" w:type="auto"/>
          </w:tcPr>
          <w:p w14:paraId="2C0371F3" w14:textId="56FE7B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R4-2104642</w:t>
            </w:r>
          </w:p>
        </w:tc>
        <w:tc>
          <w:tcPr>
            <w:tcW w:w="0" w:type="auto"/>
          </w:tcPr>
          <w:p w14:paraId="1B37455B" w14:textId="7BE509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CA_n8-n20</w:t>
            </w:r>
          </w:p>
        </w:tc>
        <w:tc>
          <w:tcPr>
            <w:tcW w:w="0" w:type="auto"/>
          </w:tcPr>
          <w:p w14:paraId="326C71E0" w14:textId="1CBB2A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05597299" w14:textId="534859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8E115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3C854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4E951E8" w14:textId="77777777" w:rsidTr="00C51F06">
        <w:tc>
          <w:tcPr>
            <w:tcW w:w="0" w:type="auto"/>
          </w:tcPr>
          <w:p w14:paraId="5ABB8CC4" w14:textId="55F7F6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R4-2104643</w:t>
            </w:r>
          </w:p>
        </w:tc>
        <w:tc>
          <w:tcPr>
            <w:tcW w:w="0" w:type="auto"/>
          </w:tcPr>
          <w:p w14:paraId="68142C7E" w14:textId="24C199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CA_n1-n3-n20</w:t>
            </w:r>
          </w:p>
        </w:tc>
        <w:tc>
          <w:tcPr>
            <w:tcW w:w="0" w:type="auto"/>
          </w:tcPr>
          <w:p w14:paraId="68FBD030" w14:textId="321BA8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1F6EA94A" w14:textId="6A2D74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3614C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B83C2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A00E95C" w14:textId="77777777" w:rsidTr="00C51F06">
        <w:tc>
          <w:tcPr>
            <w:tcW w:w="0" w:type="auto"/>
          </w:tcPr>
          <w:p w14:paraId="3C09649F" w14:textId="100562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R4-2104644</w:t>
            </w:r>
          </w:p>
        </w:tc>
        <w:tc>
          <w:tcPr>
            <w:tcW w:w="0" w:type="auto"/>
          </w:tcPr>
          <w:p w14:paraId="4F65EB59" w14:textId="399D36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CA_n1-n20-n78</w:t>
            </w:r>
          </w:p>
        </w:tc>
        <w:tc>
          <w:tcPr>
            <w:tcW w:w="0" w:type="auto"/>
          </w:tcPr>
          <w:p w14:paraId="14028908" w14:textId="5F4F1C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404FA743" w14:textId="78FE53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AD0876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E6B6D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988DEBE" w14:textId="77777777" w:rsidTr="00C51F06">
        <w:tc>
          <w:tcPr>
            <w:tcW w:w="0" w:type="auto"/>
          </w:tcPr>
          <w:p w14:paraId="302DDE76" w14:textId="42D61D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R4-2104645</w:t>
            </w:r>
          </w:p>
        </w:tc>
        <w:tc>
          <w:tcPr>
            <w:tcW w:w="0" w:type="auto"/>
          </w:tcPr>
          <w:p w14:paraId="6ABC29C2" w14:textId="2B3F48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CA_n3-n20-n78</w:t>
            </w:r>
          </w:p>
        </w:tc>
        <w:tc>
          <w:tcPr>
            <w:tcW w:w="0" w:type="auto"/>
          </w:tcPr>
          <w:p w14:paraId="4F9AEFF6" w14:textId="35C69D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05F48D35" w14:textId="1F98E3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1D9DF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69BD1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7CE6A11" w14:textId="77777777" w:rsidTr="00C51F06">
        <w:tc>
          <w:tcPr>
            <w:tcW w:w="0" w:type="auto"/>
          </w:tcPr>
          <w:p w14:paraId="768A135F" w14:textId="64C7D8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R4-2104646</w:t>
            </w:r>
          </w:p>
        </w:tc>
        <w:tc>
          <w:tcPr>
            <w:tcW w:w="0" w:type="auto"/>
          </w:tcPr>
          <w:p w14:paraId="2A161448" w14:textId="61BE2E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CA_n8-n28-n78</w:t>
            </w:r>
          </w:p>
        </w:tc>
        <w:tc>
          <w:tcPr>
            <w:tcW w:w="0" w:type="auto"/>
          </w:tcPr>
          <w:p w14:paraId="2C14CFDF" w14:textId="580765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35775CF4" w14:textId="2EBDC8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F35C64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051A4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7E6873A" w14:textId="77777777" w:rsidTr="00C51F06">
        <w:tc>
          <w:tcPr>
            <w:tcW w:w="0" w:type="auto"/>
          </w:tcPr>
          <w:p w14:paraId="015BE09E" w14:textId="31DE75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R4-2104647</w:t>
            </w:r>
          </w:p>
        </w:tc>
        <w:tc>
          <w:tcPr>
            <w:tcW w:w="0" w:type="auto"/>
          </w:tcPr>
          <w:p w14:paraId="3CC4D03C" w14:textId="3E4495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36.717-02-02 to add UL configuration CA_8A-20A for CA_8A-20A</w:t>
            </w:r>
          </w:p>
        </w:tc>
        <w:tc>
          <w:tcPr>
            <w:tcW w:w="0" w:type="auto"/>
          </w:tcPr>
          <w:p w14:paraId="65756889" w14:textId="682FED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643833CC" w14:textId="11B698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B2805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71A57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0A646A5" w14:textId="77777777" w:rsidTr="00C51F06">
        <w:tc>
          <w:tcPr>
            <w:tcW w:w="0" w:type="auto"/>
          </w:tcPr>
          <w:p w14:paraId="671F5BDF" w14:textId="25F0E8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R4-2104648</w:t>
            </w:r>
          </w:p>
        </w:tc>
        <w:tc>
          <w:tcPr>
            <w:tcW w:w="0" w:type="auto"/>
          </w:tcPr>
          <w:p w14:paraId="39147A71" w14:textId="260433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reply to LS on UE transmit timing error</w:t>
            </w:r>
          </w:p>
        </w:tc>
        <w:tc>
          <w:tcPr>
            <w:tcW w:w="0" w:type="auto"/>
          </w:tcPr>
          <w:p w14:paraId="61AA0143" w14:textId="0A3FBA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1FF5ABB" w14:textId="49DF0E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48874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7ABCB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1491AB" w14:textId="77777777" w:rsidTr="00C51F06">
        <w:tc>
          <w:tcPr>
            <w:tcW w:w="0" w:type="auto"/>
          </w:tcPr>
          <w:p w14:paraId="38BA3D2B" w14:textId="01250E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R4-2104649</w:t>
            </w:r>
          </w:p>
        </w:tc>
        <w:tc>
          <w:tcPr>
            <w:tcW w:w="0" w:type="auto"/>
          </w:tcPr>
          <w:p w14:paraId="5BC9682C" w14:textId="05A2C7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36.717-02-02 to add UL configuration CA_8A-28A for CA_8A-28A</w:t>
            </w:r>
          </w:p>
        </w:tc>
        <w:tc>
          <w:tcPr>
            <w:tcW w:w="0" w:type="auto"/>
          </w:tcPr>
          <w:p w14:paraId="58AE39BF" w14:textId="50CFAB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2EEA4574" w14:textId="4A0627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C7750A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5DE485" w14:textId="691A5D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R4-2105226</w:t>
            </w:r>
          </w:p>
        </w:tc>
      </w:tr>
      <w:tr w:rsidR="00C51F06" w14:paraId="47CEFB88" w14:textId="77777777" w:rsidTr="00C51F06">
        <w:tc>
          <w:tcPr>
            <w:tcW w:w="0" w:type="auto"/>
          </w:tcPr>
          <w:p w14:paraId="553D772A" w14:textId="6A9473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R4-2104650</w:t>
            </w:r>
          </w:p>
        </w:tc>
        <w:tc>
          <w:tcPr>
            <w:tcW w:w="0" w:type="auto"/>
          </w:tcPr>
          <w:p w14:paraId="32117BD2" w14:textId="5C2CB4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support of DC_8-20_n1, DC_8-20_n3 and DC_8-20_n28</w:t>
            </w:r>
          </w:p>
        </w:tc>
        <w:tc>
          <w:tcPr>
            <w:tcW w:w="0" w:type="auto"/>
          </w:tcPr>
          <w:p w14:paraId="63C800E7" w14:textId="3A026D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0AD7810D" w14:textId="0A29A0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7E8F1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4518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E1F8656" w14:textId="77777777" w:rsidTr="00C51F06">
        <w:tc>
          <w:tcPr>
            <w:tcW w:w="0" w:type="auto"/>
          </w:tcPr>
          <w:p w14:paraId="3CFF2B67" w14:textId="2A7165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R4-2104651</w:t>
            </w:r>
          </w:p>
        </w:tc>
        <w:tc>
          <w:tcPr>
            <w:tcW w:w="0" w:type="auto"/>
          </w:tcPr>
          <w:p w14:paraId="2430F140" w14:textId="5B5F7F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MPR for NB-IoT 16-QAM</w:t>
            </w:r>
          </w:p>
        </w:tc>
        <w:tc>
          <w:tcPr>
            <w:tcW w:w="0" w:type="auto"/>
          </w:tcPr>
          <w:p w14:paraId="04A3F999" w14:textId="79A096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21AB11CA" w14:textId="20CA1D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D6367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F55DE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8ACFCF1" w14:textId="77777777" w:rsidTr="00C51F06">
        <w:tc>
          <w:tcPr>
            <w:tcW w:w="0" w:type="auto"/>
          </w:tcPr>
          <w:p w14:paraId="6F82E82E" w14:textId="6F7059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R4-2104652</w:t>
            </w:r>
          </w:p>
        </w:tc>
        <w:tc>
          <w:tcPr>
            <w:tcW w:w="0" w:type="auto"/>
          </w:tcPr>
          <w:p w14:paraId="0C120E7F" w14:textId="44154E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37.145-2: Tx spurious limits for co-existence and co-location with of NR-based access to unlicensed spectrum (NR-U)</w:t>
            </w:r>
          </w:p>
        </w:tc>
        <w:tc>
          <w:tcPr>
            <w:tcW w:w="0" w:type="auto"/>
          </w:tcPr>
          <w:p w14:paraId="2BC2D343" w14:textId="0060D6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C2F82DC" w14:textId="1E07C9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5BC23B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B3E034" w14:textId="2BD7E5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R4-2106004</w:t>
            </w:r>
          </w:p>
        </w:tc>
      </w:tr>
      <w:tr w:rsidR="00C51F06" w14:paraId="6C458EA8" w14:textId="77777777" w:rsidTr="00C51F06">
        <w:tc>
          <w:tcPr>
            <w:tcW w:w="0" w:type="auto"/>
          </w:tcPr>
          <w:p w14:paraId="1E3FEE7F" w14:textId="437EA1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R4-2104653</w:t>
            </w:r>
          </w:p>
        </w:tc>
        <w:tc>
          <w:tcPr>
            <w:tcW w:w="0" w:type="auto"/>
          </w:tcPr>
          <w:p w14:paraId="15AD4984" w14:textId="6C0CE0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TS 38.141-2: Tx spurious limits for co-existence </w:t>
            </w:r>
            <w:r>
              <w:rPr>
                <w:sz w:val="16"/>
              </w:rPr>
              <w:lastRenderedPageBreak/>
              <w:t>and co-location with of NR-based access to unlicensed spectrum (NR-U)</w:t>
            </w:r>
          </w:p>
        </w:tc>
        <w:tc>
          <w:tcPr>
            <w:tcW w:w="0" w:type="auto"/>
          </w:tcPr>
          <w:p w14:paraId="33EA1C74" w14:textId="450CB3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</w:t>
            </w:r>
          </w:p>
        </w:tc>
        <w:tc>
          <w:tcPr>
            <w:tcW w:w="0" w:type="auto"/>
          </w:tcPr>
          <w:p w14:paraId="37525D44" w14:textId="135BFA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DD0CC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3C5994" w14:textId="4AB801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2106003</w:t>
            </w:r>
          </w:p>
        </w:tc>
      </w:tr>
      <w:tr w:rsidR="00C51F06" w14:paraId="7270817F" w14:textId="77777777" w:rsidTr="00C51F06">
        <w:tc>
          <w:tcPr>
            <w:tcW w:w="0" w:type="auto"/>
          </w:tcPr>
          <w:p w14:paraId="38FD957D" w14:textId="6124C8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R4-2104654</w:t>
            </w:r>
          </w:p>
        </w:tc>
        <w:tc>
          <w:tcPr>
            <w:tcW w:w="0" w:type="auto"/>
          </w:tcPr>
          <w:p w14:paraId="735CB4AC" w14:textId="5B2C5E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37.145-2: Rx blocking limits for co-existence and co-location with of NR-based access to unlicensed spectrum (NR-U)</w:t>
            </w:r>
          </w:p>
        </w:tc>
        <w:tc>
          <w:tcPr>
            <w:tcW w:w="0" w:type="auto"/>
          </w:tcPr>
          <w:p w14:paraId="468C29A3" w14:textId="502759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A263580" w14:textId="108EE4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6DF167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6D98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EFC5857" w14:textId="77777777" w:rsidTr="00C51F06">
        <w:tc>
          <w:tcPr>
            <w:tcW w:w="0" w:type="auto"/>
          </w:tcPr>
          <w:p w14:paraId="6A9DAE1B" w14:textId="31D60E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R4-2104655</w:t>
            </w:r>
          </w:p>
        </w:tc>
        <w:tc>
          <w:tcPr>
            <w:tcW w:w="0" w:type="auto"/>
          </w:tcPr>
          <w:p w14:paraId="3E2D24CA" w14:textId="7BEA7E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FR1 PC2 Contiguous UL CA Simulation Results</w:t>
            </w:r>
          </w:p>
        </w:tc>
        <w:tc>
          <w:tcPr>
            <w:tcW w:w="0" w:type="auto"/>
          </w:tcPr>
          <w:p w14:paraId="64E93132" w14:textId="6E050B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611146DE" w14:textId="5291AE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D8AE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AE4E3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0BCACA1" w14:textId="77777777" w:rsidTr="00C51F06">
        <w:tc>
          <w:tcPr>
            <w:tcW w:w="0" w:type="auto"/>
          </w:tcPr>
          <w:p w14:paraId="55A24DF4" w14:textId="013762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R4-2104656</w:t>
            </w:r>
          </w:p>
        </w:tc>
        <w:tc>
          <w:tcPr>
            <w:tcW w:w="0" w:type="auto"/>
          </w:tcPr>
          <w:p w14:paraId="4E957C81" w14:textId="44D7E7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REFSENS of n8, n71, n25 for 35_45MHz channel bandwidth</w:t>
            </w:r>
          </w:p>
        </w:tc>
        <w:tc>
          <w:tcPr>
            <w:tcW w:w="0" w:type="auto"/>
          </w:tcPr>
          <w:p w14:paraId="57D64C29" w14:textId="29E4ED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53349EEE" w14:textId="4E6EC1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C1E8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0A005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2831D9F" w14:textId="77777777" w:rsidTr="00C51F06">
        <w:tc>
          <w:tcPr>
            <w:tcW w:w="0" w:type="auto"/>
          </w:tcPr>
          <w:p w14:paraId="5BCC82ED" w14:textId="2B1463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R4-2104657</w:t>
            </w:r>
          </w:p>
        </w:tc>
        <w:tc>
          <w:tcPr>
            <w:tcW w:w="0" w:type="auto"/>
          </w:tcPr>
          <w:p w14:paraId="4FC7AA12" w14:textId="484A95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REFSENS of n5 for 25MHz channel bandwidth</w:t>
            </w:r>
          </w:p>
        </w:tc>
        <w:tc>
          <w:tcPr>
            <w:tcW w:w="0" w:type="auto"/>
          </w:tcPr>
          <w:p w14:paraId="39D44490" w14:textId="70515D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1F5721DB" w14:textId="7C8227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BA845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7480E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E6FF933" w14:textId="77777777" w:rsidTr="00C51F06">
        <w:tc>
          <w:tcPr>
            <w:tcW w:w="0" w:type="auto"/>
          </w:tcPr>
          <w:p w14:paraId="210BF985" w14:textId="38B7ED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R4-2104658</w:t>
            </w:r>
          </w:p>
        </w:tc>
        <w:tc>
          <w:tcPr>
            <w:tcW w:w="0" w:type="auto"/>
          </w:tcPr>
          <w:p w14:paraId="6370336A" w14:textId="030EB9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REFSENS of n2 for 30MHz and 40MHz channel bandwidth</w:t>
            </w:r>
          </w:p>
        </w:tc>
        <w:tc>
          <w:tcPr>
            <w:tcW w:w="0" w:type="auto"/>
          </w:tcPr>
          <w:p w14:paraId="62714A04" w14:textId="66F648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2F31537F" w14:textId="11561B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5CF30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E3F66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FCBFE52" w14:textId="77777777" w:rsidTr="00C51F06">
        <w:tc>
          <w:tcPr>
            <w:tcW w:w="0" w:type="auto"/>
          </w:tcPr>
          <w:p w14:paraId="5FC0FC4D" w14:textId="2FE877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R4-2104659</w:t>
            </w:r>
          </w:p>
        </w:tc>
        <w:tc>
          <w:tcPr>
            <w:tcW w:w="0" w:type="auto"/>
          </w:tcPr>
          <w:p w14:paraId="099BF19D" w14:textId="04343F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38.174: Introduction of IAB-DU performance requirements</w:t>
            </w:r>
          </w:p>
        </w:tc>
        <w:tc>
          <w:tcPr>
            <w:tcW w:w="0" w:type="auto"/>
          </w:tcPr>
          <w:p w14:paraId="3E90CD22" w14:textId="6379A1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41A5490" w14:textId="4C3118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12AEF8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33F85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C733C2D" w14:textId="77777777" w:rsidTr="00C51F06">
        <w:tc>
          <w:tcPr>
            <w:tcW w:w="0" w:type="auto"/>
          </w:tcPr>
          <w:p w14:paraId="4C5697DC" w14:textId="7BD866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R4-2104660</w:t>
            </w:r>
          </w:p>
        </w:tc>
        <w:tc>
          <w:tcPr>
            <w:tcW w:w="0" w:type="auto"/>
          </w:tcPr>
          <w:p w14:paraId="310CB441" w14:textId="37EA12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38.176-1: Introduction of annexes on test tolerance, test setup and propagation conditions for performance requirements</w:t>
            </w:r>
          </w:p>
        </w:tc>
        <w:tc>
          <w:tcPr>
            <w:tcW w:w="0" w:type="auto"/>
          </w:tcPr>
          <w:p w14:paraId="4F6BF994" w14:textId="29DCB6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C52860B" w14:textId="135F57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4ED47B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E3EF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0E1F337" w14:textId="77777777" w:rsidTr="00C51F06">
        <w:tc>
          <w:tcPr>
            <w:tcW w:w="0" w:type="auto"/>
          </w:tcPr>
          <w:p w14:paraId="10CFC4BC" w14:textId="173C46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R4-2104661</w:t>
            </w:r>
          </w:p>
        </w:tc>
        <w:tc>
          <w:tcPr>
            <w:tcW w:w="0" w:type="auto"/>
          </w:tcPr>
          <w:p w14:paraId="0DBB2B14" w14:textId="7E6DF9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38.174: FRCs and PRACH preambles</w:t>
            </w:r>
          </w:p>
        </w:tc>
        <w:tc>
          <w:tcPr>
            <w:tcW w:w="0" w:type="auto"/>
          </w:tcPr>
          <w:p w14:paraId="60705C61" w14:textId="5C126F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194E555" w14:textId="4A3BF4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582EBD8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29C11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AE2C18A" w14:textId="77777777" w:rsidTr="00C51F06">
        <w:tc>
          <w:tcPr>
            <w:tcW w:w="0" w:type="auto"/>
          </w:tcPr>
          <w:p w14:paraId="475AB967" w14:textId="4827C4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R4-2104662</w:t>
            </w:r>
          </w:p>
        </w:tc>
        <w:tc>
          <w:tcPr>
            <w:tcW w:w="0" w:type="auto"/>
          </w:tcPr>
          <w:p w14:paraId="7E878A3E" w14:textId="389C80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38.176-2: Introduction of CSI-RS performance tests and requirements</w:t>
            </w:r>
          </w:p>
        </w:tc>
        <w:tc>
          <w:tcPr>
            <w:tcW w:w="0" w:type="auto"/>
          </w:tcPr>
          <w:p w14:paraId="30CF66F5" w14:textId="66F3FB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FAD975A" w14:textId="391350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194231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125F6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9276DA3" w14:textId="77777777" w:rsidTr="00C51F06">
        <w:tc>
          <w:tcPr>
            <w:tcW w:w="0" w:type="auto"/>
          </w:tcPr>
          <w:p w14:paraId="3CC6F285" w14:textId="18A5CF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R4-2104663</w:t>
            </w:r>
          </w:p>
        </w:tc>
        <w:tc>
          <w:tcPr>
            <w:tcW w:w="0" w:type="auto"/>
          </w:tcPr>
          <w:p w14:paraId="3752BA66" w14:textId="2C105E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38.176-1: IAB-MT performance tests</w:t>
            </w:r>
          </w:p>
        </w:tc>
        <w:tc>
          <w:tcPr>
            <w:tcW w:w="0" w:type="auto"/>
          </w:tcPr>
          <w:p w14:paraId="7BC5ABF9" w14:textId="0B0A08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9637640" w14:textId="1AF6AB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7BC6CC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A543D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CC6A522" w14:textId="77777777" w:rsidTr="00C51F06">
        <w:tc>
          <w:tcPr>
            <w:tcW w:w="0" w:type="auto"/>
          </w:tcPr>
          <w:p w14:paraId="51852829" w14:textId="3BB9C0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R4-2104664</w:t>
            </w:r>
          </w:p>
        </w:tc>
        <w:tc>
          <w:tcPr>
            <w:tcW w:w="0" w:type="auto"/>
          </w:tcPr>
          <w:p w14:paraId="7C628695" w14:textId="601ABC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IAB-DU remaining issues</w:t>
            </w:r>
          </w:p>
        </w:tc>
        <w:tc>
          <w:tcPr>
            <w:tcW w:w="0" w:type="auto"/>
          </w:tcPr>
          <w:p w14:paraId="6AD1EC3A" w14:textId="7CB897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2604EB4" w14:textId="50AAE5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B81CF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3B235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FCDC39D" w14:textId="77777777" w:rsidTr="00C51F06">
        <w:tc>
          <w:tcPr>
            <w:tcW w:w="0" w:type="auto"/>
          </w:tcPr>
          <w:p w14:paraId="2C649707" w14:textId="03D637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R4-2104665</w:t>
            </w:r>
          </w:p>
        </w:tc>
        <w:tc>
          <w:tcPr>
            <w:tcW w:w="0" w:type="auto"/>
          </w:tcPr>
          <w:p w14:paraId="2A02B7DE" w14:textId="4C107F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IAB-MT remaining issues</w:t>
            </w:r>
          </w:p>
        </w:tc>
        <w:tc>
          <w:tcPr>
            <w:tcW w:w="0" w:type="auto"/>
          </w:tcPr>
          <w:p w14:paraId="45548EB3" w14:textId="2FED12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7F334B4" w14:textId="34F481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39C8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D7C5D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7E2034D" w14:textId="77777777" w:rsidTr="00C51F06">
        <w:tc>
          <w:tcPr>
            <w:tcW w:w="0" w:type="auto"/>
          </w:tcPr>
          <w:p w14:paraId="32C17466" w14:textId="44A573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R4-2104666</w:t>
            </w:r>
          </w:p>
        </w:tc>
        <w:tc>
          <w:tcPr>
            <w:tcW w:w="0" w:type="auto"/>
          </w:tcPr>
          <w:p w14:paraId="429B3EA7" w14:textId="1A515B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IAB-MT simulation results</w:t>
            </w:r>
          </w:p>
        </w:tc>
        <w:tc>
          <w:tcPr>
            <w:tcW w:w="0" w:type="auto"/>
          </w:tcPr>
          <w:p w14:paraId="58BF5F17" w14:textId="3E35D4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0AFC7B4" w14:textId="322D0E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8D0FC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A2C81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CA2F80D" w14:textId="77777777" w:rsidTr="00C51F06">
        <w:tc>
          <w:tcPr>
            <w:tcW w:w="0" w:type="auto"/>
          </w:tcPr>
          <w:p w14:paraId="0054B9B7" w14:textId="131309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R4-2104667</w:t>
            </w:r>
          </w:p>
        </w:tc>
        <w:tc>
          <w:tcPr>
            <w:tcW w:w="0" w:type="auto"/>
          </w:tcPr>
          <w:p w14:paraId="4D6544B2" w14:textId="5C605A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Bandwidth definitions and system parameters for repeaters</w:t>
            </w:r>
          </w:p>
        </w:tc>
        <w:tc>
          <w:tcPr>
            <w:tcW w:w="0" w:type="auto"/>
          </w:tcPr>
          <w:p w14:paraId="410948BE" w14:textId="77723E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C386E5A" w14:textId="74C2A6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EE378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D619A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7E2EC1E" w14:textId="77777777" w:rsidTr="00C51F06">
        <w:tc>
          <w:tcPr>
            <w:tcW w:w="0" w:type="auto"/>
          </w:tcPr>
          <w:p w14:paraId="053524FE" w14:textId="67890F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R4-2104668</w:t>
            </w:r>
          </w:p>
        </w:tc>
        <w:tc>
          <w:tcPr>
            <w:tcW w:w="0" w:type="auto"/>
          </w:tcPr>
          <w:p w14:paraId="62D8D2A7" w14:textId="102431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Repeaters and classes</w:t>
            </w:r>
          </w:p>
        </w:tc>
        <w:tc>
          <w:tcPr>
            <w:tcW w:w="0" w:type="auto"/>
          </w:tcPr>
          <w:p w14:paraId="33163B38" w14:textId="578769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6EA920E" w14:textId="00F75D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F2249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717D5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34DC63C" w14:textId="77777777" w:rsidTr="00C51F06">
        <w:tc>
          <w:tcPr>
            <w:tcW w:w="0" w:type="auto"/>
          </w:tcPr>
          <w:p w14:paraId="6807CB1F" w14:textId="59BA94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R4-2104669</w:t>
            </w:r>
          </w:p>
        </w:tc>
        <w:tc>
          <w:tcPr>
            <w:tcW w:w="0" w:type="auto"/>
          </w:tcPr>
          <w:p w14:paraId="0E084380" w14:textId="65D0C5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Conducted unwanted emissions requirements for repeaters</w:t>
            </w:r>
          </w:p>
        </w:tc>
        <w:tc>
          <w:tcPr>
            <w:tcW w:w="0" w:type="auto"/>
          </w:tcPr>
          <w:p w14:paraId="6E1233CE" w14:textId="1530BE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B5A496A" w14:textId="09FAD2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BF50C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8AEA5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D4B1229" w14:textId="77777777" w:rsidTr="00C51F06">
        <w:tc>
          <w:tcPr>
            <w:tcW w:w="0" w:type="auto"/>
          </w:tcPr>
          <w:p w14:paraId="5172D691" w14:textId="04048A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R4-2104670</w:t>
            </w:r>
          </w:p>
        </w:tc>
        <w:tc>
          <w:tcPr>
            <w:tcW w:w="0" w:type="auto"/>
          </w:tcPr>
          <w:p w14:paraId="3D9E4C25" w14:textId="3D2F43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repeaters conducted other requirements</w:t>
            </w:r>
          </w:p>
        </w:tc>
        <w:tc>
          <w:tcPr>
            <w:tcW w:w="0" w:type="auto"/>
          </w:tcPr>
          <w:p w14:paraId="7CDC0E9D" w14:textId="5947BC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129A1CF" w14:textId="301C1A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3156F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E1461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94BB556" w14:textId="77777777" w:rsidTr="00C51F06">
        <w:tc>
          <w:tcPr>
            <w:tcW w:w="0" w:type="auto"/>
          </w:tcPr>
          <w:p w14:paraId="7E52BD0C" w14:textId="08786A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R4-2104671</w:t>
            </w:r>
          </w:p>
        </w:tc>
        <w:tc>
          <w:tcPr>
            <w:tcW w:w="0" w:type="auto"/>
          </w:tcPr>
          <w:p w14:paraId="472B70EB" w14:textId="0EA13E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Conducted TX power requirements for repeaters</w:t>
            </w:r>
          </w:p>
        </w:tc>
        <w:tc>
          <w:tcPr>
            <w:tcW w:w="0" w:type="auto"/>
          </w:tcPr>
          <w:p w14:paraId="6897BD76" w14:textId="5AF2EA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04C4CC2" w14:textId="3421F5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296FB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B0878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CFF1308" w14:textId="77777777" w:rsidTr="00C51F06">
        <w:tc>
          <w:tcPr>
            <w:tcW w:w="0" w:type="auto"/>
          </w:tcPr>
          <w:p w14:paraId="72DA8443" w14:textId="608A02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R4-2104672</w:t>
            </w:r>
          </w:p>
        </w:tc>
        <w:tc>
          <w:tcPr>
            <w:tcW w:w="0" w:type="auto"/>
          </w:tcPr>
          <w:p w14:paraId="4410F4F4" w14:textId="29A03D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Radiated emissions requirements</w:t>
            </w:r>
          </w:p>
        </w:tc>
        <w:tc>
          <w:tcPr>
            <w:tcW w:w="0" w:type="auto"/>
          </w:tcPr>
          <w:p w14:paraId="5991FCCC" w14:textId="0375A8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09BF4E0" w14:textId="53C9A3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0E1C4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5EAC2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BB94435" w14:textId="77777777" w:rsidTr="00C51F06">
        <w:tc>
          <w:tcPr>
            <w:tcW w:w="0" w:type="auto"/>
          </w:tcPr>
          <w:p w14:paraId="0E0E95BF" w14:textId="3D7AA2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R4-2104673</w:t>
            </w:r>
          </w:p>
        </w:tc>
        <w:tc>
          <w:tcPr>
            <w:tcW w:w="0" w:type="auto"/>
          </w:tcPr>
          <w:p w14:paraId="60937B47" w14:textId="24ABD0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OTA and test issues</w:t>
            </w:r>
          </w:p>
        </w:tc>
        <w:tc>
          <w:tcPr>
            <w:tcW w:w="0" w:type="auto"/>
          </w:tcPr>
          <w:p w14:paraId="14ED4A28" w14:textId="6E7B83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E42A191" w14:textId="136D7F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3D2AF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A71A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A743E91" w14:textId="77777777" w:rsidTr="00C51F06">
        <w:tc>
          <w:tcPr>
            <w:tcW w:w="0" w:type="auto"/>
          </w:tcPr>
          <w:p w14:paraId="4194772F" w14:textId="789106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R4-2104674</w:t>
            </w:r>
          </w:p>
        </w:tc>
        <w:tc>
          <w:tcPr>
            <w:tcW w:w="0" w:type="auto"/>
          </w:tcPr>
          <w:p w14:paraId="77AD284D" w14:textId="6EA52E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Radiated TX power for repeaters</w:t>
            </w:r>
          </w:p>
        </w:tc>
        <w:tc>
          <w:tcPr>
            <w:tcW w:w="0" w:type="auto"/>
          </w:tcPr>
          <w:p w14:paraId="48F01732" w14:textId="520150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DB6B181" w14:textId="177668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C481A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AD8FD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BBEAFCD" w14:textId="77777777" w:rsidTr="00C51F06">
        <w:tc>
          <w:tcPr>
            <w:tcW w:w="0" w:type="auto"/>
          </w:tcPr>
          <w:p w14:paraId="7BED5DD2" w14:textId="3D6B27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R4-2104675</w:t>
            </w:r>
          </w:p>
        </w:tc>
        <w:tc>
          <w:tcPr>
            <w:tcW w:w="0" w:type="auto"/>
          </w:tcPr>
          <w:p w14:paraId="5C354CE1" w14:textId="52E7DB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Other radiated repeater requirements</w:t>
            </w:r>
          </w:p>
        </w:tc>
        <w:tc>
          <w:tcPr>
            <w:tcW w:w="0" w:type="auto"/>
          </w:tcPr>
          <w:p w14:paraId="03D33CDE" w14:textId="23D162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9D2BE0E" w14:textId="32CA6D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D1FBC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B4A8D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935712E" w14:textId="77777777" w:rsidTr="00C51F06">
        <w:tc>
          <w:tcPr>
            <w:tcW w:w="0" w:type="auto"/>
          </w:tcPr>
          <w:p w14:paraId="7585B3F0" w14:textId="0243AD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R4-2104676</w:t>
            </w:r>
          </w:p>
        </w:tc>
        <w:tc>
          <w:tcPr>
            <w:tcW w:w="0" w:type="auto"/>
          </w:tcPr>
          <w:p w14:paraId="2554E5E4" w14:textId="796405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Repeaters TDD requirements</w:t>
            </w:r>
          </w:p>
        </w:tc>
        <w:tc>
          <w:tcPr>
            <w:tcW w:w="0" w:type="auto"/>
          </w:tcPr>
          <w:p w14:paraId="45041E4A" w14:textId="0D3D99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A0ADB24" w14:textId="0F33D3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85E14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1F20A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26CBB21" w14:textId="77777777" w:rsidTr="00C51F06">
        <w:tc>
          <w:tcPr>
            <w:tcW w:w="0" w:type="auto"/>
          </w:tcPr>
          <w:p w14:paraId="32CE3F86" w14:textId="3053D3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R4-2104677</w:t>
            </w:r>
          </w:p>
        </w:tc>
        <w:tc>
          <w:tcPr>
            <w:tcW w:w="0" w:type="auto"/>
          </w:tcPr>
          <w:p w14:paraId="2D67BF3D" w14:textId="1AE7BE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available capacity and the number of UE per train</w:t>
            </w:r>
          </w:p>
        </w:tc>
        <w:tc>
          <w:tcPr>
            <w:tcW w:w="0" w:type="auto"/>
          </w:tcPr>
          <w:p w14:paraId="00204C8C" w14:textId="477141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22551FA" w14:textId="5EE0E4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C6C9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35A7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44E518D" w14:textId="77777777" w:rsidTr="00C51F06">
        <w:tc>
          <w:tcPr>
            <w:tcW w:w="0" w:type="auto"/>
          </w:tcPr>
          <w:p w14:paraId="2B62E3D1" w14:textId="3B9B6D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R4-2104678</w:t>
            </w:r>
          </w:p>
        </w:tc>
        <w:tc>
          <w:tcPr>
            <w:tcW w:w="0" w:type="auto"/>
          </w:tcPr>
          <w:p w14:paraId="0BCAA2B2" w14:textId="54BA56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Channel model for FR2 HST scenario</w:t>
            </w:r>
          </w:p>
        </w:tc>
        <w:tc>
          <w:tcPr>
            <w:tcW w:w="0" w:type="auto"/>
          </w:tcPr>
          <w:p w14:paraId="77D02B00" w14:textId="0B979B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80EA2E1" w14:textId="524461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8B393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1F355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D5DBC02" w14:textId="77777777" w:rsidTr="00C51F06">
        <w:tc>
          <w:tcPr>
            <w:tcW w:w="0" w:type="auto"/>
          </w:tcPr>
          <w:p w14:paraId="2417C73B" w14:textId="000276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R4-2104679</w:t>
            </w:r>
          </w:p>
        </w:tc>
        <w:tc>
          <w:tcPr>
            <w:tcW w:w="0" w:type="auto"/>
          </w:tcPr>
          <w:p w14:paraId="3F42E74B" w14:textId="7995CE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HST deployment aspects in scenario A</w:t>
            </w:r>
          </w:p>
        </w:tc>
        <w:tc>
          <w:tcPr>
            <w:tcW w:w="0" w:type="auto"/>
          </w:tcPr>
          <w:p w14:paraId="04AFFF51" w14:textId="033221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EE27C72" w14:textId="353BA9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CD203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58DE8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49960AB" w14:textId="77777777" w:rsidTr="00C51F06">
        <w:tc>
          <w:tcPr>
            <w:tcW w:w="0" w:type="auto"/>
          </w:tcPr>
          <w:p w14:paraId="73F09CA2" w14:textId="4B1E5A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R4-2104680</w:t>
            </w:r>
          </w:p>
        </w:tc>
        <w:tc>
          <w:tcPr>
            <w:tcW w:w="0" w:type="auto"/>
          </w:tcPr>
          <w:p w14:paraId="70B5D634" w14:textId="6673C3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HST deployment aspects in Scenario B</w:t>
            </w:r>
          </w:p>
        </w:tc>
        <w:tc>
          <w:tcPr>
            <w:tcW w:w="0" w:type="auto"/>
          </w:tcPr>
          <w:p w14:paraId="0AE783B4" w14:textId="022AA0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EB438C6" w14:textId="3867CD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2F3007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65848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96D5B96" w14:textId="77777777" w:rsidTr="00C51F06">
        <w:tc>
          <w:tcPr>
            <w:tcW w:w="0" w:type="auto"/>
          </w:tcPr>
          <w:p w14:paraId="592F900C" w14:textId="435F40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R4-2104681</w:t>
            </w:r>
          </w:p>
        </w:tc>
        <w:tc>
          <w:tcPr>
            <w:tcW w:w="0" w:type="auto"/>
          </w:tcPr>
          <w:p w14:paraId="10B5FF6B" w14:textId="382B82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HST FR2 BS demodulation aspects</w:t>
            </w:r>
          </w:p>
        </w:tc>
        <w:tc>
          <w:tcPr>
            <w:tcW w:w="0" w:type="auto"/>
          </w:tcPr>
          <w:p w14:paraId="3114644B" w14:textId="7833E2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6586277" w14:textId="799854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C66B8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184DC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4577BE2" w14:textId="77777777" w:rsidTr="00C51F06">
        <w:tc>
          <w:tcPr>
            <w:tcW w:w="0" w:type="auto"/>
          </w:tcPr>
          <w:p w14:paraId="02AE1C7B" w14:textId="4B3859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R4-2104682</w:t>
            </w:r>
          </w:p>
        </w:tc>
        <w:tc>
          <w:tcPr>
            <w:tcW w:w="0" w:type="auto"/>
          </w:tcPr>
          <w:p w14:paraId="6C873B33" w14:textId="4BCC94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TR 38.847: BS demodulation requirements</w:t>
            </w:r>
          </w:p>
        </w:tc>
        <w:tc>
          <w:tcPr>
            <w:tcW w:w="0" w:type="auto"/>
          </w:tcPr>
          <w:p w14:paraId="1AF70D4A" w14:textId="0269D8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2C5A0BC" w14:textId="31AE21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2B3FF6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59C14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1432A33" w14:textId="77777777" w:rsidTr="00C51F06">
        <w:tc>
          <w:tcPr>
            <w:tcW w:w="0" w:type="auto"/>
          </w:tcPr>
          <w:p w14:paraId="625DD487" w14:textId="48B6C4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R4-2104683</w:t>
            </w:r>
          </w:p>
        </w:tc>
        <w:tc>
          <w:tcPr>
            <w:tcW w:w="0" w:type="auto"/>
          </w:tcPr>
          <w:p w14:paraId="44AF241F" w14:textId="269CC0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BS receiver requirements for 52-71 GHz</w:t>
            </w:r>
          </w:p>
        </w:tc>
        <w:tc>
          <w:tcPr>
            <w:tcW w:w="0" w:type="auto"/>
          </w:tcPr>
          <w:p w14:paraId="0E099461" w14:textId="6699BC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08DFBEC" w14:textId="32E7A8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0646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C8BE8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D39000F" w14:textId="77777777" w:rsidTr="00C51F06">
        <w:tc>
          <w:tcPr>
            <w:tcW w:w="0" w:type="auto"/>
          </w:tcPr>
          <w:p w14:paraId="04AA621A" w14:textId="6EC428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R4-2104684</w:t>
            </w:r>
          </w:p>
        </w:tc>
        <w:tc>
          <w:tcPr>
            <w:tcW w:w="0" w:type="auto"/>
          </w:tcPr>
          <w:p w14:paraId="1782364C" w14:textId="765843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black box test</w:t>
            </w:r>
          </w:p>
        </w:tc>
        <w:tc>
          <w:tcPr>
            <w:tcW w:w="0" w:type="auto"/>
          </w:tcPr>
          <w:p w14:paraId="7969B395" w14:textId="3310D5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671B6140" w14:textId="27E0A3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6EB37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E870B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C539707" w14:textId="77777777" w:rsidTr="00C51F06">
        <w:tc>
          <w:tcPr>
            <w:tcW w:w="0" w:type="auto"/>
          </w:tcPr>
          <w:p w14:paraId="272E988A" w14:textId="3DD5CF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R4-2104685</w:t>
            </w:r>
          </w:p>
        </w:tc>
        <w:tc>
          <w:tcPr>
            <w:tcW w:w="0" w:type="auto"/>
          </w:tcPr>
          <w:p w14:paraId="419EB7BB" w14:textId="4E9365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handover with PSCell</w:t>
            </w:r>
          </w:p>
        </w:tc>
        <w:tc>
          <w:tcPr>
            <w:tcW w:w="0" w:type="auto"/>
          </w:tcPr>
          <w:p w14:paraId="00FB535C" w14:textId="07A291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4B99C68" w14:textId="02BD09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B20D2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AFB8D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DD81926" w14:textId="77777777" w:rsidTr="00C51F06">
        <w:tc>
          <w:tcPr>
            <w:tcW w:w="0" w:type="auto"/>
          </w:tcPr>
          <w:p w14:paraId="03F452B5" w14:textId="7649B4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R4-2104686</w:t>
            </w:r>
          </w:p>
        </w:tc>
        <w:tc>
          <w:tcPr>
            <w:tcW w:w="0" w:type="auto"/>
          </w:tcPr>
          <w:p w14:paraId="4F158E65" w14:textId="049B89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SCell activation and deactication requirements for PUCCH Scell</w:t>
            </w:r>
          </w:p>
        </w:tc>
        <w:tc>
          <w:tcPr>
            <w:tcW w:w="0" w:type="auto"/>
          </w:tcPr>
          <w:p w14:paraId="09048BB7" w14:textId="5DF5B2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E70A8DA" w14:textId="35D5BC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0A5D9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B5D5C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6DBAC77" w14:textId="77777777" w:rsidTr="00C51F06">
        <w:tc>
          <w:tcPr>
            <w:tcW w:w="0" w:type="auto"/>
          </w:tcPr>
          <w:p w14:paraId="13881662" w14:textId="647454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R4-2104687</w:t>
            </w:r>
          </w:p>
        </w:tc>
        <w:tc>
          <w:tcPr>
            <w:tcW w:w="0" w:type="auto"/>
          </w:tcPr>
          <w:p w14:paraId="66CF7934" w14:textId="5DE63B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pre-configured MG pattern for NR</w:t>
            </w:r>
          </w:p>
        </w:tc>
        <w:tc>
          <w:tcPr>
            <w:tcW w:w="0" w:type="auto"/>
          </w:tcPr>
          <w:p w14:paraId="4069A44B" w14:textId="64790D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2FD0BA5F" w14:textId="12F8A3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8AA2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8080D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FFA3ED0" w14:textId="77777777" w:rsidTr="00C51F06">
        <w:tc>
          <w:tcPr>
            <w:tcW w:w="0" w:type="auto"/>
          </w:tcPr>
          <w:p w14:paraId="1093B3A5" w14:textId="3E48AE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R4-2104688</w:t>
            </w:r>
          </w:p>
        </w:tc>
        <w:tc>
          <w:tcPr>
            <w:tcW w:w="0" w:type="auto"/>
          </w:tcPr>
          <w:p w14:paraId="0D5F70AD" w14:textId="056B42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multiple concurrent and independent MG patterns for NR</w:t>
            </w:r>
          </w:p>
        </w:tc>
        <w:tc>
          <w:tcPr>
            <w:tcW w:w="0" w:type="auto"/>
          </w:tcPr>
          <w:p w14:paraId="21724503" w14:textId="7EF0FB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7CE455A" w14:textId="7DF856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476F8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8F569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D29898C" w14:textId="77777777" w:rsidTr="00C51F06">
        <w:tc>
          <w:tcPr>
            <w:tcW w:w="0" w:type="auto"/>
          </w:tcPr>
          <w:p w14:paraId="2748D988" w14:textId="6D8EB6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R4-2104689</w:t>
            </w:r>
          </w:p>
        </w:tc>
        <w:tc>
          <w:tcPr>
            <w:tcW w:w="0" w:type="auto"/>
          </w:tcPr>
          <w:p w14:paraId="30CE04DC" w14:textId="170C52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requirements for NR NTN</w:t>
            </w:r>
          </w:p>
        </w:tc>
        <w:tc>
          <w:tcPr>
            <w:tcW w:w="0" w:type="auto"/>
          </w:tcPr>
          <w:p w14:paraId="6A9D2637" w14:textId="4ED43E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29CFF1F6" w14:textId="3F7A40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82260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F90B0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97E69ED" w14:textId="77777777" w:rsidTr="00C51F06">
        <w:tc>
          <w:tcPr>
            <w:tcW w:w="0" w:type="auto"/>
          </w:tcPr>
          <w:p w14:paraId="65F88A22" w14:textId="51B260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R4-2104690</w:t>
            </w:r>
          </w:p>
        </w:tc>
        <w:tc>
          <w:tcPr>
            <w:tcW w:w="0" w:type="auto"/>
          </w:tcPr>
          <w:p w14:paraId="0AD83563" w14:textId="433E6D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measurement requirements for NR NTN</w:t>
            </w:r>
          </w:p>
        </w:tc>
        <w:tc>
          <w:tcPr>
            <w:tcW w:w="0" w:type="auto"/>
          </w:tcPr>
          <w:p w14:paraId="2384D42F" w14:textId="4CFBF5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9CCD1E9" w14:textId="7916A6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9DB26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D1322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BF5D37A" w14:textId="77777777" w:rsidTr="00C51F06">
        <w:tc>
          <w:tcPr>
            <w:tcW w:w="0" w:type="auto"/>
          </w:tcPr>
          <w:p w14:paraId="2E5746DA" w14:textId="00BEC6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R4-2104691</w:t>
            </w:r>
          </w:p>
        </w:tc>
        <w:tc>
          <w:tcPr>
            <w:tcW w:w="0" w:type="auto"/>
          </w:tcPr>
          <w:p w14:paraId="6545EC83" w14:textId="31DBFF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FR2 inter-band DL CA</w:t>
            </w:r>
          </w:p>
        </w:tc>
        <w:tc>
          <w:tcPr>
            <w:tcW w:w="0" w:type="auto"/>
          </w:tcPr>
          <w:p w14:paraId="468F5D31" w14:textId="5FED86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4F70775" w14:textId="365036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3E5C12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2F26F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4A8F9D0" w14:textId="77777777" w:rsidTr="00C51F06">
        <w:tc>
          <w:tcPr>
            <w:tcW w:w="0" w:type="auto"/>
          </w:tcPr>
          <w:p w14:paraId="211E6714" w14:textId="21846A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R4-2104692</w:t>
            </w:r>
          </w:p>
        </w:tc>
        <w:tc>
          <w:tcPr>
            <w:tcW w:w="0" w:type="auto"/>
          </w:tcPr>
          <w:p w14:paraId="26652AA2" w14:textId="6FF185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remaining issues for CSI-RS L3 measurement</w:t>
            </w:r>
          </w:p>
        </w:tc>
        <w:tc>
          <w:tcPr>
            <w:tcW w:w="0" w:type="auto"/>
          </w:tcPr>
          <w:p w14:paraId="12213D74" w14:textId="1FA5A6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203F5240" w14:textId="30EF08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43233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A9BC4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1C7756E" w14:textId="77777777" w:rsidTr="00C51F06">
        <w:tc>
          <w:tcPr>
            <w:tcW w:w="0" w:type="auto"/>
          </w:tcPr>
          <w:p w14:paraId="7C1A6C90" w14:textId="1BF0D6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R4-2104693</w:t>
            </w:r>
          </w:p>
        </w:tc>
        <w:tc>
          <w:tcPr>
            <w:tcW w:w="0" w:type="auto"/>
          </w:tcPr>
          <w:p w14:paraId="1CC3C7D3" w14:textId="015369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RLM/BFD measurement relaxation for power saving</w:t>
            </w:r>
          </w:p>
        </w:tc>
        <w:tc>
          <w:tcPr>
            <w:tcW w:w="0" w:type="auto"/>
          </w:tcPr>
          <w:p w14:paraId="1DD5B8B4" w14:textId="77FBD3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2B1B9D12" w14:textId="12F9C3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65808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015FD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3FA9297" w14:textId="77777777" w:rsidTr="00C51F06">
        <w:tc>
          <w:tcPr>
            <w:tcW w:w="0" w:type="auto"/>
          </w:tcPr>
          <w:p w14:paraId="04570697" w14:textId="7ED688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R4-2104694</w:t>
            </w:r>
          </w:p>
        </w:tc>
        <w:tc>
          <w:tcPr>
            <w:tcW w:w="0" w:type="auto"/>
          </w:tcPr>
          <w:p w14:paraId="19A47D9D" w14:textId="074B8B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SRS antenna switching interruption requirements</w:t>
            </w:r>
          </w:p>
        </w:tc>
        <w:tc>
          <w:tcPr>
            <w:tcW w:w="0" w:type="auto"/>
          </w:tcPr>
          <w:p w14:paraId="5673B0B2" w14:textId="7828E6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2F4E9380" w14:textId="5426FE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7D727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9DE8D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661ED8" w14:textId="77777777" w:rsidTr="00C51F06">
        <w:tc>
          <w:tcPr>
            <w:tcW w:w="0" w:type="auto"/>
          </w:tcPr>
          <w:p w14:paraId="1BEB61B8" w14:textId="07BA07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R4-2104695</w:t>
            </w:r>
          </w:p>
        </w:tc>
        <w:tc>
          <w:tcPr>
            <w:tcW w:w="0" w:type="auto"/>
          </w:tcPr>
          <w:p w14:paraId="3010A1D1" w14:textId="06D0F4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Peak EIRP and EIRP spherical coverage for PC1, PC2, PC4 for n262 </w:t>
            </w:r>
          </w:p>
        </w:tc>
        <w:tc>
          <w:tcPr>
            <w:tcW w:w="0" w:type="auto"/>
          </w:tcPr>
          <w:p w14:paraId="091C9DD4" w14:textId="195068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Sony, Ericsson</w:t>
            </w:r>
          </w:p>
        </w:tc>
        <w:tc>
          <w:tcPr>
            <w:tcW w:w="0" w:type="auto"/>
          </w:tcPr>
          <w:p w14:paraId="29DF8BC2" w14:textId="3CC52E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0015EB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9BE9D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0A9ECBB" w14:textId="77777777" w:rsidTr="00C51F06">
        <w:tc>
          <w:tcPr>
            <w:tcW w:w="0" w:type="auto"/>
          </w:tcPr>
          <w:p w14:paraId="08E11A6A" w14:textId="41EBB1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R4-2104696</w:t>
            </w:r>
          </w:p>
        </w:tc>
        <w:tc>
          <w:tcPr>
            <w:tcW w:w="0" w:type="auto"/>
          </w:tcPr>
          <w:p w14:paraId="3EBEF939" w14:textId="0A0287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REFSENS and EIS spherical coverage for  PC1, PC2, PC4 for n262</w:t>
            </w:r>
          </w:p>
        </w:tc>
        <w:tc>
          <w:tcPr>
            <w:tcW w:w="0" w:type="auto"/>
          </w:tcPr>
          <w:p w14:paraId="3F6BD9B2" w14:textId="1E0A93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Sony, Ericsson</w:t>
            </w:r>
          </w:p>
        </w:tc>
        <w:tc>
          <w:tcPr>
            <w:tcW w:w="0" w:type="auto"/>
          </w:tcPr>
          <w:p w14:paraId="278B6146" w14:textId="16D281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1F8B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3A7BB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32EF8EC" w14:textId="77777777" w:rsidTr="00C51F06">
        <w:tc>
          <w:tcPr>
            <w:tcW w:w="0" w:type="auto"/>
          </w:tcPr>
          <w:p w14:paraId="53AA9BD2" w14:textId="0C103E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R4-2104697</w:t>
            </w:r>
          </w:p>
        </w:tc>
        <w:tc>
          <w:tcPr>
            <w:tcW w:w="0" w:type="auto"/>
          </w:tcPr>
          <w:p w14:paraId="5328B5A8" w14:textId="6645A9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Views on RF requirement for FWA </w:t>
            </w:r>
          </w:p>
        </w:tc>
        <w:tc>
          <w:tcPr>
            <w:tcW w:w="0" w:type="auto"/>
          </w:tcPr>
          <w:p w14:paraId="5BCDDD39" w14:textId="1972E6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Sony, Ericsson</w:t>
            </w:r>
          </w:p>
        </w:tc>
        <w:tc>
          <w:tcPr>
            <w:tcW w:w="0" w:type="auto"/>
          </w:tcPr>
          <w:p w14:paraId="03ACC2D4" w14:textId="680C74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BB00C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1AA4B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0367DFC" w14:textId="77777777" w:rsidTr="00C51F06">
        <w:tc>
          <w:tcPr>
            <w:tcW w:w="0" w:type="auto"/>
          </w:tcPr>
          <w:p w14:paraId="523695E7" w14:textId="158BEC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R4-2104698</w:t>
            </w:r>
          </w:p>
        </w:tc>
        <w:tc>
          <w:tcPr>
            <w:tcW w:w="0" w:type="auto"/>
          </w:tcPr>
          <w:p w14:paraId="1321A546" w14:textId="340F61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requirements for CA based on IBM</w:t>
            </w:r>
          </w:p>
        </w:tc>
        <w:tc>
          <w:tcPr>
            <w:tcW w:w="0" w:type="auto"/>
          </w:tcPr>
          <w:p w14:paraId="0CCE268E" w14:textId="4D1B6E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Sony, Ericsson</w:t>
            </w:r>
          </w:p>
        </w:tc>
        <w:tc>
          <w:tcPr>
            <w:tcW w:w="0" w:type="auto"/>
          </w:tcPr>
          <w:p w14:paraId="5BA9CAEF" w14:textId="30717E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DB194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6491B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CB5FD4F" w14:textId="77777777" w:rsidTr="00C51F06">
        <w:tc>
          <w:tcPr>
            <w:tcW w:w="0" w:type="auto"/>
          </w:tcPr>
          <w:p w14:paraId="43EB055C" w14:textId="2CC399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R4-2104699</w:t>
            </w:r>
          </w:p>
        </w:tc>
        <w:tc>
          <w:tcPr>
            <w:tcW w:w="0" w:type="auto"/>
          </w:tcPr>
          <w:p w14:paraId="2A397A42" w14:textId="66DA95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requirements for CA based on CBM</w:t>
            </w:r>
          </w:p>
        </w:tc>
        <w:tc>
          <w:tcPr>
            <w:tcW w:w="0" w:type="auto"/>
          </w:tcPr>
          <w:p w14:paraId="7A13F5AA" w14:textId="6A9F54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Sony, Ericsson</w:t>
            </w:r>
          </w:p>
        </w:tc>
        <w:tc>
          <w:tcPr>
            <w:tcW w:w="0" w:type="auto"/>
          </w:tcPr>
          <w:p w14:paraId="6AC463BB" w14:textId="7D7FCA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32E93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295BD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A31605C" w14:textId="77777777" w:rsidTr="00C51F06">
        <w:tc>
          <w:tcPr>
            <w:tcW w:w="0" w:type="auto"/>
          </w:tcPr>
          <w:p w14:paraId="5F242152" w14:textId="634A80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R4-2104700</w:t>
            </w:r>
          </w:p>
        </w:tc>
        <w:tc>
          <w:tcPr>
            <w:tcW w:w="0" w:type="auto"/>
          </w:tcPr>
          <w:p w14:paraId="081F1D2F" w14:textId="3C3E77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on TDD repeater synchronization assumption</w:t>
            </w:r>
          </w:p>
        </w:tc>
        <w:tc>
          <w:tcPr>
            <w:tcW w:w="0" w:type="auto"/>
          </w:tcPr>
          <w:p w14:paraId="2CAF581C" w14:textId="436DD6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0" w:type="auto"/>
          </w:tcPr>
          <w:p w14:paraId="5DD40150" w14:textId="67DD1D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433D6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98062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17F9D21" w14:textId="77777777" w:rsidTr="00C51F06">
        <w:tc>
          <w:tcPr>
            <w:tcW w:w="0" w:type="auto"/>
          </w:tcPr>
          <w:p w14:paraId="3F2B7A11" w14:textId="57BBD1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R4-2104701</w:t>
            </w:r>
          </w:p>
        </w:tc>
        <w:tc>
          <w:tcPr>
            <w:tcW w:w="0" w:type="auto"/>
          </w:tcPr>
          <w:p w14:paraId="01F6B4B9" w14:textId="5B735F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solutions to minimize the impact of polarization basis mismatch</w:t>
            </w:r>
          </w:p>
        </w:tc>
        <w:tc>
          <w:tcPr>
            <w:tcW w:w="0" w:type="auto"/>
          </w:tcPr>
          <w:p w14:paraId="707FC8D0" w14:textId="742773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Sony, Ericsson</w:t>
            </w:r>
          </w:p>
        </w:tc>
        <w:tc>
          <w:tcPr>
            <w:tcW w:w="0" w:type="auto"/>
          </w:tcPr>
          <w:p w14:paraId="7147C8D3" w14:textId="28861C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F041C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179A1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C20E156" w14:textId="77777777" w:rsidTr="00C51F06">
        <w:tc>
          <w:tcPr>
            <w:tcW w:w="0" w:type="auto"/>
          </w:tcPr>
          <w:p w14:paraId="321D1BDE" w14:textId="647160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R4-2104702</w:t>
            </w:r>
          </w:p>
        </w:tc>
        <w:tc>
          <w:tcPr>
            <w:tcW w:w="0" w:type="auto"/>
          </w:tcPr>
          <w:p w14:paraId="21C2D9C9" w14:textId="6C9F74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configuration for enhanced Joint Channel Estimation in TDD</w:t>
            </w:r>
          </w:p>
        </w:tc>
        <w:tc>
          <w:tcPr>
            <w:tcW w:w="0" w:type="auto"/>
          </w:tcPr>
          <w:p w14:paraId="4B29A818" w14:textId="3C4EED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0" w:type="auto"/>
          </w:tcPr>
          <w:p w14:paraId="182283C7" w14:textId="3AEAC1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2621B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E83AB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78B638E" w14:textId="77777777" w:rsidTr="00C51F06">
        <w:tc>
          <w:tcPr>
            <w:tcW w:w="0" w:type="auto"/>
          </w:tcPr>
          <w:p w14:paraId="1D332750" w14:textId="197729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R4-2104703</w:t>
            </w:r>
          </w:p>
        </w:tc>
        <w:tc>
          <w:tcPr>
            <w:tcW w:w="0" w:type="auto"/>
          </w:tcPr>
          <w:p w14:paraId="4E77E295" w14:textId="0B74C2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LS on questions to RAN WGs on dual Radio UE (2Rx/2Tx or 2Rx/1Tx) support for simultaneous communication with both SNPN and PLMN</w:t>
            </w:r>
          </w:p>
        </w:tc>
        <w:tc>
          <w:tcPr>
            <w:tcW w:w="0" w:type="auto"/>
          </w:tcPr>
          <w:p w14:paraId="683C5108" w14:textId="194EDA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0" w:type="auto"/>
          </w:tcPr>
          <w:p w14:paraId="6CFD971D" w14:textId="01330B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9B335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0E4C2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1652559" w14:textId="77777777" w:rsidTr="00C51F06">
        <w:tc>
          <w:tcPr>
            <w:tcW w:w="0" w:type="auto"/>
          </w:tcPr>
          <w:p w14:paraId="0CC2CB10" w14:textId="0056AE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R4-2104704</w:t>
            </w:r>
          </w:p>
        </w:tc>
        <w:tc>
          <w:tcPr>
            <w:tcW w:w="0" w:type="auto"/>
          </w:tcPr>
          <w:p w14:paraId="27F4E750" w14:textId="1868F0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Repeaters in TDD</w:t>
            </w:r>
          </w:p>
        </w:tc>
        <w:tc>
          <w:tcPr>
            <w:tcW w:w="0" w:type="auto"/>
          </w:tcPr>
          <w:p w14:paraId="795AB69F" w14:textId="0CCCF7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81CF00E" w14:textId="2E37A3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3215B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78C68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A8B333C" w14:textId="77777777" w:rsidTr="00C51F06">
        <w:tc>
          <w:tcPr>
            <w:tcW w:w="0" w:type="auto"/>
          </w:tcPr>
          <w:p w14:paraId="587958B0" w14:textId="09395B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R4-2104705</w:t>
            </w:r>
          </w:p>
        </w:tc>
        <w:tc>
          <w:tcPr>
            <w:tcW w:w="0" w:type="auto"/>
          </w:tcPr>
          <w:p w14:paraId="424C4901" w14:textId="787A8A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reply on simultaneous Rx/Tx capability</w:t>
            </w:r>
          </w:p>
        </w:tc>
        <w:tc>
          <w:tcPr>
            <w:tcW w:w="0" w:type="auto"/>
          </w:tcPr>
          <w:p w14:paraId="039988E1" w14:textId="10143C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424C73A" w14:textId="735B94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1FBCB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B4CF8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CA1CC6D" w14:textId="77777777" w:rsidTr="00C51F06">
        <w:tc>
          <w:tcPr>
            <w:tcW w:w="0" w:type="auto"/>
          </w:tcPr>
          <w:p w14:paraId="195B1941" w14:textId="762C62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R4-2104706</w:t>
            </w:r>
          </w:p>
        </w:tc>
        <w:tc>
          <w:tcPr>
            <w:tcW w:w="0" w:type="auto"/>
          </w:tcPr>
          <w:p w14:paraId="56E4A436" w14:textId="1FC671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UL CA requirements based on IBM</w:t>
            </w:r>
          </w:p>
        </w:tc>
        <w:tc>
          <w:tcPr>
            <w:tcW w:w="0" w:type="auto"/>
          </w:tcPr>
          <w:p w14:paraId="1C7C7E0A" w14:textId="1B080A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Sony, Ericsson</w:t>
            </w:r>
          </w:p>
        </w:tc>
        <w:tc>
          <w:tcPr>
            <w:tcW w:w="0" w:type="auto"/>
          </w:tcPr>
          <w:p w14:paraId="6EFC17FA" w14:textId="1E8212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30C38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CB3A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300C49A" w14:textId="77777777" w:rsidTr="00C51F06">
        <w:tc>
          <w:tcPr>
            <w:tcW w:w="0" w:type="auto"/>
          </w:tcPr>
          <w:p w14:paraId="1649EFA8" w14:textId="4F82EE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R4-2104707</w:t>
            </w:r>
          </w:p>
        </w:tc>
        <w:tc>
          <w:tcPr>
            <w:tcW w:w="0" w:type="auto"/>
          </w:tcPr>
          <w:p w14:paraId="2D7BBDA0" w14:textId="6D0B85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Channel Bandwidths That Are Not Multiples of 5MHz</w:t>
            </w:r>
          </w:p>
        </w:tc>
        <w:tc>
          <w:tcPr>
            <w:tcW w:w="0" w:type="auto"/>
          </w:tcPr>
          <w:p w14:paraId="7F266270" w14:textId="6E1C76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E9B4F2E" w14:textId="54F1BA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39988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9CBCB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DF0AA9A" w14:textId="77777777" w:rsidTr="00C51F06">
        <w:tc>
          <w:tcPr>
            <w:tcW w:w="0" w:type="auto"/>
          </w:tcPr>
          <w:p w14:paraId="0AA6812D" w14:textId="34CD86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R4-2104708</w:t>
            </w:r>
          </w:p>
        </w:tc>
        <w:tc>
          <w:tcPr>
            <w:tcW w:w="0" w:type="auto"/>
          </w:tcPr>
          <w:p w14:paraId="30B65C3D" w14:textId="4BB08A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transmit timing error</w:t>
            </w:r>
          </w:p>
        </w:tc>
        <w:tc>
          <w:tcPr>
            <w:tcW w:w="0" w:type="auto"/>
          </w:tcPr>
          <w:p w14:paraId="5EFD4F2C" w14:textId="4ECA76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36D341F9" w14:textId="483D63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196B20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38250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1D698F5" w14:textId="77777777" w:rsidTr="00C51F06">
        <w:tc>
          <w:tcPr>
            <w:tcW w:w="0" w:type="auto"/>
          </w:tcPr>
          <w:p w14:paraId="18E5D5C6" w14:textId="40B6BA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R4-2104709</w:t>
            </w:r>
          </w:p>
        </w:tc>
        <w:tc>
          <w:tcPr>
            <w:tcW w:w="0" w:type="auto"/>
          </w:tcPr>
          <w:p w14:paraId="4446CBCB" w14:textId="3D0D91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CA_n7-n66-n77</w:t>
            </w:r>
          </w:p>
        </w:tc>
        <w:tc>
          <w:tcPr>
            <w:tcW w:w="0" w:type="auto"/>
          </w:tcPr>
          <w:p w14:paraId="6B0513CB" w14:textId="4C983A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CD545E9" w14:textId="06F62F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CE7DC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03FB9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B1C9FAE" w14:textId="77777777" w:rsidTr="00C51F06">
        <w:tc>
          <w:tcPr>
            <w:tcW w:w="0" w:type="auto"/>
          </w:tcPr>
          <w:p w14:paraId="65FD3538" w14:textId="4426C4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R4-2104710</w:t>
            </w:r>
          </w:p>
        </w:tc>
        <w:tc>
          <w:tcPr>
            <w:tcW w:w="0" w:type="auto"/>
          </w:tcPr>
          <w:p w14:paraId="3DEF8F11" w14:textId="1E5610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CA_n25_n66_n77 to TS 38.101-1</w:t>
            </w:r>
          </w:p>
        </w:tc>
        <w:tc>
          <w:tcPr>
            <w:tcW w:w="0" w:type="auto"/>
          </w:tcPr>
          <w:p w14:paraId="2A506455" w14:textId="66CE69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925CC98" w14:textId="17BCB5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A26DA8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99674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A3C8616" w14:textId="77777777" w:rsidTr="00C51F06">
        <w:tc>
          <w:tcPr>
            <w:tcW w:w="0" w:type="auto"/>
          </w:tcPr>
          <w:p w14:paraId="438D9957" w14:textId="0EF0DB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R4-2104711</w:t>
            </w:r>
          </w:p>
        </w:tc>
        <w:tc>
          <w:tcPr>
            <w:tcW w:w="0" w:type="auto"/>
          </w:tcPr>
          <w:p w14:paraId="2A4070CE" w14:textId="492656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DC_5-7-7-66_n66 to TS 38.101-3</w:t>
            </w:r>
          </w:p>
        </w:tc>
        <w:tc>
          <w:tcPr>
            <w:tcW w:w="0" w:type="auto"/>
          </w:tcPr>
          <w:p w14:paraId="05344C48" w14:textId="5ED524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25F1789" w14:textId="31EF5B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516B12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96B221" w14:textId="46A370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R4-2105291</w:t>
            </w:r>
          </w:p>
        </w:tc>
      </w:tr>
      <w:tr w:rsidR="00C51F06" w14:paraId="291E4893" w14:textId="77777777" w:rsidTr="00C51F06">
        <w:tc>
          <w:tcPr>
            <w:tcW w:w="0" w:type="auto"/>
          </w:tcPr>
          <w:p w14:paraId="4B28632C" w14:textId="09D2FC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R4-2104712</w:t>
            </w:r>
          </w:p>
        </w:tc>
        <w:tc>
          <w:tcPr>
            <w:tcW w:w="0" w:type="auto"/>
          </w:tcPr>
          <w:p w14:paraId="67716CA5" w14:textId="7E3656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EIRP requirements for n262 UE power class 1, 2, and 4</w:t>
            </w:r>
          </w:p>
        </w:tc>
        <w:tc>
          <w:tcPr>
            <w:tcW w:w="0" w:type="auto"/>
          </w:tcPr>
          <w:p w14:paraId="0561D1BC" w14:textId="05AC80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4B7B9F8" w14:textId="45D688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661A0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02AFC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74A1C0C" w14:textId="77777777" w:rsidTr="00C51F06">
        <w:tc>
          <w:tcPr>
            <w:tcW w:w="0" w:type="auto"/>
          </w:tcPr>
          <w:p w14:paraId="086DF8D5" w14:textId="5122D2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R4-2104713</w:t>
            </w:r>
          </w:p>
        </w:tc>
        <w:tc>
          <w:tcPr>
            <w:tcW w:w="0" w:type="auto"/>
          </w:tcPr>
          <w:p w14:paraId="7DEFB6DA" w14:textId="3FF51F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n262 UE RF requirements</w:t>
            </w:r>
          </w:p>
        </w:tc>
        <w:tc>
          <w:tcPr>
            <w:tcW w:w="0" w:type="auto"/>
          </w:tcPr>
          <w:p w14:paraId="7046C13A" w14:textId="39C84F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56FCDF9" w14:textId="5499BF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D3DA5B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0A682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BBDC91E" w14:textId="77777777" w:rsidTr="00C51F06">
        <w:tc>
          <w:tcPr>
            <w:tcW w:w="0" w:type="auto"/>
          </w:tcPr>
          <w:p w14:paraId="38BAA7C9" w14:textId="7AD949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R4-2104714</w:t>
            </w:r>
          </w:p>
        </w:tc>
        <w:tc>
          <w:tcPr>
            <w:tcW w:w="0" w:type="auto"/>
          </w:tcPr>
          <w:p w14:paraId="6BC3A44E" w14:textId="7CEBA6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EIS requirements for n262 UE power class 1, 2, and 4</w:t>
            </w:r>
          </w:p>
        </w:tc>
        <w:tc>
          <w:tcPr>
            <w:tcW w:w="0" w:type="auto"/>
          </w:tcPr>
          <w:p w14:paraId="4B833FD1" w14:textId="77724C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5341BF5" w14:textId="76FE9E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21301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3FA5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26C628E" w14:textId="77777777" w:rsidTr="00C51F06">
        <w:tc>
          <w:tcPr>
            <w:tcW w:w="0" w:type="auto"/>
          </w:tcPr>
          <w:p w14:paraId="74BF822E" w14:textId="130D8F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R4-2104715</w:t>
            </w:r>
          </w:p>
        </w:tc>
        <w:tc>
          <w:tcPr>
            <w:tcW w:w="0" w:type="auto"/>
          </w:tcPr>
          <w:p w14:paraId="71F225A7" w14:textId="0A41E2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inter-band CA for different frequency band groups with IBM</w:t>
            </w:r>
          </w:p>
        </w:tc>
        <w:tc>
          <w:tcPr>
            <w:tcW w:w="0" w:type="auto"/>
          </w:tcPr>
          <w:p w14:paraId="719B7D1D" w14:textId="1C940D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51BAEB4" w14:textId="76E04D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0A224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D102F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65E1514" w14:textId="77777777" w:rsidTr="00C51F06">
        <w:tc>
          <w:tcPr>
            <w:tcW w:w="0" w:type="auto"/>
          </w:tcPr>
          <w:p w14:paraId="28294BAE" w14:textId="625B4E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R4-2104716</w:t>
            </w:r>
          </w:p>
        </w:tc>
        <w:tc>
          <w:tcPr>
            <w:tcW w:w="0" w:type="auto"/>
          </w:tcPr>
          <w:p w14:paraId="534920CF" w14:textId="63D97B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FR2 inter-band UL CA for different frequency group based on IBM</w:t>
            </w:r>
          </w:p>
        </w:tc>
        <w:tc>
          <w:tcPr>
            <w:tcW w:w="0" w:type="auto"/>
          </w:tcPr>
          <w:p w14:paraId="377C93CB" w14:textId="2950CA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13EB07B" w14:textId="1B85BF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05417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AC4E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79B3C6F" w14:textId="77777777" w:rsidTr="00C51F06">
        <w:tc>
          <w:tcPr>
            <w:tcW w:w="0" w:type="auto"/>
          </w:tcPr>
          <w:p w14:paraId="7636A40F" w14:textId="396A1F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R4-2104717</w:t>
            </w:r>
          </w:p>
        </w:tc>
        <w:tc>
          <w:tcPr>
            <w:tcW w:w="0" w:type="auto"/>
          </w:tcPr>
          <w:p w14:paraId="2940CEC8" w14:textId="3740AB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Coexistence for APT 600 MHz</w:t>
            </w:r>
          </w:p>
        </w:tc>
        <w:tc>
          <w:tcPr>
            <w:tcW w:w="0" w:type="auto"/>
          </w:tcPr>
          <w:p w14:paraId="3649A7E6" w14:textId="46FCC9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2BAE2D8" w14:textId="6AC8B5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9D4C7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8B3C7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2F4B1E7" w14:textId="77777777" w:rsidTr="00C51F06">
        <w:tc>
          <w:tcPr>
            <w:tcW w:w="0" w:type="auto"/>
          </w:tcPr>
          <w:p w14:paraId="4726CB87" w14:textId="6059D5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R4-2104718</w:t>
            </w:r>
          </w:p>
        </w:tc>
        <w:tc>
          <w:tcPr>
            <w:tcW w:w="0" w:type="auto"/>
          </w:tcPr>
          <w:p w14:paraId="365AE1D2" w14:textId="71733A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Frequency arrangements for APT 600 MHz</w:t>
            </w:r>
          </w:p>
        </w:tc>
        <w:tc>
          <w:tcPr>
            <w:tcW w:w="0" w:type="auto"/>
          </w:tcPr>
          <w:p w14:paraId="5795FEB8" w14:textId="6C9466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059B2FC" w14:textId="141BB2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3434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D7B2D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CCAA4DA" w14:textId="77777777" w:rsidTr="00C51F06">
        <w:tc>
          <w:tcPr>
            <w:tcW w:w="0" w:type="auto"/>
          </w:tcPr>
          <w:p w14:paraId="19FBD91A" w14:textId="65232E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R4-2104719</w:t>
            </w:r>
          </w:p>
        </w:tc>
        <w:tc>
          <w:tcPr>
            <w:tcW w:w="0" w:type="auto"/>
          </w:tcPr>
          <w:p w14:paraId="6DC48273" w14:textId="11C01A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power class for FR2 HST</w:t>
            </w:r>
          </w:p>
        </w:tc>
        <w:tc>
          <w:tcPr>
            <w:tcW w:w="0" w:type="auto"/>
          </w:tcPr>
          <w:p w14:paraId="26CD64F9" w14:textId="11CCFA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0A76D37" w14:textId="7FB0FB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1598C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92837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CBC291" w14:textId="77777777" w:rsidTr="00C51F06">
        <w:tc>
          <w:tcPr>
            <w:tcW w:w="0" w:type="auto"/>
          </w:tcPr>
          <w:p w14:paraId="574E7F34" w14:textId="74F3FA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R4-2104720</w:t>
            </w:r>
          </w:p>
        </w:tc>
        <w:tc>
          <w:tcPr>
            <w:tcW w:w="0" w:type="auto"/>
          </w:tcPr>
          <w:p w14:paraId="7972C82D" w14:textId="4EDB52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beam correspondence for FR2 HST</w:t>
            </w:r>
          </w:p>
        </w:tc>
        <w:tc>
          <w:tcPr>
            <w:tcW w:w="0" w:type="auto"/>
          </w:tcPr>
          <w:p w14:paraId="437661D4" w14:textId="4EF08B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F93E90B" w14:textId="7D366D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601B7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0AA7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F54A560" w14:textId="77777777" w:rsidTr="00C51F06">
        <w:tc>
          <w:tcPr>
            <w:tcW w:w="0" w:type="auto"/>
          </w:tcPr>
          <w:p w14:paraId="68436BD5" w14:textId="0D5926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R4-2104721</w:t>
            </w:r>
          </w:p>
        </w:tc>
        <w:tc>
          <w:tcPr>
            <w:tcW w:w="0" w:type="auto"/>
          </w:tcPr>
          <w:p w14:paraId="7D8CB081" w14:textId="301384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DC_2-5_n77, DC_2-13_n77, DC_2-48-n77, DC_2-66_n77, DC_13-66_n77 to TS 38.101-3</w:t>
            </w:r>
          </w:p>
        </w:tc>
        <w:tc>
          <w:tcPr>
            <w:tcW w:w="0" w:type="auto"/>
          </w:tcPr>
          <w:p w14:paraId="195C34CF" w14:textId="77CDF1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162AB11" w14:textId="32C2D3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14951B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CFB4B7" w14:textId="77309B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R4-2105292</w:t>
            </w:r>
          </w:p>
        </w:tc>
      </w:tr>
      <w:tr w:rsidR="00C51F06" w14:paraId="6735F75A" w14:textId="77777777" w:rsidTr="00C51F06">
        <w:tc>
          <w:tcPr>
            <w:tcW w:w="0" w:type="auto"/>
          </w:tcPr>
          <w:p w14:paraId="0EEED37E" w14:textId="1C5F2C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R4-2104722</w:t>
            </w:r>
          </w:p>
        </w:tc>
        <w:tc>
          <w:tcPr>
            <w:tcW w:w="0" w:type="auto"/>
          </w:tcPr>
          <w:p w14:paraId="7B345127" w14:textId="0A4C97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 DC_2-46_n77</w:t>
            </w:r>
          </w:p>
        </w:tc>
        <w:tc>
          <w:tcPr>
            <w:tcW w:w="0" w:type="auto"/>
          </w:tcPr>
          <w:p w14:paraId="211A30D8" w14:textId="374DDA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4D082B3" w14:textId="40C145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E32B14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C860CB" w14:textId="5193A7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R4-2105293</w:t>
            </w:r>
          </w:p>
        </w:tc>
      </w:tr>
      <w:tr w:rsidR="00C51F06" w14:paraId="77ECBC67" w14:textId="77777777" w:rsidTr="00C51F06">
        <w:tc>
          <w:tcPr>
            <w:tcW w:w="0" w:type="auto"/>
          </w:tcPr>
          <w:p w14:paraId="490D652E" w14:textId="5004B9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R4-2104723</w:t>
            </w:r>
          </w:p>
        </w:tc>
        <w:tc>
          <w:tcPr>
            <w:tcW w:w="0" w:type="auto"/>
          </w:tcPr>
          <w:p w14:paraId="21EF65F6" w14:textId="604B38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 DC_13-46_n77</w:t>
            </w:r>
          </w:p>
        </w:tc>
        <w:tc>
          <w:tcPr>
            <w:tcW w:w="0" w:type="auto"/>
          </w:tcPr>
          <w:p w14:paraId="78275672" w14:textId="40BD00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82C4994" w14:textId="2DCDDB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60F777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674C73" w14:textId="4D6EAF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R4-2105294</w:t>
            </w:r>
          </w:p>
        </w:tc>
      </w:tr>
      <w:tr w:rsidR="00C51F06" w14:paraId="39A304C5" w14:textId="77777777" w:rsidTr="00C51F06">
        <w:tc>
          <w:tcPr>
            <w:tcW w:w="0" w:type="auto"/>
          </w:tcPr>
          <w:p w14:paraId="36380A25" w14:textId="3DFAD8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R4-2104724</w:t>
            </w:r>
          </w:p>
        </w:tc>
        <w:tc>
          <w:tcPr>
            <w:tcW w:w="0" w:type="auto"/>
          </w:tcPr>
          <w:p w14:paraId="1EE9F4C7" w14:textId="5B4506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 DC_46-66_n77</w:t>
            </w:r>
          </w:p>
        </w:tc>
        <w:tc>
          <w:tcPr>
            <w:tcW w:w="0" w:type="auto"/>
          </w:tcPr>
          <w:p w14:paraId="106026C6" w14:textId="020ACA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3BC4169" w14:textId="7308A9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8263DE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226C56" w14:textId="2E5F96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R4-2105295</w:t>
            </w:r>
          </w:p>
        </w:tc>
      </w:tr>
      <w:tr w:rsidR="00C51F06" w14:paraId="5367D216" w14:textId="77777777" w:rsidTr="00C51F06">
        <w:tc>
          <w:tcPr>
            <w:tcW w:w="0" w:type="auto"/>
          </w:tcPr>
          <w:p w14:paraId="633D598A" w14:textId="50F36B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R4-2104725</w:t>
            </w:r>
          </w:p>
        </w:tc>
        <w:tc>
          <w:tcPr>
            <w:tcW w:w="0" w:type="auto"/>
          </w:tcPr>
          <w:p w14:paraId="43A0DC86" w14:textId="257517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transmit timing error</w:t>
            </w:r>
          </w:p>
        </w:tc>
        <w:tc>
          <w:tcPr>
            <w:tcW w:w="0" w:type="auto"/>
          </w:tcPr>
          <w:p w14:paraId="0D38CEE9" w14:textId="180B72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7666608" w14:textId="0A2A47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65334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6BD8C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CF171C2" w14:textId="77777777" w:rsidTr="00C51F06">
        <w:tc>
          <w:tcPr>
            <w:tcW w:w="0" w:type="auto"/>
          </w:tcPr>
          <w:p w14:paraId="39DFDFDB" w14:textId="65A5F4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R4-2104726</w:t>
            </w:r>
          </w:p>
        </w:tc>
        <w:tc>
          <w:tcPr>
            <w:tcW w:w="0" w:type="auto"/>
          </w:tcPr>
          <w:p w14:paraId="5C9BB25F" w14:textId="2AA832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level simulation results for 1024QAM for NR FR1</w:t>
            </w:r>
          </w:p>
        </w:tc>
        <w:tc>
          <w:tcPr>
            <w:tcW w:w="0" w:type="auto"/>
          </w:tcPr>
          <w:p w14:paraId="5C16C0E0" w14:textId="119775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FF22D76" w14:textId="7A79F5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C6EAC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297EC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DA3583B" w14:textId="77777777" w:rsidTr="00C51F06">
        <w:tc>
          <w:tcPr>
            <w:tcW w:w="0" w:type="auto"/>
          </w:tcPr>
          <w:p w14:paraId="526D24A9" w14:textId="0E7C9F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R4-2104727</w:t>
            </w:r>
          </w:p>
        </w:tc>
        <w:tc>
          <w:tcPr>
            <w:tcW w:w="0" w:type="auto"/>
          </w:tcPr>
          <w:p w14:paraId="40243D7D" w14:textId="5DFB45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System level simulation results for 1024QAM for NR FR1</w:t>
            </w:r>
          </w:p>
        </w:tc>
        <w:tc>
          <w:tcPr>
            <w:tcW w:w="0" w:type="auto"/>
          </w:tcPr>
          <w:p w14:paraId="4957B2EF" w14:textId="0B9989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4786273" w14:textId="1C33DF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65B7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42A43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774112B" w14:textId="77777777" w:rsidTr="00C51F06">
        <w:tc>
          <w:tcPr>
            <w:tcW w:w="0" w:type="auto"/>
          </w:tcPr>
          <w:p w14:paraId="778845E2" w14:textId="3AC38A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R4-2104728</w:t>
            </w:r>
          </w:p>
        </w:tc>
        <w:tc>
          <w:tcPr>
            <w:tcW w:w="0" w:type="auto"/>
          </w:tcPr>
          <w:p w14:paraId="41EDEE54" w14:textId="7AAB99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TX RF requirements for 1024QAM for NR FR1</w:t>
            </w:r>
          </w:p>
        </w:tc>
        <w:tc>
          <w:tcPr>
            <w:tcW w:w="0" w:type="auto"/>
          </w:tcPr>
          <w:p w14:paraId="5FDCF6D6" w14:textId="242382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AF66648" w14:textId="0159BB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BE994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0ABFF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1FF3623" w14:textId="77777777" w:rsidTr="00C51F06">
        <w:tc>
          <w:tcPr>
            <w:tcW w:w="0" w:type="auto"/>
          </w:tcPr>
          <w:p w14:paraId="6BECDBFA" w14:textId="26CCB5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R4-2104729</w:t>
            </w:r>
          </w:p>
        </w:tc>
        <w:tc>
          <w:tcPr>
            <w:tcW w:w="0" w:type="auto"/>
          </w:tcPr>
          <w:p w14:paraId="78C008CB" w14:textId="166A58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RX RF requirements for 1024QAM for NR FR1</w:t>
            </w:r>
          </w:p>
        </w:tc>
        <w:tc>
          <w:tcPr>
            <w:tcW w:w="0" w:type="auto"/>
          </w:tcPr>
          <w:p w14:paraId="7A1E4110" w14:textId="08CEFF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5B3039C" w14:textId="0826EA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9E812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CE0E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1F8DF4D" w14:textId="77777777" w:rsidTr="00C51F06">
        <w:tc>
          <w:tcPr>
            <w:tcW w:w="0" w:type="auto"/>
          </w:tcPr>
          <w:p w14:paraId="0BAB3DEB" w14:textId="539B73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R4-2104730</w:t>
            </w:r>
          </w:p>
        </w:tc>
        <w:tc>
          <w:tcPr>
            <w:tcW w:w="0" w:type="auto"/>
          </w:tcPr>
          <w:p w14:paraId="43731439" w14:textId="0D9B76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PUSCH demodulation requirements for FR1 256QAM</w:t>
            </w:r>
          </w:p>
        </w:tc>
        <w:tc>
          <w:tcPr>
            <w:tcW w:w="0" w:type="auto"/>
          </w:tcPr>
          <w:p w14:paraId="30DB9CDC" w14:textId="200BAC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41D68B4" w14:textId="7ADC1E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46B7D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0806C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2446921" w14:textId="77777777" w:rsidTr="00C51F06">
        <w:tc>
          <w:tcPr>
            <w:tcW w:w="0" w:type="auto"/>
          </w:tcPr>
          <w:p w14:paraId="515BCE78" w14:textId="0581EB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R4-2104731</w:t>
            </w:r>
          </w:p>
        </w:tc>
        <w:tc>
          <w:tcPr>
            <w:tcW w:w="0" w:type="auto"/>
          </w:tcPr>
          <w:p w14:paraId="4A0CA656" w14:textId="643D4F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TX RF requirements for 52.6-71GHz</w:t>
            </w:r>
          </w:p>
        </w:tc>
        <w:tc>
          <w:tcPr>
            <w:tcW w:w="0" w:type="auto"/>
          </w:tcPr>
          <w:p w14:paraId="62561BCA" w14:textId="1F1F06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C74F977" w14:textId="045341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92FEF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4CB83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3095F50" w14:textId="77777777" w:rsidTr="00C51F06">
        <w:tc>
          <w:tcPr>
            <w:tcW w:w="0" w:type="auto"/>
          </w:tcPr>
          <w:p w14:paraId="16C4A986" w14:textId="799A60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R4-2104732</w:t>
            </w:r>
          </w:p>
        </w:tc>
        <w:tc>
          <w:tcPr>
            <w:tcW w:w="0" w:type="auto"/>
          </w:tcPr>
          <w:p w14:paraId="11A84429" w14:textId="327799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RX RF requirements for 52.6-71GHz</w:t>
            </w:r>
          </w:p>
        </w:tc>
        <w:tc>
          <w:tcPr>
            <w:tcW w:w="0" w:type="auto"/>
          </w:tcPr>
          <w:p w14:paraId="7F4BA17F" w14:textId="31387E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37F85B7" w14:textId="5F5D37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398B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AE8AA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5F92A16" w14:textId="77777777" w:rsidTr="00C51F06">
        <w:tc>
          <w:tcPr>
            <w:tcW w:w="0" w:type="auto"/>
          </w:tcPr>
          <w:p w14:paraId="7BA746EC" w14:textId="52D072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R4-2104733</w:t>
            </w:r>
          </w:p>
        </w:tc>
        <w:tc>
          <w:tcPr>
            <w:tcW w:w="0" w:type="auto"/>
          </w:tcPr>
          <w:p w14:paraId="5B58D873" w14:textId="21CCF5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core part maintenance open issues</w:t>
            </w:r>
          </w:p>
        </w:tc>
        <w:tc>
          <w:tcPr>
            <w:tcW w:w="0" w:type="auto"/>
          </w:tcPr>
          <w:p w14:paraId="7A749269" w14:textId="4EEB4E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521AFCB" w14:textId="342618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61DD1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6B3C6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A7DE2FC" w14:textId="77777777" w:rsidTr="00C51F06">
        <w:tc>
          <w:tcPr>
            <w:tcW w:w="0" w:type="auto"/>
          </w:tcPr>
          <w:p w14:paraId="3280EF7C" w14:textId="7A79C1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R4-2104734</w:t>
            </w:r>
          </w:p>
        </w:tc>
        <w:tc>
          <w:tcPr>
            <w:tcW w:w="0" w:type="auto"/>
          </w:tcPr>
          <w:p w14:paraId="17702F9B" w14:textId="2C09D0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CSI-RS based L3 measurement</w:t>
            </w:r>
          </w:p>
        </w:tc>
        <w:tc>
          <w:tcPr>
            <w:tcW w:w="0" w:type="auto"/>
          </w:tcPr>
          <w:p w14:paraId="45DF12B1" w14:textId="0F9BB5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9DCF1C9" w14:textId="638F64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C346B8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0F27FD" w14:textId="0F0FF4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R4-2105772</w:t>
            </w:r>
          </w:p>
        </w:tc>
      </w:tr>
      <w:tr w:rsidR="00C51F06" w14:paraId="6BBFC427" w14:textId="77777777" w:rsidTr="00C51F06">
        <w:tc>
          <w:tcPr>
            <w:tcW w:w="0" w:type="auto"/>
          </w:tcPr>
          <w:p w14:paraId="07AC7EBF" w14:textId="36D50A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R4-2104735</w:t>
            </w:r>
          </w:p>
        </w:tc>
        <w:tc>
          <w:tcPr>
            <w:tcW w:w="0" w:type="auto"/>
          </w:tcPr>
          <w:p w14:paraId="7F871BDB" w14:textId="2611CC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performance requirement for CSI-RSRP</w:t>
            </w:r>
          </w:p>
        </w:tc>
        <w:tc>
          <w:tcPr>
            <w:tcW w:w="0" w:type="auto"/>
          </w:tcPr>
          <w:p w14:paraId="7D44A2C8" w14:textId="13E48A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D25C72B" w14:textId="41A3BD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56A7D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71E08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CA7616D" w14:textId="77777777" w:rsidTr="00C51F06">
        <w:tc>
          <w:tcPr>
            <w:tcW w:w="0" w:type="auto"/>
          </w:tcPr>
          <w:p w14:paraId="6D5BEFAF" w14:textId="0C5158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R4-2104736</w:t>
            </w:r>
          </w:p>
        </w:tc>
        <w:tc>
          <w:tcPr>
            <w:tcW w:w="0" w:type="auto"/>
          </w:tcPr>
          <w:p w14:paraId="7B06F10D" w14:textId="27C8B8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performance requirement for CSI-SINR</w:t>
            </w:r>
          </w:p>
        </w:tc>
        <w:tc>
          <w:tcPr>
            <w:tcW w:w="0" w:type="auto"/>
          </w:tcPr>
          <w:p w14:paraId="545A6FE4" w14:textId="5A5101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C835486" w14:textId="70B1C4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4E523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B541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D6F9B5D" w14:textId="77777777" w:rsidTr="00C51F06">
        <w:tc>
          <w:tcPr>
            <w:tcW w:w="0" w:type="auto"/>
          </w:tcPr>
          <w:p w14:paraId="56F11770" w14:textId="4DA82B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R4-2104737</w:t>
            </w:r>
          </w:p>
        </w:tc>
        <w:tc>
          <w:tcPr>
            <w:tcW w:w="0" w:type="auto"/>
          </w:tcPr>
          <w:p w14:paraId="7A1D1979" w14:textId="479143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performance requirement for CSI-RSRP</w:t>
            </w:r>
          </w:p>
        </w:tc>
        <w:tc>
          <w:tcPr>
            <w:tcW w:w="0" w:type="auto"/>
          </w:tcPr>
          <w:p w14:paraId="4967257A" w14:textId="2ADB01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515902A" w14:textId="2ECCB9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74862B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00D171" w14:textId="7EEA44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R4-2105775</w:t>
            </w:r>
          </w:p>
        </w:tc>
      </w:tr>
      <w:tr w:rsidR="00C51F06" w14:paraId="52C49432" w14:textId="77777777" w:rsidTr="00C51F06">
        <w:tc>
          <w:tcPr>
            <w:tcW w:w="0" w:type="auto"/>
          </w:tcPr>
          <w:p w14:paraId="32D9B4C1" w14:textId="5A7625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R4-2104738</w:t>
            </w:r>
          </w:p>
        </w:tc>
        <w:tc>
          <w:tcPr>
            <w:tcW w:w="0" w:type="auto"/>
          </w:tcPr>
          <w:p w14:paraId="64F80CE1" w14:textId="018194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performance requirement for CSI-RSRQ</w:t>
            </w:r>
          </w:p>
        </w:tc>
        <w:tc>
          <w:tcPr>
            <w:tcW w:w="0" w:type="auto"/>
          </w:tcPr>
          <w:p w14:paraId="1B12F97E" w14:textId="631791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1FA23E0" w14:textId="1A2668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43F1EB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894FBA" w14:textId="4E8DEF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R4-2105776</w:t>
            </w:r>
          </w:p>
        </w:tc>
      </w:tr>
      <w:tr w:rsidR="00C51F06" w14:paraId="6A7EA7A4" w14:textId="77777777" w:rsidTr="00C51F06">
        <w:tc>
          <w:tcPr>
            <w:tcW w:w="0" w:type="auto"/>
          </w:tcPr>
          <w:p w14:paraId="2B439F13" w14:textId="17F22C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R4-2104739</w:t>
            </w:r>
          </w:p>
        </w:tc>
        <w:tc>
          <w:tcPr>
            <w:tcW w:w="0" w:type="auto"/>
          </w:tcPr>
          <w:p w14:paraId="5C3A591E" w14:textId="40AD6F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performance requirement for CSI-SINR</w:t>
            </w:r>
          </w:p>
        </w:tc>
        <w:tc>
          <w:tcPr>
            <w:tcW w:w="0" w:type="auto"/>
          </w:tcPr>
          <w:p w14:paraId="4579BD19" w14:textId="58963A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A5842D1" w14:textId="164184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7084AD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2C81D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D3741E8" w14:textId="77777777" w:rsidTr="00C51F06">
        <w:tc>
          <w:tcPr>
            <w:tcW w:w="0" w:type="auto"/>
          </w:tcPr>
          <w:p w14:paraId="4BEAD7B8" w14:textId="1BE829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R4-2104740</w:t>
            </w:r>
          </w:p>
        </w:tc>
        <w:tc>
          <w:tcPr>
            <w:tcW w:w="0" w:type="auto"/>
          </w:tcPr>
          <w:p w14:paraId="0B628091" w14:textId="349324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test case for intra-frequency CSI-RS based measurement</w:t>
            </w:r>
          </w:p>
        </w:tc>
        <w:tc>
          <w:tcPr>
            <w:tcW w:w="0" w:type="auto"/>
          </w:tcPr>
          <w:p w14:paraId="5CEB0288" w14:textId="0BDB7A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ECCFCAA" w14:textId="7DFE9B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905D6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0C9183" w14:textId="2BB207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R4-2105779</w:t>
            </w:r>
          </w:p>
        </w:tc>
      </w:tr>
      <w:tr w:rsidR="00C51F06" w14:paraId="13A98443" w14:textId="77777777" w:rsidTr="00C51F06">
        <w:tc>
          <w:tcPr>
            <w:tcW w:w="0" w:type="auto"/>
          </w:tcPr>
          <w:p w14:paraId="2A17496C" w14:textId="6943B3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R4-2104741</w:t>
            </w:r>
          </w:p>
        </w:tc>
        <w:tc>
          <w:tcPr>
            <w:tcW w:w="0" w:type="auto"/>
          </w:tcPr>
          <w:p w14:paraId="5A6874BF" w14:textId="65570D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PRS RSTD measurement requirements</w:t>
            </w:r>
          </w:p>
        </w:tc>
        <w:tc>
          <w:tcPr>
            <w:tcW w:w="0" w:type="auto"/>
          </w:tcPr>
          <w:p w14:paraId="7453AC49" w14:textId="579EA2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90551BF" w14:textId="7BBA72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1DF58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60765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CD8BEB2" w14:textId="77777777" w:rsidTr="00C51F06">
        <w:tc>
          <w:tcPr>
            <w:tcW w:w="0" w:type="auto"/>
          </w:tcPr>
          <w:p w14:paraId="797F859C" w14:textId="32188D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R4-2104742</w:t>
            </w:r>
          </w:p>
        </w:tc>
        <w:tc>
          <w:tcPr>
            <w:tcW w:w="0" w:type="auto"/>
          </w:tcPr>
          <w:p w14:paraId="2C35AD4E" w14:textId="72F580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Rx-Tx time difference measurement requirements</w:t>
            </w:r>
          </w:p>
        </w:tc>
        <w:tc>
          <w:tcPr>
            <w:tcW w:w="0" w:type="auto"/>
          </w:tcPr>
          <w:p w14:paraId="22465816" w14:textId="4F6211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FAE1A28" w14:textId="005384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2E6C6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00F58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239E095" w14:textId="77777777" w:rsidTr="00C51F06">
        <w:tc>
          <w:tcPr>
            <w:tcW w:w="0" w:type="auto"/>
          </w:tcPr>
          <w:p w14:paraId="73C4CCF9" w14:textId="6169A8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R4-2104743</w:t>
            </w:r>
          </w:p>
        </w:tc>
        <w:tc>
          <w:tcPr>
            <w:tcW w:w="0" w:type="auto"/>
          </w:tcPr>
          <w:p w14:paraId="5FF86FF4" w14:textId="2D6C07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RSTD measurement requirements</w:t>
            </w:r>
          </w:p>
        </w:tc>
        <w:tc>
          <w:tcPr>
            <w:tcW w:w="0" w:type="auto"/>
          </w:tcPr>
          <w:p w14:paraId="58EBDB73" w14:textId="245EB6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B4EB59F" w14:textId="607D08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59A95B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6E582F" w14:textId="37C820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R4-2105744</w:t>
            </w:r>
          </w:p>
        </w:tc>
      </w:tr>
      <w:tr w:rsidR="00C51F06" w14:paraId="46F959A3" w14:textId="77777777" w:rsidTr="00C51F06">
        <w:tc>
          <w:tcPr>
            <w:tcW w:w="0" w:type="auto"/>
          </w:tcPr>
          <w:p w14:paraId="077E0FE0" w14:textId="66F091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R4-2104744</w:t>
            </w:r>
          </w:p>
        </w:tc>
        <w:tc>
          <w:tcPr>
            <w:tcW w:w="0" w:type="auto"/>
          </w:tcPr>
          <w:p w14:paraId="0A33C98A" w14:textId="35FEC9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Rx-Tx time difference measurement requirements</w:t>
            </w:r>
          </w:p>
        </w:tc>
        <w:tc>
          <w:tcPr>
            <w:tcW w:w="0" w:type="auto"/>
          </w:tcPr>
          <w:p w14:paraId="7FC75958" w14:textId="0A856F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DBB773D" w14:textId="3C1BCA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BDA12C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0F88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CFFB960" w14:textId="77777777" w:rsidTr="00C51F06">
        <w:tc>
          <w:tcPr>
            <w:tcW w:w="0" w:type="auto"/>
          </w:tcPr>
          <w:p w14:paraId="6FAF2CB0" w14:textId="197749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R4-2104745</w:t>
            </w:r>
          </w:p>
        </w:tc>
        <w:tc>
          <w:tcPr>
            <w:tcW w:w="0" w:type="auto"/>
          </w:tcPr>
          <w:p w14:paraId="2E523C5F" w14:textId="103F31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PRS RSTD accuracy requirements</w:t>
            </w:r>
          </w:p>
        </w:tc>
        <w:tc>
          <w:tcPr>
            <w:tcW w:w="0" w:type="auto"/>
          </w:tcPr>
          <w:p w14:paraId="23E2D9A9" w14:textId="634C29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0C4F75E" w14:textId="7BE8EE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52BC3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0B9FD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7950213" w14:textId="77777777" w:rsidTr="00C51F06">
        <w:tc>
          <w:tcPr>
            <w:tcW w:w="0" w:type="auto"/>
          </w:tcPr>
          <w:p w14:paraId="41F589D5" w14:textId="1A7D4A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R4-2104746</w:t>
            </w:r>
          </w:p>
        </w:tc>
        <w:tc>
          <w:tcPr>
            <w:tcW w:w="0" w:type="auto"/>
          </w:tcPr>
          <w:p w14:paraId="03B58BA5" w14:textId="53A5A1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PRS RSRP accuracy requirements</w:t>
            </w:r>
          </w:p>
        </w:tc>
        <w:tc>
          <w:tcPr>
            <w:tcW w:w="0" w:type="auto"/>
          </w:tcPr>
          <w:p w14:paraId="66BAF58E" w14:textId="1432FF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D6B46C4" w14:textId="038C3F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86A28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16AA6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6C66F4A" w14:textId="77777777" w:rsidTr="00C51F06">
        <w:tc>
          <w:tcPr>
            <w:tcW w:w="0" w:type="auto"/>
          </w:tcPr>
          <w:p w14:paraId="0572AD75" w14:textId="35A852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R4-2104747</w:t>
            </w:r>
          </w:p>
        </w:tc>
        <w:tc>
          <w:tcPr>
            <w:tcW w:w="0" w:type="auto"/>
          </w:tcPr>
          <w:p w14:paraId="1B750C11" w14:textId="157CA7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PRS-RSRP accuracy requirements</w:t>
            </w:r>
          </w:p>
        </w:tc>
        <w:tc>
          <w:tcPr>
            <w:tcW w:w="0" w:type="auto"/>
          </w:tcPr>
          <w:p w14:paraId="745CA23E" w14:textId="6A4172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0C91BF6" w14:textId="6BC50E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E4274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7D0F73" w14:textId="01DC20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R4-2105753</w:t>
            </w:r>
          </w:p>
        </w:tc>
      </w:tr>
      <w:tr w:rsidR="00C51F06" w14:paraId="4D1B953F" w14:textId="77777777" w:rsidTr="00C51F06">
        <w:tc>
          <w:tcPr>
            <w:tcW w:w="0" w:type="auto"/>
          </w:tcPr>
          <w:p w14:paraId="69B3FE83" w14:textId="363964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R4-2104748</w:t>
            </w:r>
          </w:p>
        </w:tc>
        <w:tc>
          <w:tcPr>
            <w:tcW w:w="0" w:type="auto"/>
          </w:tcPr>
          <w:p w14:paraId="3937CD1E" w14:textId="52C15D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for PRS-RSRP measurement requirements for FR2 in SA</w:t>
            </w:r>
          </w:p>
        </w:tc>
        <w:tc>
          <w:tcPr>
            <w:tcW w:w="0" w:type="auto"/>
          </w:tcPr>
          <w:p w14:paraId="2CC4D676" w14:textId="5F2A43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6642930" w14:textId="735BB1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B8CD26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6FB91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5394573" w14:textId="77777777" w:rsidTr="00C51F06">
        <w:tc>
          <w:tcPr>
            <w:tcW w:w="0" w:type="auto"/>
          </w:tcPr>
          <w:p w14:paraId="31D2D468" w14:textId="712A14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R4-2104749</w:t>
            </w:r>
          </w:p>
        </w:tc>
        <w:tc>
          <w:tcPr>
            <w:tcW w:w="0" w:type="auto"/>
          </w:tcPr>
          <w:p w14:paraId="002B6D08" w14:textId="765DCC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gNB Rx-Tx time difference measurement requirements</w:t>
            </w:r>
          </w:p>
        </w:tc>
        <w:tc>
          <w:tcPr>
            <w:tcW w:w="0" w:type="auto"/>
          </w:tcPr>
          <w:p w14:paraId="1D0277D1" w14:textId="077B01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2BB5157" w14:textId="14F82B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2C323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908B3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3F04020" w14:textId="77777777" w:rsidTr="00C51F06">
        <w:tc>
          <w:tcPr>
            <w:tcW w:w="0" w:type="auto"/>
          </w:tcPr>
          <w:p w14:paraId="571431DE" w14:textId="02D8C7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R4-2104750</w:t>
            </w:r>
          </w:p>
        </w:tc>
        <w:tc>
          <w:tcPr>
            <w:tcW w:w="0" w:type="auto"/>
          </w:tcPr>
          <w:p w14:paraId="3CCA045E" w14:textId="516A0B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pre-configured MG pattern</w:t>
            </w:r>
          </w:p>
        </w:tc>
        <w:tc>
          <w:tcPr>
            <w:tcW w:w="0" w:type="auto"/>
          </w:tcPr>
          <w:p w14:paraId="2D164C9C" w14:textId="6C4D1E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B85DAEE" w14:textId="658674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2CC9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4018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E0B2FFB" w14:textId="77777777" w:rsidTr="00C51F06">
        <w:tc>
          <w:tcPr>
            <w:tcW w:w="0" w:type="auto"/>
          </w:tcPr>
          <w:p w14:paraId="04FBF959" w14:textId="4E3C85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R4-2104751</w:t>
            </w:r>
          </w:p>
        </w:tc>
        <w:tc>
          <w:tcPr>
            <w:tcW w:w="0" w:type="auto"/>
          </w:tcPr>
          <w:p w14:paraId="51998434" w14:textId="02D881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multiple concurrent and independent MG patterns</w:t>
            </w:r>
          </w:p>
        </w:tc>
        <w:tc>
          <w:tcPr>
            <w:tcW w:w="0" w:type="auto"/>
          </w:tcPr>
          <w:p w14:paraId="09719390" w14:textId="46F61E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536B887" w14:textId="6AF381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51FC3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46B14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5F074B5" w14:textId="77777777" w:rsidTr="00C51F06">
        <w:tc>
          <w:tcPr>
            <w:tcW w:w="0" w:type="auto"/>
          </w:tcPr>
          <w:p w14:paraId="331DD5FD" w14:textId="04BA2C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R4-2104752</w:t>
            </w:r>
          </w:p>
        </w:tc>
        <w:tc>
          <w:tcPr>
            <w:tcW w:w="0" w:type="auto"/>
          </w:tcPr>
          <w:p w14:paraId="1AA72B32" w14:textId="754188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Network Controlled Small Gap (NCSG)</w:t>
            </w:r>
          </w:p>
        </w:tc>
        <w:tc>
          <w:tcPr>
            <w:tcW w:w="0" w:type="auto"/>
          </w:tcPr>
          <w:p w14:paraId="1A30E04D" w14:textId="6E2013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019BA38" w14:textId="5FA3F7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09E4C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9AE92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A0CD947" w14:textId="77777777" w:rsidTr="00C51F06">
        <w:tc>
          <w:tcPr>
            <w:tcW w:w="0" w:type="auto"/>
          </w:tcPr>
          <w:p w14:paraId="7E1198A9" w14:textId="19F843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R4-2104753</w:t>
            </w:r>
          </w:p>
        </w:tc>
        <w:tc>
          <w:tcPr>
            <w:tcW w:w="0" w:type="auto"/>
          </w:tcPr>
          <w:p w14:paraId="041A8E99" w14:textId="64399D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HST RRM for CA in FR1</w:t>
            </w:r>
          </w:p>
        </w:tc>
        <w:tc>
          <w:tcPr>
            <w:tcW w:w="0" w:type="auto"/>
          </w:tcPr>
          <w:p w14:paraId="09DD3929" w14:textId="114A3C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6E68881" w14:textId="67FF2F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0F6F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38CC9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E5E6E4B" w14:textId="77777777" w:rsidTr="00C51F06">
        <w:tc>
          <w:tcPr>
            <w:tcW w:w="0" w:type="auto"/>
          </w:tcPr>
          <w:p w14:paraId="224518EA" w14:textId="57B9F3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R4-2104754</w:t>
            </w:r>
          </w:p>
        </w:tc>
        <w:tc>
          <w:tcPr>
            <w:tcW w:w="0" w:type="auto"/>
          </w:tcPr>
          <w:p w14:paraId="4FD99CED" w14:textId="13B803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maximum supported speed analysis for NR HST FR2</w:t>
            </w:r>
          </w:p>
        </w:tc>
        <w:tc>
          <w:tcPr>
            <w:tcW w:w="0" w:type="auto"/>
          </w:tcPr>
          <w:p w14:paraId="6A661AB8" w14:textId="155DC6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A1BF0E3" w14:textId="499EE7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F531D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851AB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E412AFA" w14:textId="77777777" w:rsidTr="00C51F06">
        <w:tc>
          <w:tcPr>
            <w:tcW w:w="0" w:type="auto"/>
          </w:tcPr>
          <w:p w14:paraId="51B09F7C" w14:textId="751A7F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R4-2104755</w:t>
            </w:r>
          </w:p>
        </w:tc>
        <w:tc>
          <w:tcPr>
            <w:tcW w:w="0" w:type="auto"/>
          </w:tcPr>
          <w:p w14:paraId="7FE33A33" w14:textId="14AA8F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NR FR2 HST</w:t>
            </w:r>
          </w:p>
        </w:tc>
        <w:tc>
          <w:tcPr>
            <w:tcW w:w="0" w:type="auto"/>
          </w:tcPr>
          <w:p w14:paraId="4B3CB4C8" w14:textId="6E4C0F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2F0390A" w14:textId="770ACE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C933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C629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D1FE52C" w14:textId="77777777" w:rsidTr="00C51F06">
        <w:tc>
          <w:tcPr>
            <w:tcW w:w="0" w:type="auto"/>
          </w:tcPr>
          <w:p w14:paraId="7E238C33" w14:textId="2BA7A0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R4-2104756</w:t>
            </w:r>
          </w:p>
        </w:tc>
        <w:tc>
          <w:tcPr>
            <w:tcW w:w="0" w:type="auto"/>
          </w:tcPr>
          <w:p w14:paraId="34C6745E" w14:textId="58CDCD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RLM/BFD relaxation measurement</w:t>
            </w:r>
          </w:p>
        </w:tc>
        <w:tc>
          <w:tcPr>
            <w:tcW w:w="0" w:type="auto"/>
          </w:tcPr>
          <w:p w14:paraId="3C6B0D18" w14:textId="6A6296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1E22E7A" w14:textId="63387C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1DF99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FC74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66D3725" w14:textId="77777777" w:rsidTr="00C51F06">
        <w:tc>
          <w:tcPr>
            <w:tcW w:w="0" w:type="auto"/>
          </w:tcPr>
          <w:p w14:paraId="1C9DA036" w14:textId="16E947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R4-2104757</w:t>
            </w:r>
          </w:p>
        </w:tc>
        <w:tc>
          <w:tcPr>
            <w:tcW w:w="0" w:type="auto"/>
          </w:tcPr>
          <w:p w14:paraId="6617EFF6" w14:textId="0E70A6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simulation results for RLM/BFD relaxation</w:t>
            </w:r>
          </w:p>
        </w:tc>
        <w:tc>
          <w:tcPr>
            <w:tcW w:w="0" w:type="auto"/>
          </w:tcPr>
          <w:p w14:paraId="3F5DA0FC" w14:textId="12A6A1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5F5BD9D" w14:textId="1D859A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77F04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48944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86679E4" w14:textId="77777777" w:rsidTr="00C51F06">
        <w:tc>
          <w:tcPr>
            <w:tcW w:w="0" w:type="auto"/>
          </w:tcPr>
          <w:p w14:paraId="3502668F" w14:textId="5E5ED6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R4-2104758</w:t>
            </w:r>
          </w:p>
        </w:tc>
        <w:tc>
          <w:tcPr>
            <w:tcW w:w="0" w:type="auto"/>
          </w:tcPr>
          <w:p w14:paraId="38253D10" w14:textId="7744A4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SRS antenna port switching</w:t>
            </w:r>
          </w:p>
        </w:tc>
        <w:tc>
          <w:tcPr>
            <w:tcW w:w="0" w:type="auto"/>
          </w:tcPr>
          <w:p w14:paraId="07A462BC" w14:textId="1F61EF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86C8A8E" w14:textId="0B2193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0C55A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3DFED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289CECD" w14:textId="77777777" w:rsidTr="00C51F06">
        <w:tc>
          <w:tcPr>
            <w:tcW w:w="0" w:type="auto"/>
          </w:tcPr>
          <w:p w14:paraId="1AB330FA" w14:textId="1BCF4D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R4-2104759</w:t>
            </w:r>
          </w:p>
        </w:tc>
        <w:tc>
          <w:tcPr>
            <w:tcW w:w="0" w:type="auto"/>
          </w:tcPr>
          <w:p w14:paraId="676A9CD8" w14:textId="7AD105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HO with PSCell</w:t>
            </w:r>
          </w:p>
        </w:tc>
        <w:tc>
          <w:tcPr>
            <w:tcW w:w="0" w:type="auto"/>
          </w:tcPr>
          <w:p w14:paraId="000FF9E4" w14:textId="3FCEC7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FF2571F" w14:textId="7ABF5B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05426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D1B14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30F79C8" w14:textId="77777777" w:rsidTr="00C51F06">
        <w:tc>
          <w:tcPr>
            <w:tcW w:w="0" w:type="auto"/>
          </w:tcPr>
          <w:p w14:paraId="31795A2A" w14:textId="73BFAA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R4-2104760</w:t>
            </w:r>
          </w:p>
        </w:tc>
        <w:tc>
          <w:tcPr>
            <w:tcW w:w="0" w:type="auto"/>
          </w:tcPr>
          <w:p w14:paraId="1784C02C" w14:textId="1AF9D6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PUCCH SCell activation_deactivation</w:t>
            </w:r>
          </w:p>
        </w:tc>
        <w:tc>
          <w:tcPr>
            <w:tcW w:w="0" w:type="auto"/>
          </w:tcPr>
          <w:p w14:paraId="5ACD1354" w14:textId="7DB975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86B51F7" w14:textId="4ED08A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34190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B18A3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368CF53" w14:textId="77777777" w:rsidTr="00C51F06">
        <w:tc>
          <w:tcPr>
            <w:tcW w:w="0" w:type="auto"/>
          </w:tcPr>
          <w:p w14:paraId="60E3B8D1" w14:textId="66E64E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R4-2104761</w:t>
            </w:r>
          </w:p>
        </w:tc>
        <w:tc>
          <w:tcPr>
            <w:tcW w:w="0" w:type="auto"/>
          </w:tcPr>
          <w:p w14:paraId="1B361719" w14:textId="2C543E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consideration on NTN-BS requirements</w:t>
            </w:r>
          </w:p>
        </w:tc>
        <w:tc>
          <w:tcPr>
            <w:tcW w:w="0" w:type="auto"/>
          </w:tcPr>
          <w:p w14:paraId="0520E683" w14:textId="36F41A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A37ED8E" w14:textId="4DAA9E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A142B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8A4AE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A877B3B" w14:textId="77777777" w:rsidTr="00C51F06">
        <w:tc>
          <w:tcPr>
            <w:tcW w:w="0" w:type="auto"/>
          </w:tcPr>
          <w:p w14:paraId="1578B556" w14:textId="6A8F7A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R4-2104762</w:t>
            </w:r>
          </w:p>
        </w:tc>
        <w:tc>
          <w:tcPr>
            <w:tcW w:w="0" w:type="auto"/>
          </w:tcPr>
          <w:p w14:paraId="52D167D4" w14:textId="1D5861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RF requirements for NTN UE</w:t>
            </w:r>
          </w:p>
        </w:tc>
        <w:tc>
          <w:tcPr>
            <w:tcW w:w="0" w:type="auto"/>
          </w:tcPr>
          <w:p w14:paraId="468903B6" w14:textId="62B32D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16032D7" w14:textId="0EEC23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8B0DC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9CD44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AFF7CB8" w14:textId="77777777" w:rsidTr="00C51F06">
        <w:tc>
          <w:tcPr>
            <w:tcW w:w="0" w:type="auto"/>
          </w:tcPr>
          <w:p w14:paraId="4E6490B1" w14:textId="56606A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R4-2104763</w:t>
            </w:r>
          </w:p>
        </w:tc>
        <w:tc>
          <w:tcPr>
            <w:tcW w:w="0" w:type="auto"/>
          </w:tcPr>
          <w:p w14:paraId="030FAB33" w14:textId="4BD21C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NTN</w:t>
            </w:r>
          </w:p>
        </w:tc>
        <w:tc>
          <w:tcPr>
            <w:tcW w:w="0" w:type="auto"/>
          </w:tcPr>
          <w:p w14:paraId="0B276F4A" w14:textId="569AD8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2E5205D" w14:textId="0D7437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1735E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7C2E0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C8CAA98" w14:textId="77777777" w:rsidTr="00C51F06">
        <w:tc>
          <w:tcPr>
            <w:tcW w:w="0" w:type="auto"/>
          </w:tcPr>
          <w:p w14:paraId="4826BBD2" w14:textId="7B7952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R4-2104764</w:t>
            </w:r>
          </w:p>
        </w:tc>
        <w:tc>
          <w:tcPr>
            <w:tcW w:w="0" w:type="auto"/>
          </w:tcPr>
          <w:p w14:paraId="11004F84" w14:textId="785065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reply on NTN UL time and frequency synchronization requirements</w:t>
            </w:r>
          </w:p>
        </w:tc>
        <w:tc>
          <w:tcPr>
            <w:tcW w:w="0" w:type="auto"/>
          </w:tcPr>
          <w:p w14:paraId="53F747D4" w14:textId="3F4CEB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08B77CA" w14:textId="04EE15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7F702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FF487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5188124" w14:textId="77777777" w:rsidTr="00C51F06">
        <w:tc>
          <w:tcPr>
            <w:tcW w:w="0" w:type="auto"/>
          </w:tcPr>
          <w:p w14:paraId="74174285" w14:textId="281F1A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R4-2104765</w:t>
            </w:r>
          </w:p>
        </w:tc>
        <w:tc>
          <w:tcPr>
            <w:tcW w:w="0" w:type="auto"/>
          </w:tcPr>
          <w:p w14:paraId="3B5FED9D" w14:textId="4C4DFA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requirements for NTN</w:t>
            </w:r>
          </w:p>
        </w:tc>
        <w:tc>
          <w:tcPr>
            <w:tcW w:w="0" w:type="auto"/>
          </w:tcPr>
          <w:p w14:paraId="6A2B7F44" w14:textId="6685EF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1BE4EBD" w14:textId="3B380B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DF65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542B9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4E22AC6" w14:textId="77777777" w:rsidTr="00C51F06">
        <w:tc>
          <w:tcPr>
            <w:tcW w:w="0" w:type="auto"/>
          </w:tcPr>
          <w:p w14:paraId="55A5BD7D" w14:textId="538FD3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R4-2104766</w:t>
            </w:r>
          </w:p>
        </w:tc>
        <w:tc>
          <w:tcPr>
            <w:tcW w:w="0" w:type="auto"/>
          </w:tcPr>
          <w:p w14:paraId="526339D4" w14:textId="4FAD2E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measurement requirements for NTN</w:t>
            </w:r>
          </w:p>
        </w:tc>
        <w:tc>
          <w:tcPr>
            <w:tcW w:w="0" w:type="auto"/>
          </w:tcPr>
          <w:p w14:paraId="43AE568D" w14:textId="41D1F4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23B4594" w14:textId="2EA199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E8F6E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543E2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8478E5E" w14:textId="77777777" w:rsidTr="00C51F06">
        <w:tc>
          <w:tcPr>
            <w:tcW w:w="0" w:type="auto"/>
          </w:tcPr>
          <w:p w14:paraId="3794675A" w14:textId="7C2D7F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R4-2104767</w:t>
            </w:r>
          </w:p>
        </w:tc>
        <w:tc>
          <w:tcPr>
            <w:tcW w:w="0" w:type="auto"/>
          </w:tcPr>
          <w:p w14:paraId="534DB818" w14:textId="787198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transmit timing error</w:t>
            </w:r>
          </w:p>
        </w:tc>
        <w:tc>
          <w:tcPr>
            <w:tcW w:w="0" w:type="auto"/>
          </w:tcPr>
          <w:p w14:paraId="679C46BC" w14:textId="38F37B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1528837" w14:textId="6FDE6E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4091B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236E3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8771420" w14:textId="77777777" w:rsidTr="00C51F06">
        <w:tc>
          <w:tcPr>
            <w:tcW w:w="0" w:type="auto"/>
          </w:tcPr>
          <w:p w14:paraId="48EDB1A5" w14:textId="5B4BB3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R4-2104768</w:t>
            </w:r>
          </w:p>
        </w:tc>
        <w:tc>
          <w:tcPr>
            <w:tcW w:w="0" w:type="auto"/>
          </w:tcPr>
          <w:p w14:paraId="61C4DCCF" w14:textId="023588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LS on UE transmit timing error</w:t>
            </w:r>
          </w:p>
        </w:tc>
        <w:tc>
          <w:tcPr>
            <w:tcW w:w="0" w:type="auto"/>
          </w:tcPr>
          <w:p w14:paraId="5857D12E" w14:textId="5AD14E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C00C5B3" w14:textId="2ACD81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AD44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33B36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EBD601A" w14:textId="77777777" w:rsidTr="00C51F06">
        <w:tc>
          <w:tcPr>
            <w:tcW w:w="0" w:type="auto"/>
          </w:tcPr>
          <w:p w14:paraId="0DB575CD" w14:textId="021CA7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R4-2104769</w:t>
            </w:r>
          </w:p>
        </w:tc>
        <w:tc>
          <w:tcPr>
            <w:tcW w:w="0" w:type="auto"/>
          </w:tcPr>
          <w:p w14:paraId="0574F292" w14:textId="204DF7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V2X_n79A-n47A and V2X_n79A-47A coexistence study</w:t>
            </w:r>
          </w:p>
        </w:tc>
        <w:tc>
          <w:tcPr>
            <w:tcW w:w="0" w:type="auto"/>
          </w:tcPr>
          <w:p w14:paraId="728A8E3F" w14:textId="6A122E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8800477" w14:textId="568A4C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238338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1E9EC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27594F9" w14:textId="77777777" w:rsidTr="00C51F06">
        <w:tc>
          <w:tcPr>
            <w:tcW w:w="0" w:type="auto"/>
          </w:tcPr>
          <w:p w14:paraId="23A740BA" w14:textId="53E10C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R4-2104770</w:t>
            </w:r>
          </w:p>
        </w:tc>
        <w:tc>
          <w:tcPr>
            <w:tcW w:w="0" w:type="auto"/>
          </w:tcPr>
          <w:p w14:paraId="626AE660" w14:textId="7BA077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38.101-1, Introduce new band combination of V2X_n79A-n47A</w:t>
            </w:r>
          </w:p>
        </w:tc>
        <w:tc>
          <w:tcPr>
            <w:tcW w:w="0" w:type="auto"/>
          </w:tcPr>
          <w:p w14:paraId="3A14E3AA" w14:textId="561736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E6ED516" w14:textId="539E94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CF18F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0D7CB2" w14:textId="05AAD2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R4-2105367</w:t>
            </w:r>
          </w:p>
        </w:tc>
      </w:tr>
      <w:tr w:rsidR="00C51F06" w14:paraId="70854B7D" w14:textId="77777777" w:rsidTr="00C51F06">
        <w:tc>
          <w:tcPr>
            <w:tcW w:w="0" w:type="auto"/>
          </w:tcPr>
          <w:p w14:paraId="6D301D0A" w14:textId="44ADEE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R4-2104771</w:t>
            </w:r>
          </w:p>
        </w:tc>
        <w:tc>
          <w:tcPr>
            <w:tcW w:w="0" w:type="auto"/>
          </w:tcPr>
          <w:p w14:paraId="69D6EDEF" w14:textId="5F9420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38.101-3, Introduce new band combination of V2X_n79A-47A</w:t>
            </w:r>
          </w:p>
        </w:tc>
        <w:tc>
          <w:tcPr>
            <w:tcW w:w="0" w:type="auto"/>
          </w:tcPr>
          <w:p w14:paraId="7572D9D7" w14:textId="50A827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21BFC26" w14:textId="5DFC76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6A51F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A859AE" w14:textId="396695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R4-2105368</w:t>
            </w:r>
          </w:p>
        </w:tc>
      </w:tr>
      <w:tr w:rsidR="00C51F06" w14:paraId="01F697C9" w14:textId="77777777" w:rsidTr="00C51F06">
        <w:tc>
          <w:tcPr>
            <w:tcW w:w="0" w:type="auto"/>
          </w:tcPr>
          <w:p w14:paraId="3130170F" w14:textId="6C29A9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R4-2104772</w:t>
            </w:r>
          </w:p>
        </w:tc>
        <w:tc>
          <w:tcPr>
            <w:tcW w:w="0" w:type="auto"/>
          </w:tcPr>
          <w:p w14:paraId="1CF17112" w14:textId="155679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37.875, Band combinations for V2X con-current operation</w:t>
            </w:r>
          </w:p>
        </w:tc>
        <w:tc>
          <w:tcPr>
            <w:tcW w:w="0" w:type="auto"/>
          </w:tcPr>
          <w:p w14:paraId="758B721D" w14:textId="318B49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1A5B3AE" w14:textId="479244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CEAD87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7F97F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1F9441C" w14:textId="77777777" w:rsidTr="00C51F06">
        <w:tc>
          <w:tcPr>
            <w:tcW w:w="0" w:type="auto"/>
          </w:tcPr>
          <w:p w14:paraId="12584E4B" w14:textId="02B6D4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R4-2104773</w:t>
            </w:r>
          </w:p>
        </w:tc>
        <w:tc>
          <w:tcPr>
            <w:tcW w:w="0" w:type="auto"/>
          </w:tcPr>
          <w:p w14:paraId="60C05076" w14:textId="3AFEE1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of NR V2X single link demodulation test</w:t>
            </w:r>
          </w:p>
        </w:tc>
        <w:tc>
          <w:tcPr>
            <w:tcW w:w="0" w:type="auto"/>
          </w:tcPr>
          <w:p w14:paraId="4CDBA811" w14:textId="5F23E8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1CB6EEB" w14:textId="7F960B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6ADF9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0FD8B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7351030" w14:textId="77777777" w:rsidTr="00C51F06">
        <w:tc>
          <w:tcPr>
            <w:tcW w:w="0" w:type="auto"/>
          </w:tcPr>
          <w:p w14:paraId="2F3FE597" w14:textId="59BADD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R4-2104774</w:t>
            </w:r>
          </w:p>
        </w:tc>
        <w:tc>
          <w:tcPr>
            <w:tcW w:w="0" w:type="auto"/>
          </w:tcPr>
          <w:p w14:paraId="4157900C" w14:textId="70D140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of NR V2X multiple link demodulation test</w:t>
            </w:r>
          </w:p>
        </w:tc>
        <w:tc>
          <w:tcPr>
            <w:tcW w:w="0" w:type="auto"/>
          </w:tcPr>
          <w:p w14:paraId="573DED0E" w14:textId="26A78B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DBC23F9" w14:textId="049962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BD0B4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65A9E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18D3774" w14:textId="77777777" w:rsidTr="00C51F06">
        <w:tc>
          <w:tcPr>
            <w:tcW w:w="0" w:type="auto"/>
          </w:tcPr>
          <w:p w14:paraId="5EA7BB23" w14:textId="719525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R4-2104775</w:t>
            </w:r>
          </w:p>
        </w:tc>
        <w:tc>
          <w:tcPr>
            <w:tcW w:w="0" w:type="auto"/>
          </w:tcPr>
          <w:p w14:paraId="63C326CC" w14:textId="01CD4A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CBW and system parameters for newly introduced SL bands</w:t>
            </w:r>
          </w:p>
        </w:tc>
        <w:tc>
          <w:tcPr>
            <w:tcW w:w="0" w:type="auto"/>
          </w:tcPr>
          <w:p w14:paraId="50B44E54" w14:textId="3BC2A6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02DCDC6" w14:textId="357A47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83BF5E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566C7F" w14:textId="2F07AA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R4-2105401</w:t>
            </w:r>
          </w:p>
        </w:tc>
      </w:tr>
      <w:tr w:rsidR="00C51F06" w14:paraId="4E23EAF5" w14:textId="77777777" w:rsidTr="00C51F06">
        <w:tc>
          <w:tcPr>
            <w:tcW w:w="0" w:type="auto"/>
          </w:tcPr>
          <w:p w14:paraId="08359F94" w14:textId="52F992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R4-2104776</w:t>
            </w:r>
          </w:p>
        </w:tc>
        <w:tc>
          <w:tcPr>
            <w:tcW w:w="0" w:type="auto"/>
          </w:tcPr>
          <w:p w14:paraId="0C379496" w14:textId="4B639B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UE Rx RF requirement for NR SL enhancement</w:t>
            </w:r>
          </w:p>
        </w:tc>
        <w:tc>
          <w:tcPr>
            <w:tcW w:w="0" w:type="auto"/>
          </w:tcPr>
          <w:p w14:paraId="4B4BEB39" w14:textId="4753C3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A8BD468" w14:textId="738667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6066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46833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796917C" w14:textId="77777777" w:rsidTr="00C51F06">
        <w:tc>
          <w:tcPr>
            <w:tcW w:w="0" w:type="auto"/>
          </w:tcPr>
          <w:p w14:paraId="53A8A884" w14:textId="0657FD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R4-2104777</w:t>
            </w:r>
          </w:p>
        </w:tc>
        <w:tc>
          <w:tcPr>
            <w:tcW w:w="0" w:type="auto"/>
          </w:tcPr>
          <w:p w14:paraId="0855A227" w14:textId="789DD9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TDM operation between SL and Uu</w:t>
            </w:r>
          </w:p>
        </w:tc>
        <w:tc>
          <w:tcPr>
            <w:tcW w:w="0" w:type="auto"/>
          </w:tcPr>
          <w:p w14:paraId="583A6F9C" w14:textId="5ABD45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4D88B69" w14:textId="2A284C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692FE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5ECAC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2AF470B" w14:textId="77777777" w:rsidTr="00C51F06">
        <w:tc>
          <w:tcPr>
            <w:tcW w:w="0" w:type="auto"/>
          </w:tcPr>
          <w:p w14:paraId="3E41065C" w14:textId="094546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R4-2104778</w:t>
            </w:r>
          </w:p>
        </w:tc>
        <w:tc>
          <w:tcPr>
            <w:tcW w:w="0" w:type="auto"/>
          </w:tcPr>
          <w:p w14:paraId="5F9DD083" w14:textId="41A28D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FDM operation between SL and Uu</w:t>
            </w:r>
          </w:p>
        </w:tc>
        <w:tc>
          <w:tcPr>
            <w:tcW w:w="0" w:type="auto"/>
          </w:tcPr>
          <w:p w14:paraId="44550A4E" w14:textId="1418A7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D792E93" w14:textId="10E575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FC87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F5B1B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7472839" w14:textId="77777777" w:rsidTr="00C51F06">
        <w:tc>
          <w:tcPr>
            <w:tcW w:w="0" w:type="auto"/>
          </w:tcPr>
          <w:p w14:paraId="0F88123E" w14:textId="5FDEE8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R4-2104779</w:t>
            </w:r>
          </w:p>
        </w:tc>
        <w:tc>
          <w:tcPr>
            <w:tcW w:w="0" w:type="auto"/>
          </w:tcPr>
          <w:p w14:paraId="723093D6" w14:textId="05900F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synchronous operation between SL and Uu</w:t>
            </w:r>
          </w:p>
        </w:tc>
        <w:tc>
          <w:tcPr>
            <w:tcW w:w="0" w:type="auto"/>
          </w:tcPr>
          <w:p w14:paraId="4CA4653D" w14:textId="02A620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9CCAF99" w14:textId="3A38EF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7963A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F042F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76FC8F" w14:textId="77777777" w:rsidTr="00C51F06">
        <w:tc>
          <w:tcPr>
            <w:tcW w:w="0" w:type="auto"/>
          </w:tcPr>
          <w:p w14:paraId="2CEF5C38" w14:textId="15C3EC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R4-2104780</w:t>
            </w:r>
          </w:p>
        </w:tc>
        <w:tc>
          <w:tcPr>
            <w:tcW w:w="0" w:type="auto"/>
          </w:tcPr>
          <w:p w14:paraId="75B1A981" w14:textId="1860D2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synchronous operation between Uu and SL in licensed band</w:t>
            </w:r>
          </w:p>
        </w:tc>
        <w:tc>
          <w:tcPr>
            <w:tcW w:w="0" w:type="auto"/>
          </w:tcPr>
          <w:p w14:paraId="3BC0BFE9" w14:textId="55861F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C8F25D5" w14:textId="1584D2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AB549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D7FFA4" w14:textId="238379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R4-2105406</w:t>
            </w:r>
          </w:p>
        </w:tc>
      </w:tr>
      <w:tr w:rsidR="00C51F06" w14:paraId="7158CE66" w14:textId="77777777" w:rsidTr="00C51F06">
        <w:tc>
          <w:tcPr>
            <w:tcW w:w="0" w:type="auto"/>
          </w:tcPr>
          <w:p w14:paraId="5E6405EB" w14:textId="76F317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R4-2104781</w:t>
            </w:r>
          </w:p>
        </w:tc>
        <w:tc>
          <w:tcPr>
            <w:tcW w:w="0" w:type="auto"/>
          </w:tcPr>
          <w:p w14:paraId="3E43EDE6" w14:textId="66DDC5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open issues of IAB-MT EVM measurement</w:t>
            </w:r>
          </w:p>
        </w:tc>
        <w:tc>
          <w:tcPr>
            <w:tcW w:w="0" w:type="auto"/>
          </w:tcPr>
          <w:p w14:paraId="4F0A6F1D" w14:textId="64FE80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E558E37" w14:textId="129FBC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3DB64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86F4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DDA6CEC" w14:textId="77777777" w:rsidTr="00C51F06">
        <w:tc>
          <w:tcPr>
            <w:tcW w:w="0" w:type="auto"/>
          </w:tcPr>
          <w:p w14:paraId="47F9FE8E" w14:textId="7F915C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R4-2104782</w:t>
            </w:r>
          </w:p>
        </w:tc>
        <w:tc>
          <w:tcPr>
            <w:tcW w:w="0" w:type="auto"/>
          </w:tcPr>
          <w:p w14:paraId="5CA75D02" w14:textId="069368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38.174: IAB-MT EVM measurement</w:t>
            </w:r>
          </w:p>
        </w:tc>
        <w:tc>
          <w:tcPr>
            <w:tcW w:w="0" w:type="auto"/>
          </w:tcPr>
          <w:p w14:paraId="1BA80440" w14:textId="600B02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7B7BBA8" w14:textId="215E66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EA6DC8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67A965" w14:textId="3D9643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R4-2106040</w:t>
            </w:r>
          </w:p>
        </w:tc>
      </w:tr>
      <w:tr w:rsidR="00C51F06" w14:paraId="7EC3084C" w14:textId="77777777" w:rsidTr="00C51F06">
        <w:tc>
          <w:tcPr>
            <w:tcW w:w="0" w:type="auto"/>
          </w:tcPr>
          <w:p w14:paraId="1E8265C8" w14:textId="1B2245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R4-2104783</w:t>
            </w:r>
          </w:p>
        </w:tc>
        <w:tc>
          <w:tcPr>
            <w:tcW w:w="0" w:type="auto"/>
          </w:tcPr>
          <w:p w14:paraId="0B875FAF" w14:textId="0CDD46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TR 38.809: IAB-MT EVM measurement</w:t>
            </w:r>
          </w:p>
        </w:tc>
        <w:tc>
          <w:tcPr>
            <w:tcW w:w="0" w:type="auto"/>
          </w:tcPr>
          <w:p w14:paraId="636E6EA0" w14:textId="1FEC6B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E96D6DB" w14:textId="4BF090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BBD442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ECA000" w14:textId="66DDE6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R4-2106041</w:t>
            </w:r>
          </w:p>
        </w:tc>
      </w:tr>
      <w:tr w:rsidR="00C51F06" w14:paraId="4E58FFE6" w14:textId="77777777" w:rsidTr="00C51F06">
        <w:tc>
          <w:tcPr>
            <w:tcW w:w="0" w:type="auto"/>
          </w:tcPr>
          <w:p w14:paraId="0AE9280B" w14:textId="475E04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R4-2104784</w:t>
            </w:r>
          </w:p>
        </w:tc>
        <w:tc>
          <w:tcPr>
            <w:tcW w:w="0" w:type="auto"/>
          </w:tcPr>
          <w:p w14:paraId="2DB1D58F" w14:textId="7CDF9C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Draft CR for TS 38.174: Correction of IAB-DU </w:t>
            </w:r>
            <w:r>
              <w:rPr>
                <w:sz w:val="16"/>
              </w:rPr>
              <w:lastRenderedPageBreak/>
              <w:t>class definition</w:t>
            </w:r>
          </w:p>
        </w:tc>
        <w:tc>
          <w:tcPr>
            <w:tcW w:w="0" w:type="auto"/>
          </w:tcPr>
          <w:p w14:paraId="1A5AA532" w14:textId="2985EF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CATT</w:t>
            </w:r>
          </w:p>
        </w:tc>
        <w:tc>
          <w:tcPr>
            <w:tcW w:w="0" w:type="auto"/>
          </w:tcPr>
          <w:p w14:paraId="22802544" w14:textId="124845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not </w:t>
            </w:r>
            <w:r>
              <w:rPr>
                <w:sz w:val="16"/>
              </w:rPr>
              <w:lastRenderedPageBreak/>
              <w:t>pursued</w:t>
            </w:r>
          </w:p>
        </w:tc>
        <w:tc>
          <w:tcPr>
            <w:tcW w:w="0" w:type="auto"/>
          </w:tcPr>
          <w:p w14:paraId="29225A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FF4DD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F9BAF1A" w14:textId="77777777" w:rsidTr="00C51F06">
        <w:tc>
          <w:tcPr>
            <w:tcW w:w="0" w:type="auto"/>
          </w:tcPr>
          <w:p w14:paraId="162D4F28" w14:textId="629931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R4-2104785</w:t>
            </w:r>
          </w:p>
        </w:tc>
        <w:tc>
          <w:tcPr>
            <w:tcW w:w="0" w:type="auto"/>
          </w:tcPr>
          <w:p w14:paraId="63427A6F" w14:textId="2A1144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38.176-1: Test configurations and applicability of requirements</w:t>
            </w:r>
          </w:p>
        </w:tc>
        <w:tc>
          <w:tcPr>
            <w:tcW w:w="0" w:type="auto"/>
          </w:tcPr>
          <w:p w14:paraId="085FEA6A" w14:textId="7380B4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2B0A22C" w14:textId="2BA746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D4A5E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1D2EDE" w14:textId="4B4D0E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R4-2106048</w:t>
            </w:r>
          </w:p>
        </w:tc>
      </w:tr>
      <w:tr w:rsidR="00C51F06" w14:paraId="2EE2552F" w14:textId="77777777" w:rsidTr="00C51F06">
        <w:tc>
          <w:tcPr>
            <w:tcW w:w="0" w:type="auto"/>
          </w:tcPr>
          <w:p w14:paraId="2F011493" w14:textId="3BEAC7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R4-2104786</w:t>
            </w:r>
          </w:p>
        </w:tc>
        <w:tc>
          <w:tcPr>
            <w:tcW w:w="0" w:type="auto"/>
          </w:tcPr>
          <w:p w14:paraId="577F13DB" w14:textId="38EE11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38.176-2: Test configurations and applicability of requirements</w:t>
            </w:r>
          </w:p>
        </w:tc>
        <w:tc>
          <w:tcPr>
            <w:tcW w:w="0" w:type="auto"/>
          </w:tcPr>
          <w:p w14:paraId="4129AB33" w14:textId="20178F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69999EB" w14:textId="42E9DD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DB2B6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1A7AB5" w14:textId="20D104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R4-2106049</w:t>
            </w:r>
          </w:p>
        </w:tc>
      </w:tr>
      <w:tr w:rsidR="00C51F06" w14:paraId="7AA9B886" w14:textId="77777777" w:rsidTr="00C51F06">
        <w:tc>
          <w:tcPr>
            <w:tcW w:w="0" w:type="auto"/>
          </w:tcPr>
          <w:p w14:paraId="25E0F533" w14:textId="5C18D5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R4-2104787</w:t>
            </w:r>
          </w:p>
        </w:tc>
        <w:tc>
          <w:tcPr>
            <w:tcW w:w="0" w:type="auto"/>
          </w:tcPr>
          <w:p w14:paraId="422B7E2B" w14:textId="3FD4D3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38.176-1: Transmit ON/OFF power</w:t>
            </w:r>
          </w:p>
        </w:tc>
        <w:tc>
          <w:tcPr>
            <w:tcW w:w="0" w:type="auto"/>
          </w:tcPr>
          <w:p w14:paraId="19940CE4" w14:textId="62BFB1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FBF556D" w14:textId="6F0EF7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3D253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C8A68A" w14:textId="2C4782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R4-2106062</w:t>
            </w:r>
          </w:p>
        </w:tc>
      </w:tr>
      <w:tr w:rsidR="00C51F06" w14:paraId="310CD759" w14:textId="77777777" w:rsidTr="00C51F06">
        <w:tc>
          <w:tcPr>
            <w:tcW w:w="0" w:type="auto"/>
          </w:tcPr>
          <w:p w14:paraId="7784DC3E" w14:textId="54AE37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R4-2104788</w:t>
            </w:r>
          </w:p>
        </w:tc>
        <w:tc>
          <w:tcPr>
            <w:tcW w:w="0" w:type="auto"/>
          </w:tcPr>
          <w:p w14:paraId="3F02329B" w14:textId="3AA3E9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38.176-1: Transmitted signal quality</w:t>
            </w:r>
          </w:p>
        </w:tc>
        <w:tc>
          <w:tcPr>
            <w:tcW w:w="0" w:type="auto"/>
          </w:tcPr>
          <w:p w14:paraId="525C365B" w14:textId="3D50C0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69E16ED" w14:textId="5DF68F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9E2621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D98D42" w14:textId="56E62B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R4-2106063</w:t>
            </w:r>
          </w:p>
        </w:tc>
      </w:tr>
      <w:tr w:rsidR="00C51F06" w14:paraId="489459F8" w14:textId="77777777" w:rsidTr="00C51F06">
        <w:tc>
          <w:tcPr>
            <w:tcW w:w="0" w:type="auto"/>
          </w:tcPr>
          <w:p w14:paraId="59B6522C" w14:textId="7E4C53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R4-2104789</w:t>
            </w:r>
          </w:p>
        </w:tc>
        <w:tc>
          <w:tcPr>
            <w:tcW w:w="0" w:type="auto"/>
          </w:tcPr>
          <w:p w14:paraId="427B3DD9" w14:textId="513643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38.176-1: Annex B and C</w:t>
            </w:r>
          </w:p>
        </w:tc>
        <w:tc>
          <w:tcPr>
            <w:tcW w:w="0" w:type="auto"/>
          </w:tcPr>
          <w:p w14:paraId="0D007BD6" w14:textId="29C549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69B7796" w14:textId="1093F2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547B43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D8C1E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B3B9EB0" w14:textId="77777777" w:rsidTr="00C51F06">
        <w:tc>
          <w:tcPr>
            <w:tcW w:w="0" w:type="auto"/>
          </w:tcPr>
          <w:p w14:paraId="5418DA71" w14:textId="6943BA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R4-2104790</w:t>
            </w:r>
          </w:p>
        </w:tc>
        <w:tc>
          <w:tcPr>
            <w:tcW w:w="0" w:type="auto"/>
          </w:tcPr>
          <w:p w14:paraId="5880F3FF" w14:textId="664EF9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38.176-2: OTA transmit ON/OFF power</w:t>
            </w:r>
          </w:p>
        </w:tc>
        <w:tc>
          <w:tcPr>
            <w:tcW w:w="0" w:type="auto"/>
          </w:tcPr>
          <w:p w14:paraId="661D5A65" w14:textId="7EBD38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F21CFF4" w14:textId="3C2524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F336F6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4578E5" w14:textId="77E8F2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R4-2106073</w:t>
            </w:r>
          </w:p>
        </w:tc>
      </w:tr>
      <w:tr w:rsidR="00C51F06" w14:paraId="2A8EDEAD" w14:textId="77777777" w:rsidTr="00C51F06">
        <w:tc>
          <w:tcPr>
            <w:tcW w:w="0" w:type="auto"/>
          </w:tcPr>
          <w:p w14:paraId="50F0BE2B" w14:textId="460153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R4-2104791</w:t>
            </w:r>
          </w:p>
        </w:tc>
        <w:tc>
          <w:tcPr>
            <w:tcW w:w="0" w:type="auto"/>
          </w:tcPr>
          <w:p w14:paraId="3EBC4D1D" w14:textId="3BF918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38.176-2: OTA transmitted signal quality</w:t>
            </w:r>
          </w:p>
        </w:tc>
        <w:tc>
          <w:tcPr>
            <w:tcW w:w="0" w:type="auto"/>
          </w:tcPr>
          <w:p w14:paraId="58E7350A" w14:textId="5E2F7F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8EAA2DD" w14:textId="5F35D7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C76D72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287EA3" w14:textId="2FA18B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R4-2106074</w:t>
            </w:r>
          </w:p>
        </w:tc>
      </w:tr>
      <w:tr w:rsidR="00C51F06" w14:paraId="4A6B236D" w14:textId="77777777" w:rsidTr="00C51F06">
        <w:tc>
          <w:tcPr>
            <w:tcW w:w="0" w:type="auto"/>
          </w:tcPr>
          <w:p w14:paraId="64FD2374" w14:textId="0B3ADA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R4-2104792</w:t>
            </w:r>
          </w:p>
        </w:tc>
        <w:tc>
          <w:tcPr>
            <w:tcW w:w="0" w:type="auto"/>
          </w:tcPr>
          <w:p w14:paraId="5E460629" w14:textId="6BD57D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38.176-2: Annex B and C</w:t>
            </w:r>
          </w:p>
        </w:tc>
        <w:tc>
          <w:tcPr>
            <w:tcW w:w="0" w:type="auto"/>
          </w:tcPr>
          <w:p w14:paraId="3F6737C0" w14:textId="783528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5D286F4" w14:textId="2A607B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89046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EA091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B77FF1F" w14:textId="77777777" w:rsidTr="00C51F06">
        <w:tc>
          <w:tcPr>
            <w:tcW w:w="0" w:type="auto"/>
          </w:tcPr>
          <w:p w14:paraId="3AAE38DB" w14:textId="658314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R4-2104793</w:t>
            </w:r>
          </w:p>
        </w:tc>
        <w:tc>
          <w:tcPr>
            <w:tcW w:w="0" w:type="auto"/>
          </w:tcPr>
          <w:p w14:paraId="48C80EDD" w14:textId="70C348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repeater class and type</w:t>
            </w:r>
          </w:p>
        </w:tc>
        <w:tc>
          <w:tcPr>
            <w:tcW w:w="0" w:type="auto"/>
          </w:tcPr>
          <w:p w14:paraId="3DEEFDF1" w14:textId="0EAE4E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490CF3C" w14:textId="500BC2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6AEB9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DDD66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C0BE0E3" w14:textId="77777777" w:rsidTr="00C51F06">
        <w:tc>
          <w:tcPr>
            <w:tcW w:w="0" w:type="auto"/>
          </w:tcPr>
          <w:p w14:paraId="3A5E22A8" w14:textId="7EBF49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R4-2104794</w:t>
            </w:r>
          </w:p>
        </w:tc>
        <w:tc>
          <w:tcPr>
            <w:tcW w:w="0" w:type="auto"/>
          </w:tcPr>
          <w:p w14:paraId="48644E40" w14:textId="0B63F5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TDD repeater related requirements</w:t>
            </w:r>
          </w:p>
        </w:tc>
        <w:tc>
          <w:tcPr>
            <w:tcW w:w="0" w:type="auto"/>
          </w:tcPr>
          <w:p w14:paraId="4B1ACCDC" w14:textId="14C99E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E31E511" w14:textId="15D340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2DB28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2636A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1D2B6D1" w14:textId="77777777" w:rsidTr="00C51F06">
        <w:tc>
          <w:tcPr>
            <w:tcW w:w="0" w:type="auto"/>
          </w:tcPr>
          <w:p w14:paraId="5F23BF4F" w14:textId="7BBC2B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R4-2104795</w:t>
            </w:r>
          </w:p>
        </w:tc>
        <w:tc>
          <w:tcPr>
            <w:tcW w:w="0" w:type="auto"/>
          </w:tcPr>
          <w:p w14:paraId="796F1542" w14:textId="7CE329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repeater conducted output power</w:t>
            </w:r>
          </w:p>
        </w:tc>
        <w:tc>
          <w:tcPr>
            <w:tcW w:w="0" w:type="auto"/>
          </w:tcPr>
          <w:p w14:paraId="358F83D5" w14:textId="31C9E3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DC149C9" w14:textId="2931DA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3881D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D98BB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4B7979A" w14:textId="77777777" w:rsidTr="00C51F06">
        <w:tc>
          <w:tcPr>
            <w:tcW w:w="0" w:type="auto"/>
          </w:tcPr>
          <w:p w14:paraId="02515834" w14:textId="023FAC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R4-2104796</w:t>
            </w:r>
          </w:p>
        </w:tc>
        <w:tc>
          <w:tcPr>
            <w:tcW w:w="0" w:type="auto"/>
          </w:tcPr>
          <w:p w14:paraId="05B17F96" w14:textId="5FD948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repeater conducted emission requirement</w:t>
            </w:r>
          </w:p>
        </w:tc>
        <w:tc>
          <w:tcPr>
            <w:tcW w:w="0" w:type="auto"/>
          </w:tcPr>
          <w:p w14:paraId="057855EB" w14:textId="2DCAB8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484DA39" w14:textId="550FBB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B4A0B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856D1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460AD26" w14:textId="77777777" w:rsidTr="00C51F06">
        <w:tc>
          <w:tcPr>
            <w:tcW w:w="0" w:type="auto"/>
          </w:tcPr>
          <w:p w14:paraId="47EA7963" w14:textId="7BDF50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R4-2104797</w:t>
            </w:r>
          </w:p>
        </w:tc>
        <w:tc>
          <w:tcPr>
            <w:tcW w:w="0" w:type="auto"/>
          </w:tcPr>
          <w:p w14:paraId="093F9D51" w14:textId="412B38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repeater conducted other requirements</w:t>
            </w:r>
          </w:p>
        </w:tc>
        <w:tc>
          <w:tcPr>
            <w:tcW w:w="0" w:type="auto"/>
          </w:tcPr>
          <w:p w14:paraId="6882D170" w14:textId="32323E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DA9AB8C" w14:textId="4C9C11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270F5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849BF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137AF6A" w14:textId="77777777" w:rsidTr="00C51F06">
        <w:tc>
          <w:tcPr>
            <w:tcW w:w="0" w:type="auto"/>
          </w:tcPr>
          <w:p w14:paraId="35C0189E" w14:textId="405143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R4-2104798</w:t>
            </w:r>
          </w:p>
        </w:tc>
        <w:tc>
          <w:tcPr>
            <w:tcW w:w="0" w:type="auto"/>
          </w:tcPr>
          <w:p w14:paraId="257D3E7D" w14:textId="089D6F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power requirement for FR2 NR repeater</w:t>
            </w:r>
          </w:p>
        </w:tc>
        <w:tc>
          <w:tcPr>
            <w:tcW w:w="0" w:type="auto"/>
          </w:tcPr>
          <w:p w14:paraId="50D31A20" w14:textId="1ABF07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D9E19DC" w14:textId="2D9B70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52FD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DE10D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FBB207F" w14:textId="77777777" w:rsidTr="00C51F06">
        <w:tc>
          <w:tcPr>
            <w:tcW w:w="0" w:type="auto"/>
          </w:tcPr>
          <w:p w14:paraId="44DC1462" w14:textId="38DA72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R4-2104799</w:t>
            </w:r>
          </w:p>
        </w:tc>
        <w:tc>
          <w:tcPr>
            <w:tcW w:w="0" w:type="auto"/>
          </w:tcPr>
          <w:p w14:paraId="4A06D42F" w14:textId="2F6BE0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emission requirements for FR2 NR repeater</w:t>
            </w:r>
          </w:p>
        </w:tc>
        <w:tc>
          <w:tcPr>
            <w:tcW w:w="0" w:type="auto"/>
          </w:tcPr>
          <w:p w14:paraId="0306EE16" w14:textId="587D60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BE881C2" w14:textId="5CEEDB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C6B90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B64D2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B55F1E1" w14:textId="77777777" w:rsidTr="00C51F06">
        <w:tc>
          <w:tcPr>
            <w:tcW w:w="0" w:type="auto"/>
          </w:tcPr>
          <w:p w14:paraId="043B0C03" w14:textId="7B2CEF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R4-2104800</w:t>
            </w:r>
          </w:p>
        </w:tc>
        <w:tc>
          <w:tcPr>
            <w:tcW w:w="0" w:type="auto"/>
          </w:tcPr>
          <w:p w14:paraId="68488825" w14:textId="05F096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other requirements for FR2 NR repeater</w:t>
            </w:r>
          </w:p>
        </w:tc>
        <w:tc>
          <w:tcPr>
            <w:tcW w:w="0" w:type="auto"/>
          </w:tcPr>
          <w:p w14:paraId="419BECB7" w14:textId="79CB79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5D4EE9E" w14:textId="0E08E5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D2D77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A1200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C609FF7" w14:textId="77777777" w:rsidTr="00C51F06">
        <w:tc>
          <w:tcPr>
            <w:tcW w:w="0" w:type="auto"/>
          </w:tcPr>
          <w:p w14:paraId="35CEB8CC" w14:textId="51E5C0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R4-2104801</w:t>
            </w:r>
          </w:p>
        </w:tc>
        <w:tc>
          <w:tcPr>
            <w:tcW w:w="0" w:type="auto"/>
          </w:tcPr>
          <w:p w14:paraId="56943722" w14:textId="76193B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37.867 v0.2.0</w:t>
            </w:r>
          </w:p>
        </w:tc>
        <w:tc>
          <w:tcPr>
            <w:tcW w:w="0" w:type="auto"/>
          </w:tcPr>
          <w:p w14:paraId="0F140911" w14:textId="4111C8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EAC925E" w14:textId="624808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D77D4A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26B0F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511BE19" w14:textId="77777777" w:rsidTr="00C51F06">
        <w:tc>
          <w:tcPr>
            <w:tcW w:w="0" w:type="auto"/>
          </w:tcPr>
          <w:p w14:paraId="51CE7148" w14:textId="04B684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R4-2104802</w:t>
            </w:r>
          </w:p>
        </w:tc>
        <w:tc>
          <w:tcPr>
            <w:tcW w:w="0" w:type="auto"/>
          </w:tcPr>
          <w:p w14:paraId="77DCC9B8" w14:textId="68FF23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band plan of 52.6-71 GHz</w:t>
            </w:r>
          </w:p>
        </w:tc>
        <w:tc>
          <w:tcPr>
            <w:tcW w:w="0" w:type="auto"/>
          </w:tcPr>
          <w:p w14:paraId="6C338DA1" w14:textId="1EFAB8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0CD4803" w14:textId="13977E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504B9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6FE78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064A04F" w14:textId="77777777" w:rsidTr="00C51F06">
        <w:tc>
          <w:tcPr>
            <w:tcW w:w="0" w:type="auto"/>
          </w:tcPr>
          <w:p w14:paraId="46967A58" w14:textId="1F66B9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R4-2104803</w:t>
            </w:r>
          </w:p>
        </w:tc>
        <w:tc>
          <w:tcPr>
            <w:tcW w:w="0" w:type="auto"/>
          </w:tcPr>
          <w:p w14:paraId="15E05C09" w14:textId="42EE57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frequency range of 52.6-71 GHz</w:t>
            </w:r>
          </w:p>
        </w:tc>
        <w:tc>
          <w:tcPr>
            <w:tcW w:w="0" w:type="auto"/>
          </w:tcPr>
          <w:p w14:paraId="5B37857B" w14:textId="4C9602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C08B312" w14:textId="31ED90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CAAF4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B211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2A3984B" w14:textId="77777777" w:rsidTr="00C51F06">
        <w:tc>
          <w:tcPr>
            <w:tcW w:w="0" w:type="auto"/>
          </w:tcPr>
          <w:p w14:paraId="7F9BAEE7" w14:textId="191648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R4-2104804</w:t>
            </w:r>
          </w:p>
        </w:tc>
        <w:tc>
          <w:tcPr>
            <w:tcW w:w="0" w:type="auto"/>
          </w:tcPr>
          <w:p w14:paraId="1291E163" w14:textId="06F4CB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reply LS on the CBW and channelization</w:t>
            </w:r>
          </w:p>
        </w:tc>
        <w:tc>
          <w:tcPr>
            <w:tcW w:w="0" w:type="auto"/>
          </w:tcPr>
          <w:p w14:paraId="0180440C" w14:textId="782CE9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0BF32DD" w14:textId="6E0099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0F0C1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4FE8D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00CF87" w14:textId="77777777" w:rsidTr="00C51F06">
        <w:tc>
          <w:tcPr>
            <w:tcW w:w="0" w:type="auto"/>
          </w:tcPr>
          <w:p w14:paraId="14945BB8" w14:textId="602649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R4-2104805</w:t>
            </w:r>
          </w:p>
        </w:tc>
        <w:tc>
          <w:tcPr>
            <w:tcW w:w="0" w:type="auto"/>
          </w:tcPr>
          <w:p w14:paraId="1A8F5B3E" w14:textId="37DCD8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reply LS on beam switching gap</w:t>
            </w:r>
          </w:p>
        </w:tc>
        <w:tc>
          <w:tcPr>
            <w:tcW w:w="0" w:type="auto"/>
          </w:tcPr>
          <w:p w14:paraId="08AC123F" w14:textId="2E5987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C44C19E" w14:textId="3B9DC7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C4B63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8F6AC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4A55094" w14:textId="77777777" w:rsidTr="00C51F06">
        <w:tc>
          <w:tcPr>
            <w:tcW w:w="0" w:type="auto"/>
          </w:tcPr>
          <w:p w14:paraId="15F899AA" w14:textId="05112D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R4-2104806</w:t>
            </w:r>
          </w:p>
        </w:tc>
        <w:tc>
          <w:tcPr>
            <w:tcW w:w="0" w:type="auto"/>
          </w:tcPr>
          <w:p w14:paraId="7D2BC8AD" w14:textId="7F0221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co-exit simulation assumption</w:t>
            </w:r>
          </w:p>
        </w:tc>
        <w:tc>
          <w:tcPr>
            <w:tcW w:w="0" w:type="auto"/>
          </w:tcPr>
          <w:p w14:paraId="13BE7E5A" w14:textId="0FD00E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E01EC95" w14:textId="3BDB54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DDD83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BC5F6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63790C8" w14:textId="77777777" w:rsidTr="00C51F06">
        <w:tc>
          <w:tcPr>
            <w:tcW w:w="0" w:type="auto"/>
          </w:tcPr>
          <w:p w14:paraId="5232AEC6" w14:textId="1CB9ED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R4-2104807</w:t>
            </w:r>
          </w:p>
        </w:tc>
        <w:tc>
          <w:tcPr>
            <w:tcW w:w="0" w:type="auto"/>
          </w:tcPr>
          <w:p w14:paraId="7D67B9F8" w14:textId="23D14F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38.717-03-01 on Rel-17 NR inter-band Carrier Aggregation (CA) for 3 Down Link (DL) / 1 Up Link (UL)</w:t>
            </w:r>
          </w:p>
        </w:tc>
        <w:tc>
          <w:tcPr>
            <w:tcW w:w="0" w:type="auto"/>
          </w:tcPr>
          <w:p w14:paraId="0F564958" w14:textId="2FE8B7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C487E52" w14:textId="0DC9B0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423095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29809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40B6E62" w14:textId="77777777" w:rsidTr="00C51F06">
        <w:tc>
          <w:tcPr>
            <w:tcW w:w="0" w:type="auto"/>
          </w:tcPr>
          <w:p w14:paraId="3C45F759" w14:textId="159674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R4-2104808</w:t>
            </w:r>
          </w:p>
        </w:tc>
        <w:tc>
          <w:tcPr>
            <w:tcW w:w="0" w:type="auto"/>
          </w:tcPr>
          <w:p w14:paraId="632EE5D9" w14:textId="480316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NTN architecture and RF requirements</w:t>
            </w:r>
          </w:p>
        </w:tc>
        <w:tc>
          <w:tcPr>
            <w:tcW w:w="0" w:type="auto"/>
          </w:tcPr>
          <w:p w14:paraId="1934B1D7" w14:textId="39820F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5975030" w14:textId="4D9793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EBF51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25466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F435D8C" w14:textId="77777777" w:rsidTr="00C51F06">
        <w:tc>
          <w:tcPr>
            <w:tcW w:w="0" w:type="auto"/>
          </w:tcPr>
          <w:p w14:paraId="5058694B" w14:textId="266882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R4-2104809</w:t>
            </w:r>
          </w:p>
        </w:tc>
        <w:tc>
          <w:tcPr>
            <w:tcW w:w="0" w:type="auto"/>
          </w:tcPr>
          <w:p w14:paraId="6ACC42AD" w14:textId="126BDC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Supported channel bandwidth for CA_n39-n41-n79</w:t>
            </w:r>
          </w:p>
        </w:tc>
        <w:tc>
          <w:tcPr>
            <w:tcW w:w="0" w:type="auto"/>
          </w:tcPr>
          <w:p w14:paraId="3926DE49" w14:textId="4EED9C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CMCC</w:t>
            </w:r>
          </w:p>
        </w:tc>
        <w:tc>
          <w:tcPr>
            <w:tcW w:w="0" w:type="auto"/>
          </w:tcPr>
          <w:p w14:paraId="232A5EAD" w14:textId="0CA45F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B7EE99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D512E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3F95689" w14:textId="77777777" w:rsidTr="00C51F06">
        <w:tc>
          <w:tcPr>
            <w:tcW w:w="0" w:type="auto"/>
          </w:tcPr>
          <w:p w14:paraId="624FB80B" w14:textId="4F79B0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R4-2104810</w:t>
            </w:r>
          </w:p>
        </w:tc>
        <w:tc>
          <w:tcPr>
            <w:tcW w:w="0" w:type="auto"/>
          </w:tcPr>
          <w:p w14:paraId="27545D02" w14:textId="0A7C57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Supported channel bandwidth for CA_n39-n41-n79</w:t>
            </w:r>
          </w:p>
        </w:tc>
        <w:tc>
          <w:tcPr>
            <w:tcW w:w="0" w:type="auto"/>
          </w:tcPr>
          <w:p w14:paraId="6A80D57D" w14:textId="5F4359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CMCC</w:t>
            </w:r>
          </w:p>
        </w:tc>
        <w:tc>
          <w:tcPr>
            <w:tcW w:w="0" w:type="auto"/>
          </w:tcPr>
          <w:p w14:paraId="6B8B0C5A" w14:textId="35CAA7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065C0C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A12AF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DC7D578" w14:textId="77777777" w:rsidTr="00C51F06">
        <w:tc>
          <w:tcPr>
            <w:tcW w:w="0" w:type="auto"/>
          </w:tcPr>
          <w:p w14:paraId="1A621B39" w14:textId="165513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R4-2104811</w:t>
            </w:r>
          </w:p>
        </w:tc>
        <w:tc>
          <w:tcPr>
            <w:tcW w:w="0" w:type="auto"/>
          </w:tcPr>
          <w:p w14:paraId="40BB254F" w14:textId="58D7AE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REFSENS evaluation of n8 and n71 for 35MHz channel bandwidth </w:t>
            </w:r>
          </w:p>
        </w:tc>
        <w:tc>
          <w:tcPr>
            <w:tcW w:w="0" w:type="auto"/>
          </w:tcPr>
          <w:p w14:paraId="66932C1A" w14:textId="654A12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India Technology Pvt.</w:t>
            </w:r>
          </w:p>
        </w:tc>
        <w:tc>
          <w:tcPr>
            <w:tcW w:w="0" w:type="auto"/>
          </w:tcPr>
          <w:p w14:paraId="370FCA92" w14:textId="65A4B5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DB16C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06DFE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E75E23" w14:textId="77777777" w:rsidTr="00C51F06">
        <w:tc>
          <w:tcPr>
            <w:tcW w:w="0" w:type="auto"/>
          </w:tcPr>
          <w:p w14:paraId="171F74DE" w14:textId="181324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R4-2104812</w:t>
            </w:r>
          </w:p>
        </w:tc>
        <w:tc>
          <w:tcPr>
            <w:tcW w:w="0" w:type="auto"/>
          </w:tcPr>
          <w:p w14:paraId="2CD32A23" w14:textId="3162AC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SCell RRM enhancement for NR high speed train scenario in FR1</w:t>
            </w:r>
          </w:p>
        </w:tc>
        <w:tc>
          <w:tcPr>
            <w:tcW w:w="0" w:type="auto"/>
          </w:tcPr>
          <w:p w14:paraId="3C04511D" w14:textId="318650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CA89B8E" w14:textId="08D46D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645E2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7C76D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05B25A7" w14:textId="77777777" w:rsidTr="00C51F06">
        <w:tc>
          <w:tcPr>
            <w:tcW w:w="0" w:type="auto"/>
          </w:tcPr>
          <w:p w14:paraId="67D1B3EC" w14:textId="73C05A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R4-2104813</w:t>
            </w:r>
          </w:p>
        </w:tc>
        <w:tc>
          <w:tcPr>
            <w:tcW w:w="0" w:type="auto"/>
          </w:tcPr>
          <w:p w14:paraId="72F049A9" w14:textId="35512A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SCell RRM enhancement for NR high speed train scenario in FR1</w:t>
            </w:r>
          </w:p>
        </w:tc>
        <w:tc>
          <w:tcPr>
            <w:tcW w:w="0" w:type="auto"/>
          </w:tcPr>
          <w:p w14:paraId="0746CBF0" w14:textId="05EA61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20A6D43" w14:textId="0BA004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0E6A3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0DE01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BD577C3" w14:textId="77777777" w:rsidTr="00C51F06">
        <w:tc>
          <w:tcPr>
            <w:tcW w:w="0" w:type="auto"/>
          </w:tcPr>
          <w:p w14:paraId="75012293" w14:textId="176028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R4-2104814</w:t>
            </w:r>
          </w:p>
        </w:tc>
        <w:tc>
          <w:tcPr>
            <w:tcW w:w="0" w:type="auto"/>
          </w:tcPr>
          <w:p w14:paraId="47984DAC" w14:textId="5F01A1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general considerations for HST FR2</w:t>
            </w:r>
          </w:p>
        </w:tc>
        <w:tc>
          <w:tcPr>
            <w:tcW w:w="0" w:type="auto"/>
          </w:tcPr>
          <w:p w14:paraId="38E8AB75" w14:textId="5CAD73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1067787" w14:textId="05306D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0244F9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0DE34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A758CC3" w14:textId="77777777" w:rsidTr="00C51F06">
        <w:tc>
          <w:tcPr>
            <w:tcW w:w="0" w:type="auto"/>
          </w:tcPr>
          <w:p w14:paraId="100B68C4" w14:textId="0AA5FD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R4-2104815</w:t>
            </w:r>
          </w:p>
        </w:tc>
        <w:tc>
          <w:tcPr>
            <w:tcW w:w="0" w:type="auto"/>
          </w:tcPr>
          <w:p w14:paraId="20BEE2D9" w14:textId="1D0CC0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HST FR2</w:t>
            </w:r>
          </w:p>
        </w:tc>
        <w:tc>
          <w:tcPr>
            <w:tcW w:w="0" w:type="auto"/>
          </w:tcPr>
          <w:p w14:paraId="561168C9" w14:textId="0D44AB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4EDCB92" w14:textId="1E6328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A7971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5C8C0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B0AD0A9" w14:textId="77777777" w:rsidTr="00C51F06">
        <w:tc>
          <w:tcPr>
            <w:tcW w:w="0" w:type="auto"/>
          </w:tcPr>
          <w:p w14:paraId="365813EF" w14:textId="18F3C2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R4-2104816</w:t>
            </w:r>
          </w:p>
        </w:tc>
        <w:tc>
          <w:tcPr>
            <w:tcW w:w="0" w:type="auto"/>
          </w:tcPr>
          <w:p w14:paraId="6C01823A" w14:textId="5A6770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Measurement RRM requirements for NTN</w:t>
            </w:r>
          </w:p>
        </w:tc>
        <w:tc>
          <w:tcPr>
            <w:tcW w:w="0" w:type="auto"/>
          </w:tcPr>
          <w:p w14:paraId="10EDD313" w14:textId="4D4AC5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EC737E1" w14:textId="489544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B75A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0A527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85631CC" w14:textId="77777777" w:rsidTr="00C51F06">
        <w:tc>
          <w:tcPr>
            <w:tcW w:w="0" w:type="auto"/>
          </w:tcPr>
          <w:p w14:paraId="2C2689B9" w14:textId="2DC129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R4-2104817</w:t>
            </w:r>
          </w:p>
        </w:tc>
        <w:tc>
          <w:tcPr>
            <w:tcW w:w="0" w:type="auto"/>
          </w:tcPr>
          <w:p w14:paraId="5D7E3D12" w14:textId="666DEE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Extended 600MHz Band Implementation Options</w:t>
            </w:r>
          </w:p>
        </w:tc>
        <w:tc>
          <w:tcPr>
            <w:tcW w:w="0" w:type="auto"/>
          </w:tcPr>
          <w:p w14:paraId="4EF9C497" w14:textId="22531C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5EF7A1A8" w14:textId="6982E7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018AD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3827A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579C5FD" w14:textId="77777777" w:rsidTr="00C51F06">
        <w:tc>
          <w:tcPr>
            <w:tcW w:w="0" w:type="auto"/>
          </w:tcPr>
          <w:p w14:paraId="20B61444" w14:textId="7BAD2A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R4-2104818</w:t>
            </w:r>
          </w:p>
        </w:tc>
        <w:tc>
          <w:tcPr>
            <w:tcW w:w="0" w:type="auto"/>
          </w:tcPr>
          <w:p w14:paraId="04343D63" w14:textId="3D3E24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Inter-band UL Configuration Including NR Intra-band ULCA</w:t>
            </w:r>
          </w:p>
        </w:tc>
        <w:tc>
          <w:tcPr>
            <w:tcW w:w="0" w:type="auto"/>
          </w:tcPr>
          <w:p w14:paraId="6323B9C8" w14:textId="140FB9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6C9B1E0C" w14:textId="3A4C90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5DC9DE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A1B3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8770F2C" w14:textId="77777777" w:rsidTr="00C51F06">
        <w:tc>
          <w:tcPr>
            <w:tcW w:w="0" w:type="auto"/>
          </w:tcPr>
          <w:p w14:paraId="76393E33" w14:textId="6A8DF1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R4-2104819</w:t>
            </w:r>
          </w:p>
        </w:tc>
        <w:tc>
          <w:tcPr>
            <w:tcW w:w="0" w:type="auto"/>
          </w:tcPr>
          <w:p w14:paraId="0D14311A" w14:textId="627BCE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Transmitter Architecture for PC2 UL NC CA</w:t>
            </w:r>
          </w:p>
        </w:tc>
        <w:tc>
          <w:tcPr>
            <w:tcW w:w="0" w:type="auto"/>
          </w:tcPr>
          <w:p w14:paraId="5AAC6E9D" w14:textId="42A2B8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241C5168" w14:textId="779A1E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6BCA7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43F0B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33FEF87" w14:textId="77777777" w:rsidTr="00C51F06">
        <w:tc>
          <w:tcPr>
            <w:tcW w:w="0" w:type="auto"/>
          </w:tcPr>
          <w:p w14:paraId="3A0C3F9D" w14:textId="76D505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R4-2104820</w:t>
            </w:r>
          </w:p>
        </w:tc>
        <w:tc>
          <w:tcPr>
            <w:tcW w:w="0" w:type="auto"/>
          </w:tcPr>
          <w:p w14:paraId="02F13352" w14:textId="653488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Draft CR for  Pcmax - NR-DC for DC cat. A-B combinations </w:t>
            </w:r>
          </w:p>
        </w:tc>
        <w:tc>
          <w:tcPr>
            <w:tcW w:w="0" w:type="auto"/>
          </w:tcPr>
          <w:p w14:paraId="7A4A76A0" w14:textId="2B5FF2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Communications, Charter Communication Inc.</w:t>
            </w:r>
          </w:p>
        </w:tc>
        <w:tc>
          <w:tcPr>
            <w:tcW w:w="0" w:type="auto"/>
          </w:tcPr>
          <w:p w14:paraId="15B5CDEB" w14:textId="1AE285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AA9693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374431" w14:textId="7F3987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R4-2105340</w:t>
            </w:r>
          </w:p>
        </w:tc>
      </w:tr>
      <w:tr w:rsidR="00C51F06" w14:paraId="6BF3009A" w14:textId="77777777" w:rsidTr="00C51F06">
        <w:tc>
          <w:tcPr>
            <w:tcW w:w="0" w:type="auto"/>
          </w:tcPr>
          <w:p w14:paraId="3AC76E8E" w14:textId="646B15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R4-2104821</w:t>
            </w:r>
          </w:p>
        </w:tc>
        <w:tc>
          <w:tcPr>
            <w:tcW w:w="0" w:type="auto"/>
          </w:tcPr>
          <w:p w14:paraId="0FE91448" w14:textId="7B2485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system parameters for NR operation in 52.6GHz - 71GHz</w:t>
            </w:r>
          </w:p>
        </w:tc>
        <w:tc>
          <w:tcPr>
            <w:tcW w:w="0" w:type="auto"/>
          </w:tcPr>
          <w:p w14:paraId="7BBBC7B3" w14:textId="4317BE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DE90B0C" w14:textId="00F85D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59B04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CCD42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605E353" w14:textId="77777777" w:rsidTr="00C51F06">
        <w:tc>
          <w:tcPr>
            <w:tcW w:w="0" w:type="auto"/>
          </w:tcPr>
          <w:p w14:paraId="3023B6BE" w14:textId="5AEEE3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R4-2104822</w:t>
            </w:r>
          </w:p>
        </w:tc>
        <w:tc>
          <w:tcPr>
            <w:tcW w:w="0" w:type="auto"/>
          </w:tcPr>
          <w:p w14:paraId="6526737C" w14:textId="199046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Tx transmit timing error and the reply LS</w:t>
            </w:r>
          </w:p>
        </w:tc>
        <w:tc>
          <w:tcPr>
            <w:tcW w:w="0" w:type="auto"/>
          </w:tcPr>
          <w:p w14:paraId="0F293B6F" w14:textId="4EFAA2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3BD9CD91" w14:textId="00329D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B00F0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3CD00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305217A" w14:textId="77777777" w:rsidTr="00C51F06">
        <w:tc>
          <w:tcPr>
            <w:tcW w:w="0" w:type="auto"/>
          </w:tcPr>
          <w:p w14:paraId="5423618F" w14:textId="46E1FB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R4-2104823</w:t>
            </w:r>
          </w:p>
        </w:tc>
        <w:tc>
          <w:tcPr>
            <w:tcW w:w="0" w:type="auto"/>
          </w:tcPr>
          <w:p w14:paraId="6C629A5D" w14:textId="666E77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reference cell availability for NR-U</w:t>
            </w:r>
          </w:p>
        </w:tc>
        <w:tc>
          <w:tcPr>
            <w:tcW w:w="0" w:type="auto"/>
          </w:tcPr>
          <w:p w14:paraId="1DC8E5D0" w14:textId="36F0BD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F251223" w14:textId="4CA47E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359DB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EF1BA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019389F" w14:textId="77777777" w:rsidTr="00C51F06">
        <w:tc>
          <w:tcPr>
            <w:tcW w:w="0" w:type="auto"/>
          </w:tcPr>
          <w:p w14:paraId="62071AB4" w14:textId="529E0A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R4-2104824</w:t>
            </w:r>
          </w:p>
        </w:tc>
        <w:tc>
          <w:tcPr>
            <w:tcW w:w="0" w:type="auto"/>
          </w:tcPr>
          <w:p w14:paraId="459856FD" w14:textId="140A4D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reference cell availability for NR-U R16</w:t>
            </w:r>
          </w:p>
        </w:tc>
        <w:tc>
          <w:tcPr>
            <w:tcW w:w="0" w:type="auto"/>
          </w:tcPr>
          <w:p w14:paraId="004DFB76" w14:textId="6A5D5B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AB47F49" w14:textId="1A8AA5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983EDD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4701B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FF58D55" w14:textId="77777777" w:rsidTr="00C51F06">
        <w:tc>
          <w:tcPr>
            <w:tcW w:w="0" w:type="auto"/>
          </w:tcPr>
          <w:p w14:paraId="58EB85CE" w14:textId="1A3BD4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R4-2104825</w:t>
            </w:r>
          </w:p>
        </w:tc>
        <w:tc>
          <w:tcPr>
            <w:tcW w:w="0" w:type="auto"/>
          </w:tcPr>
          <w:p w14:paraId="5E790554" w14:textId="0465CE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reference cell availability for NR-U R17</w:t>
            </w:r>
          </w:p>
        </w:tc>
        <w:tc>
          <w:tcPr>
            <w:tcW w:w="0" w:type="auto"/>
          </w:tcPr>
          <w:p w14:paraId="63CE4B05" w14:textId="50AE70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C20E10B" w14:textId="4F25F8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466683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B904A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81C6BAC" w14:textId="77777777" w:rsidTr="00C51F06">
        <w:tc>
          <w:tcPr>
            <w:tcW w:w="0" w:type="auto"/>
          </w:tcPr>
          <w:p w14:paraId="7AA17BBB" w14:textId="555B7C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R4-2104826</w:t>
            </w:r>
          </w:p>
        </w:tc>
        <w:tc>
          <w:tcPr>
            <w:tcW w:w="0" w:type="auto"/>
          </w:tcPr>
          <w:p w14:paraId="2014BD3B" w14:textId="31BD6A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SCell activation requirement for NR-U</w:t>
            </w:r>
          </w:p>
        </w:tc>
        <w:tc>
          <w:tcPr>
            <w:tcW w:w="0" w:type="auto"/>
          </w:tcPr>
          <w:p w14:paraId="56AC437E" w14:textId="4A9840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9A6286B" w14:textId="4DEC08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695D1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24715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2E46D70" w14:textId="77777777" w:rsidTr="00C51F06">
        <w:tc>
          <w:tcPr>
            <w:tcW w:w="0" w:type="auto"/>
          </w:tcPr>
          <w:p w14:paraId="148A1360" w14:textId="204734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R4-2104827</w:t>
            </w:r>
          </w:p>
        </w:tc>
        <w:tc>
          <w:tcPr>
            <w:tcW w:w="0" w:type="auto"/>
          </w:tcPr>
          <w:p w14:paraId="10160479" w14:textId="66BDE7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activation requirement for NR-U R16</w:t>
            </w:r>
          </w:p>
        </w:tc>
        <w:tc>
          <w:tcPr>
            <w:tcW w:w="0" w:type="auto"/>
          </w:tcPr>
          <w:p w14:paraId="37B64B15" w14:textId="1E6650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76B3626" w14:textId="56375A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70941A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27473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F206F72" w14:textId="77777777" w:rsidTr="00C51F06">
        <w:tc>
          <w:tcPr>
            <w:tcW w:w="0" w:type="auto"/>
          </w:tcPr>
          <w:p w14:paraId="0F89A08B" w14:textId="7A604F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R4-2104828</w:t>
            </w:r>
          </w:p>
        </w:tc>
        <w:tc>
          <w:tcPr>
            <w:tcW w:w="0" w:type="auto"/>
          </w:tcPr>
          <w:p w14:paraId="2DE0AB32" w14:textId="5BE891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activation requirement for NR-U R17</w:t>
            </w:r>
          </w:p>
        </w:tc>
        <w:tc>
          <w:tcPr>
            <w:tcW w:w="0" w:type="auto"/>
          </w:tcPr>
          <w:p w14:paraId="1F146792" w14:textId="042740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CD60DAD" w14:textId="70F483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AD7842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F6CCE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6E562BE" w14:textId="77777777" w:rsidTr="00C51F06">
        <w:tc>
          <w:tcPr>
            <w:tcW w:w="0" w:type="auto"/>
          </w:tcPr>
          <w:p w14:paraId="27B2D629" w14:textId="090A08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R4-2104829</w:t>
            </w:r>
          </w:p>
        </w:tc>
        <w:tc>
          <w:tcPr>
            <w:tcW w:w="0" w:type="auto"/>
          </w:tcPr>
          <w:p w14:paraId="12CEA68F" w14:textId="6103BB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RSSI and CO testing in NR-U</w:t>
            </w:r>
          </w:p>
        </w:tc>
        <w:tc>
          <w:tcPr>
            <w:tcW w:w="0" w:type="auto"/>
          </w:tcPr>
          <w:p w14:paraId="1CD87040" w14:textId="674062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65718D9" w14:textId="2C0FAF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610F4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9302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F3150F7" w14:textId="77777777" w:rsidTr="00C51F06">
        <w:tc>
          <w:tcPr>
            <w:tcW w:w="0" w:type="auto"/>
          </w:tcPr>
          <w:p w14:paraId="60C740C7" w14:textId="31FC05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R4-2104830</w:t>
            </w:r>
          </w:p>
        </w:tc>
        <w:tc>
          <w:tcPr>
            <w:tcW w:w="0" w:type="auto"/>
          </w:tcPr>
          <w:p w14:paraId="570CF2F3" w14:textId="2C7082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cases for RSSI and CO measurement accuracy in NR-U R16</w:t>
            </w:r>
          </w:p>
        </w:tc>
        <w:tc>
          <w:tcPr>
            <w:tcW w:w="0" w:type="auto"/>
          </w:tcPr>
          <w:p w14:paraId="26D13A42" w14:textId="733FA5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3B4B19F" w14:textId="6BB980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60EEAB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4F530A" w14:textId="46850E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R4-2105728</w:t>
            </w:r>
          </w:p>
        </w:tc>
      </w:tr>
      <w:tr w:rsidR="00C51F06" w14:paraId="0F822764" w14:textId="77777777" w:rsidTr="00C51F06">
        <w:tc>
          <w:tcPr>
            <w:tcW w:w="0" w:type="auto"/>
          </w:tcPr>
          <w:p w14:paraId="1CB55728" w14:textId="0F2DEB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R4-2104831</w:t>
            </w:r>
          </w:p>
        </w:tc>
        <w:tc>
          <w:tcPr>
            <w:tcW w:w="0" w:type="auto"/>
          </w:tcPr>
          <w:p w14:paraId="73DD5FF6" w14:textId="6FBF45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SRS antenna port switching</w:t>
            </w:r>
          </w:p>
        </w:tc>
        <w:tc>
          <w:tcPr>
            <w:tcW w:w="0" w:type="auto"/>
          </w:tcPr>
          <w:p w14:paraId="0EB756AF" w14:textId="17C7BD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A8523DC" w14:textId="64C4DF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BD6FC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773D9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F0DA40A" w14:textId="77777777" w:rsidTr="00C51F06">
        <w:tc>
          <w:tcPr>
            <w:tcW w:w="0" w:type="auto"/>
          </w:tcPr>
          <w:p w14:paraId="04DF5D06" w14:textId="595AF4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R4-2104832</w:t>
            </w:r>
          </w:p>
        </w:tc>
        <w:tc>
          <w:tcPr>
            <w:tcW w:w="0" w:type="auto"/>
          </w:tcPr>
          <w:p w14:paraId="0800722B" w14:textId="116340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RRM requirement for handover with PSCell</w:t>
            </w:r>
          </w:p>
        </w:tc>
        <w:tc>
          <w:tcPr>
            <w:tcW w:w="0" w:type="auto"/>
          </w:tcPr>
          <w:p w14:paraId="14289DF0" w14:textId="27AD37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53FAA25" w14:textId="3B3ADA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6F42D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64975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3BE4E72" w14:textId="77777777" w:rsidTr="00C51F06">
        <w:tc>
          <w:tcPr>
            <w:tcW w:w="0" w:type="auto"/>
          </w:tcPr>
          <w:p w14:paraId="360E1AEA" w14:textId="26D434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R4-2104833</w:t>
            </w:r>
          </w:p>
        </w:tc>
        <w:tc>
          <w:tcPr>
            <w:tcW w:w="0" w:type="auto"/>
          </w:tcPr>
          <w:p w14:paraId="562B6204" w14:textId="35DF5D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PUCCH SCell activation and deactivation</w:t>
            </w:r>
          </w:p>
        </w:tc>
        <w:tc>
          <w:tcPr>
            <w:tcW w:w="0" w:type="auto"/>
          </w:tcPr>
          <w:p w14:paraId="595C1994" w14:textId="552230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D4E32B5" w14:textId="1BBC9F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FC31D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10775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6FDEC8B" w14:textId="77777777" w:rsidTr="00C51F06">
        <w:tc>
          <w:tcPr>
            <w:tcW w:w="0" w:type="auto"/>
          </w:tcPr>
          <w:p w14:paraId="0A8DA366" w14:textId="566853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R4-2104834</w:t>
            </w:r>
          </w:p>
        </w:tc>
        <w:tc>
          <w:tcPr>
            <w:tcW w:w="0" w:type="auto"/>
          </w:tcPr>
          <w:p w14:paraId="76C2333B" w14:textId="7B5A5E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GNSS measurement for NTN</w:t>
            </w:r>
          </w:p>
        </w:tc>
        <w:tc>
          <w:tcPr>
            <w:tcW w:w="0" w:type="auto"/>
          </w:tcPr>
          <w:p w14:paraId="133448FA" w14:textId="54DDC9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7E04E66" w14:textId="5B8D41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2C860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1DC43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2910862" w14:textId="77777777" w:rsidTr="00C51F06">
        <w:tc>
          <w:tcPr>
            <w:tcW w:w="0" w:type="auto"/>
          </w:tcPr>
          <w:p w14:paraId="458C852A" w14:textId="40FB87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R4-2104835</w:t>
            </w:r>
          </w:p>
        </w:tc>
        <w:tc>
          <w:tcPr>
            <w:tcW w:w="0" w:type="auto"/>
          </w:tcPr>
          <w:p w14:paraId="3ADD8921" w14:textId="0C9A27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frequency range definition between 52.6GHz and 71GHz</w:t>
            </w:r>
          </w:p>
        </w:tc>
        <w:tc>
          <w:tcPr>
            <w:tcW w:w="0" w:type="auto"/>
          </w:tcPr>
          <w:p w14:paraId="5FE28DE7" w14:textId="10D702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16ACBBC" w14:textId="238E21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16A5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DB77D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70A31DC" w14:textId="77777777" w:rsidTr="00C51F06">
        <w:tc>
          <w:tcPr>
            <w:tcW w:w="0" w:type="auto"/>
          </w:tcPr>
          <w:p w14:paraId="66932F93" w14:textId="5D27CB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R4-2104836</w:t>
            </w:r>
          </w:p>
        </w:tc>
        <w:tc>
          <w:tcPr>
            <w:tcW w:w="0" w:type="auto"/>
          </w:tcPr>
          <w:p w14:paraId="37950FD1" w14:textId="5AB3A3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remaining issues of RRM core requirements for CSI-RS based L3 measurement</w:t>
            </w:r>
          </w:p>
        </w:tc>
        <w:tc>
          <w:tcPr>
            <w:tcW w:w="0" w:type="auto"/>
          </w:tcPr>
          <w:p w14:paraId="6C8C909A" w14:textId="389491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7944F51" w14:textId="36A5D0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B3BB8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2D1EF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D13EB6E" w14:textId="77777777" w:rsidTr="00C51F06">
        <w:tc>
          <w:tcPr>
            <w:tcW w:w="0" w:type="auto"/>
          </w:tcPr>
          <w:p w14:paraId="3DC585F4" w14:textId="103BC1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R4-2104837</w:t>
            </w:r>
          </w:p>
        </w:tc>
        <w:tc>
          <w:tcPr>
            <w:tcW w:w="0" w:type="auto"/>
          </w:tcPr>
          <w:p w14:paraId="5DB0B8A2" w14:textId="5F76D8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feasiblity of CBM with MRTD more than CP length</w:t>
            </w:r>
          </w:p>
        </w:tc>
        <w:tc>
          <w:tcPr>
            <w:tcW w:w="0" w:type="auto"/>
          </w:tcPr>
          <w:p w14:paraId="5FA7F445" w14:textId="6D5958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952D79A" w14:textId="17A38D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26154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0BE31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246220D" w14:textId="77777777" w:rsidTr="00C51F06">
        <w:tc>
          <w:tcPr>
            <w:tcW w:w="0" w:type="auto"/>
          </w:tcPr>
          <w:p w14:paraId="5D6B21B0" w14:textId="67953A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R4-2104838</w:t>
            </w:r>
          </w:p>
        </w:tc>
        <w:tc>
          <w:tcPr>
            <w:tcW w:w="0" w:type="auto"/>
          </w:tcPr>
          <w:p w14:paraId="71F83F17" w14:textId="62E652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demodulation requirements in NR-U</w:t>
            </w:r>
          </w:p>
        </w:tc>
        <w:tc>
          <w:tcPr>
            <w:tcW w:w="0" w:type="auto"/>
          </w:tcPr>
          <w:p w14:paraId="5B99539C" w14:textId="38E883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429640F" w14:textId="4B0191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F06BD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66E40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AEFE9FF" w14:textId="77777777" w:rsidTr="00C51F06">
        <w:tc>
          <w:tcPr>
            <w:tcW w:w="0" w:type="auto"/>
          </w:tcPr>
          <w:p w14:paraId="6077E382" w14:textId="70F0C3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R4-2104839</w:t>
            </w:r>
          </w:p>
        </w:tc>
        <w:tc>
          <w:tcPr>
            <w:tcW w:w="0" w:type="auto"/>
          </w:tcPr>
          <w:p w14:paraId="725FCF49" w14:textId="5F93E2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PDSCH demodulation requirements in NR-U</w:t>
            </w:r>
          </w:p>
        </w:tc>
        <w:tc>
          <w:tcPr>
            <w:tcW w:w="0" w:type="auto"/>
          </w:tcPr>
          <w:p w14:paraId="60A01449" w14:textId="475D1C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8371C98" w14:textId="5A28CD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50D88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8F565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211B908" w14:textId="77777777" w:rsidTr="00C51F06">
        <w:tc>
          <w:tcPr>
            <w:tcW w:w="0" w:type="auto"/>
          </w:tcPr>
          <w:p w14:paraId="79BFB5B7" w14:textId="0CF450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R4-2104840</w:t>
            </w:r>
          </w:p>
        </w:tc>
        <w:tc>
          <w:tcPr>
            <w:tcW w:w="0" w:type="auto"/>
          </w:tcPr>
          <w:p w14:paraId="4AAB1DF3" w14:textId="13CFB3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simulation results for NR-U UE Demod</w:t>
            </w:r>
          </w:p>
        </w:tc>
        <w:tc>
          <w:tcPr>
            <w:tcW w:w="0" w:type="auto"/>
          </w:tcPr>
          <w:p w14:paraId="21A8BF7B" w14:textId="2236BC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1C6A11B" w14:textId="28F405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1F775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31A8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B039960" w14:textId="77777777" w:rsidTr="00C51F06">
        <w:tc>
          <w:tcPr>
            <w:tcW w:w="0" w:type="auto"/>
          </w:tcPr>
          <w:p w14:paraId="0829AA4B" w14:textId="542000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R4-2104841</w:t>
            </w:r>
          </w:p>
        </w:tc>
        <w:tc>
          <w:tcPr>
            <w:tcW w:w="0" w:type="auto"/>
          </w:tcPr>
          <w:p w14:paraId="4176A4EF" w14:textId="6AB07B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CQI reporting requirements in NR-U</w:t>
            </w:r>
          </w:p>
        </w:tc>
        <w:tc>
          <w:tcPr>
            <w:tcW w:w="0" w:type="auto"/>
          </w:tcPr>
          <w:p w14:paraId="7FA24CAC" w14:textId="0F751A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0645940" w14:textId="1A8B0D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C09BF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2CBAB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3F833B2" w14:textId="77777777" w:rsidTr="00C51F06">
        <w:tc>
          <w:tcPr>
            <w:tcW w:w="0" w:type="auto"/>
          </w:tcPr>
          <w:p w14:paraId="7848D3A5" w14:textId="53E407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R4-2104842</w:t>
            </w:r>
          </w:p>
        </w:tc>
        <w:tc>
          <w:tcPr>
            <w:tcW w:w="0" w:type="auto"/>
          </w:tcPr>
          <w:p w14:paraId="1CEC5934" w14:textId="6DF28A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Core Requirements Maintenance for RRM Enhancements</w:t>
            </w:r>
          </w:p>
        </w:tc>
        <w:tc>
          <w:tcPr>
            <w:tcW w:w="0" w:type="auto"/>
          </w:tcPr>
          <w:p w14:paraId="3226E7E6" w14:textId="0CB93B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99B2B63" w14:textId="392AA5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DC3DB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38A3F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B38CFA9" w14:textId="77777777" w:rsidTr="00C51F06">
        <w:tc>
          <w:tcPr>
            <w:tcW w:w="0" w:type="auto"/>
          </w:tcPr>
          <w:p w14:paraId="7589BA39" w14:textId="6D8347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R4-2104843</w:t>
            </w:r>
          </w:p>
        </w:tc>
        <w:tc>
          <w:tcPr>
            <w:tcW w:w="0" w:type="auto"/>
          </w:tcPr>
          <w:p w14:paraId="3FBA0A07" w14:textId="6049DA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Demodulation requirements for band n262</w:t>
            </w:r>
          </w:p>
        </w:tc>
        <w:tc>
          <w:tcPr>
            <w:tcW w:w="0" w:type="auto"/>
          </w:tcPr>
          <w:p w14:paraId="5F1F88FB" w14:textId="0C606C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7D6E83D" w14:textId="6A3D78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984AF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7FF72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2FD054E" w14:textId="77777777" w:rsidTr="00C51F06">
        <w:tc>
          <w:tcPr>
            <w:tcW w:w="0" w:type="auto"/>
          </w:tcPr>
          <w:p w14:paraId="1D6084C3" w14:textId="6FC17A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R4-2104844</w:t>
            </w:r>
          </w:p>
        </w:tc>
        <w:tc>
          <w:tcPr>
            <w:tcW w:w="0" w:type="auto"/>
          </w:tcPr>
          <w:p w14:paraId="1AD1EEC8" w14:textId="6C7C89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PDSCH CA Requirements in HST</w:t>
            </w:r>
          </w:p>
        </w:tc>
        <w:tc>
          <w:tcPr>
            <w:tcW w:w="0" w:type="auto"/>
          </w:tcPr>
          <w:p w14:paraId="02C21C24" w14:textId="00B3C4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BBE4E5E" w14:textId="0B8BE3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ED15C5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CF7D0C" w14:textId="109DE5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R4-2106001</w:t>
            </w:r>
          </w:p>
        </w:tc>
      </w:tr>
      <w:tr w:rsidR="00C51F06" w14:paraId="66079F48" w14:textId="77777777" w:rsidTr="00C51F06">
        <w:tc>
          <w:tcPr>
            <w:tcW w:w="0" w:type="auto"/>
          </w:tcPr>
          <w:p w14:paraId="2087B68E" w14:textId="4D7669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R4-2104845</w:t>
            </w:r>
          </w:p>
        </w:tc>
        <w:tc>
          <w:tcPr>
            <w:tcW w:w="0" w:type="auto"/>
          </w:tcPr>
          <w:p w14:paraId="11732FEB" w14:textId="52CA31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Enhanced transmission schemes for HST</w:t>
            </w:r>
          </w:p>
        </w:tc>
        <w:tc>
          <w:tcPr>
            <w:tcW w:w="0" w:type="auto"/>
          </w:tcPr>
          <w:p w14:paraId="0B02050B" w14:textId="31D0CF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7883316" w14:textId="32C1AE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1CC6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01CC4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6F1C8E" w14:textId="77777777" w:rsidTr="00C51F06">
        <w:tc>
          <w:tcPr>
            <w:tcW w:w="0" w:type="auto"/>
          </w:tcPr>
          <w:p w14:paraId="6F3225BD" w14:textId="1EA734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R4-2104846</w:t>
            </w:r>
          </w:p>
        </w:tc>
        <w:tc>
          <w:tcPr>
            <w:tcW w:w="0" w:type="auto"/>
          </w:tcPr>
          <w:p w14:paraId="71DEB673" w14:textId="0F97CB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PDSCH requirements in intercell interference scenarios</w:t>
            </w:r>
          </w:p>
        </w:tc>
        <w:tc>
          <w:tcPr>
            <w:tcW w:w="0" w:type="auto"/>
          </w:tcPr>
          <w:p w14:paraId="080A3E1C" w14:textId="4D5B88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BFD740B" w14:textId="4B871F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59827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EFF3F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868BA88" w14:textId="77777777" w:rsidTr="00C51F06">
        <w:tc>
          <w:tcPr>
            <w:tcW w:w="0" w:type="auto"/>
          </w:tcPr>
          <w:p w14:paraId="290A7F65" w14:textId="14C8F1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R4-2104847</w:t>
            </w:r>
          </w:p>
        </w:tc>
        <w:tc>
          <w:tcPr>
            <w:tcW w:w="0" w:type="auto"/>
          </w:tcPr>
          <w:p w14:paraId="12C61A4A" w14:textId="7BE8DC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PDSCH requirements in MU-MIMO scenarios</w:t>
            </w:r>
          </w:p>
        </w:tc>
        <w:tc>
          <w:tcPr>
            <w:tcW w:w="0" w:type="auto"/>
          </w:tcPr>
          <w:p w14:paraId="54EB3F21" w14:textId="2F6CD3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FE1C24F" w14:textId="7CF368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E82B0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C8E0E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0DBDC76" w14:textId="77777777" w:rsidTr="00C51F06">
        <w:tc>
          <w:tcPr>
            <w:tcW w:w="0" w:type="auto"/>
          </w:tcPr>
          <w:p w14:paraId="4F6DC650" w14:textId="6DA594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R4-2104848</w:t>
            </w:r>
          </w:p>
        </w:tc>
        <w:tc>
          <w:tcPr>
            <w:tcW w:w="0" w:type="auto"/>
          </w:tcPr>
          <w:p w14:paraId="415DD53C" w14:textId="043DDE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 reply LS on TCI State Update for L1/L2-Centric Inter-Cell Mobility</w:t>
            </w:r>
          </w:p>
        </w:tc>
        <w:tc>
          <w:tcPr>
            <w:tcW w:w="0" w:type="auto"/>
          </w:tcPr>
          <w:p w14:paraId="47CA4766" w14:textId="549131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621DD69" w14:textId="612F80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37D85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7266B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C754982" w14:textId="77777777" w:rsidTr="00C51F06">
        <w:tc>
          <w:tcPr>
            <w:tcW w:w="0" w:type="auto"/>
          </w:tcPr>
          <w:p w14:paraId="2F852E47" w14:textId="5A91BA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R4-2104849</w:t>
            </w:r>
          </w:p>
        </w:tc>
        <w:tc>
          <w:tcPr>
            <w:tcW w:w="0" w:type="auto"/>
          </w:tcPr>
          <w:p w14:paraId="234D17FC" w14:textId="239C27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gaps for Tx power management</w:t>
            </w:r>
          </w:p>
        </w:tc>
        <w:tc>
          <w:tcPr>
            <w:tcW w:w="0" w:type="auto"/>
          </w:tcPr>
          <w:p w14:paraId="5F9DEF3E" w14:textId="3893B1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8F00F6A" w14:textId="151CFF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8C32F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8B34C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8ED16A8" w14:textId="77777777" w:rsidTr="00C51F06">
        <w:tc>
          <w:tcPr>
            <w:tcW w:w="0" w:type="auto"/>
          </w:tcPr>
          <w:p w14:paraId="32E66930" w14:textId="5A8ADE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R4-2104850</w:t>
            </w:r>
          </w:p>
        </w:tc>
        <w:tc>
          <w:tcPr>
            <w:tcW w:w="0" w:type="auto"/>
          </w:tcPr>
          <w:p w14:paraId="4C5E2855" w14:textId="1C9272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measurements relaxation for RLM and/or BFD</w:t>
            </w:r>
          </w:p>
        </w:tc>
        <w:tc>
          <w:tcPr>
            <w:tcW w:w="0" w:type="auto"/>
          </w:tcPr>
          <w:p w14:paraId="533E332C" w14:textId="393AE2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43E0736" w14:textId="231064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A76F7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6D1C8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E5D1BB4" w14:textId="77777777" w:rsidTr="00C51F06">
        <w:tc>
          <w:tcPr>
            <w:tcW w:w="0" w:type="auto"/>
          </w:tcPr>
          <w:p w14:paraId="78CB582E" w14:textId="74FC98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R4-2104851</w:t>
            </w:r>
          </w:p>
        </w:tc>
        <w:tc>
          <w:tcPr>
            <w:tcW w:w="0" w:type="auto"/>
          </w:tcPr>
          <w:p w14:paraId="2C02C769" w14:textId="196194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HST RRM requirement - geneal</w:t>
            </w:r>
          </w:p>
        </w:tc>
        <w:tc>
          <w:tcPr>
            <w:tcW w:w="0" w:type="auto"/>
          </w:tcPr>
          <w:p w14:paraId="01A8D3CD" w14:textId="4F923B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4D20BFB" w14:textId="37F6A2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2271F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7B684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F5A2AFA" w14:textId="77777777" w:rsidTr="00C51F06">
        <w:tc>
          <w:tcPr>
            <w:tcW w:w="0" w:type="auto"/>
          </w:tcPr>
          <w:p w14:paraId="422B553B" w14:textId="012FA1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R4-2104852</w:t>
            </w:r>
          </w:p>
        </w:tc>
        <w:tc>
          <w:tcPr>
            <w:tcW w:w="0" w:type="auto"/>
          </w:tcPr>
          <w:p w14:paraId="13718AEF" w14:textId="1B6494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 for FR2 HST</w:t>
            </w:r>
          </w:p>
        </w:tc>
        <w:tc>
          <w:tcPr>
            <w:tcW w:w="0" w:type="auto"/>
          </w:tcPr>
          <w:p w14:paraId="05EBA5C8" w14:textId="7CA8DA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C438A8D" w14:textId="74CA15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27131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1471B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B6EE22F" w14:textId="77777777" w:rsidTr="00C51F06">
        <w:tc>
          <w:tcPr>
            <w:tcW w:w="0" w:type="auto"/>
          </w:tcPr>
          <w:p w14:paraId="6976A896" w14:textId="47E809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R4-2104853</w:t>
            </w:r>
          </w:p>
        </w:tc>
        <w:tc>
          <w:tcPr>
            <w:tcW w:w="0" w:type="auto"/>
          </w:tcPr>
          <w:p w14:paraId="082E6A46" w14:textId="2BC356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RAN1 LS on UE transmit timing error for R17 URLLC</w:t>
            </w:r>
          </w:p>
        </w:tc>
        <w:tc>
          <w:tcPr>
            <w:tcW w:w="0" w:type="auto"/>
          </w:tcPr>
          <w:p w14:paraId="77AFA27E" w14:textId="7FD331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7F9BC47" w14:textId="640E82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B8B70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533D9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CFA5742" w14:textId="77777777" w:rsidTr="00C51F06">
        <w:tc>
          <w:tcPr>
            <w:tcW w:w="0" w:type="auto"/>
          </w:tcPr>
          <w:p w14:paraId="675AB5F0" w14:textId="0AF267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R4-2104854</w:t>
            </w:r>
          </w:p>
        </w:tc>
        <w:tc>
          <w:tcPr>
            <w:tcW w:w="0" w:type="auto"/>
          </w:tcPr>
          <w:p w14:paraId="1E02A7D5" w14:textId="1087E1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on preconfigured measurement gap patterns</w:t>
            </w:r>
          </w:p>
        </w:tc>
        <w:tc>
          <w:tcPr>
            <w:tcW w:w="0" w:type="auto"/>
          </w:tcPr>
          <w:p w14:paraId="66ED6294" w14:textId="47E6B9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BEBBD8E" w14:textId="797A38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D3B8B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6327C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AEA7577" w14:textId="77777777" w:rsidTr="00C51F06">
        <w:tc>
          <w:tcPr>
            <w:tcW w:w="0" w:type="auto"/>
          </w:tcPr>
          <w:p w14:paraId="3D0767AF" w14:textId="7FA918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R4-2104855</w:t>
            </w:r>
          </w:p>
        </w:tc>
        <w:tc>
          <w:tcPr>
            <w:tcW w:w="0" w:type="auto"/>
          </w:tcPr>
          <w:p w14:paraId="60218588" w14:textId="15251C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multiple concurrent and independent MG patterns</w:t>
            </w:r>
          </w:p>
        </w:tc>
        <w:tc>
          <w:tcPr>
            <w:tcW w:w="0" w:type="auto"/>
          </w:tcPr>
          <w:p w14:paraId="010C8DE6" w14:textId="4BC587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9AC5BB6" w14:textId="73E33C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4746E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7920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2C953AC" w14:textId="77777777" w:rsidTr="00C51F06">
        <w:tc>
          <w:tcPr>
            <w:tcW w:w="0" w:type="auto"/>
          </w:tcPr>
          <w:p w14:paraId="7388640B" w14:textId="709BCC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R4-2104856</w:t>
            </w:r>
          </w:p>
        </w:tc>
        <w:tc>
          <w:tcPr>
            <w:tcW w:w="0" w:type="auto"/>
          </w:tcPr>
          <w:p w14:paraId="5272E6DE" w14:textId="23EFA4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network controlled small gap</w:t>
            </w:r>
          </w:p>
        </w:tc>
        <w:tc>
          <w:tcPr>
            <w:tcW w:w="0" w:type="auto"/>
          </w:tcPr>
          <w:p w14:paraId="1D0FA9A5" w14:textId="3B8D63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CEBCDFE" w14:textId="3A2494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4A8C2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F05A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AD16E76" w14:textId="77777777" w:rsidTr="00C51F06">
        <w:tc>
          <w:tcPr>
            <w:tcW w:w="0" w:type="auto"/>
          </w:tcPr>
          <w:p w14:paraId="5703A211" w14:textId="4F878C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R4-2104857</w:t>
            </w:r>
          </w:p>
        </w:tc>
        <w:tc>
          <w:tcPr>
            <w:tcW w:w="0" w:type="auto"/>
          </w:tcPr>
          <w:p w14:paraId="416D41D0" w14:textId="1E1FEB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R17 FR1 HST RRM measurement requirement</w:t>
            </w:r>
          </w:p>
        </w:tc>
        <w:tc>
          <w:tcPr>
            <w:tcW w:w="0" w:type="auto"/>
          </w:tcPr>
          <w:p w14:paraId="1782A806" w14:textId="499A7E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A74B165" w14:textId="46E23F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C6208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DB5ED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BBD607A" w14:textId="77777777" w:rsidTr="00C51F06">
        <w:tc>
          <w:tcPr>
            <w:tcW w:w="0" w:type="auto"/>
          </w:tcPr>
          <w:p w14:paraId="2EB7D22F" w14:textId="7B2AE0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R4-2104858</w:t>
            </w:r>
          </w:p>
        </w:tc>
        <w:tc>
          <w:tcPr>
            <w:tcW w:w="0" w:type="auto"/>
          </w:tcPr>
          <w:p w14:paraId="5D071955" w14:textId="36FF8A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R16 NR HST UE capabilitiesOn R16 NR HST UE capabilities</w:t>
            </w:r>
          </w:p>
        </w:tc>
        <w:tc>
          <w:tcPr>
            <w:tcW w:w="0" w:type="auto"/>
          </w:tcPr>
          <w:p w14:paraId="7463BDEC" w14:textId="046272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17A0417" w14:textId="4FDAC4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FBBBD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62575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2F68497" w14:textId="77777777" w:rsidTr="00C51F06">
        <w:tc>
          <w:tcPr>
            <w:tcW w:w="0" w:type="auto"/>
          </w:tcPr>
          <w:p w14:paraId="3FC746B8" w14:textId="564988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R4-2104859</w:t>
            </w:r>
          </w:p>
        </w:tc>
        <w:tc>
          <w:tcPr>
            <w:tcW w:w="0" w:type="auto"/>
          </w:tcPr>
          <w:p w14:paraId="5AF0D091" w14:textId="5DFCA8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Testing of measurement performance for RSRP/RSRQ in EMR</w:t>
            </w:r>
          </w:p>
        </w:tc>
        <w:tc>
          <w:tcPr>
            <w:tcW w:w="0" w:type="auto"/>
          </w:tcPr>
          <w:p w14:paraId="637E2EB4" w14:textId="40CEED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AD29C09" w14:textId="5D744A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B8EDA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81ADD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47B1675" w14:textId="77777777" w:rsidTr="00C51F06">
        <w:tc>
          <w:tcPr>
            <w:tcW w:w="0" w:type="auto"/>
          </w:tcPr>
          <w:p w14:paraId="23EA36F1" w14:textId="011927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R4-2104860</w:t>
            </w:r>
          </w:p>
        </w:tc>
        <w:tc>
          <w:tcPr>
            <w:tcW w:w="0" w:type="auto"/>
          </w:tcPr>
          <w:p w14:paraId="6B4A7A43" w14:textId="3CFDC4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Core requirement maintenance on direct SCell activation</w:t>
            </w:r>
          </w:p>
        </w:tc>
        <w:tc>
          <w:tcPr>
            <w:tcW w:w="0" w:type="auto"/>
          </w:tcPr>
          <w:p w14:paraId="23415DD1" w14:textId="6E6625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DB8EFF9" w14:textId="5FB98D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DADD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62F5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AB3F9D9" w14:textId="77777777" w:rsidTr="00C51F06">
        <w:tc>
          <w:tcPr>
            <w:tcW w:w="0" w:type="auto"/>
          </w:tcPr>
          <w:p w14:paraId="5CF4DE03" w14:textId="4584F0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R4-2104861</w:t>
            </w:r>
          </w:p>
        </w:tc>
        <w:tc>
          <w:tcPr>
            <w:tcW w:w="0" w:type="auto"/>
          </w:tcPr>
          <w:p w14:paraId="38F604D6" w14:textId="18090D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core requirement maintenance on direct SCell activation</w:t>
            </w:r>
          </w:p>
        </w:tc>
        <w:tc>
          <w:tcPr>
            <w:tcW w:w="0" w:type="auto"/>
          </w:tcPr>
          <w:p w14:paraId="51246739" w14:textId="2E5790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C98DB9B" w14:textId="70600B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F2DCAB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C67644" w14:textId="2FB25F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R4-2105739</w:t>
            </w:r>
          </w:p>
        </w:tc>
      </w:tr>
      <w:tr w:rsidR="00C51F06" w14:paraId="1EC34B27" w14:textId="77777777" w:rsidTr="00C51F06">
        <w:tc>
          <w:tcPr>
            <w:tcW w:w="0" w:type="auto"/>
          </w:tcPr>
          <w:p w14:paraId="172F2959" w14:textId="4526EC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R4-2104862</w:t>
            </w:r>
          </w:p>
        </w:tc>
        <w:tc>
          <w:tcPr>
            <w:tcW w:w="0" w:type="auto"/>
          </w:tcPr>
          <w:p w14:paraId="0751FF39" w14:textId="014393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applicability for mandatory gap patterns</w:t>
            </w:r>
          </w:p>
        </w:tc>
        <w:tc>
          <w:tcPr>
            <w:tcW w:w="0" w:type="auto"/>
          </w:tcPr>
          <w:p w14:paraId="6FB8D08C" w14:textId="188032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0257675" w14:textId="0917C3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3E3A0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45CC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C2899BD" w14:textId="77777777" w:rsidTr="00C51F06">
        <w:tc>
          <w:tcPr>
            <w:tcW w:w="0" w:type="auto"/>
          </w:tcPr>
          <w:p w14:paraId="6C1CEE4F" w14:textId="2C9EBD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R4-2104863</w:t>
            </w:r>
          </w:p>
        </w:tc>
        <w:tc>
          <w:tcPr>
            <w:tcW w:w="0" w:type="auto"/>
          </w:tcPr>
          <w:p w14:paraId="2CEF36F3" w14:textId="60D9C4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test applicability for mandatory gap patterns</w:t>
            </w:r>
          </w:p>
        </w:tc>
        <w:tc>
          <w:tcPr>
            <w:tcW w:w="0" w:type="auto"/>
          </w:tcPr>
          <w:p w14:paraId="701BD1A1" w14:textId="1D420E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6460705" w14:textId="0A2668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7883C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8AE965" w14:textId="7E7E31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R4-2105765</w:t>
            </w:r>
          </w:p>
        </w:tc>
      </w:tr>
      <w:tr w:rsidR="00C51F06" w14:paraId="041AC599" w14:textId="77777777" w:rsidTr="00C51F06">
        <w:tc>
          <w:tcPr>
            <w:tcW w:w="0" w:type="auto"/>
          </w:tcPr>
          <w:p w14:paraId="683877F1" w14:textId="121B3D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R4-2104864</w:t>
            </w:r>
          </w:p>
        </w:tc>
        <w:tc>
          <w:tcPr>
            <w:tcW w:w="0" w:type="auto"/>
          </w:tcPr>
          <w:p w14:paraId="595E372F" w14:textId="3A227D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considerations on delta TIB and RIB simplification for band combinations</w:t>
            </w:r>
          </w:p>
        </w:tc>
        <w:tc>
          <w:tcPr>
            <w:tcW w:w="0" w:type="auto"/>
          </w:tcPr>
          <w:p w14:paraId="0E77EFBA" w14:textId="583C64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A346A65" w14:textId="1FEFF9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E2648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3785F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7EF283D" w14:textId="77777777" w:rsidTr="00C51F06">
        <w:tc>
          <w:tcPr>
            <w:tcW w:w="0" w:type="auto"/>
          </w:tcPr>
          <w:p w14:paraId="52990E69" w14:textId="4CE75D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R4-2104865</w:t>
            </w:r>
          </w:p>
        </w:tc>
        <w:tc>
          <w:tcPr>
            <w:tcW w:w="0" w:type="auto"/>
          </w:tcPr>
          <w:p w14:paraId="54CAABC2" w14:textId="6307C4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band combination handling</w:t>
            </w:r>
          </w:p>
        </w:tc>
        <w:tc>
          <w:tcPr>
            <w:tcW w:w="0" w:type="auto"/>
          </w:tcPr>
          <w:p w14:paraId="7E2C149A" w14:textId="3C1D0D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C1F640F" w14:textId="419AEC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4E871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A055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4BFE9B5" w14:textId="77777777" w:rsidTr="00C51F06">
        <w:tc>
          <w:tcPr>
            <w:tcW w:w="0" w:type="auto"/>
          </w:tcPr>
          <w:p w14:paraId="358D7427" w14:textId="517580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R4-2104866</w:t>
            </w:r>
          </w:p>
        </w:tc>
        <w:tc>
          <w:tcPr>
            <w:tcW w:w="0" w:type="auto"/>
          </w:tcPr>
          <w:p w14:paraId="0EADDF00" w14:textId="23DCD2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on optimization to channel bandwidth per operating band (Rel-16)</w:t>
            </w:r>
          </w:p>
        </w:tc>
        <w:tc>
          <w:tcPr>
            <w:tcW w:w="0" w:type="auto"/>
          </w:tcPr>
          <w:p w14:paraId="3F50CCE1" w14:textId="697A13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9D0B154" w14:textId="0B4FB4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62F91F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FFC89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656A40B" w14:textId="77777777" w:rsidTr="00C51F06">
        <w:tc>
          <w:tcPr>
            <w:tcW w:w="0" w:type="auto"/>
          </w:tcPr>
          <w:p w14:paraId="730A97BD" w14:textId="74E02A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R4-2104867</w:t>
            </w:r>
          </w:p>
        </w:tc>
        <w:tc>
          <w:tcPr>
            <w:tcW w:w="0" w:type="auto"/>
          </w:tcPr>
          <w:p w14:paraId="786C2C5C" w14:textId="56B8A4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on optimization to channel bandwidth per operating band (Rel-17)</w:t>
            </w:r>
          </w:p>
        </w:tc>
        <w:tc>
          <w:tcPr>
            <w:tcW w:w="0" w:type="auto"/>
          </w:tcPr>
          <w:p w14:paraId="68EECB9E" w14:textId="04806D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C065287" w14:textId="4DF4D4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998CEA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3B91D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7D7B2EA" w14:textId="77777777" w:rsidTr="00C51F06">
        <w:tc>
          <w:tcPr>
            <w:tcW w:w="0" w:type="auto"/>
          </w:tcPr>
          <w:p w14:paraId="50072BB3" w14:textId="28F7A1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R4-2104868</w:t>
            </w:r>
          </w:p>
        </w:tc>
        <w:tc>
          <w:tcPr>
            <w:tcW w:w="0" w:type="auto"/>
          </w:tcPr>
          <w:p w14:paraId="3E245EAC" w14:textId="3EFEC4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38.101-2 on optimization to channel bandwidth per operating band (Rel-16)</w:t>
            </w:r>
          </w:p>
        </w:tc>
        <w:tc>
          <w:tcPr>
            <w:tcW w:w="0" w:type="auto"/>
          </w:tcPr>
          <w:p w14:paraId="1450D4DD" w14:textId="4EC8D1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C02D6BB" w14:textId="091B58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3F4C9D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EFBA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741EEC6" w14:textId="77777777" w:rsidTr="00C51F06">
        <w:tc>
          <w:tcPr>
            <w:tcW w:w="0" w:type="auto"/>
          </w:tcPr>
          <w:p w14:paraId="623361EE" w14:textId="377221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R4-2104869</w:t>
            </w:r>
          </w:p>
        </w:tc>
        <w:tc>
          <w:tcPr>
            <w:tcW w:w="0" w:type="auto"/>
          </w:tcPr>
          <w:p w14:paraId="6840D4EE" w14:textId="3071C5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38.101-2 on optimization to channel bandwidth per operating band (Rel-17)</w:t>
            </w:r>
          </w:p>
        </w:tc>
        <w:tc>
          <w:tcPr>
            <w:tcW w:w="0" w:type="auto"/>
          </w:tcPr>
          <w:p w14:paraId="1A3596C4" w14:textId="17B85C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4E58AB0" w14:textId="16CB1D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5063F3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B4843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0E32A8E" w14:textId="77777777" w:rsidTr="00C51F06">
        <w:tc>
          <w:tcPr>
            <w:tcW w:w="0" w:type="auto"/>
          </w:tcPr>
          <w:p w14:paraId="5715D197" w14:textId="15E467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R4-2104870</w:t>
            </w:r>
          </w:p>
        </w:tc>
        <w:tc>
          <w:tcPr>
            <w:tcW w:w="0" w:type="auto"/>
          </w:tcPr>
          <w:p w14:paraId="7B166033" w14:textId="767396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 on optimization to BS channel bandwidths and SCS per operating band (Rel-16)</w:t>
            </w:r>
          </w:p>
        </w:tc>
        <w:tc>
          <w:tcPr>
            <w:tcW w:w="0" w:type="auto"/>
          </w:tcPr>
          <w:p w14:paraId="24757645" w14:textId="4B61E7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94704B7" w14:textId="060A20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48CBD8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5047E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3836A53" w14:textId="77777777" w:rsidTr="00C51F06">
        <w:tc>
          <w:tcPr>
            <w:tcW w:w="0" w:type="auto"/>
          </w:tcPr>
          <w:p w14:paraId="4EF20F45" w14:textId="1392FA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R4-2104871</w:t>
            </w:r>
          </w:p>
        </w:tc>
        <w:tc>
          <w:tcPr>
            <w:tcW w:w="0" w:type="auto"/>
          </w:tcPr>
          <w:p w14:paraId="37409C43" w14:textId="089351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 on optimization to BS channel bandwidths and SCS per operating band (Rel-17)</w:t>
            </w:r>
          </w:p>
        </w:tc>
        <w:tc>
          <w:tcPr>
            <w:tcW w:w="0" w:type="auto"/>
          </w:tcPr>
          <w:p w14:paraId="44B79A25" w14:textId="16A4E9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2A1552E" w14:textId="4FAB0E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24DBA7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F6A77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D878551" w14:textId="77777777" w:rsidTr="00C51F06">
        <w:tc>
          <w:tcPr>
            <w:tcW w:w="0" w:type="auto"/>
          </w:tcPr>
          <w:p w14:paraId="6A55DFA4" w14:textId="63124C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R4-2104872</w:t>
            </w:r>
          </w:p>
        </w:tc>
        <w:tc>
          <w:tcPr>
            <w:tcW w:w="0" w:type="auto"/>
          </w:tcPr>
          <w:p w14:paraId="7B719069" w14:textId="4FFB1C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38.101-3 on delta TIB correction</w:t>
            </w:r>
          </w:p>
        </w:tc>
        <w:tc>
          <w:tcPr>
            <w:tcW w:w="0" w:type="auto"/>
          </w:tcPr>
          <w:p w14:paraId="4EBDF352" w14:textId="6F77CB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82C6F46" w14:textId="61C87C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BB5AC2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99C78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33B3A69" w14:textId="77777777" w:rsidTr="00C51F06">
        <w:tc>
          <w:tcPr>
            <w:tcW w:w="0" w:type="auto"/>
          </w:tcPr>
          <w:p w14:paraId="6DBC78B4" w14:textId="023CAD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R4-2104873</w:t>
            </w:r>
          </w:p>
        </w:tc>
        <w:tc>
          <w:tcPr>
            <w:tcW w:w="0" w:type="auto"/>
          </w:tcPr>
          <w:p w14:paraId="726F914A" w14:textId="6CD9F6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38.101-3 on delta TIB correction (CAT A)</w:t>
            </w:r>
          </w:p>
        </w:tc>
        <w:tc>
          <w:tcPr>
            <w:tcW w:w="0" w:type="auto"/>
          </w:tcPr>
          <w:p w14:paraId="3D25C67C" w14:textId="00D819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D3C4D99" w14:textId="7D5CA9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D79DC8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0DB09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2AFFC5F" w14:textId="77777777" w:rsidTr="00C51F06">
        <w:tc>
          <w:tcPr>
            <w:tcW w:w="0" w:type="auto"/>
          </w:tcPr>
          <w:p w14:paraId="22C0BEA3" w14:textId="6471AB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R4-2104874</w:t>
            </w:r>
          </w:p>
        </w:tc>
        <w:tc>
          <w:tcPr>
            <w:tcW w:w="0" w:type="auto"/>
          </w:tcPr>
          <w:p w14:paraId="575E3BF8" w14:textId="77C718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skeleton 38.xxx v001 Band combination handling</w:t>
            </w:r>
          </w:p>
        </w:tc>
        <w:tc>
          <w:tcPr>
            <w:tcW w:w="0" w:type="auto"/>
          </w:tcPr>
          <w:p w14:paraId="552F813E" w14:textId="2C13FA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A7E13CC" w14:textId="1575B9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1CA3EA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D208FE" w14:textId="606314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R4-2105431</w:t>
            </w:r>
          </w:p>
        </w:tc>
      </w:tr>
      <w:tr w:rsidR="00C51F06" w14:paraId="222161F5" w14:textId="77777777" w:rsidTr="00C51F06">
        <w:tc>
          <w:tcPr>
            <w:tcW w:w="0" w:type="auto"/>
          </w:tcPr>
          <w:p w14:paraId="53B86ED0" w14:textId="75B7C0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R4-2104875</w:t>
            </w:r>
          </w:p>
        </w:tc>
        <w:tc>
          <w:tcPr>
            <w:tcW w:w="0" w:type="auto"/>
          </w:tcPr>
          <w:p w14:paraId="6580085D" w14:textId="255E20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38.101-1 on optimization to channel bandwidth per operating band (Rel-16)</w:t>
            </w:r>
          </w:p>
        </w:tc>
        <w:tc>
          <w:tcPr>
            <w:tcW w:w="0" w:type="auto"/>
          </w:tcPr>
          <w:p w14:paraId="7BCDB9B7" w14:textId="270999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E5A8AD5" w14:textId="3643CC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28CCFD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0E495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700D915" w14:textId="77777777" w:rsidTr="00C51F06">
        <w:tc>
          <w:tcPr>
            <w:tcW w:w="0" w:type="auto"/>
          </w:tcPr>
          <w:p w14:paraId="706CBA54" w14:textId="6694BA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R4-2104876</w:t>
            </w:r>
          </w:p>
        </w:tc>
        <w:tc>
          <w:tcPr>
            <w:tcW w:w="0" w:type="auto"/>
          </w:tcPr>
          <w:p w14:paraId="163523A0" w14:textId="72C81D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38.101-2 on optimization to channel bandwidth per operating band (Rel-16)</w:t>
            </w:r>
          </w:p>
        </w:tc>
        <w:tc>
          <w:tcPr>
            <w:tcW w:w="0" w:type="auto"/>
          </w:tcPr>
          <w:p w14:paraId="0FA47563" w14:textId="022F42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3381CA6" w14:textId="6A230B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AAFE34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AFB00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466CED5" w14:textId="77777777" w:rsidTr="00C51F06">
        <w:tc>
          <w:tcPr>
            <w:tcW w:w="0" w:type="auto"/>
          </w:tcPr>
          <w:p w14:paraId="2657F16B" w14:textId="2719B2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R4-2104877</w:t>
            </w:r>
          </w:p>
        </w:tc>
        <w:tc>
          <w:tcPr>
            <w:tcW w:w="0" w:type="auto"/>
          </w:tcPr>
          <w:p w14:paraId="16D56107" w14:textId="1FF0DC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38.104 on optimization to BS channel bandwidths and SCS per operating band (Rel-16)</w:t>
            </w:r>
          </w:p>
        </w:tc>
        <w:tc>
          <w:tcPr>
            <w:tcW w:w="0" w:type="auto"/>
          </w:tcPr>
          <w:p w14:paraId="12F80424" w14:textId="763D59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FC38E34" w14:textId="2A926D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C3332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21D7F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A0A2EC9" w14:textId="77777777" w:rsidTr="00C51F06">
        <w:tc>
          <w:tcPr>
            <w:tcW w:w="0" w:type="auto"/>
          </w:tcPr>
          <w:p w14:paraId="6B58D794" w14:textId="53B1B1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R4-2104878</w:t>
            </w:r>
          </w:p>
        </w:tc>
        <w:tc>
          <w:tcPr>
            <w:tcW w:w="0" w:type="auto"/>
          </w:tcPr>
          <w:p w14:paraId="4A532800" w14:textId="62FB3A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n1 35 and 45MHz BW AMPR</w:t>
            </w:r>
          </w:p>
        </w:tc>
        <w:tc>
          <w:tcPr>
            <w:tcW w:w="0" w:type="auto"/>
          </w:tcPr>
          <w:p w14:paraId="73325CBE" w14:textId="5B06FB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Technologies Int</w:t>
            </w:r>
          </w:p>
        </w:tc>
        <w:tc>
          <w:tcPr>
            <w:tcW w:w="0" w:type="auto"/>
          </w:tcPr>
          <w:p w14:paraId="6E1CCF92" w14:textId="35E96D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53F94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8E8ED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CF89DE7" w14:textId="77777777" w:rsidTr="00C51F06">
        <w:tc>
          <w:tcPr>
            <w:tcW w:w="0" w:type="auto"/>
          </w:tcPr>
          <w:p w14:paraId="41BE0D4E" w14:textId="48CE9B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R4-2104879</w:t>
            </w:r>
          </w:p>
        </w:tc>
        <w:tc>
          <w:tcPr>
            <w:tcW w:w="0" w:type="auto"/>
          </w:tcPr>
          <w:p w14:paraId="33113F35" w14:textId="393935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 work plan</w:t>
            </w:r>
          </w:p>
        </w:tc>
        <w:tc>
          <w:tcPr>
            <w:tcW w:w="0" w:type="auto"/>
          </w:tcPr>
          <w:p w14:paraId="37B2A4E1" w14:textId="62C9C7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5B6C104C" w14:textId="720418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BBA152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CAD92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AFB776C" w14:textId="77777777" w:rsidTr="00C51F06">
        <w:tc>
          <w:tcPr>
            <w:tcW w:w="0" w:type="auto"/>
          </w:tcPr>
          <w:p w14:paraId="66939BC0" w14:textId="7C2160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R4-2104880</w:t>
            </w:r>
          </w:p>
        </w:tc>
        <w:tc>
          <w:tcPr>
            <w:tcW w:w="0" w:type="auto"/>
          </w:tcPr>
          <w:p w14:paraId="47CAFBB4" w14:textId="276D8E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new CBW 90MHz and 100MHz for n40</w:t>
            </w:r>
          </w:p>
        </w:tc>
        <w:tc>
          <w:tcPr>
            <w:tcW w:w="0" w:type="auto"/>
          </w:tcPr>
          <w:p w14:paraId="5126F1E5" w14:textId="30FA50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E1ABF4C" w14:textId="0DDF23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29B00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53128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4A2E792" w14:textId="77777777" w:rsidTr="00C51F06">
        <w:tc>
          <w:tcPr>
            <w:tcW w:w="0" w:type="auto"/>
          </w:tcPr>
          <w:p w14:paraId="105BD4B9" w14:textId="589ABC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R4-2104881</w:t>
            </w:r>
          </w:p>
        </w:tc>
        <w:tc>
          <w:tcPr>
            <w:tcW w:w="0" w:type="auto"/>
          </w:tcPr>
          <w:p w14:paraId="2DFC81EB" w14:textId="434732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proposal for n5 with 25MHz CBW</w:t>
            </w:r>
          </w:p>
        </w:tc>
        <w:tc>
          <w:tcPr>
            <w:tcW w:w="0" w:type="auto"/>
          </w:tcPr>
          <w:p w14:paraId="4B10DD80" w14:textId="1D7B10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10E5C21" w14:textId="1528CE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F135A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A4357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1AC0BBB" w14:textId="77777777" w:rsidTr="00C51F06">
        <w:tc>
          <w:tcPr>
            <w:tcW w:w="0" w:type="auto"/>
          </w:tcPr>
          <w:p w14:paraId="084AF200" w14:textId="704AF0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R4-2104882</w:t>
            </w:r>
          </w:p>
        </w:tc>
        <w:tc>
          <w:tcPr>
            <w:tcW w:w="0" w:type="auto"/>
          </w:tcPr>
          <w:p w14:paraId="3E3291A3" w14:textId="060304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Band plan for lower 6GHz NR unlicensed operation for Europe</w:t>
            </w:r>
          </w:p>
        </w:tc>
        <w:tc>
          <w:tcPr>
            <w:tcW w:w="0" w:type="auto"/>
          </w:tcPr>
          <w:p w14:paraId="3509F76D" w14:textId="3CD5CA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A65E8F0" w14:textId="70B4BF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A61EF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FE090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D7114F4" w14:textId="77777777" w:rsidTr="00C51F06">
        <w:tc>
          <w:tcPr>
            <w:tcW w:w="0" w:type="auto"/>
          </w:tcPr>
          <w:p w14:paraId="112102B4" w14:textId="063DB1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R4-2104883</w:t>
            </w:r>
          </w:p>
        </w:tc>
        <w:tc>
          <w:tcPr>
            <w:tcW w:w="0" w:type="auto"/>
          </w:tcPr>
          <w:p w14:paraId="3A7179C0" w14:textId="07DCD0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simultaneous low power and very low power operation</w:t>
            </w:r>
          </w:p>
        </w:tc>
        <w:tc>
          <w:tcPr>
            <w:tcW w:w="0" w:type="auto"/>
          </w:tcPr>
          <w:p w14:paraId="2E5883BB" w14:textId="3D38F7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4C273A1" w14:textId="4D7CD5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DAA10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609C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98C73BD" w14:textId="77777777" w:rsidTr="00C51F06">
        <w:tc>
          <w:tcPr>
            <w:tcW w:w="0" w:type="auto"/>
          </w:tcPr>
          <w:p w14:paraId="6935E1F7" w14:textId="7C40F9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R4-2104884</w:t>
            </w:r>
          </w:p>
        </w:tc>
        <w:tc>
          <w:tcPr>
            <w:tcW w:w="0" w:type="auto"/>
          </w:tcPr>
          <w:p w14:paraId="532AB624" w14:textId="63B03C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Supporting the 6GHz band in other countries/regions</w:t>
            </w:r>
          </w:p>
        </w:tc>
        <w:tc>
          <w:tcPr>
            <w:tcW w:w="0" w:type="auto"/>
          </w:tcPr>
          <w:p w14:paraId="289A751F" w14:textId="7B1A53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88BEB45" w14:textId="3C0CCD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ACD9B1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C2D5A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4DDDC0B" w14:textId="77777777" w:rsidTr="00C51F06">
        <w:tc>
          <w:tcPr>
            <w:tcW w:w="0" w:type="auto"/>
          </w:tcPr>
          <w:p w14:paraId="7558C6BB" w14:textId="2E4F88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R4-2104885</w:t>
            </w:r>
          </w:p>
        </w:tc>
        <w:tc>
          <w:tcPr>
            <w:tcW w:w="0" w:type="auto"/>
          </w:tcPr>
          <w:p w14:paraId="69CCE107" w14:textId="3C3B70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Regulatory status for the frequency range 52.6 GHz to 71 GHz and potential band plan</w:t>
            </w:r>
          </w:p>
        </w:tc>
        <w:tc>
          <w:tcPr>
            <w:tcW w:w="0" w:type="auto"/>
          </w:tcPr>
          <w:p w14:paraId="73E1B55D" w14:textId="4F5C75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4F7993C" w14:textId="292024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BE74B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90ECE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23FDEB9" w14:textId="77777777" w:rsidTr="00C51F06">
        <w:tc>
          <w:tcPr>
            <w:tcW w:w="0" w:type="auto"/>
          </w:tcPr>
          <w:p w14:paraId="33DB82FA" w14:textId="775044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R4-2104886</w:t>
            </w:r>
          </w:p>
        </w:tc>
        <w:tc>
          <w:tcPr>
            <w:tcW w:w="0" w:type="auto"/>
          </w:tcPr>
          <w:p w14:paraId="073C766F" w14:textId="5D611F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Non-standard spectrum allocations for NR bands (larger channel)</w:t>
            </w:r>
          </w:p>
        </w:tc>
        <w:tc>
          <w:tcPr>
            <w:tcW w:w="0" w:type="auto"/>
          </w:tcPr>
          <w:p w14:paraId="359829FC" w14:textId="71F87C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98F8216" w14:textId="64D287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7E622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885C0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E8B7F93" w14:textId="77777777" w:rsidTr="00C51F06">
        <w:tc>
          <w:tcPr>
            <w:tcW w:w="0" w:type="auto"/>
          </w:tcPr>
          <w:p w14:paraId="6F49728B" w14:textId="48AA1C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R4-2104887</w:t>
            </w:r>
          </w:p>
        </w:tc>
        <w:tc>
          <w:tcPr>
            <w:tcW w:w="0" w:type="auto"/>
          </w:tcPr>
          <w:p w14:paraId="6FBC340E" w14:textId="4103A7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Non-standard spectrum allocations for NR bands (overlapping channel)</w:t>
            </w:r>
          </w:p>
        </w:tc>
        <w:tc>
          <w:tcPr>
            <w:tcW w:w="0" w:type="auto"/>
          </w:tcPr>
          <w:p w14:paraId="2225FD24" w14:textId="443010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66D11E4" w14:textId="02FBCB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541A1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78C78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CB0C744" w14:textId="77777777" w:rsidTr="00C51F06">
        <w:tc>
          <w:tcPr>
            <w:tcW w:w="0" w:type="auto"/>
          </w:tcPr>
          <w:p w14:paraId="2BBC84FA" w14:textId="24D96F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R4-2104888</w:t>
            </w:r>
          </w:p>
        </w:tc>
        <w:tc>
          <w:tcPr>
            <w:tcW w:w="0" w:type="auto"/>
          </w:tcPr>
          <w:p w14:paraId="7A46427C" w14:textId="44A479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channel location for MSD calculation for bands n8 and n71</w:t>
            </w:r>
          </w:p>
        </w:tc>
        <w:tc>
          <w:tcPr>
            <w:tcW w:w="0" w:type="auto"/>
          </w:tcPr>
          <w:p w14:paraId="74717CD0" w14:textId="74E645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0CE3BD0" w14:textId="41004A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D964F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033FB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76191D" w14:textId="77777777" w:rsidTr="00C51F06">
        <w:tc>
          <w:tcPr>
            <w:tcW w:w="0" w:type="auto"/>
          </w:tcPr>
          <w:p w14:paraId="6FB5B41B" w14:textId="6CAE2B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R4-2104889</w:t>
            </w:r>
          </w:p>
        </w:tc>
        <w:tc>
          <w:tcPr>
            <w:tcW w:w="0" w:type="auto"/>
          </w:tcPr>
          <w:p w14:paraId="28CB6EBD" w14:textId="70D04F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Beam correspondence side conditions for SSB and CSI-RS in band n262</w:t>
            </w:r>
          </w:p>
        </w:tc>
        <w:tc>
          <w:tcPr>
            <w:tcW w:w="0" w:type="auto"/>
          </w:tcPr>
          <w:p w14:paraId="1F64171D" w14:textId="027DD5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DD76DD4" w14:textId="307AE5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9D43F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46494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6E4B261" w14:textId="77777777" w:rsidTr="00C51F06">
        <w:tc>
          <w:tcPr>
            <w:tcW w:w="0" w:type="auto"/>
          </w:tcPr>
          <w:p w14:paraId="247DF3A1" w14:textId="0E9BE6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R4-2104890</w:t>
            </w:r>
          </w:p>
        </w:tc>
        <w:tc>
          <w:tcPr>
            <w:tcW w:w="0" w:type="auto"/>
          </w:tcPr>
          <w:p w14:paraId="0EF820D0" w14:textId="0DE34C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MSD calculation for band n5 with 20 MHz UL BW</w:t>
            </w:r>
          </w:p>
        </w:tc>
        <w:tc>
          <w:tcPr>
            <w:tcW w:w="0" w:type="auto"/>
          </w:tcPr>
          <w:p w14:paraId="600F7D50" w14:textId="640125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D475747" w14:textId="1B1B74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EC2A3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1D522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A2E1877" w14:textId="77777777" w:rsidTr="00C51F06">
        <w:tc>
          <w:tcPr>
            <w:tcW w:w="0" w:type="auto"/>
          </w:tcPr>
          <w:p w14:paraId="076F3CE0" w14:textId="356D82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R4-2104891</w:t>
            </w:r>
          </w:p>
        </w:tc>
        <w:tc>
          <w:tcPr>
            <w:tcW w:w="0" w:type="auto"/>
          </w:tcPr>
          <w:p w14:paraId="517F0B88" w14:textId="4536DF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band plan for 600 MHz</w:t>
            </w:r>
          </w:p>
        </w:tc>
        <w:tc>
          <w:tcPr>
            <w:tcW w:w="0" w:type="auto"/>
          </w:tcPr>
          <w:p w14:paraId="11EA360D" w14:textId="653291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1285BCD" w14:textId="601349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56A17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7D0B7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A7FC109" w14:textId="77777777" w:rsidTr="00C51F06">
        <w:tc>
          <w:tcPr>
            <w:tcW w:w="0" w:type="auto"/>
          </w:tcPr>
          <w:p w14:paraId="62A54079" w14:textId="521D5B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R4-2104892</w:t>
            </w:r>
          </w:p>
        </w:tc>
        <w:tc>
          <w:tcPr>
            <w:tcW w:w="0" w:type="auto"/>
          </w:tcPr>
          <w:p w14:paraId="78A74263" w14:textId="4B4C00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rules and guidelines for specifying band combinations</w:t>
            </w:r>
          </w:p>
        </w:tc>
        <w:tc>
          <w:tcPr>
            <w:tcW w:w="0" w:type="auto"/>
          </w:tcPr>
          <w:p w14:paraId="43AAC767" w14:textId="3DAFFE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9B08294" w14:textId="23B94A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38E182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421080" w14:textId="167DD9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R4-2105430</w:t>
            </w:r>
          </w:p>
        </w:tc>
      </w:tr>
      <w:tr w:rsidR="00C51F06" w14:paraId="3F80B4A8" w14:textId="77777777" w:rsidTr="00C51F06">
        <w:tc>
          <w:tcPr>
            <w:tcW w:w="0" w:type="auto"/>
          </w:tcPr>
          <w:p w14:paraId="3B4EF1FF" w14:textId="479F65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R4-2104893</w:t>
            </w:r>
          </w:p>
        </w:tc>
        <w:tc>
          <w:tcPr>
            <w:tcW w:w="0" w:type="auto"/>
          </w:tcPr>
          <w:p w14:paraId="5EA68C17" w14:textId="48FF08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for PC1.5 with band n79</w:t>
            </w:r>
          </w:p>
        </w:tc>
        <w:tc>
          <w:tcPr>
            <w:tcW w:w="0" w:type="auto"/>
          </w:tcPr>
          <w:p w14:paraId="365940FF" w14:textId="7AEC7D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91F4D08" w14:textId="5D865A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DAEFF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33C7B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DFBF879" w14:textId="77777777" w:rsidTr="00C51F06">
        <w:tc>
          <w:tcPr>
            <w:tcW w:w="0" w:type="auto"/>
          </w:tcPr>
          <w:p w14:paraId="0E319329" w14:textId="56781F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R4-2104894</w:t>
            </w:r>
          </w:p>
        </w:tc>
        <w:tc>
          <w:tcPr>
            <w:tcW w:w="0" w:type="auto"/>
          </w:tcPr>
          <w:p w14:paraId="1EE73AF4" w14:textId="5959D6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draft reply LS on simultaneous Rx/Tx capability</w:t>
            </w:r>
          </w:p>
        </w:tc>
        <w:tc>
          <w:tcPr>
            <w:tcW w:w="0" w:type="auto"/>
          </w:tcPr>
          <w:p w14:paraId="27CD58D1" w14:textId="668FD1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BD509EB" w14:textId="36558E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6EA347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ECA17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7EFDCD7" w14:textId="77777777" w:rsidTr="00C51F06">
        <w:tc>
          <w:tcPr>
            <w:tcW w:w="0" w:type="auto"/>
          </w:tcPr>
          <w:p w14:paraId="1FE4F18A" w14:textId="67F7D8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R4-2104895</w:t>
            </w:r>
          </w:p>
        </w:tc>
        <w:tc>
          <w:tcPr>
            <w:tcW w:w="0" w:type="auto"/>
          </w:tcPr>
          <w:p w14:paraId="2D12EFE2" w14:textId="2A2A5F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Testability aspects for the 52.6 GHz to 71 GHz frequency range</w:t>
            </w:r>
          </w:p>
        </w:tc>
        <w:tc>
          <w:tcPr>
            <w:tcW w:w="0" w:type="auto"/>
          </w:tcPr>
          <w:p w14:paraId="4A898625" w14:textId="36ADB7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8EC1981" w14:textId="41560A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9B181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F82D5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4515A5E" w14:textId="77777777" w:rsidTr="00C51F06">
        <w:tc>
          <w:tcPr>
            <w:tcW w:w="0" w:type="auto"/>
          </w:tcPr>
          <w:p w14:paraId="58CC94FE" w14:textId="5004A5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R4-2104896</w:t>
            </w:r>
          </w:p>
        </w:tc>
        <w:tc>
          <w:tcPr>
            <w:tcW w:w="0" w:type="auto"/>
          </w:tcPr>
          <w:p w14:paraId="3B7CB41B" w14:textId="5D5132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permitted test methods for demodulation in band n262</w:t>
            </w:r>
          </w:p>
        </w:tc>
        <w:tc>
          <w:tcPr>
            <w:tcW w:w="0" w:type="auto"/>
          </w:tcPr>
          <w:p w14:paraId="3A1655DD" w14:textId="0F0660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5E8C1E6" w14:textId="02A817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635A6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8F6CE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0A95B98" w14:textId="77777777" w:rsidTr="00C51F06">
        <w:tc>
          <w:tcPr>
            <w:tcW w:w="0" w:type="auto"/>
          </w:tcPr>
          <w:p w14:paraId="17FCDFEE" w14:textId="4C2B92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R4-2104897</w:t>
            </w:r>
          </w:p>
        </w:tc>
        <w:tc>
          <w:tcPr>
            <w:tcW w:w="0" w:type="auto"/>
          </w:tcPr>
          <w:p w14:paraId="5B276A3A" w14:textId="3EACF3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input to TR38.884</w:t>
            </w:r>
          </w:p>
        </w:tc>
        <w:tc>
          <w:tcPr>
            <w:tcW w:w="0" w:type="auto"/>
          </w:tcPr>
          <w:p w14:paraId="122318D3" w14:textId="0C088A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vivo</w:t>
            </w:r>
          </w:p>
        </w:tc>
        <w:tc>
          <w:tcPr>
            <w:tcW w:w="0" w:type="auto"/>
          </w:tcPr>
          <w:p w14:paraId="677C23C0" w14:textId="3EAE34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07479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63546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F498FB0" w14:textId="77777777" w:rsidTr="00C51F06">
        <w:tc>
          <w:tcPr>
            <w:tcW w:w="0" w:type="auto"/>
          </w:tcPr>
          <w:p w14:paraId="1C5B2599" w14:textId="341A10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R4-2104898</w:t>
            </w:r>
          </w:p>
        </w:tc>
        <w:tc>
          <w:tcPr>
            <w:tcW w:w="0" w:type="auto"/>
          </w:tcPr>
          <w:p w14:paraId="6FBE10C8" w14:textId="66F627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TR38.884 work split</w:t>
            </w:r>
          </w:p>
        </w:tc>
        <w:tc>
          <w:tcPr>
            <w:tcW w:w="0" w:type="auto"/>
          </w:tcPr>
          <w:p w14:paraId="6996BD51" w14:textId="0C63BD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vivo</w:t>
            </w:r>
          </w:p>
        </w:tc>
        <w:tc>
          <w:tcPr>
            <w:tcW w:w="0" w:type="auto"/>
          </w:tcPr>
          <w:p w14:paraId="56E9C595" w14:textId="697323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14DDA5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BD329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2C97AC1" w14:textId="77777777" w:rsidTr="00C51F06">
        <w:tc>
          <w:tcPr>
            <w:tcW w:w="0" w:type="auto"/>
          </w:tcPr>
          <w:p w14:paraId="5EF61A0A" w14:textId="5676F2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R4-2104899</w:t>
            </w:r>
          </w:p>
        </w:tc>
        <w:tc>
          <w:tcPr>
            <w:tcW w:w="0" w:type="auto"/>
          </w:tcPr>
          <w:p w14:paraId="2251E3AD" w14:textId="2C4CFD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SRS carrier switching TCs</w:t>
            </w:r>
          </w:p>
        </w:tc>
        <w:tc>
          <w:tcPr>
            <w:tcW w:w="0" w:type="auto"/>
          </w:tcPr>
          <w:p w14:paraId="3A9828DB" w14:textId="20A455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7A643E8F" w14:textId="5B77EE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2C0EE7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88D7B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6D19C40" w14:textId="77777777" w:rsidTr="00C51F06">
        <w:tc>
          <w:tcPr>
            <w:tcW w:w="0" w:type="auto"/>
          </w:tcPr>
          <w:p w14:paraId="109C4705" w14:textId="626442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R4-2104900</w:t>
            </w:r>
          </w:p>
        </w:tc>
        <w:tc>
          <w:tcPr>
            <w:tcW w:w="0" w:type="auto"/>
          </w:tcPr>
          <w:p w14:paraId="565D5811" w14:textId="3B5FCC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CGI reading TCs</w:t>
            </w:r>
          </w:p>
        </w:tc>
        <w:tc>
          <w:tcPr>
            <w:tcW w:w="0" w:type="auto"/>
          </w:tcPr>
          <w:p w14:paraId="5608686E" w14:textId="6528E3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1B9B1F27" w14:textId="6CBC74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906D0D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85BDDE" w14:textId="14D6F2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R4-2105764</w:t>
            </w:r>
          </w:p>
        </w:tc>
      </w:tr>
      <w:tr w:rsidR="00C51F06" w14:paraId="484F7DDA" w14:textId="77777777" w:rsidTr="00C51F06">
        <w:tc>
          <w:tcPr>
            <w:tcW w:w="0" w:type="auto"/>
          </w:tcPr>
          <w:p w14:paraId="00201B43" w14:textId="2C9BF0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R4-2104901</w:t>
            </w:r>
          </w:p>
        </w:tc>
        <w:tc>
          <w:tcPr>
            <w:tcW w:w="0" w:type="auto"/>
          </w:tcPr>
          <w:p w14:paraId="6AC29548" w14:textId="7577BB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UL spatial relation TCs</w:t>
            </w:r>
          </w:p>
        </w:tc>
        <w:tc>
          <w:tcPr>
            <w:tcW w:w="0" w:type="auto"/>
          </w:tcPr>
          <w:p w14:paraId="45E5D0FC" w14:textId="0D7038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1C8F3601" w14:textId="253B21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D1791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3FD808" w14:textId="688812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R4-2105760</w:t>
            </w:r>
          </w:p>
        </w:tc>
      </w:tr>
      <w:tr w:rsidR="00C51F06" w14:paraId="5F2A2D63" w14:textId="77777777" w:rsidTr="00C51F06">
        <w:tc>
          <w:tcPr>
            <w:tcW w:w="0" w:type="auto"/>
          </w:tcPr>
          <w:p w14:paraId="03D17907" w14:textId="701C23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R4-2104902</w:t>
            </w:r>
          </w:p>
        </w:tc>
        <w:tc>
          <w:tcPr>
            <w:tcW w:w="0" w:type="auto"/>
          </w:tcPr>
          <w:p w14:paraId="161CC3A2" w14:textId="029849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V2X multiple link demod discussion</w:t>
            </w:r>
          </w:p>
        </w:tc>
        <w:tc>
          <w:tcPr>
            <w:tcW w:w="0" w:type="auto"/>
          </w:tcPr>
          <w:p w14:paraId="6889D944" w14:textId="2754DF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0B61077C" w14:textId="7E0450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68C43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3D27B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EB2FD56" w14:textId="77777777" w:rsidTr="00C51F06">
        <w:tc>
          <w:tcPr>
            <w:tcW w:w="0" w:type="auto"/>
          </w:tcPr>
          <w:p w14:paraId="58BCB3A7" w14:textId="03AD8A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R4-2104903</w:t>
            </w:r>
          </w:p>
        </w:tc>
        <w:tc>
          <w:tcPr>
            <w:tcW w:w="0" w:type="auto"/>
          </w:tcPr>
          <w:p w14:paraId="5A44EABA" w14:textId="33AA54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HARQ buffer TC</w:t>
            </w:r>
          </w:p>
        </w:tc>
        <w:tc>
          <w:tcPr>
            <w:tcW w:w="0" w:type="auto"/>
          </w:tcPr>
          <w:p w14:paraId="20EDD257" w14:textId="2882A6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5EAB153E" w14:textId="3739E7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45AC9D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FECAB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3510C2" w14:textId="77777777" w:rsidTr="00C51F06">
        <w:tc>
          <w:tcPr>
            <w:tcW w:w="0" w:type="auto"/>
          </w:tcPr>
          <w:p w14:paraId="205DBF33" w14:textId="2DD0A5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R4-2104904</w:t>
            </w:r>
          </w:p>
        </w:tc>
        <w:tc>
          <w:tcPr>
            <w:tcW w:w="0" w:type="auto"/>
          </w:tcPr>
          <w:p w14:paraId="477CBFF3" w14:textId="386B68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FR1 HST RRM discussion</w:t>
            </w:r>
          </w:p>
        </w:tc>
        <w:tc>
          <w:tcPr>
            <w:tcW w:w="0" w:type="auto"/>
          </w:tcPr>
          <w:p w14:paraId="17DC9E81" w14:textId="0B9176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05B96A72" w14:textId="6683F3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35580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7DE7D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AD169D" w14:textId="77777777" w:rsidTr="00C51F06">
        <w:tc>
          <w:tcPr>
            <w:tcW w:w="0" w:type="auto"/>
          </w:tcPr>
          <w:p w14:paraId="5DEE3BB6" w14:textId="2A4942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R4-2104905</w:t>
            </w:r>
          </w:p>
        </w:tc>
        <w:tc>
          <w:tcPr>
            <w:tcW w:w="0" w:type="auto"/>
          </w:tcPr>
          <w:p w14:paraId="177593D4" w14:textId="5779BA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HST deployment scenario discussion</w:t>
            </w:r>
          </w:p>
        </w:tc>
        <w:tc>
          <w:tcPr>
            <w:tcW w:w="0" w:type="auto"/>
          </w:tcPr>
          <w:p w14:paraId="14B4F646" w14:textId="73FC94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7D588F20" w14:textId="3BE2C8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77CB9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C946C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3C5F238" w14:textId="77777777" w:rsidTr="00C51F06">
        <w:tc>
          <w:tcPr>
            <w:tcW w:w="0" w:type="auto"/>
          </w:tcPr>
          <w:p w14:paraId="01C45282" w14:textId="2BEA05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R4-2104906</w:t>
            </w:r>
          </w:p>
        </w:tc>
        <w:tc>
          <w:tcPr>
            <w:tcW w:w="0" w:type="auto"/>
          </w:tcPr>
          <w:p w14:paraId="639DEFA2" w14:textId="4BDEA0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HST RF discussion</w:t>
            </w:r>
          </w:p>
        </w:tc>
        <w:tc>
          <w:tcPr>
            <w:tcW w:w="0" w:type="auto"/>
          </w:tcPr>
          <w:p w14:paraId="3CFF12B7" w14:textId="36C9DF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207DC070" w14:textId="79905E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4C46E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47F6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AEE3F8" w14:textId="77777777" w:rsidTr="00C51F06">
        <w:tc>
          <w:tcPr>
            <w:tcW w:w="0" w:type="auto"/>
          </w:tcPr>
          <w:p w14:paraId="77252811" w14:textId="616C78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R4-2104907</w:t>
            </w:r>
          </w:p>
        </w:tc>
        <w:tc>
          <w:tcPr>
            <w:tcW w:w="0" w:type="auto"/>
          </w:tcPr>
          <w:p w14:paraId="677F0338" w14:textId="194A99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HST RRM discussion</w:t>
            </w:r>
          </w:p>
        </w:tc>
        <w:tc>
          <w:tcPr>
            <w:tcW w:w="0" w:type="auto"/>
          </w:tcPr>
          <w:p w14:paraId="0EAB5CAE" w14:textId="5DE737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5F0F30D0" w14:textId="0A4BC2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D07ED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9EF1C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2F67F76" w14:textId="77777777" w:rsidTr="00C51F06">
        <w:tc>
          <w:tcPr>
            <w:tcW w:w="0" w:type="auto"/>
          </w:tcPr>
          <w:p w14:paraId="774EB6A2" w14:textId="458487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R4-2104908</w:t>
            </w:r>
          </w:p>
        </w:tc>
        <w:tc>
          <w:tcPr>
            <w:tcW w:w="0" w:type="auto"/>
          </w:tcPr>
          <w:p w14:paraId="21C16428" w14:textId="08556E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 saving RRM discussion</w:t>
            </w:r>
          </w:p>
        </w:tc>
        <w:tc>
          <w:tcPr>
            <w:tcW w:w="0" w:type="auto"/>
          </w:tcPr>
          <w:p w14:paraId="132C1D63" w14:textId="508220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1E70240D" w14:textId="2B28C4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23CC5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62A8E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6D6C4E7" w14:textId="77777777" w:rsidTr="00C51F06">
        <w:tc>
          <w:tcPr>
            <w:tcW w:w="0" w:type="auto"/>
          </w:tcPr>
          <w:p w14:paraId="356FDF0E" w14:textId="784C90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R4-2104909</w:t>
            </w:r>
          </w:p>
        </w:tc>
        <w:tc>
          <w:tcPr>
            <w:tcW w:w="0" w:type="auto"/>
          </w:tcPr>
          <w:p w14:paraId="1FCCEFEF" w14:textId="2C3E73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SRS antenna switching discussion</w:t>
            </w:r>
          </w:p>
        </w:tc>
        <w:tc>
          <w:tcPr>
            <w:tcW w:w="0" w:type="auto"/>
          </w:tcPr>
          <w:p w14:paraId="141D611E" w14:textId="72CE96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462385B4" w14:textId="7A763B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CD210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7822A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2C6F6FF" w14:textId="77777777" w:rsidTr="00C51F06">
        <w:tc>
          <w:tcPr>
            <w:tcW w:w="0" w:type="auto"/>
          </w:tcPr>
          <w:p w14:paraId="3E1A7AA6" w14:textId="25FE4F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R4-2104910</w:t>
            </w:r>
          </w:p>
        </w:tc>
        <w:tc>
          <w:tcPr>
            <w:tcW w:w="0" w:type="auto"/>
          </w:tcPr>
          <w:p w14:paraId="18DFFB70" w14:textId="283545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38.101-1: Support of n77(2A) in CA_n77-n79</w:t>
            </w:r>
          </w:p>
        </w:tc>
        <w:tc>
          <w:tcPr>
            <w:tcW w:w="0" w:type="auto"/>
          </w:tcPr>
          <w:p w14:paraId="63BDB5F3" w14:textId="1EC361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7FFA294E" w14:textId="4872D7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B0F831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2580B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D3BB888" w14:textId="77777777" w:rsidTr="00C51F06">
        <w:tc>
          <w:tcPr>
            <w:tcW w:w="0" w:type="auto"/>
          </w:tcPr>
          <w:p w14:paraId="4DE4319F" w14:textId="672308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R4-2104911</w:t>
            </w:r>
          </w:p>
        </w:tc>
        <w:tc>
          <w:tcPr>
            <w:tcW w:w="0" w:type="auto"/>
          </w:tcPr>
          <w:p w14:paraId="46508DDB" w14:textId="461C5B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38.101-1: Support of DC_n3-n79, DC_n28-n79 and DC_n77-n79</w:t>
            </w:r>
          </w:p>
        </w:tc>
        <w:tc>
          <w:tcPr>
            <w:tcW w:w="0" w:type="auto"/>
          </w:tcPr>
          <w:p w14:paraId="1B5EF662" w14:textId="48E681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251ECFB1" w14:textId="4DFBE8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A1274B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14924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459A74A" w14:textId="77777777" w:rsidTr="00C51F06">
        <w:tc>
          <w:tcPr>
            <w:tcW w:w="0" w:type="auto"/>
          </w:tcPr>
          <w:p w14:paraId="71385AD5" w14:textId="5E73AA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R4-2104912</w:t>
            </w:r>
          </w:p>
        </w:tc>
        <w:tc>
          <w:tcPr>
            <w:tcW w:w="0" w:type="auto"/>
          </w:tcPr>
          <w:p w14:paraId="1A0193FE" w14:textId="16715F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NR CA_n3-n28-n79</w:t>
            </w:r>
          </w:p>
        </w:tc>
        <w:tc>
          <w:tcPr>
            <w:tcW w:w="0" w:type="auto"/>
          </w:tcPr>
          <w:p w14:paraId="49973F6E" w14:textId="166E5D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4A6935BA" w14:textId="231667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13F077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0D895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CBCF1CE" w14:textId="77777777" w:rsidTr="00C51F06">
        <w:tc>
          <w:tcPr>
            <w:tcW w:w="0" w:type="auto"/>
          </w:tcPr>
          <w:p w14:paraId="216E58F7" w14:textId="47952D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R4-2104913</w:t>
            </w:r>
          </w:p>
        </w:tc>
        <w:tc>
          <w:tcPr>
            <w:tcW w:w="0" w:type="auto"/>
          </w:tcPr>
          <w:p w14:paraId="2157BB7F" w14:textId="410419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38.717-02-01 v0.4.0</w:t>
            </w:r>
          </w:p>
        </w:tc>
        <w:tc>
          <w:tcPr>
            <w:tcW w:w="0" w:type="auto"/>
          </w:tcPr>
          <w:p w14:paraId="3DC0C0B7" w14:textId="554133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26AE148F" w14:textId="416D2E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F5770E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92A47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47C5DA" w14:textId="77777777" w:rsidTr="00C51F06">
        <w:tc>
          <w:tcPr>
            <w:tcW w:w="0" w:type="auto"/>
          </w:tcPr>
          <w:p w14:paraId="4C557AD2" w14:textId="7B7E03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R4-2104914</w:t>
            </w:r>
          </w:p>
        </w:tc>
        <w:tc>
          <w:tcPr>
            <w:tcW w:w="0" w:type="auto"/>
          </w:tcPr>
          <w:p w14:paraId="0655B584" w14:textId="2C5749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38.717-03-02 v0.4.0</w:t>
            </w:r>
          </w:p>
        </w:tc>
        <w:tc>
          <w:tcPr>
            <w:tcW w:w="0" w:type="auto"/>
          </w:tcPr>
          <w:p w14:paraId="212139A9" w14:textId="2B98EA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12ADBE6C" w14:textId="245DBF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E6EE74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ABC23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1AD4F47" w14:textId="77777777" w:rsidTr="00C51F06">
        <w:tc>
          <w:tcPr>
            <w:tcW w:w="0" w:type="auto"/>
          </w:tcPr>
          <w:p w14:paraId="70E4C1CD" w14:textId="00C73B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R4-2104915</w:t>
            </w:r>
          </w:p>
        </w:tc>
        <w:tc>
          <w:tcPr>
            <w:tcW w:w="0" w:type="auto"/>
          </w:tcPr>
          <w:p w14:paraId="12EBC74B" w14:textId="764DD5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NR CA_n3-n79-n257</w:t>
            </w:r>
          </w:p>
        </w:tc>
        <w:tc>
          <w:tcPr>
            <w:tcW w:w="0" w:type="auto"/>
          </w:tcPr>
          <w:p w14:paraId="7A49386C" w14:textId="22FAF7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66067F91" w14:textId="110078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258D31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A6E50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B2F90DA" w14:textId="77777777" w:rsidTr="00C51F06">
        <w:tc>
          <w:tcPr>
            <w:tcW w:w="0" w:type="auto"/>
          </w:tcPr>
          <w:p w14:paraId="6800D75A" w14:textId="4AD4DF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R4-2104916</w:t>
            </w:r>
          </w:p>
        </w:tc>
        <w:tc>
          <w:tcPr>
            <w:tcW w:w="0" w:type="auto"/>
          </w:tcPr>
          <w:p w14:paraId="035291E8" w14:textId="6392F0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NR CA_n28-n79-n257</w:t>
            </w:r>
          </w:p>
        </w:tc>
        <w:tc>
          <w:tcPr>
            <w:tcW w:w="0" w:type="auto"/>
          </w:tcPr>
          <w:p w14:paraId="11B42E93" w14:textId="172940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486B8735" w14:textId="24A895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02EE9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CF064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888DE7E" w14:textId="77777777" w:rsidTr="00C51F06">
        <w:tc>
          <w:tcPr>
            <w:tcW w:w="0" w:type="auto"/>
          </w:tcPr>
          <w:p w14:paraId="259E2116" w14:textId="55CC41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R4-2104917</w:t>
            </w:r>
          </w:p>
        </w:tc>
        <w:tc>
          <w:tcPr>
            <w:tcW w:w="0" w:type="auto"/>
          </w:tcPr>
          <w:p w14:paraId="3E680516" w14:textId="17FB4D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update for TR 38.717-03-01: NR CA_n28-n77-n79</w:t>
            </w:r>
          </w:p>
        </w:tc>
        <w:tc>
          <w:tcPr>
            <w:tcW w:w="0" w:type="auto"/>
          </w:tcPr>
          <w:p w14:paraId="3797EA65" w14:textId="1EC810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5A07F084" w14:textId="7C3EB4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DA2F14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0E741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1E6A168" w14:textId="77777777" w:rsidTr="00C51F06">
        <w:tc>
          <w:tcPr>
            <w:tcW w:w="0" w:type="auto"/>
          </w:tcPr>
          <w:p w14:paraId="7CE4CF81" w14:textId="57CAD1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R4-2104918</w:t>
            </w:r>
          </w:p>
        </w:tc>
        <w:tc>
          <w:tcPr>
            <w:tcW w:w="0" w:type="auto"/>
          </w:tcPr>
          <w:p w14:paraId="70F99267" w14:textId="1AD3D0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 of Max EIRP limit for FR2 ULCA</w:t>
            </w:r>
          </w:p>
        </w:tc>
        <w:tc>
          <w:tcPr>
            <w:tcW w:w="0" w:type="auto"/>
          </w:tcPr>
          <w:p w14:paraId="31727414" w14:textId="4AE8FC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EDBE415" w14:textId="6723A9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C9B1A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B20E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C663FD9" w14:textId="77777777" w:rsidTr="00C51F06">
        <w:tc>
          <w:tcPr>
            <w:tcW w:w="0" w:type="auto"/>
          </w:tcPr>
          <w:p w14:paraId="3991B91B" w14:textId="09AC48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R4-2104919</w:t>
            </w:r>
          </w:p>
        </w:tc>
        <w:tc>
          <w:tcPr>
            <w:tcW w:w="0" w:type="auto"/>
          </w:tcPr>
          <w:p w14:paraId="26771DB9" w14:textId="317148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Synchronization and timing reference for NR SL and general issues on SL enhancements</w:t>
            </w:r>
          </w:p>
        </w:tc>
        <w:tc>
          <w:tcPr>
            <w:tcW w:w="0" w:type="auto"/>
          </w:tcPr>
          <w:p w14:paraId="42BBFEAD" w14:textId="620564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125FCBA" w14:textId="03EEA7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5D49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CC585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E9554C0" w14:textId="77777777" w:rsidTr="00C51F06">
        <w:tc>
          <w:tcPr>
            <w:tcW w:w="0" w:type="auto"/>
          </w:tcPr>
          <w:p w14:paraId="4D02176E" w14:textId="11E114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R4-2104920</w:t>
            </w:r>
          </w:p>
        </w:tc>
        <w:tc>
          <w:tcPr>
            <w:tcW w:w="0" w:type="auto"/>
          </w:tcPr>
          <w:p w14:paraId="6449ACD4" w14:textId="02CF04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UL gap for self-calibration and monitoring</w:t>
            </w:r>
          </w:p>
        </w:tc>
        <w:tc>
          <w:tcPr>
            <w:tcW w:w="0" w:type="auto"/>
          </w:tcPr>
          <w:p w14:paraId="797820FF" w14:textId="5ADFC3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096CAA1" w14:textId="556D5B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E83CD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738A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7D01F1C" w14:textId="77777777" w:rsidTr="00C51F06">
        <w:tc>
          <w:tcPr>
            <w:tcW w:w="0" w:type="auto"/>
          </w:tcPr>
          <w:p w14:paraId="07FC08ED" w14:textId="764639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R4-2104921</w:t>
            </w:r>
          </w:p>
        </w:tc>
        <w:tc>
          <w:tcPr>
            <w:tcW w:w="0" w:type="auto"/>
          </w:tcPr>
          <w:p w14:paraId="6AEF2D35" w14:textId="7F1EBC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pre-configured MG patterns</w:t>
            </w:r>
          </w:p>
        </w:tc>
        <w:tc>
          <w:tcPr>
            <w:tcW w:w="0" w:type="auto"/>
          </w:tcPr>
          <w:p w14:paraId="74A64489" w14:textId="5936EA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9A02665" w14:textId="2ACDB4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EDB67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7D37B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2E4AE8C" w14:textId="77777777" w:rsidTr="00C51F06">
        <w:tc>
          <w:tcPr>
            <w:tcW w:w="0" w:type="auto"/>
          </w:tcPr>
          <w:p w14:paraId="6A840809" w14:textId="2A091E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R4-2104922</w:t>
            </w:r>
          </w:p>
        </w:tc>
        <w:tc>
          <w:tcPr>
            <w:tcW w:w="0" w:type="auto"/>
          </w:tcPr>
          <w:p w14:paraId="663532A2" w14:textId="3AE324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System performance evaluation on FDD HPUE</w:t>
            </w:r>
          </w:p>
        </w:tc>
        <w:tc>
          <w:tcPr>
            <w:tcW w:w="0" w:type="auto"/>
          </w:tcPr>
          <w:p w14:paraId="21E46A3D" w14:textId="36FE4D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2CC6387" w14:textId="54F1FE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1302D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5FDE6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E958EF9" w14:textId="77777777" w:rsidTr="00C51F06">
        <w:tc>
          <w:tcPr>
            <w:tcW w:w="0" w:type="auto"/>
          </w:tcPr>
          <w:p w14:paraId="6BBC60E0" w14:textId="4A9AE2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R4-2104923</w:t>
            </w:r>
          </w:p>
        </w:tc>
        <w:tc>
          <w:tcPr>
            <w:tcW w:w="0" w:type="auto"/>
          </w:tcPr>
          <w:p w14:paraId="34DD53FB" w14:textId="32F75A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PDSCH requirements for CA in FR1 HST</w:t>
            </w:r>
          </w:p>
        </w:tc>
        <w:tc>
          <w:tcPr>
            <w:tcW w:w="0" w:type="auto"/>
          </w:tcPr>
          <w:p w14:paraId="29EB9F86" w14:textId="564740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F539B44" w14:textId="0672FD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78536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2445C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A1FBF6" w14:textId="77777777" w:rsidTr="00C51F06">
        <w:tc>
          <w:tcPr>
            <w:tcW w:w="0" w:type="auto"/>
          </w:tcPr>
          <w:p w14:paraId="73251D2E" w14:textId="1F4C02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R4-2104924</w:t>
            </w:r>
          </w:p>
        </w:tc>
        <w:tc>
          <w:tcPr>
            <w:tcW w:w="0" w:type="auto"/>
          </w:tcPr>
          <w:p w14:paraId="71DD6FB5" w14:textId="41F8A0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support for high speed train scenario in FR2 - Deployment Scenario-A</w:t>
            </w:r>
          </w:p>
        </w:tc>
        <w:tc>
          <w:tcPr>
            <w:tcW w:w="0" w:type="auto"/>
          </w:tcPr>
          <w:p w14:paraId="571378A6" w14:textId="7A3E4C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10868ED" w14:textId="4315AE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ADFFC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3B1BA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7191597" w14:textId="77777777" w:rsidTr="00C51F06">
        <w:tc>
          <w:tcPr>
            <w:tcW w:w="0" w:type="auto"/>
          </w:tcPr>
          <w:p w14:paraId="475E675C" w14:textId="685E08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R4-2104925</w:t>
            </w:r>
          </w:p>
        </w:tc>
        <w:tc>
          <w:tcPr>
            <w:tcW w:w="0" w:type="auto"/>
          </w:tcPr>
          <w:p w14:paraId="0BB00739" w14:textId="7A73AE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Other considerations for HST_FR2</w:t>
            </w:r>
          </w:p>
        </w:tc>
        <w:tc>
          <w:tcPr>
            <w:tcW w:w="0" w:type="auto"/>
          </w:tcPr>
          <w:p w14:paraId="7B11BE2A" w14:textId="4301FD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2B954C1" w14:textId="3E7401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F567E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A0B3A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AD42B9E" w14:textId="77777777" w:rsidTr="00C51F06">
        <w:tc>
          <w:tcPr>
            <w:tcW w:w="0" w:type="auto"/>
          </w:tcPr>
          <w:p w14:paraId="7886962E" w14:textId="589A05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R4-2104926</w:t>
            </w:r>
          </w:p>
        </w:tc>
        <w:tc>
          <w:tcPr>
            <w:tcW w:w="0" w:type="auto"/>
          </w:tcPr>
          <w:p w14:paraId="5E3C5C05" w14:textId="27DD1B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support for high speed train scenario in FR2 - Deployment Scenario-B</w:t>
            </w:r>
          </w:p>
        </w:tc>
        <w:tc>
          <w:tcPr>
            <w:tcW w:w="0" w:type="auto"/>
          </w:tcPr>
          <w:p w14:paraId="4CA308A7" w14:textId="688181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58FCA88" w14:textId="4B42FA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59916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2C1FF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BE5EDF0" w14:textId="77777777" w:rsidTr="00C51F06">
        <w:tc>
          <w:tcPr>
            <w:tcW w:w="0" w:type="auto"/>
          </w:tcPr>
          <w:p w14:paraId="07875533" w14:textId="1EE5E8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R4-2104927</w:t>
            </w:r>
          </w:p>
        </w:tc>
        <w:tc>
          <w:tcPr>
            <w:tcW w:w="0" w:type="auto"/>
          </w:tcPr>
          <w:p w14:paraId="6DDC46CA" w14:textId="750803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requirements for NTN</w:t>
            </w:r>
          </w:p>
        </w:tc>
        <w:tc>
          <w:tcPr>
            <w:tcW w:w="0" w:type="auto"/>
          </w:tcPr>
          <w:p w14:paraId="3694953D" w14:textId="4F7920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D2E27B0" w14:textId="74D170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B585A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D5DF5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EAC0070" w14:textId="77777777" w:rsidTr="00C51F06">
        <w:tc>
          <w:tcPr>
            <w:tcW w:w="0" w:type="auto"/>
          </w:tcPr>
          <w:p w14:paraId="7805CCDE" w14:textId="679995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R4-2104928</w:t>
            </w:r>
          </w:p>
        </w:tc>
        <w:tc>
          <w:tcPr>
            <w:tcW w:w="0" w:type="auto"/>
          </w:tcPr>
          <w:p w14:paraId="119146EE" w14:textId="09F77D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 CR] Test cases for Beam Failure Detection and Link Recovery with CSI-RS in FR1</w:t>
            </w:r>
          </w:p>
        </w:tc>
        <w:tc>
          <w:tcPr>
            <w:tcW w:w="0" w:type="auto"/>
          </w:tcPr>
          <w:p w14:paraId="0D5AC9B1" w14:textId="76A95F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EF84BBD" w14:textId="5AC37B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67E73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255147" w14:textId="186EE1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R4-2105731</w:t>
            </w:r>
          </w:p>
        </w:tc>
      </w:tr>
      <w:tr w:rsidR="00C51F06" w14:paraId="0744C296" w14:textId="77777777" w:rsidTr="00C51F06">
        <w:tc>
          <w:tcPr>
            <w:tcW w:w="0" w:type="auto"/>
          </w:tcPr>
          <w:p w14:paraId="4C4E6FFE" w14:textId="73E9A8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R4-2104929</w:t>
            </w:r>
          </w:p>
        </w:tc>
        <w:tc>
          <w:tcPr>
            <w:tcW w:w="0" w:type="auto"/>
          </w:tcPr>
          <w:p w14:paraId="782B4C8B" w14:textId="65E646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 CR] Test cases for Beam Failure Detection and Link Recovery with SSB in FR1</w:t>
            </w:r>
          </w:p>
        </w:tc>
        <w:tc>
          <w:tcPr>
            <w:tcW w:w="0" w:type="auto"/>
          </w:tcPr>
          <w:p w14:paraId="30247891" w14:textId="4E26C4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2322720" w14:textId="404713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9139EE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C52C63" w14:textId="01D428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R4-2105732</w:t>
            </w:r>
          </w:p>
        </w:tc>
      </w:tr>
      <w:tr w:rsidR="00C51F06" w14:paraId="218554EE" w14:textId="77777777" w:rsidTr="00C51F06">
        <w:tc>
          <w:tcPr>
            <w:tcW w:w="0" w:type="auto"/>
          </w:tcPr>
          <w:p w14:paraId="44FEC8E7" w14:textId="1317ED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R4-2104930</w:t>
            </w:r>
          </w:p>
        </w:tc>
        <w:tc>
          <w:tcPr>
            <w:tcW w:w="0" w:type="auto"/>
          </w:tcPr>
          <w:p w14:paraId="7D6E2945" w14:textId="17F2B2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 CR] Test cases for timing for IAB-MT</w:t>
            </w:r>
          </w:p>
        </w:tc>
        <w:tc>
          <w:tcPr>
            <w:tcW w:w="0" w:type="auto"/>
          </w:tcPr>
          <w:p w14:paraId="063236BA" w14:textId="54B52D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F6A3E62" w14:textId="45AF23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9E8140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548BD6" w14:textId="6AF984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R4-2105733</w:t>
            </w:r>
          </w:p>
        </w:tc>
      </w:tr>
      <w:tr w:rsidR="00C51F06" w14:paraId="512C7228" w14:textId="77777777" w:rsidTr="00C51F06">
        <w:tc>
          <w:tcPr>
            <w:tcW w:w="0" w:type="auto"/>
          </w:tcPr>
          <w:p w14:paraId="668AF7B0" w14:textId="31244B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R4-2104931</w:t>
            </w:r>
          </w:p>
        </w:tc>
        <w:tc>
          <w:tcPr>
            <w:tcW w:w="0" w:type="auto"/>
          </w:tcPr>
          <w:p w14:paraId="7C4CFDC4" w14:textId="587A58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Coexistence study for extended 600 MHz NR frequency band</w:t>
            </w:r>
          </w:p>
        </w:tc>
        <w:tc>
          <w:tcPr>
            <w:tcW w:w="0" w:type="auto"/>
          </w:tcPr>
          <w:p w14:paraId="30B03872" w14:textId="688F80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3724B26" w14:textId="644CE8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B9D39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F5FE6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D47091F" w14:textId="77777777" w:rsidTr="00C51F06">
        <w:tc>
          <w:tcPr>
            <w:tcW w:w="0" w:type="auto"/>
          </w:tcPr>
          <w:p w14:paraId="6B9DFDF0" w14:textId="6935AD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R4-2104932</w:t>
            </w:r>
          </w:p>
        </w:tc>
        <w:tc>
          <w:tcPr>
            <w:tcW w:w="0" w:type="auto"/>
          </w:tcPr>
          <w:p w14:paraId="2723BFA6" w14:textId="4B5571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Procedures of HO with PSCell</w:t>
            </w:r>
          </w:p>
        </w:tc>
        <w:tc>
          <w:tcPr>
            <w:tcW w:w="0" w:type="auto"/>
          </w:tcPr>
          <w:p w14:paraId="217C1D98" w14:textId="27FB09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31882557" w14:textId="64BAB3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0D3B4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A7968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0777D8A" w14:textId="77777777" w:rsidTr="00C51F06">
        <w:tc>
          <w:tcPr>
            <w:tcW w:w="0" w:type="auto"/>
          </w:tcPr>
          <w:p w14:paraId="3792DC8E" w14:textId="2317EB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R4-2104933</w:t>
            </w:r>
          </w:p>
        </w:tc>
        <w:tc>
          <w:tcPr>
            <w:tcW w:w="0" w:type="auto"/>
          </w:tcPr>
          <w:p w14:paraId="18240F73" w14:textId="67BDFB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multiple concurrent and independent MG patterns</w:t>
            </w:r>
          </w:p>
        </w:tc>
        <w:tc>
          <w:tcPr>
            <w:tcW w:w="0" w:type="auto"/>
          </w:tcPr>
          <w:p w14:paraId="3A717CC7" w14:textId="7E550A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ECCBB81" w14:textId="1F90DA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421C3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40D6A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9E767E0" w14:textId="77777777" w:rsidTr="00C51F06">
        <w:tc>
          <w:tcPr>
            <w:tcW w:w="0" w:type="auto"/>
          </w:tcPr>
          <w:p w14:paraId="69D9F8CA" w14:textId="3D8906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R4-2104934</w:t>
            </w:r>
          </w:p>
        </w:tc>
        <w:tc>
          <w:tcPr>
            <w:tcW w:w="0" w:type="auto"/>
          </w:tcPr>
          <w:p w14:paraId="6A2A3BF1" w14:textId="4CCCDA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Network Controlled Small Gap</w:t>
            </w:r>
          </w:p>
        </w:tc>
        <w:tc>
          <w:tcPr>
            <w:tcW w:w="0" w:type="auto"/>
          </w:tcPr>
          <w:p w14:paraId="714A6F3B" w14:textId="69DD24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F9A0CBD" w14:textId="63CF75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E7947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38537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8015E36" w14:textId="77777777" w:rsidTr="00C51F06">
        <w:tc>
          <w:tcPr>
            <w:tcW w:w="0" w:type="auto"/>
          </w:tcPr>
          <w:p w14:paraId="43209D5B" w14:textId="778810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R4-2104935</w:t>
            </w:r>
          </w:p>
        </w:tc>
        <w:tc>
          <w:tcPr>
            <w:tcW w:w="0" w:type="auto"/>
          </w:tcPr>
          <w:p w14:paraId="55419016" w14:textId="39F600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HST RRM enhancement for FR1 CA scenario</w:t>
            </w:r>
          </w:p>
        </w:tc>
        <w:tc>
          <w:tcPr>
            <w:tcW w:w="0" w:type="auto"/>
          </w:tcPr>
          <w:p w14:paraId="4F4188A3" w14:textId="2D8A1E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023BD98" w14:textId="26C3E6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2D24A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E493A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C831BD1" w14:textId="77777777" w:rsidTr="00C51F06">
        <w:tc>
          <w:tcPr>
            <w:tcW w:w="0" w:type="auto"/>
          </w:tcPr>
          <w:p w14:paraId="5A23AE45" w14:textId="7CCF08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R4-2104936</w:t>
            </w:r>
          </w:p>
        </w:tc>
        <w:tc>
          <w:tcPr>
            <w:tcW w:w="0" w:type="auto"/>
          </w:tcPr>
          <w:p w14:paraId="25E17FB5" w14:textId="2D73CB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pre-configured MG pattern(s)</w:t>
            </w:r>
          </w:p>
        </w:tc>
        <w:tc>
          <w:tcPr>
            <w:tcW w:w="0" w:type="auto"/>
          </w:tcPr>
          <w:p w14:paraId="56ED1925" w14:textId="4E655B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0EA8AD7" w14:textId="217395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DD314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B7213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61ABD17" w14:textId="77777777" w:rsidTr="00C51F06">
        <w:tc>
          <w:tcPr>
            <w:tcW w:w="0" w:type="auto"/>
          </w:tcPr>
          <w:p w14:paraId="38CDA11D" w14:textId="2AD50F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R4-2104937</w:t>
            </w:r>
          </w:p>
        </w:tc>
        <w:tc>
          <w:tcPr>
            <w:tcW w:w="0" w:type="auto"/>
          </w:tcPr>
          <w:p w14:paraId="43AAA350" w14:textId="4AC323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CSI-RSRP</w:t>
            </w:r>
          </w:p>
        </w:tc>
        <w:tc>
          <w:tcPr>
            <w:tcW w:w="0" w:type="auto"/>
          </w:tcPr>
          <w:p w14:paraId="0447FC5F" w14:textId="3B2E94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8A986DA" w14:textId="05095C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A737D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15A9A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74D5422" w14:textId="77777777" w:rsidTr="00C51F06">
        <w:tc>
          <w:tcPr>
            <w:tcW w:w="0" w:type="auto"/>
          </w:tcPr>
          <w:p w14:paraId="4D04B481" w14:textId="1CA194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R4-2104938</w:t>
            </w:r>
          </w:p>
        </w:tc>
        <w:tc>
          <w:tcPr>
            <w:tcW w:w="0" w:type="auto"/>
          </w:tcPr>
          <w:p w14:paraId="488DA941" w14:textId="7DCF12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CSI-RSRQ</w:t>
            </w:r>
          </w:p>
        </w:tc>
        <w:tc>
          <w:tcPr>
            <w:tcW w:w="0" w:type="auto"/>
          </w:tcPr>
          <w:p w14:paraId="7DA30E22" w14:textId="0C1775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362214A" w14:textId="7B1504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A4064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92798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BA58339" w14:textId="77777777" w:rsidTr="00C51F06">
        <w:tc>
          <w:tcPr>
            <w:tcW w:w="0" w:type="auto"/>
          </w:tcPr>
          <w:p w14:paraId="235DCABD" w14:textId="37A7D5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R4-2104939</w:t>
            </w:r>
          </w:p>
        </w:tc>
        <w:tc>
          <w:tcPr>
            <w:tcW w:w="0" w:type="auto"/>
          </w:tcPr>
          <w:p w14:paraId="603772A0" w14:textId="3CC13C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HST-SFN joint transmission for CA scenario</w:t>
            </w:r>
          </w:p>
        </w:tc>
        <w:tc>
          <w:tcPr>
            <w:tcW w:w="0" w:type="auto"/>
          </w:tcPr>
          <w:p w14:paraId="4A3551C8" w14:textId="5C42F0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A8F4C28" w14:textId="0F209F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6986F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6B122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55B261B" w14:textId="77777777" w:rsidTr="00C51F06">
        <w:tc>
          <w:tcPr>
            <w:tcW w:w="0" w:type="auto"/>
          </w:tcPr>
          <w:p w14:paraId="7399CEE6" w14:textId="24D1C2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R4-2104940</w:t>
            </w:r>
          </w:p>
        </w:tc>
        <w:tc>
          <w:tcPr>
            <w:tcW w:w="0" w:type="auto"/>
          </w:tcPr>
          <w:p w14:paraId="6EA3407E" w14:textId="1E0DA0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CSI-RSRP measurement accuracy</w:t>
            </w:r>
          </w:p>
        </w:tc>
        <w:tc>
          <w:tcPr>
            <w:tcW w:w="0" w:type="auto"/>
          </w:tcPr>
          <w:p w14:paraId="07EE1431" w14:textId="0BC593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3895D5D" w14:textId="35AD94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CF90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D9FA1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6CCDF98" w14:textId="77777777" w:rsidTr="00C51F06">
        <w:tc>
          <w:tcPr>
            <w:tcW w:w="0" w:type="auto"/>
          </w:tcPr>
          <w:p w14:paraId="5E793B41" w14:textId="3CAAB7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R4-2104941</w:t>
            </w:r>
          </w:p>
        </w:tc>
        <w:tc>
          <w:tcPr>
            <w:tcW w:w="0" w:type="auto"/>
          </w:tcPr>
          <w:p w14:paraId="6BE30567" w14:textId="7C52E3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CSI-RSRQ measurement accuracy</w:t>
            </w:r>
          </w:p>
        </w:tc>
        <w:tc>
          <w:tcPr>
            <w:tcW w:w="0" w:type="auto"/>
          </w:tcPr>
          <w:p w14:paraId="7F53239F" w14:textId="12E965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38A777C" w14:textId="1ED8EC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16991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FC581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7F76204" w14:textId="77777777" w:rsidTr="00C51F06">
        <w:tc>
          <w:tcPr>
            <w:tcW w:w="0" w:type="auto"/>
          </w:tcPr>
          <w:p w14:paraId="38CFCC57" w14:textId="28780C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R4-2104942</w:t>
            </w:r>
          </w:p>
        </w:tc>
        <w:tc>
          <w:tcPr>
            <w:tcW w:w="0" w:type="auto"/>
          </w:tcPr>
          <w:p w14:paraId="16DEFA81" w14:textId="2088E9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side condition for CSI-SINR measurement</w:t>
            </w:r>
          </w:p>
        </w:tc>
        <w:tc>
          <w:tcPr>
            <w:tcW w:w="0" w:type="auto"/>
          </w:tcPr>
          <w:p w14:paraId="033CD2A0" w14:textId="3F62A2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F68FA99" w14:textId="460A44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629B7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F2496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5BE002A" w14:textId="77777777" w:rsidTr="00C51F06">
        <w:tc>
          <w:tcPr>
            <w:tcW w:w="0" w:type="auto"/>
          </w:tcPr>
          <w:p w14:paraId="0EAB46D8" w14:textId="751928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R4-2104943</w:t>
            </w:r>
          </w:p>
        </w:tc>
        <w:tc>
          <w:tcPr>
            <w:tcW w:w="0" w:type="auto"/>
          </w:tcPr>
          <w:p w14:paraId="5BC980C4" w14:textId="612C9C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HO with PSCell</w:t>
            </w:r>
          </w:p>
        </w:tc>
        <w:tc>
          <w:tcPr>
            <w:tcW w:w="0" w:type="auto"/>
          </w:tcPr>
          <w:p w14:paraId="5C5DD729" w14:textId="0770EB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71438AF" w14:textId="1215D5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CF3D8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79625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2285409" w14:textId="77777777" w:rsidTr="00C51F06">
        <w:tc>
          <w:tcPr>
            <w:tcW w:w="0" w:type="auto"/>
          </w:tcPr>
          <w:p w14:paraId="4791D03F" w14:textId="202CBE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R4-2104944</w:t>
            </w:r>
          </w:p>
        </w:tc>
        <w:tc>
          <w:tcPr>
            <w:tcW w:w="0" w:type="auto"/>
          </w:tcPr>
          <w:p w14:paraId="3FEED7A7" w14:textId="6F84DE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PUCCH SCell activation/deactivation</w:t>
            </w:r>
          </w:p>
        </w:tc>
        <w:tc>
          <w:tcPr>
            <w:tcW w:w="0" w:type="auto"/>
          </w:tcPr>
          <w:p w14:paraId="48D4088B" w14:textId="575041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958A566" w14:textId="3CFD1B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CDF8E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D3386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2EA1B01" w14:textId="77777777" w:rsidTr="00C51F06">
        <w:tc>
          <w:tcPr>
            <w:tcW w:w="0" w:type="auto"/>
          </w:tcPr>
          <w:p w14:paraId="347E30A1" w14:textId="1A1AF6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R4-2104945</w:t>
            </w:r>
          </w:p>
        </w:tc>
        <w:tc>
          <w:tcPr>
            <w:tcW w:w="0" w:type="auto"/>
          </w:tcPr>
          <w:p w14:paraId="681C6096" w14:textId="17656C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SRS antenna port switching</w:t>
            </w:r>
          </w:p>
        </w:tc>
        <w:tc>
          <w:tcPr>
            <w:tcW w:w="0" w:type="auto"/>
          </w:tcPr>
          <w:p w14:paraId="23B23B00" w14:textId="28F421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78E470B" w14:textId="38BF21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4834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218B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412A417" w14:textId="77777777" w:rsidTr="00C51F06">
        <w:tc>
          <w:tcPr>
            <w:tcW w:w="0" w:type="auto"/>
          </w:tcPr>
          <w:p w14:paraId="7EB0C75C" w14:textId="1A2DE6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R4-2104946</w:t>
            </w:r>
          </w:p>
        </w:tc>
        <w:tc>
          <w:tcPr>
            <w:tcW w:w="0" w:type="auto"/>
          </w:tcPr>
          <w:p w14:paraId="5EDD2029" w14:textId="6DF304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work plan for enhancement for NR high speed train scenario in FR1</w:t>
            </w:r>
          </w:p>
        </w:tc>
        <w:tc>
          <w:tcPr>
            <w:tcW w:w="0" w:type="auto"/>
          </w:tcPr>
          <w:p w14:paraId="6427BBF4" w14:textId="1F0DA6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3627188" w14:textId="69C64D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2AA4BD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2C64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B810C49" w14:textId="77777777" w:rsidTr="00C51F06">
        <w:tc>
          <w:tcPr>
            <w:tcW w:w="0" w:type="auto"/>
          </w:tcPr>
          <w:p w14:paraId="21C07415" w14:textId="60C130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R4-2104947</w:t>
            </w:r>
          </w:p>
        </w:tc>
        <w:tc>
          <w:tcPr>
            <w:tcW w:w="0" w:type="auto"/>
          </w:tcPr>
          <w:p w14:paraId="6F321F1F" w14:textId="6E64D8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test cases for mandatory MG patterns</w:t>
            </w:r>
          </w:p>
        </w:tc>
        <w:tc>
          <w:tcPr>
            <w:tcW w:w="0" w:type="auto"/>
          </w:tcPr>
          <w:p w14:paraId="70E0CBC4" w14:textId="2DC030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AF6006E" w14:textId="411836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7B814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1AA03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CDCEECC" w14:textId="77777777" w:rsidTr="00C51F06">
        <w:tc>
          <w:tcPr>
            <w:tcW w:w="0" w:type="auto"/>
          </w:tcPr>
          <w:p w14:paraId="76078CB5" w14:textId="52C1E7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R4-2104948</w:t>
            </w:r>
          </w:p>
        </w:tc>
        <w:tc>
          <w:tcPr>
            <w:tcW w:w="0" w:type="auto"/>
          </w:tcPr>
          <w:p w14:paraId="1AADF511" w14:textId="73EBEE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FR1 HST UE demodulation for CA scenario</w:t>
            </w:r>
          </w:p>
        </w:tc>
        <w:tc>
          <w:tcPr>
            <w:tcW w:w="0" w:type="auto"/>
          </w:tcPr>
          <w:p w14:paraId="1E9F43A7" w14:textId="3D2D72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EF3132A" w14:textId="139E8D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33269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5D7EF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4C60F5D" w14:textId="77777777" w:rsidTr="00C51F06">
        <w:tc>
          <w:tcPr>
            <w:tcW w:w="0" w:type="auto"/>
          </w:tcPr>
          <w:p w14:paraId="40061DFF" w14:textId="5D4837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R4-2104949</w:t>
            </w:r>
          </w:p>
        </w:tc>
        <w:tc>
          <w:tcPr>
            <w:tcW w:w="0" w:type="auto"/>
          </w:tcPr>
          <w:p w14:paraId="45B98386" w14:textId="36985F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FR2 HST</w:t>
            </w:r>
          </w:p>
        </w:tc>
        <w:tc>
          <w:tcPr>
            <w:tcW w:w="0" w:type="auto"/>
          </w:tcPr>
          <w:p w14:paraId="78F774E2" w14:textId="0EA0A1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84BEDB3" w14:textId="4357FE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EABF9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C4322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26155E8" w14:textId="77777777" w:rsidTr="00C51F06">
        <w:tc>
          <w:tcPr>
            <w:tcW w:w="0" w:type="auto"/>
          </w:tcPr>
          <w:p w14:paraId="11607A15" w14:textId="1B29A2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R4-2104950</w:t>
            </w:r>
          </w:p>
        </w:tc>
        <w:tc>
          <w:tcPr>
            <w:tcW w:w="0" w:type="auto"/>
          </w:tcPr>
          <w:p w14:paraId="3D3844CE" w14:textId="2759BC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on revision of WID table</w:t>
            </w:r>
          </w:p>
        </w:tc>
        <w:tc>
          <w:tcPr>
            <w:tcW w:w="0" w:type="auto"/>
          </w:tcPr>
          <w:p w14:paraId="32B4701F" w14:textId="38978D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4F3E3492" w14:textId="290B5F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073A0A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E7EC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8FD3042" w14:textId="77777777" w:rsidTr="00C51F06">
        <w:tc>
          <w:tcPr>
            <w:tcW w:w="0" w:type="auto"/>
          </w:tcPr>
          <w:p w14:paraId="1267B37C" w14:textId="043135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R4-2104951</w:t>
            </w:r>
          </w:p>
        </w:tc>
        <w:tc>
          <w:tcPr>
            <w:tcW w:w="0" w:type="auto"/>
          </w:tcPr>
          <w:p w14:paraId="2F5D542B" w14:textId="6EEDEE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for Further enhancement on NR demodulation performance WI</w:t>
            </w:r>
          </w:p>
        </w:tc>
        <w:tc>
          <w:tcPr>
            <w:tcW w:w="0" w:type="auto"/>
          </w:tcPr>
          <w:p w14:paraId="2A72D156" w14:textId="38E87F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11D5904F" w14:textId="4A633E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90DE5C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354DFA" w14:textId="5C6789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R4-2106119</w:t>
            </w:r>
          </w:p>
        </w:tc>
      </w:tr>
      <w:tr w:rsidR="00C51F06" w14:paraId="526B6F5F" w14:textId="77777777" w:rsidTr="00C51F06">
        <w:tc>
          <w:tcPr>
            <w:tcW w:w="0" w:type="auto"/>
          </w:tcPr>
          <w:p w14:paraId="154819A0" w14:textId="7E9C7E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R4-2104952</w:t>
            </w:r>
          </w:p>
        </w:tc>
        <w:tc>
          <w:tcPr>
            <w:tcW w:w="0" w:type="auto"/>
          </w:tcPr>
          <w:p w14:paraId="0A0BBCFC" w14:textId="549EAF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skeleton (V0.0.1) for Inter-user interference suppression for NR Multiple-User Multiple-Input Multiple-Output (MU-MIMO)</w:t>
            </w:r>
          </w:p>
        </w:tc>
        <w:tc>
          <w:tcPr>
            <w:tcW w:w="0" w:type="auto"/>
          </w:tcPr>
          <w:p w14:paraId="7F5DC950" w14:textId="66C14A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4C0103FD" w14:textId="204D42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E02D98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60CB7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71A3381" w14:textId="77777777" w:rsidTr="00C51F06">
        <w:tc>
          <w:tcPr>
            <w:tcW w:w="0" w:type="auto"/>
          </w:tcPr>
          <w:p w14:paraId="29272340" w14:textId="7336DB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R4-2104953</w:t>
            </w:r>
          </w:p>
        </w:tc>
        <w:tc>
          <w:tcPr>
            <w:tcW w:w="0" w:type="auto"/>
          </w:tcPr>
          <w:p w14:paraId="5D8024B7" w14:textId="1A912A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MMSE-IRC receiver for inter-cell interference suppression</w:t>
            </w:r>
          </w:p>
        </w:tc>
        <w:tc>
          <w:tcPr>
            <w:tcW w:w="0" w:type="auto"/>
          </w:tcPr>
          <w:p w14:paraId="180D71DA" w14:textId="4E21FE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56D564DA" w14:textId="091C7E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8AE2E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306EE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EE164A5" w14:textId="77777777" w:rsidTr="00C51F06">
        <w:tc>
          <w:tcPr>
            <w:tcW w:w="0" w:type="auto"/>
          </w:tcPr>
          <w:p w14:paraId="08152791" w14:textId="77DECB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R4-2104954</w:t>
            </w:r>
          </w:p>
        </w:tc>
        <w:tc>
          <w:tcPr>
            <w:tcW w:w="0" w:type="auto"/>
          </w:tcPr>
          <w:p w14:paraId="2E9BA810" w14:textId="393306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MMSE-IRC receiver for intra-cell inter-user interference suppression</w:t>
            </w:r>
          </w:p>
        </w:tc>
        <w:tc>
          <w:tcPr>
            <w:tcW w:w="0" w:type="auto"/>
          </w:tcPr>
          <w:p w14:paraId="248B451B" w14:textId="757D40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0DE6E7BE" w14:textId="6114C5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5509B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6272F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F712DC0" w14:textId="77777777" w:rsidTr="00C51F06">
        <w:tc>
          <w:tcPr>
            <w:tcW w:w="0" w:type="auto"/>
          </w:tcPr>
          <w:p w14:paraId="1ED3B517" w14:textId="03F4D0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R4-2104955</w:t>
            </w:r>
          </w:p>
        </w:tc>
        <w:tc>
          <w:tcPr>
            <w:tcW w:w="0" w:type="auto"/>
          </w:tcPr>
          <w:p w14:paraId="3AD6FCF0" w14:textId="61E9FB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non-zero gap between adjacent transmissions for PUCCH and PUSCH repetition</w:t>
            </w:r>
          </w:p>
        </w:tc>
        <w:tc>
          <w:tcPr>
            <w:tcW w:w="0" w:type="auto"/>
          </w:tcPr>
          <w:p w14:paraId="64B244E6" w14:textId="686153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260A10DC" w14:textId="78C54F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35919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1EA37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D47741A" w14:textId="77777777" w:rsidTr="00C51F06">
        <w:tc>
          <w:tcPr>
            <w:tcW w:w="0" w:type="auto"/>
          </w:tcPr>
          <w:p w14:paraId="773068E4" w14:textId="093DC6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R4-2104956</w:t>
            </w:r>
          </w:p>
        </w:tc>
        <w:tc>
          <w:tcPr>
            <w:tcW w:w="0" w:type="auto"/>
          </w:tcPr>
          <w:p w14:paraId="1734DEA7" w14:textId="2200EA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Requirements analysis for Intra-band UL contiguous CA for UL-MIMO</w:t>
            </w:r>
          </w:p>
        </w:tc>
        <w:tc>
          <w:tcPr>
            <w:tcW w:w="0" w:type="auto"/>
          </w:tcPr>
          <w:p w14:paraId="624E6ED4" w14:textId="182AB7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5FEA3C3" w14:textId="39D7A6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DD6D7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BE6C2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3889E88" w14:textId="77777777" w:rsidTr="00C51F06">
        <w:tc>
          <w:tcPr>
            <w:tcW w:w="0" w:type="auto"/>
          </w:tcPr>
          <w:p w14:paraId="5B3000A5" w14:textId="6B36A6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R4-2104957</w:t>
            </w:r>
          </w:p>
        </w:tc>
        <w:tc>
          <w:tcPr>
            <w:tcW w:w="0" w:type="auto"/>
          </w:tcPr>
          <w:p w14:paraId="5B95AAB5" w14:textId="2A8CB7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PC1.5 with n79</w:t>
            </w:r>
          </w:p>
        </w:tc>
        <w:tc>
          <w:tcPr>
            <w:tcW w:w="0" w:type="auto"/>
          </w:tcPr>
          <w:p w14:paraId="17C2C9C2" w14:textId="736023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6C2CF73" w14:textId="4A3E66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9D3C8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28DBE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1B879DB" w14:textId="77777777" w:rsidTr="00C51F06">
        <w:tc>
          <w:tcPr>
            <w:tcW w:w="0" w:type="auto"/>
          </w:tcPr>
          <w:p w14:paraId="6E88172D" w14:textId="6D2776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R4-2104958</w:t>
            </w:r>
          </w:p>
        </w:tc>
        <w:tc>
          <w:tcPr>
            <w:tcW w:w="0" w:type="auto"/>
          </w:tcPr>
          <w:p w14:paraId="75EDFCED" w14:textId="1DF783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38.884 on Inter-band DL CA in FR2</w:t>
            </w:r>
          </w:p>
        </w:tc>
        <w:tc>
          <w:tcPr>
            <w:tcW w:w="0" w:type="auto"/>
          </w:tcPr>
          <w:p w14:paraId="460CF95F" w14:textId="3B6F28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7AC7934A" w14:textId="326B5B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56A7FA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B040F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01A4706" w14:textId="77777777" w:rsidTr="00C51F06">
        <w:tc>
          <w:tcPr>
            <w:tcW w:w="0" w:type="auto"/>
          </w:tcPr>
          <w:p w14:paraId="32ABB27B" w14:textId="0B236E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R4-2104959</w:t>
            </w:r>
          </w:p>
        </w:tc>
        <w:tc>
          <w:tcPr>
            <w:tcW w:w="0" w:type="auto"/>
          </w:tcPr>
          <w:p w14:paraId="7FEAF5AB" w14:textId="6940A2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n5 REFSENS supporting 25MHz CBW</w:t>
            </w:r>
          </w:p>
        </w:tc>
        <w:tc>
          <w:tcPr>
            <w:tcW w:w="0" w:type="auto"/>
          </w:tcPr>
          <w:p w14:paraId="73DF8AEB" w14:textId="6FA85F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1E1457E" w14:textId="296427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33D0D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DE6D7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9B3BE58" w14:textId="77777777" w:rsidTr="00C51F06">
        <w:tc>
          <w:tcPr>
            <w:tcW w:w="0" w:type="auto"/>
          </w:tcPr>
          <w:p w14:paraId="2C994B87" w14:textId="5F9A26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R4-2104960</w:t>
            </w:r>
          </w:p>
        </w:tc>
        <w:tc>
          <w:tcPr>
            <w:tcW w:w="0" w:type="auto"/>
          </w:tcPr>
          <w:p w14:paraId="0FF34B0B" w14:textId="37D581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IAB RI testing with spatial exclusions</w:t>
            </w:r>
          </w:p>
        </w:tc>
        <w:tc>
          <w:tcPr>
            <w:tcW w:w="0" w:type="auto"/>
          </w:tcPr>
          <w:p w14:paraId="0392A60A" w14:textId="14E599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BF87439" w14:textId="474311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8F77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D872A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7A2731B" w14:textId="77777777" w:rsidTr="00C51F06">
        <w:tc>
          <w:tcPr>
            <w:tcW w:w="0" w:type="auto"/>
          </w:tcPr>
          <w:p w14:paraId="03588A02" w14:textId="2E26D9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R4-2104961</w:t>
            </w:r>
          </w:p>
        </w:tc>
        <w:tc>
          <w:tcPr>
            <w:tcW w:w="0" w:type="auto"/>
          </w:tcPr>
          <w:p w14:paraId="76B33335" w14:textId="237CA0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TS 38.114V0.0.1“NR; Repeaters ElectroMagnetic Compatibility (EMC)”</w:t>
            </w:r>
          </w:p>
        </w:tc>
        <w:tc>
          <w:tcPr>
            <w:tcW w:w="0" w:type="auto"/>
          </w:tcPr>
          <w:p w14:paraId="53C07934" w14:textId="7F1A8B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9F6B0F6" w14:textId="385D4E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EF848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BB89C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D41D40" w14:textId="77777777" w:rsidTr="00C51F06">
        <w:tc>
          <w:tcPr>
            <w:tcW w:w="0" w:type="auto"/>
          </w:tcPr>
          <w:p w14:paraId="07E615DD" w14:textId="0372DD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R4-2104962</w:t>
            </w:r>
          </w:p>
        </w:tc>
        <w:tc>
          <w:tcPr>
            <w:tcW w:w="0" w:type="auto"/>
          </w:tcPr>
          <w:p w14:paraId="20E167F9" w14:textId="68A147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36.717-03-02 v0.3.0 TR update for LTE-A inter-band CA for x bands (x=3,4,5) DL with 2 bands UL in Rel-17</w:t>
            </w:r>
          </w:p>
        </w:tc>
        <w:tc>
          <w:tcPr>
            <w:tcW w:w="0" w:type="auto"/>
          </w:tcPr>
          <w:p w14:paraId="025E8724" w14:textId="0E480D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7F730EB8" w14:textId="7D4AC8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C08B43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F666D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A6FC103" w14:textId="77777777" w:rsidTr="00C51F06">
        <w:tc>
          <w:tcPr>
            <w:tcW w:w="0" w:type="auto"/>
          </w:tcPr>
          <w:p w14:paraId="543873D1" w14:textId="0C4C80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R4-2104963</w:t>
            </w:r>
          </w:p>
        </w:tc>
        <w:tc>
          <w:tcPr>
            <w:tcW w:w="0" w:type="auto"/>
          </w:tcPr>
          <w:p w14:paraId="14C00400" w14:textId="6DF559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summary of self-interference analysis for new x bands (x=3,4,5) DL with 2 bands UL CA</w:t>
            </w:r>
          </w:p>
        </w:tc>
        <w:tc>
          <w:tcPr>
            <w:tcW w:w="0" w:type="auto"/>
          </w:tcPr>
          <w:p w14:paraId="25663D22" w14:textId="787E97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5E43FF9E" w14:textId="2B82CB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1B2281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B7DB9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FC1FEAC" w14:textId="77777777" w:rsidTr="00C51F06">
        <w:tc>
          <w:tcPr>
            <w:tcW w:w="0" w:type="auto"/>
          </w:tcPr>
          <w:p w14:paraId="3D38CC54" w14:textId="505402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R4-2104964</w:t>
            </w:r>
          </w:p>
        </w:tc>
        <w:tc>
          <w:tcPr>
            <w:tcW w:w="0" w:type="auto"/>
          </w:tcPr>
          <w:p w14:paraId="47038709" w14:textId="41F65F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LTE-A inter-band CA for x bands (x=3,4,5) DL with 2 bands UL in Rel-17</w:t>
            </w:r>
          </w:p>
        </w:tc>
        <w:tc>
          <w:tcPr>
            <w:tcW w:w="0" w:type="auto"/>
          </w:tcPr>
          <w:p w14:paraId="6D6039E9" w14:textId="23A7E5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1F9A9117" w14:textId="7B1F69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7BCD32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FC868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E4FFE51" w14:textId="77777777" w:rsidTr="00C51F06">
        <w:tc>
          <w:tcPr>
            <w:tcW w:w="0" w:type="auto"/>
          </w:tcPr>
          <w:p w14:paraId="27CDADD1" w14:textId="5DDC56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R4-2104965</w:t>
            </w:r>
          </w:p>
        </w:tc>
        <w:tc>
          <w:tcPr>
            <w:tcW w:w="0" w:type="auto"/>
          </w:tcPr>
          <w:p w14:paraId="1891E1B3" w14:textId="690157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37.717-11-21 v0.4.0 TR update: LTE(xDL/1UL)+ NR(2DL/1UL) DC in Rel-17</w:t>
            </w:r>
          </w:p>
        </w:tc>
        <w:tc>
          <w:tcPr>
            <w:tcW w:w="0" w:type="auto"/>
          </w:tcPr>
          <w:p w14:paraId="2F8C6167" w14:textId="73871A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378169EF" w14:textId="2106E5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AC9D48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EB560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199A38F" w14:textId="77777777" w:rsidTr="00C51F06">
        <w:tc>
          <w:tcPr>
            <w:tcW w:w="0" w:type="auto"/>
          </w:tcPr>
          <w:p w14:paraId="080D87A7" w14:textId="6E2481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R4-2104966</w:t>
            </w:r>
          </w:p>
        </w:tc>
        <w:tc>
          <w:tcPr>
            <w:tcW w:w="0" w:type="auto"/>
          </w:tcPr>
          <w:p w14:paraId="0A19D8EE" w14:textId="098E18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Revised WID on LTE (xDL/UL x=1.2,3,4) with NR </w:t>
            </w:r>
            <w:r>
              <w:rPr>
                <w:sz w:val="16"/>
              </w:rPr>
              <w:lastRenderedPageBreak/>
              <w:t>2 bands (2DL/1UL) DC in Rel-17</w:t>
            </w:r>
          </w:p>
        </w:tc>
        <w:tc>
          <w:tcPr>
            <w:tcW w:w="0" w:type="auto"/>
          </w:tcPr>
          <w:p w14:paraId="1CA3CBF9" w14:textId="2B40F3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LG Electronics France</w:t>
            </w:r>
          </w:p>
        </w:tc>
        <w:tc>
          <w:tcPr>
            <w:tcW w:w="0" w:type="auto"/>
          </w:tcPr>
          <w:p w14:paraId="52D4DB0F" w14:textId="75C36D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AE4B2D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AE3E5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814D158" w14:textId="77777777" w:rsidTr="00C51F06">
        <w:tc>
          <w:tcPr>
            <w:tcW w:w="0" w:type="auto"/>
          </w:tcPr>
          <w:p w14:paraId="75F04291" w14:textId="11AFF9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R4-2104967</w:t>
            </w:r>
          </w:p>
        </w:tc>
        <w:tc>
          <w:tcPr>
            <w:tcW w:w="0" w:type="auto"/>
          </w:tcPr>
          <w:p w14:paraId="1D36AAB1" w14:textId="27120F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summary of self-interference analysis for new NR DC LTE(xDL/1UL)+ NR(2DL/1UL) DC in Rel-17</w:t>
            </w:r>
          </w:p>
        </w:tc>
        <w:tc>
          <w:tcPr>
            <w:tcW w:w="0" w:type="auto"/>
          </w:tcPr>
          <w:p w14:paraId="553EFF13" w14:textId="7AEC1D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6CCC4D46" w14:textId="4F449D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4BD5A4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3E677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3430E1" w14:textId="77777777" w:rsidTr="00C51F06">
        <w:tc>
          <w:tcPr>
            <w:tcW w:w="0" w:type="auto"/>
          </w:tcPr>
          <w:p w14:paraId="6B4C0425" w14:textId="7E43FC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R4-2104968</w:t>
            </w:r>
          </w:p>
        </w:tc>
        <w:tc>
          <w:tcPr>
            <w:tcW w:w="0" w:type="auto"/>
          </w:tcPr>
          <w:p w14:paraId="5E47DF33" w14:textId="112E65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MSD anlaysis results for new DC band combinations</w:t>
            </w:r>
          </w:p>
        </w:tc>
        <w:tc>
          <w:tcPr>
            <w:tcW w:w="0" w:type="auto"/>
          </w:tcPr>
          <w:p w14:paraId="064A86C4" w14:textId="3C0246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7420BB82" w14:textId="3E4814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6C64DC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A3C11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89C2B7E" w14:textId="77777777" w:rsidTr="00C51F06">
        <w:tc>
          <w:tcPr>
            <w:tcW w:w="0" w:type="auto"/>
          </w:tcPr>
          <w:p w14:paraId="76BD0379" w14:textId="3A3D44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R4-2104969</w:t>
            </w:r>
          </w:p>
        </w:tc>
        <w:tc>
          <w:tcPr>
            <w:tcW w:w="0" w:type="auto"/>
          </w:tcPr>
          <w:p w14:paraId="4C3B2454" w14:textId="5B8B50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TR38.xxx v0.1.0 TR Update for SL enhancement in Rel-17 </w:t>
            </w:r>
          </w:p>
        </w:tc>
        <w:tc>
          <w:tcPr>
            <w:tcW w:w="0" w:type="auto"/>
          </w:tcPr>
          <w:p w14:paraId="13ED8F99" w14:textId="0A8C10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1BAA9556" w14:textId="3A6B1E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A2FB2E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EFE7C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C6C4280" w14:textId="77777777" w:rsidTr="00C51F06">
        <w:tc>
          <w:tcPr>
            <w:tcW w:w="0" w:type="auto"/>
          </w:tcPr>
          <w:p w14:paraId="32576B59" w14:textId="003FF1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R4-2104970</w:t>
            </w:r>
          </w:p>
        </w:tc>
        <w:tc>
          <w:tcPr>
            <w:tcW w:w="0" w:type="auto"/>
          </w:tcPr>
          <w:p w14:paraId="5EBE068E" w14:textId="302B51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RF requirements for partial used licensed band bewteen NR Uu and NR SL operation </w:t>
            </w:r>
          </w:p>
        </w:tc>
        <w:tc>
          <w:tcPr>
            <w:tcW w:w="0" w:type="auto"/>
          </w:tcPr>
          <w:p w14:paraId="3B0E4B88" w14:textId="08F034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2E7460FF" w14:textId="021510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B9E0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D8A63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2C6DFDC" w14:textId="77777777" w:rsidTr="00C51F06">
        <w:tc>
          <w:tcPr>
            <w:tcW w:w="0" w:type="auto"/>
          </w:tcPr>
          <w:p w14:paraId="26A7B0ED" w14:textId="1286B8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R4-2104971</w:t>
            </w:r>
          </w:p>
        </w:tc>
        <w:tc>
          <w:tcPr>
            <w:tcW w:w="0" w:type="auto"/>
          </w:tcPr>
          <w:p w14:paraId="0A3B3896" w14:textId="55671F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operating scenarios for NR SL enhancements in Rel-17</w:t>
            </w:r>
          </w:p>
        </w:tc>
        <w:tc>
          <w:tcPr>
            <w:tcW w:w="0" w:type="auto"/>
          </w:tcPr>
          <w:p w14:paraId="1CF686B8" w14:textId="701D73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389B0B79" w14:textId="34F73F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F13F7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0ABB79" w14:textId="0C46FB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R4-2105402</w:t>
            </w:r>
          </w:p>
        </w:tc>
      </w:tr>
      <w:tr w:rsidR="00C51F06" w14:paraId="328B9688" w14:textId="77777777" w:rsidTr="00C51F06">
        <w:tc>
          <w:tcPr>
            <w:tcW w:w="0" w:type="auto"/>
          </w:tcPr>
          <w:p w14:paraId="258BAB7C" w14:textId="301A9D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R4-2104972</w:t>
            </w:r>
          </w:p>
        </w:tc>
        <w:tc>
          <w:tcPr>
            <w:tcW w:w="0" w:type="auto"/>
          </w:tcPr>
          <w:p w14:paraId="7A3E73F5" w14:textId="082B26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MPR/coexistence simulation assumptions for leftover issues</w:t>
            </w:r>
          </w:p>
        </w:tc>
        <w:tc>
          <w:tcPr>
            <w:tcW w:w="0" w:type="auto"/>
          </w:tcPr>
          <w:p w14:paraId="48F37BE2" w14:textId="7A75F2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3FE46CEF" w14:textId="19D708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933F2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F9645A" w14:textId="695BA9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R4-2105405</w:t>
            </w:r>
          </w:p>
        </w:tc>
      </w:tr>
      <w:tr w:rsidR="00C51F06" w14:paraId="4A74C751" w14:textId="77777777" w:rsidTr="00C51F06">
        <w:tc>
          <w:tcPr>
            <w:tcW w:w="0" w:type="auto"/>
          </w:tcPr>
          <w:p w14:paraId="26E78E57" w14:textId="7D0F3C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R4-2104973</w:t>
            </w:r>
          </w:p>
        </w:tc>
        <w:tc>
          <w:tcPr>
            <w:tcW w:w="0" w:type="auto"/>
          </w:tcPr>
          <w:p w14:paraId="1C4C75A0" w14:textId="4C90DE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MSD results by self interference for PC2 high power NR inter-band CA UE </w:t>
            </w:r>
          </w:p>
        </w:tc>
        <w:tc>
          <w:tcPr>
            <w:tcW w:w="0" w:type="auto"/>
          </w:tcPr>
          <w:p w14:paraId="3C4942AF" w14:textId="6CBB8D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618FF8F5" w14:textId="723074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4EB07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D56AF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F147F0A" w14:textId="77777777" w:rsidTr="00C51F06">
        <w:tc>
          <w:tcPr>
            <w:tcW w:w="0" w:type="auto"/>
          </w:tcPr>
          <w:p w14:paraId="04260D79" w14:textId="405A81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R4-2104974</w:t>
            </w:r>
          </w:p>
        </w:tc>
        <w:tc>
          <w:tcPr>
            <w:tcW w:w="0" w:type="auto"/>
          </w:tcPr>
          <w:p w14:paraId="42DF7EFF" w14:textId="6B1DF7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MSD results by cross-band isolation for PC2 high power NR DC UE </w:t>
            </w:r>
          </w:p>
        </w:tc>
        <w:tc>
          <w:tcPr>
            <w:tcW w:w="0" w:type="auto"/>
          </w:tcPr>
          <w:p w14:paraId="1317E4A4" w14:textId="77A715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16AB1F8D" w14:textId="5FFF3F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E6320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18F24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CE2DFC" w14:textId="77777777" w:rsidTr="00C51F06">
        <w:tc>
          <w:tcPr>
            <w:tcW w:w="0" w:type="auto"/>
          </w:tcPr>
          <w:p w14:paraId="1FBCC0CF" w14:textId="5DC6DA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R4-2104975</w:t>
            </w:r>
          </w:p>
        </w:tc>
        <w:tc>
          <w:tcPr>
            <w:tcW w:w="0" w:type="auto"/>
          </w:tcPr>
          <w:p w14:paraId="273D8CC2" w14:textId="30C535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MPR for PC 1.5 NR UE on n77/n78 or n79</w:t>
            </w:r>
          </w:p>
        </w:tc>
        <w:tc>
          <w:tcPr>
            <w:tcW w:w="0" w:type="auto"/>
          </w:tcPr>
          <w:p w14:paraId="7F4DB3DB" w14:textId="1897F6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62F9E067" w14:textId="18E591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22B56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95C5B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E40A880" w14:textId="77777777" w:rsidTr="00C51F06">
        <w:tc>
          <w:tcPr>
            <w:tcW w:w="0" w:type="auto"/>
          </w:tcPr>
          <w:p w14:paraId="1C7DF41F" w14:textId="318D09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R4-2104976</w:t>
            </w:r>
          </w:p>
        </w:tc>
        <w:tc>
          <w:tcPr>
            <w:tcW w:w="0" w:type="auto"/>
          </w:tcPr>
          <w:p w14:paraId="270B00EF" w14:textId="0AB037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HST CA tests for FR1</w:t>
            </w:r>
          </w:p>
        </w:tc>
        <w:tc>
          <w:tcPr>
            <w:tcW w:w="0" w:type="auto"/>
          </w:tcPr>
          <w:p w14:paraId="6C2FA916" w14:textId="25418E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7B76B024" w14:textId="5EFAB2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505E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4EAC9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AF62BEF" w14:textId="77777777" w:rsidTr="00C51F06">
        <w:tc>
          <w:tcPr>
            <w:tcW w:w="0" w:type="auto"/>
          </w:tcPr>
          <w:p w14:paraId="22A69364" w14:textId="210032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R4-2104977</w:t>
            </w:r>
          </w:p>
        </w:tc>
        <w:tc>
          <w:tcPr>
            <w:tcW w:w="0" w:type="auto"/>
          </w:tcPr>
          <w:p w14:paraId="6B7129FC" w14:textId="1FA738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MMSE-IRC receiver for inter-cell interference test</w:t>
            </w:r>
          </w:p>
        </w:tc>
        <w:tc>
          <w:tcPr>
            <w:tcW w:w="0" w:type="auto"/>
          </w:tcPr>
          <w:p w14:paraId="6F648D66" w14:textId="6D1C52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7F916EC6" w14:textId="72A19D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53915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FBE11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8288947" w14:textId="77777777" w:rsidTr="00C51F06">
        <w:tc>
          <w:tcPr>
            <w:tcW w:w="0" w:type="auto"/>
          </w:tcPr>
          <w:p w14:paraId="51CD3EE6" w14:textId="66272E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R4-2104978</w:t>
            </w:r>
          </w:p>
        </w:tc>
        <w:tc>
          <w:tcPr>
            <w:tcW w:w="0" w:type="auto"/>
          </w:tcPr>
          <w:p w14:paraId="49F2DDFD" w14:textId="083774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inter-band DL CA enhancements</w:t>
            </w:r>
          </w:p>
        </w:tc>
        <w:tc>
          <w:tcPr>
            <w:tcW w:w="0" w:type="auto"/>
          </w:tcPr>
          <w:p w14:paraId="053B03FD" w14:textId="528D71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4414A28E" w14:textId="173AC2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ACEA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A9D3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B1F5745" w14:textId="77777777" w:rsidTr="00C51F06">
        <w:tc>
          <w:tcPr>
            <w:tcW w:w="0" w:type="auto"/>
          </w:tcPr>
          <w:p w14:paraId="2D1F39DA" w14:textId="0C63D6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R4-2104979</w:t>
            </w:r>
          </w:p>
        </w:tc>
        <w:tc>
          <w:tcPr>
            <w:tcW w:w="0" w:type="auto"/>
          </w:tcPr>
          <w:p w14:paraId="21FB33BE" w14:textId="6D1663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SRS antenna port switching</w:t>
            </w:r>
          </w:p>
        </w:tc>
        <w:tc>
          <w:tcPr>
            <w:tcW w:w="0" w:type="auto"/>
          </w:tcPr>
          <w:p w14:paraId="3CFCC7CE" w14:textId="0EF3C5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488A0420" w14:textId="38E3C2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CD14B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A1A40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D358A18" w14:textId="77777777" w:rsidTr="00C51F06">
        <w:tc>
          <w:tcPr>
            <w:tcW w:w="0" w:type="auto"/>
          </w:tcPr>
          <w:p w14:paraId="41F314D2" w14:textId="39FFA1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R4-2104980</w:t>
            </w:r>
          </w:p>
        </w:tc>
        <w:tc>
          <w:tcPr>
            <w:tcW w:w="0" w:type="auto"/>
          </w:tcPr>
          <w:p w14:paraId="2572A5B7" w14:textId="1EE72D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PSCell HO</w:t>
            </w:r>
          </w:p>
        </w:tc>
        <w:tc>
          <w:tcPr>
            <w:tcW w:w="0" w:type="auto"/>
          </w:tcPr>
          <w:p w14:paraId="3A4C26C3" w14:textId="25BD9D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1677D30B" w14:textId="763CC7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E81C6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97236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771D9B3" w14:textId="77777777" w:rsidTr="00C51F06">
        <w:tc>
          <w:tcPr>
            <w:tcW w:w="0" w:type="auto"/>
          </w:tcPr>
          <w:p w14:paraId="07F1C7D9" w14:textId="35B968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R4-2104981</w:t>
            </w:r>
          </w:p>
        </w:tc>
        <w:tc>
          <w:tcPr>
            <w:tcW w:w="0" w:type="auto"/>
          </w:tcPr>
          <w:p w14:paraId="618C9789" w14:textId="24E3BF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PUCCH SCell activation</w:t>
            </w:r>
          </w:p>
        </w:tc>
        <w:tc>
          <w:tcPr>
            <w:tcW w:w="0" w:type="auto"/>
          </w:tcPr>
          <w:p w14:paraId="699E5C73" w14:textId="50335D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7B4DA760" w14:textId="5D955F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1B1AE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E370F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4566332" w14:textId="77777777" w:rsidTr="00C51F06">
        <w:tc>
          <w:tcPr>
            <w:tcW w:w="0" w:type="auto"/>
          </w:tcPr>
          <w:p w14:paraId="1269D0CE" w14:textId="212837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R4-2104982</w:t>
            </w:r>
          </w:p>
        </w:tc>
        <w:tc>
          <w:tcPr>
            <w:tcW w:w="0" w:type="auto"/>
          </w:tcPr>
          <w:p w14:paraId="007C198D" w14:textId="1ED994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concurrent and independent MG</w:t>
            </w:r>
          </w:p>
        </w:tc>
        <w:tc>
          <w:tcPr>
            <w:tcW w:w="0" w:type="auto"/>
          </w:tcPr>
          <w:p w14:paraId="33ECD7DE" w14:textId="1C15C8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2022287B" w14:textId="0AB6EE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77CAF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B14FF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8C4F327" w14:textId="77777777" w:rsidTr="00C51F06">
        <w:tc>
          <w:tcPr>
            <w:tcW w:w="0" w:type="auto"/>
          </w:tcPr>
          <w:p w14:paraId="26FBF52B" w14:textId="66B115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R4-2104983</w:t>
            </w:r>
          </w:p>
        </w:tc>
        <w:tc>
          <w:tcPr>
            <w:tcW w:w="0" w:type="auto"/>
          </w:tcPr>
          <w:p w14:paraId="2AF9287F" w14:textId="329D61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preconfigured measurement gap</w:t>
            </w:r>
          </w:p>
        </w:tc>
        <w:tc>
          <w:tcPr>
            <w:tcW w:w="0" w:type="auto"/>
          </w:tcPr>
          <w:p w14:paraId="33935A9E" w14:textId="5ABB5F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37082801" w14:textId="6149F6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F388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CB63E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073F03A" w14:textId="77777777" w:rsidTr="00C51F06">
        <w:tc>
          <w:tcPr>
            <w:tcW w:w="0" w:type="auto"/>
          </w:tcPr>
          <w:p w14:paraId="190D83C2" w14:textId="7AD38E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R4-2104984</w:t>
            </w:r>
          </w:p>
        </w:tc>
        <w:tc>
          <w:tcPr>
            <w:tcW w:w="0" w:type="auto"/>
          </w:tcPr>
          <w:p w14:paraId="36845649" w14:textId="2107FB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for reply LS of UE transmit timing error</w:t>
            </w:r>
          </w:p>
        </w:tc>
        <w:tc>
          <w:tcPr>
            <w:tcW w:w="0" w:type="auto"/>
          </w:tcPr>
          <w:p w14:paraId="0DEEF9D3" w14:textId="4A3F41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23F2DC2F" w14:textId="77C00D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F5CA5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5F7E1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1811D52" w14:textId="77777777" w:rsidTr="00C51F06">
        <w:tc>
          <w:tcPr>
            <w:tcW w:w="0" w:type="auto"/>
          </w:tcPr>
          <w:p w14:paraId="226AB0C4" w14:textId="714E94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R4-2104985</w:t>
            </w:r>
          </w:p>
        </w:tc>
        <w:tc>
          <w:tcPr>
            <w:tcW w:w="0" w:type="auto"/>
          </w:tcPr>
          <w:p w14:paraId="720C1ED9" w14:textId="6E9298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timing related requirements for NTN</w:t>
            </w:r>
          </w:p>
        </w:tc>
        <w:tc>
          <w:tcPr>
            <w:tcW w:w="0" w:type="auto"/>
          </w:tcPr>
          <w:p w14:paraId="56086E41" w14:textId="08F448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1C7AA488" w14:textId="1E8660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06C4F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BFA7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3ADD8C4" w14:textId="77777777" w:rsidTr="00C51F06">
        <w:tc>
          <w:tcPr>
            <w:tcW w:w="0" w:type="auto"/>
          </w:tcPr>
          <w:p w14:paraId="5FD1B28B" w14:textId="3F6195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R4-2104986</w:t>
            </w:r>
          </w:p>
        </w:tc>
        <w:tc>
          <w:tcPr>
            <w:tcW w:w="0" w:type="auto"/>
          </w:tcPr>
          <w:p w14:paraId="0ABB5EA2" w14:textId="1DB5B4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measurement requirements for NTN</w:t>
            </w:r>
          </w:p>
        </w:tc>
        <w:tc>
          <w:tcPr>
            <w:tcW w:w="0" w:type="auto"/>
          </w:tcPr>
          <w:p w14:paraId="512A220D" w14:textId="5EC749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58692536" w14:textId="1E5C9E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C5765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58B1E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0EE7B4C" w14:textId="77777777" w:rsidTr="00C51F06">
        <w:tc>
          <w:tcPr>
            <w:tcW w:w="0" w:type="auto"/>
          </w:tcPr>
          <w:p w14:paraId="0A539167" w14:textId="27FCCF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R4-2104987</w:t>
            </w:r>
          </w:p>
        </w:tc>
        <w:tc>
          <w:tcPr>
            <w:tcW w:w="0" w:type="auto"/>
          </w:tcPr>
          <w:p w14:paraId="42FDC541" w14:textId="28B7FB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repeater deployment scenario and repeater class</w:t>
            </w:r>
          </w:p>
        </w:tc>
        <w:tc>
          <w:tcPr>
            <w:tcW w:w="0" w:type="auto"/>
          </w:tcPr>
          <w:p w14:paraId="1C85283B" w14:textId="352944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3B651C33" w14:textId="0B2863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F7B64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18B54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96AF741" w14:textId="77777777" w:rsidTr="00C51F06">
        <w:tc>
          <w:tcPr>
            <w:tcW w:w="0" w:type="auto"/>
          </w:tcPr>
          <w:p w14:paraId="15A6A6BE" w14:textId="779C57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R4-2104988</w:t>
            </w:r>
          </w:p>
        </w:tc>
        <w:tc>
          <w:tcPr>
            <w:tcW w:w="0" w:type="auto"/>
          </w:tcPr>
          <w:p w14:paraId="355786B7" w14:textId="43E5D4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repeater FR1 maximum output power and ALC/AGC</w:t>
            </w:r>
          </w:p>
        </w:tc>
        <w:tc>
          <w:tcPr>
            <w:tcW w:w="0" w:type="auto"/>
          </w:tcPr>
          <w:p w14:paraId="79D7DD17" w14:textId="631120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6949A78D" w14:textId="230736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ADB1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71F2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868B826" w14:textId="77777777" w:rsidTr="00C51F06">
        <w:tc>
          <w:tcPr>
            <w:tcW w:w="0" w:type="auto"/>
          </w:tcPr>
          <w:p w14:paraId="74E67FA8" w14:textId="446D71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R4-2104989</w:t>
            </w:r>
          </w:p>
        </w:tc>
        <w:tc>
          <w:tcPr>
            <w:tcW w:w="0" w:type="auto"/>
          </w:tcPr>
          <w:p w14:paraId="49BC56C1" w14:textId="35A28A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TX RF requirements for NR FR1 DL 1024QAM</w:t>
            </w:r>
          </w:p>
        </w:tc>
        <w:tc>
          <w:tcPr>
            <w:tcW w:w="0" w:type="auto"/>
          </w:tcPr>
          <w:p w14:paraId="5958F45E" w14:textId="37B94C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44A39436" w14:textId="5AB56A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79C23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1BC53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F017E62" w14:textId="77777777" w:rsidTr="00C51F06">
        <w:tc>
          <w:tcPr>
            <w:tcW w:w="0" w:type="auto"/>
          </w:tcPr>
          <w:p w14:paraId="5DF6FA19" w14:textId="375A4D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R4-2104990</w:t>
            </w:r>
          </w:p>
        </w:tc>
        <w:tc>
          <w:tcPr>
            <w:tcW w:w="0" w:type="auto"/>
          </w:tcPr>
          <w:p w14:paraId="66E574BC" w14:textId="1E5317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37.826 on PC2 DC_5A_n78A</w:t>
            </w:r>
          </w:p>
        </w:tc>
        <w:tc>
          <w:tcPr>
            <w:tcW w:w="0" w:type="auto"/>
          </w:tcPr>
          <w:p w14:paraId="0BBC4078" w14:textId="74B85A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 Telecom</w:t>
            </w:r>
          </w:p>
        </w:tc>
        <w:tc>
          <w:tcPr>
            <w:tcW w:w="0" w:type="auto"/>
          </w:tcPr>
          <w:p w14:paraId="5001EBD9" w14:textId="5F7EFA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4C1BCC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73C2B5" w14:textId="256D3B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R4-2105347</w:t>
            </w:r>
          </w:p>
        </w:tc>
      </w:tr>
      <w:tr w:rsidR="00C51F06" w14:paraId="7615C597" w14:textId="77777777" w:rsidTr="00C51F06">
        <w:tc>
          <w:tcPr>
            <w:tcW w:w="0" w:type="auto"/>
          </w:tcPr>
          <w:p w14:paraId="16FEEF69" w14:textId="3C4A1D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R4-2104991</w:t>
            </w:r>
          </w:p>
        </w:tc>
        <w:tc>
          <w:tcPr>
            <w:tcW w:w="0" w:type="auto"/>
          </w:tcPr>
          <w:p w14:paraId="4D3353EE" w14:textId="0258BE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interruption due to SRS antenna port switching</w:t>
            </w:r>
          </w:p>
        </w:tc>
        <w:tc>
          <w:tcPr>
            <w:tcW w:w="0" w:type="auto"/>
          </w:tcPr>
          <w:p w14:paraId="4527A18F" w14:textId="21982D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1C6DCB76" w14:textId="661EC6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231F8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7E01B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7843129" w14:textId="77777777" w:rsidTr="00C51F06">
        <w:tc>
          <w:tcPr>
            <w:tcW w:w="0" w:type="auto"/>
          </w:tcPr>
          <w:p w14:paraId="743AC2A9" w14:textId="255EE6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R4-2104992</w:t>
            </w:r>
          </w:p>
        </w:tc>
        <w:tc>
          <w:tcPr>
            <w:tcW w:w="0" w:type="auto"/>
          </w:tcPr>
          <w:p w14:paraId="0D4ACB6E" w14:textId="44C2AE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V2X single link tests</w:t>
            </w:r>
          </w:p>
        </w:tc>
        <w:tc>
          <w:tcPr>
            <w:tcW w:w="0" w:type="auto"/>
          </w:tcPr>
          <w:p w14:paraId="096AF316" w14:textId="7BB48D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66FC4857" w14:textId="58B762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70180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56D05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78C174C" w14:textId="77777777" w:rsidTr="00C51F06">
        <w:tc>
          <w:tcPr>
            <w:tcW w:w="0" w:type="auto"/>
          </w:tcPr>
          <w:p w14:paraId="43567942" w14:textId="24666A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R4-2104993</w:t>
            </w:r>
          </w:p>
        </w:tc>
        <w:tc>
          <w:tcPr>
            <w:tcW w:w="0" w:type="auto"/>
          </w:tcPr>
          <w:p w14:paraId="6776A15B" w14:textId="0816F4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37.826 on PC2 DC_7A_n78A</w:t>
            </w:r>
          </w:p>
        </w:tc>
        <w:tc>
          <w:tcPr>
            <w:tcW w:w="0" w:type="auto"/>
          </w:tcPr>
          <w:p w14:paraId="4D190BBB" w14:textId="73AD6A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 Telecom</w:t>
            </w:r>
          </w:p>
        </w:tc>
        <w:tc>
          <w:tcPr>
            <w:tcW w:w="0" w:type="auto"/>
          </w:tcPr>
          <w:p w14:paraId="54E3DF72" w14:textId="5EEDA1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500027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6A5D5A" w14:textId="5D6B03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R4-2105348</w:t>
            </w:r>
          </w:p>
        </w:tc>
      </w:tr>
      <w:tr w:rsidR="00C51F06" w14:paraId="2B490902" w14:textId="77777777" w:rsidTr="00C51F06">
        <w:tc>
          <w:tcPr>
            <w:tcW w:w="0" w:type="auto"/>
          </w:tcPr>
          <w:p w14:paraId="76A62099" w14:textId="2BEB5F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R4-2104994</w:t>
            </w:r>
          </w:p>
        </w:tc>
        <w:tc>
          <w:tcPr>
            <w:tcW w:w="0" w:type="auto"/>
          </w:tcPr>
          <w:p w14:paraId="5E3D7309" w14:textId="7FCCDF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MPR initial simulation results for NR intra-band contiguous CA according to candidate RF architectures</w:t>
            </w:r>
          </w:p>
        </w:tc>
        <w:tc>
          <w:tcPr>
            <w:tcW w:w="0" w:type="auto"/>
          </w:tcPr>
          <w:p w14:paraId="7672F802" w14:textId="71A2F1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33A15977" w14:textId="131E0E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FF2041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92F837" w14:textId="0311D0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R4-2105325</w:t>
            </w:r>
          </w:p>
        </w:tc>
      </w:tr>
      <w:tr w:rsidR="00C51F06" w14:paraId="01633FA1" w14:textId="77777777" w:rsidTr="00C51F06">
        <w:tc>
          <w:tcPr>
            <w:tcW w:w="0" w:type="auto"/>
          </w:tcPr>
          <w:p w14:paraId="601DB4CD" w14:textId="578CB5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R4-2104995</w:t>
            </w:r>
          </w:p>
        </w:tc>
        <w:tc>
          <w:tcPr>
            <w:tcW w:w="0" w:type="auto"/>
          </w:tcPr>
          <w:p w14:paraId="6EAE0465" w14:textId="4C2035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PSSCH demodulation requirements for NR V2X</w:t>
            </w:r>
          </w:p>
        </w:tc>
        <w:tc>
          <w:tcPr>
            <w:tcW w:w="0" w:type="auto"/>
          </w:tcPr>
          <w:p w14:paraId="24EB946C" w14:textId="0ABA29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7CA9C547" w14:textId="22CCEE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802310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1F9351" w14:textId="2AF933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R4-2106031</w:t>
            </w:r>
          </w:p>
        </w:tc>
      </w:tr>
      <w:tr w:rsidR="00C51F06" w14:paraId="291815D1" w14:textId="77777777" w:rsidTr="00C51F06">
        <w:tc>
          <w:tcPr>
            <w:tcW w:w="0" w:type="auto"/>
          </w:tcPr>
          <w:p w14:paraId="3209FADC" w14:textId="1C09BE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R4-2104996</w:t>
            </w:r>
          </w:p>
        </w:tc>
        <w:tc>
          <w:tcPr>
            <w:tcW w:w="0" w:type="auto"/>
          </w:tcPr>
          <w:p w14:paraId="43E99826" w14:textId="3CE7C5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isseu for PSCCH/PSSCH multiple link test</w:t>
            </w:r>
          </w:p>
        </w:tc>
        <w:tc>
          <w:tcPr>
            <w:tcW w:w="0" w:type="auto"/>
          </w:tcPr>
          <w:p w14:paraId="737EB58E" w14:textId="227FAD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5F07FAED" w14:textId="1724C5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32372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79CF7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D772275" w14:textId="77777777" w:rsidTr="00C51F06">
        <w:tc>
          <w:tcPr>
            <w:tcW w:w="0" w:type="auto"/>
          </w:tcPr>
          <w:p w14:paraId="3E852673" w14:textId="0E71C3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R4-2104997</w:t>
            </w:r>
          </w:p>
        </w:tc>
        <w:tc>
          <w:tcPr>
            <w:tcW w:w="0" w:type="auto"/>
          </w:tcPr>
          <w:p w14:paraId="1520D442" w14:textId="3D5322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Receiver sensitivity degradation for PC2 UE in FDD band</w:t>
            </w:r>
          </w:p>
        </w:tc>
        <w:tc>
          <w:tcPr>
            <w:tcW w:w="0" w:type="auto"/>
          </w:tcPr>
          <w:p w14:paraId="277BB095" w14:textId="395136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4F321E58" w14:textId="7B9A8B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C2E41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B63E0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67F1F69" w14:textId="77777777" w:rsidTr="00C51F06">
        <w:tc>
          <w:tcPr>
            <w:tcW w:w="0" w:type="auto"/>
          </w:tcPr>
          <w:p w14:paraId="22CEBBB8" w14:textId="55E4BE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R4-2104998</w:t>
            </w:r>
          </w:p>
        </w:tc>
        <w:tc>
          <w:tcPr>
            <w:tcW w:w="0" w:type="auto"/>
          </w:tcPr>
          <w:p w14:paraId="7004461A" w14:textId="43713A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V2X multiple link tests</w:t>
            </w:r>
          </w:p>
        </w:tc>
        <w:tc>
          <w:tcPr>
            <w:tcW w:w="0" w:type="auto"/>
          </w:tcPr>
          <w:p w14:paraId="6F023F7D" w14:textId="69E75D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444A9BEA" w14:textId="6BF011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4C43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C3FAF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5F4CB19" w14:textId="77777777" w:rsidTr="00C51F06">
        <w:tc>
          <w:tcPr>
            <w:tcW w:w="0" w:type="auto"/>
          </w:tcPr>
          <w:p w14:paraId="33843650" w14:textId="6B204D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R4-2104999</w:t>
            </w:r>
          </w:p>
        </w:tc>
        <w:tc>
          <w:tcPr>
            <w:tcW w:w="0" w:type="auto"/>
          </w:tcPr>
          <w:p w14:paraId="72245727" w14:textId="5138FD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simulation results for V2X demodulation requirements</w:t>
            </w:r>
          </w:p>
        </w:tc>
        <w:tc>
          <w:tcPr>
            <w:tcW w:w="0" w:type="auto"/>
          </w:tcPr>
          <w:p w14:paraId="773066EE" w14:textId="1254D7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16E9AABB" w14:textId="5BCCC5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477B9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5BFC8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B0E59DF" w14:textId="77777777" w:rsidTr="00C51F06">
        <w:tc>
          <w:tcPr>
            <w:tcW w:w="0" w:type="auto"/>
          </w:tcPr>
          <w:p w14:paraId="3E5694A2" w14:textId="109A87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R4-2105000</w:t>
            </w:r>
          </w:p>
        </w:tc>
        <w:tc>
          <w:tcPr>
            <w:tcW w:w="0" w:type="auto"/>
          </w:tcPr>
          <w:p w14:paraId="1A90F182" w14:textId="135E10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V2X PC2 UE MPR and A-MPR simulation results for PSCCH/PSSCH in n47</w:t>
            </w:r>
          </w:p>
        </w:tc>
        <w:tc>
          <w:tcPr>
            <w:tcW w:w="0" w:type="auto"/>
          </w:tcPr>
          <w:p w14:paraId="458DB5DC" w14:textId="1AB66F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68868426" w14:textId="63D3AC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888DB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B2164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11CEB8" w14:textId="77777777" w:rsidTr="00C51F06">
        <w:tc>
          <w:tcPr>
            <w:tcW w:w="0" w:type="auto"/>
          </w:tcPr>
          <w:p w14:paraId="02963ADD" w14:textId="47346A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R4-2105001</w:t>
            </w:r>
          </w:p>
        </w:tc>
        <w:tc>
          <w:tcPr>
            <w:tcW w:w="0" w:type="auto"/>
          </w:tcPr>
          <w:p w14:paraId="585CD2E7" w14:textId="40D421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enhanced test method to reduce FR2 OTA test time</w:t>
            </w:r>
          </w:p>
        </w:tc>
        <w:tc>
          <w:tcPr>
            <w:tcW w:w="0" w:type="auto"/>
          </w:tcPr>
          <w:p w14:paraId="7C13BE9C" w14:textId="251043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1C845D96" w14:textId="7C08BB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07012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C4482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DAE1D9" w14:textId="77777777" w:rsidTr="00C51F06">
        <w:tc>
          <w:tcPr>
            <w:tcW w:w="0" w:type="auto"/>
          </w:tcPr>
          <w:p w14:paraId="48352135" w14:textId="261716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R4-2105002</w:t>
            </w:r>
          </w:p>
        </w:tc>
        <w:tc>
          <w:tcPr>
            <w:tcW w:w="0" w:type="auto"/>
          </w:tcPr>
          <w:p w14:paraId="3947CA1E" w14:textId="5EC710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contents and table format for V2X demodulation specification</w:t>
            </w:r>
          </w:p>
        </w:tc>
        <w:tc>
          <w:tcPr>
            <w:tcW w:w="0" w:type="auto"/>
          </w:tcPr>
          <w:p w14:paraId="1221AEE7" w14:textId="15C0B8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313F8AC4" w14:textId="1D7187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BB598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67094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86C48F6" w14:textId="77777777" w:rsidTr="00C51F06">
        <w:tc>
          <w:tcPr>
            <w:tcW w:w="0" w:type="auto"/>
          </w:tcPr>
          <w:p w14:paraId="2AF154DA" w14:textId="4D37EB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R4-2105003</w:t>
            </w:r>
          </w:p>
        </w:tc>
        <w:tc>
          <w:tcPr>
            <w:tcW w:w="0" w:type="auto"/>
          </w:tcPr>
          <w:p w14:paraId="0750FC86" w14:textId="755DB0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UL spatial relation info switch for PUCCH</w:t>
            </w:r>
          </w:p>
        </w:tc>
        <w:tc>
          <w:tcPr>
            <w:tcW w:w="0" w:type="auto"/>
          </w:tcPr>
          <w:p w14:paraId="48F4658A" w14:textId="263D6C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2E83633" w14:textId="1D69A1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741EE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D2CF6C" w14:textId="787011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R4-2105840</w:t>
            </w:r>
          </w:p>
        </w:tc>
      </w:tr>
      <w:tr w:rsidR="00C51F06" w14:paraId="46ABBB0A" w14:textId="77777777" w:rsidTr="00C51F06">
        <w:tc>
          <w:tcPr>
            <w:tcW w:w="0" w:type="auto"/>
          </w:tcPr>
          <w:p w14:paraId="79D11262" w14:textId="453354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R4-2105004</w:t>
            </w:r>
          </w:p>
        </w:tc>
        <w:tc>
          <w:tcPr>
            <w:tcW w:w="0" w:type="auto"/>
          </w:tcPr>
          <w:p w14:paraId="64BB2ABE" w14:textId="5D41C6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reference cell availability for NR-U R16</w:t>
            </w:r>
          </w:p>
        </w:tc>
        <w:tc>
          <w:tcPr>
            <w:tcW w:w="0" w:type="auto"/>
          </w:tcPr>
          <w:p w14:paraId="7B639FA6" w14:textId="3F6FCB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7F0A156" w14:textId="3ED1EE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56A27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85A8D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B0AB7B" w14:textId="77777777" w:rsidTr="00C51F06">
        <w:tc>
          <w:tcPr>
            <w:tcW w:w="0" w:type="auto"/>
          </w:tcPr>
          <w:p w14:paraId="41D01268" w14:textId="65AF53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R4-2105005</w:t>
            </w:r>
          </w:p>
        </w:tc>
        <w:tc>
          <w:tcPr>
            <w:tcW w:w="0" w:type="auto"/>
          </w:tcPr>
          <w:p w14:paraId="665EF6FF" w14:textId="1220F4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SCell activation requirement for NR-U R16</w:t>
            </w:r>
          </w:p>
        </w:tc>
        <w:tc>
          <w:tcPr>
            <w:tcW w:w="0" w:type="auto"/>
          </w:tcPr>
          <w:p w14:paraId="64367EF5" w14:textId="153DE8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9B1738B" w14:textId="0308FA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7AA5C9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AFA097" w14:textId="0A8D46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R4-2105702</w:t>
            </w:r>
          </w:p>
        </w:tc>
      </w:tr>
      <w:tr w:rsidR="00C51F06" w14:paraId="6793B8D8" w14:textId="77777777" w:rsidTr="00C51F06">
        <w:tc>
          <w:tcPr>
            <w:tcW w:w="0" w:type="auto"/>
          </w:tcPr>
          <w:p w14:paraId="4AE9319F" w14:textId="292719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R4-2105006</w:t>
            </w:r>
          </w:p>
        </w:tc>
        <w:tc>
          <w:tcPr>
            <w:tcW w:w="0" w:type="auto"/>
          </w:tcPr>
          <w:p w14:paraId="6F218277" w14:textId="5BF9C9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MSD due to cross band isolation evaluation for n40 supporting 90/100MHz CBW</w:t>
            </w:r>
          </w:p>
        </w:tc>
        <w:tc>
          <w:tcPr>
            <w:tcW w:w="0" w:type="auto"/>
          </w:tcPr>
          <w:p w14:paraId="73970A09" w14:textId="18AA13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468F063" w14:textId="4FABEC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DAB5D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7EFBE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0EAE700" w14:textId="77777777" w:rsidTr="00C51F06">
        <w:tc>
          <w:tcPr>
            <w:tcW w:w="0" w:type="auto"/>
          </w:tcPr>
          <w:p w14:paraId="6483A5F5" w14:textId="4EAC9E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R4-2105007</w:t>
            </w:r>
          </w:p>
        </w:tc>
        <w:tc>
          <w:tcPr>
            <w:tcW w:w="0" w:type="auto"/>
          </w:tcPr>
          <w:p w14:paraId="298285E4" w14:textId="4F4B5F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BCS4 discussion</w:t>
            </w:r>
          </w:p>
        </w:tc>
        <w:tc>
          <w:tcPr>
            <w:tcW w:w="0" w:type="auto"/>
          </w:tcPr>
          <w:p w14:paraId="0F574629" w14:textId="19A982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22B4D91" w14:textId="16EDC0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4B6F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0BA5F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26E4855" w14:textId="77777777" w:rsidTr="00C51F06">
        <w:tc>
          <w:tcPr>
            <w:tcW w:w="0" w:type="auto"/>
          </w:tcPr>
          <w:p w14:paraId="0106C8F4" w14:textId="0BD9EC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R4-2105008</w:t>
            </w:r>
          </w:p>
        </w:tc>
        <w:tc>
          <w:tcPr>
            <w:tcW w:w="0" w:type="auto"/>
          </w:tcPr>
          <w:p w14:paraId="7C57EF1C" w14:textId="42417C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Draft CR on n97 for coexistence with protected </w:t>
            </w:r>
            <w:r>
              <w:rPr>
                <w:sz w:val="16"/>
              </w:rPr>
              <w:lastRenderedPageBreak/>
              <w:t>bands</w:t>
            </w:r>
          </w:p>
        </w:tc>
        <w:tc>
          <w:tcPr>
            <w:tcW w:w="0" w:type="auto"/>
          </w:tcPr>
          <w:p w14:paraId="547D0766" w14:textId="654963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CMCC, Huawei, </w:t>
            </w:r>
            <w:r>
              <w:rPr>
                <w:sz w:val="16"/>
              </w:rPr>
              <w:lastRenderedPageBreak/>
              <w:t>HiSilicon</w:t>
            </w:r>
          </w:p>
        </w:tc>
        <w:tc>
          <w:tcPr>
            <w:tcW w:w="0" w:type="auto"/>
          </w:tcPr>
          <w:p w14:paraId="5B91AD98" w14:textId="4B6F3F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not </w:t>
            </w:r>
            <w:r>
              <w:rPr>
                <w:sz w:val="16"/>
              </w:rPr>
              <w:lastRenderedPageBreak/>
              <w:t>pursued</w:t>
            </w:r>
          </w:p>
        </w:tc>
        <w:tc>
          <w:tcPr>
            <w:tcW w:w="0" w:type="auto"/>
          </w:tcPr>
          <w:p w14:paraId="7EBD7C6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597F1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F713AC3" w14:textId="77777777" w:rsidTr="00C51F06">
        <w:tc>
          <w:tcPr>
            <w:tcW w:w="0" w:type="auto"/>
          </w:tcPr>
          <w:p w14:paraId="52948505" w14:textId="05E810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R4-2105009</w:t>
            </w:r>
          </w:p>
        </w:tc>
        <w:tc>
          <w:tcPr>
            <w:tcW w:w="0" w:type="auto"/>
          </w:tcPr>
          <w:p w14:paraId="26BFF8E5" w14:textId="32BA9C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37.717-00-00 for SUL_n41A-n97A</w:t>
            </w:r>
          </w:p>
        </w:tc>
        <w:tc>
          <w:tcPr>
            <w:tcW w:w="0" w:type="auto"/>
          </w:tcPr>
          <w:p w14:paraId="2DBC2822" w14:textId="3C15A5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65C6A02" w14:textId="25816B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5B976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CC51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E5DCEEF" w14:textId="77777777" w:rsidTr="00C51F06">
        <w:tc>
          <w:tcPr>
            <w:tcW w:w="0" w:type="auto"/>
          </w:tcPr>
          <w:p w14:paraId="16E13940" w14:textId="0FD86B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R4-2105010</w:t>
            </w:r>
          </w:p>
        </w:tc>
        <w:tc>
          <w:tcPr>
            <w:tcW w:w="0" w:type="auto"/>
          </w:tcPr>
          <w:p w14:paraId="595E04BF" w14:textId="7CAACF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PC1.5 HPUE SAR issue into Rel-16 TS 38.101-1</w:t>
            </w:r>
          </w:p>
        </w:tc>
        <w:tc>
          <w:tcPr>
            <w:tcW w:w="0" w:type="auto"/>
          </w:tcPr>
          <w:p w14:paraId="06E8EB95" w14:textId="3FE7AC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0A25E97" w14:textId="35DF26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01387D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4E494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FD29D16" w14:textId="77777777" w:rsidTr="00C51F06">
        <w:tc>
          <w:tcPr>
            <w:tcW w:w="0" w:type="auto"/>
          </w:tcPr>
          <w:p w14:paraId="26AAC7B3" w14:textId="4DE146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R4-2105011</w:t>
            </w:r>
          </w:p>
        </w:tc>
        <w:tc>
          <w:tcPr>
            <w:tcW w:w="0" w:type="auto"/>
          </w:tcPr>
          <w:p w14:paraId="00BBD601" w14:textId="564C6A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PC1.5 HPUE SAR issue into Rel-17 TS 38.101-1</w:t>
            </w:r>
          </w:p>
        </w:tc>
        <w:tc>
          <w:tcPr>
            <w:tcW w:w="0" w:type="auto"/>
          </w:tcPr>
          <w:p w14:paraId="410D8BC7" w14:textId="4CB0F6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FB8199A" w14:textId="3BFAD0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4BAF2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FF865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4D90C2D" w14:textId="77777777" w:rsidTr="00C51F06">
        <w:tc>
          <w:tcPr>
            <w:tcW w:w="0" w:type="auto"/>
          </w:tcPr>
          <w:p w14:paraId="06046911" w14:textId="05B4E4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R4-2105012</w:t>
            </w:r>
          </w:p>
        </w:tc>
        <w:tc>
          <w:tcPr>
            <w:tcW w:w="0" w:type="auto"/>
          </w:tcPr>
          <w:p w14:paraId="723F52D1" w14:textId="07A462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PC1.5 UE RF requirements of NR n79</w:t>
            </w:r>
          </w:p>
        </w:tc>
        <w:tc>
          <w:tcPr>
            <w:tcW w:w="0" w:type="auto"/>
          </w:tcPr>
          <w:p w14:paraId="02590B20" w14:textId="48699B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D0C6D05" w14:textId="168CC5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BF1A9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6C893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30F20CA" w14:textId="77777777" w:rsidTr="00C51F06">
        <w:tc>
          <w:tcPr>
            <w:tcW w:w="0" w:type="auto"/>
          </w:tcPr>
          <w:p w14:paraId="14B53DFB" w14:textId="5669C6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R4-2105013</w:t>
            </w:r>
          </w:p>
        </w:tc>
        <w:tc>
          <w:tcPr>
            <w:tcW w:w="0" w:type="auto"/>
          </w:tcPr>
          <w:p w14:paraId="08177FCF" w14:textId="32EDB2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PC1.5 UE RF requirements of n79 in Rel-17 TS 38.101-1</w:t>
            </w:r>
          </w:p>
        </w:tc>
        <w:tc>
          <w:tcPr>
            <w:tcW w:w="0" w:type="auto"/>
          </w:tcPr>
          <w:p w14:paraId="088ECF77" w14:textId="63F77B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9B9C299" w14:textId="283B93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66B548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969C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0AD02B1" w14:textId="77777777" w:rsidTr="00C51F06">
        <w:tc>
          <w:tcPr>
            <w:tcW w:w="0" w:type="auto"/>
          </w:tcPr>
          <w:p w14:paraId="2AA214AD" w14:textId="784D12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R4-2105014</w:t>
            </w:r>
          </w:p>
        </w:tc>
        <w:tc>
          <w:tcPr>
            <w:tcW w:w="0" w:type="auto"/>
          </w:tcPr>
          <w:p w14:paraId="27000A17" w14:textId="3FC5B6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PC2 UE RF requirements of NR n34</w:t>
            </w:r>
          </w:p>
        </w:tc>
        <w:tc>
          <w:tcPr>
            <w:tcW w:w="0" w:type="auto"/>
          </w:tcPr>
          <w:p w14:paraId="478FD4A5" w14:textId="1EEBA2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3DD91EF" w14:textId="50CC08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346F6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A31D6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7DB690A" w14:textId="77777777" w:rsidTr="00C51F06">
        <w:tc>
          <w:tcPr>
            <w:tcW w:w="0" w:type="auto"/>
          </w:tcPr>
          <w:p w14:paraId="6953B26D" w14:textId="675994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R4-2105015</w:t>
            </w:r>
          </w:p>
        </w:tc>
        <w:tc>
          <w:tcPr>
            <w:tcW w:w="0" w:type="auto"/>
          </w:tcPr>
          <w:p w14:paraId="4AF10066" w14:textId="72A2D3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PC2 UE RF requirements of n34 in Rel-17 TS 38.101-1</w:t>
            </w:r>
          </w:p>
        </w:tc>
        <w:tc>
          <w:tcPr>
            <w:tcW w:w="0" w:type="auto"/>
          </w:tcPr>
          <w:p w14:paraId="1AA92C1D" w14:textId="6B9CCA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70E0CF4" w14:textId="791A57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113E43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275B0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3AE79FD" w14:textId="77777777" w:rsidTr="00C51F06">
        <w:tc>
          <w:tcPr>
            <w:tcW w:w="0" w:type="auto"/>
          </w:tcPr>
          <w:p w14:paraId="588029C5" w14:textId="478AA0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R4-2105016</w:t>
            </w:r>
          </w:p>
        </w:tc>
        <w:tc>
          <w:tcPr>
            <w:tcW w:w="0" w:type="auto"/>
          </w:tcPr>
          <w:p w14:paraId="47CF4947" w14:textId="2C4978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PC2 UE RF requirements of NR n39</w:t>
            </w:r>
          </w:p>
        </w:tc>
        <w:tc>
          <w:tcPr>
            <w:tcW w:w="0" w:type="auto"/>
          </w:tcPr>
          <w:p w14:paraId="763AF30B" w14:textId="19A768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E8AED6C" w14:textId="4660E6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C32E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ED6E5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3187BB6" w14:textId="77777777" w:rsidTr="00C51F06">
        <w:tc>
          <w:tcPr>
            <w:tcW w:w="0" w:type="auto"/>
          </w:tcPr>
          <w:p w14:paraId="6931D284" w14:textId="1D4ED9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R4-2105017</w:t>
            </w:r>
          </w:p>
        </w:tc>
        <w:tc>
          <w:tcPr>
            <w:tcW w:w="0" w:type="auto"/>
          </w:tcPr>
          <w:p w14:paraId="37660318" w14:textId="74E78D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PC2 UE RF requirements of n39 in Rel-17 TS 38.101-1</w:t>
            </w:r>
          </w:p>
        </w:tc>
        <w:tc>
          <w:tcPr>
            <w:tcW w:w="0" w:type="auto"/>
          </w:tcPr>
          <w:p w14:paraId="5F919432" w14:textId="722659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EEF3241" w14:textId="4447A9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967DDA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AE204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6A1F6DE" w14:textId="77777777" w:rsidTr="00C51F06">
        <w:tc>
          <w:tcPr>
            <w:tcW w:w="0" w:type="auto"/>
          </w:tcPr>
          <w:p w14:paraId="7FE5C039" w14:textId="5E8853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R4-2105018</w:t>
            </w:r>
          </w:p>
        </w:tc>
        <w:tc>
          <w:tcPr>
            <w:tcW w:w="0" w:type="auto"/>
          </w:tcPr>
          <w:p w14:paraId="2C0C3F12" w14:textId="2EF83F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spurious emission between n40 and n41 into Rel-16 TS 38.101-1</w:t>
            </w:r>
          </w:p>
        </w:tc>
        <w:tc>
          <w:tcPr>
            <w:tcW w:w="0" w:type="auto"/>
          </w:tcPr>
          <w:p w14:paraId="6CDC72D3" w14:textId="04B551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CMCC,Huawei, HiSilicon, ZTE, OPPO,CATT</w:t>
            </w:r>
          </w:p>
        </w:tc>
        <w:tc>
          <w:tcPr>
            <w:tcW w:w="0" w:type="auto"/>
          </w:tcPr>
          <w:p w14:paraId="602DE7F6" w14:textId="3B10F3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C28A40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2899D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6CD7DE6" w14:textId="77777777" w:rsidTr="00C51F06">
        <w:tc>
          <w:tcPr>
            <w:tcW w:w="0" w:type="auto"/>
          </w:tcPr>
          <w:p w14:paraId="3349D2BF" w14:textId="0463C2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R4-2105019</w:t>
            </w:r>
          </w:p>
        </w:tc>
        <w:tc>
          <w:tcPr>
            <w:tcW w:w="0" w:type="auto"/>
          </w:tcPr>
          <w:p w14:paraId="3226C7DF" w14:textId="0228F8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spurious emission between n40 and n41 into Rel-17 TS 38.101-1</w:t>
            </w:r>
          </w:p>
        </w:tc>
        <w:tc>
          <w:tcPr>
            <w:tcW w:w="0" w:type="auto"/>
          </w:tcPr>
          <w:p w14:paraId="14CE91BA" w14:textId="78CE23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CMCC,Huawei, HiSilicon,ZTE, OPPO, CATT</w:t>
            </w:r>
          </w:p>
        </w:tc>
        <w:tc>
          <w:tcPr>
            <w:tcW w:w="0" w:type="auto"/>
          </w:tcPr>
          <w:p w14:paraId="53B94CA2" w14:textId="172F9D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6BDC8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BA2F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10DCA37" w14:textId="77777777" w:rsidTr="00C51F06">
        <w:tc>
          <w:tcPr>
            <w:tcW w:w="0" w:type="auto"/>
          </w:tcPr>
          <w:p w14:paraId="5114395E" w14:textId="29135A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R4-2105020</w:t>
            </w:r>
          </w:p>
        </w:tc>
        <w:tc>
          <w:tcPr>
            <w:tcW w:w="0" w:type="auto"/>
          </w:tcPr>
          <w:p w14:paraId="0FE9B76C" w14:textId="6694F4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FR1 MIMO OTA Reference Spatial Correlation Curves based on Different Optimization Algorithm</w:t>
            </w:r>
          </w:p>
        </w:tc>
        <w:tc>
          <w:tcPr>
            <w:tcW w:w="0" w:type="auto"/>
          </w:tcPr>
          <w:p w14:paraId="142E6FC5" w14:textId="7B6AD1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482A19F" w14:textId="4BFF99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7F2E6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24C10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ECE4AB" w14:textId="77777777" w:rsidTr="00C51F06">
        <w:tc>
          <w:tcPr>
            <w:tcW w:w="0" w:type="auto"/>
          </w:tcPr>
          <w:p w14:paraId="0E523950" w14:textId="6C0D28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R4-2105021</w:t>
            </w:r>
          </w:p>
        </w:tc>
        <w:tc>
          <w:tcPr>
            <w:tcW w:w="0" w:type="auto"/>
          </w:tcPr>
          <w:p w14:paraId="036D7008" w14:textId="4FD768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Motivation for new WI on air-to-ground network for NR</w:t>
            </w:r>
          </w:p>
        </w:tc>
        <w:tc>
          <w:tcPr>
            <w:tcW w:w="0" w:type="auto"/>
          </w:tcPr>
          <w:p w14:paraId="186F9EB4" w14:textId="15D88F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D2810EC" w14:textId="30130B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51DE3A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B4820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8DCABED" w14:textId="77777777" w:rsidTr="00C51F06">
        <w:tc>
          <w:tcPr>
            <w:tcW w:w="0" w:type="auto"/>
          </w:tcPr>
          <w:p w14:paraId="1398BB43" w14:textId="24BC9A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R4-2105022</w:t>
            </w:r>
          </w:p>
        </w:tc>
        <w:tc>
          <w:tcPr>
            <w:tcW w:w="0" w:type="auto"/>
          </w:tcPr>
          <w:p w14:paraId="6554C04C" w14:textId="728FA1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air-to-ground network for NR</w:t>
            </w:r>
          </w:p>
        </w:tc>
        <w:tc>
          <w:tcPr>
            <w:tcW w:w="0" w:type="auto"/>
          </w:tcPr>
          <w:p w14:paraId="7F61FDF8" w14:textId="0B2549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D59158B" w14:textId="30847D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D9C587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FB183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774E59C" w14:textId="77777777" w:rsidTr="00C51F06">
        <w:tc>
          <w:tcPr>
            <w:tcW w:w="0" w:type="auto"/>
          </w:tcPr>
          <w:p w14:paraId="225518BB" w14:textId="7A9941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R4-2105023</w:t>
            </w:r>
          </w:p>
        </w:tc>
        <w:tc>
          <w:tcPr>
            <w:tcW w:w="0" w:type="auto"/>
          </w:tcPr>
          <w:p w14:paraId="35A2869D" w14:textId="64635B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HST Deployment Scenario-A</w:t>
            </w:r>
          </w:p>
        </w:tc>
        <w:tc>
          <w:tcPr>
            <w:tcW w:w="0" w:type="auto"/>
          </w:tcPr>
          <w:p w14:paraId="37131638" w14:textId="52B88F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2482C5F" w14:textId="0D6A5A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DB240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0239E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9AC2CA" w14:textId="77777777" w:rsidTr="00C51F06">
        <w:tc>
          <w:tcPr>
            <w:tcW w:w="0" w:type="auto"/>
          </w:tcPr>
          <w:p w14:paraId="726BC6DF" w14:textId="722F95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R4-2105024</w:t>
            </w:r>
          </w:p>
        </w:tc>
        <w:tc>
          <w:tcPr>
            <w:tcW w:w="0" w:type="auto"/>
          </w:tcPr>
          <w:p w14:paraId="2BB93D1E" w14:textId="2677D8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HST Deployment Scenario-B</w:t>
            </w:r>
          </w:p>
        </w:tc>
        <w:tc>
          <w:tcPr>
            <w:tcW w:w="0" w:type="auto"/>
          </w:tcPr>
          <w:p w14:paraId="7C6A7525" w14:textId="5EB92F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B1D1710" w14:textId="016866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0A75C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5589F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BEB87D6" w14:textId="77777777" w:rsidTr="00C51F06">
        <w:tc>
          <w:tcPr>
            <w:tcW w:w="0" w:type="auto"/>
          </w:tcPr>
          <w:p w14:paraId="3F3997C1" w14:textId="35C6D2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R4-2105025</w:t>
            </w:r>
          </w:p>
        </w:tc>
        <w:tc>
          <w:tcPr>
            <w:tcW w:w="0" w:type="auto"/>
          </w:tcPr>
          <w:p w14:paraId="1F7F8AB3" w14:textId="2773C2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Channel modeling for FR2 HST and TP to TR 38.854</w:t>
            </w:r>
          </w:p>
        </w:tc>
        <w:tc>
          <w:tcPr>
            <w:tcW w:w="0" w:type="auto"/>
          </w:tcPr>
          <w:p w14:paraId="7AF8C8B8" w14:textId="1F094E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53936ED" w14:textId="430A91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EFCF4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2F054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F9FD4FB" w14:textId="77777777" w:rsidTr="00C51F06">
        <w:tc>
          <w:tcPr>
            <w:tcW w:w="0" w:type="auto"/>
          </w:tcPr>
          <w:p w14:paraId="78E43219" w14:textId="21BA77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R4-2105026</w:t>
            </w:r>
          </w:p>
        </w:tc>
        <w:tc>
          <w:tcPr>
            <w:tcW w:w="0" w:type="auto"/>
          </w:tcPr>
          <w:p w14:paraId="6562F2E0" w14:textId="09760D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baseline power class and UE RF requirement for FR2 HST</w:t>
            </w:r>
          </w:p>
        </w:tc>
        <w:tc>
          <w:tcPr>
            <w:tcW w:w="0" w:type="auto"/>
          </w:tcPr>
          <w:p w14:paraId="200C56B7" w14:textId="10F8A6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4676E12" w14:textId="2E13B7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F655D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4921B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E9E600" w14:textId="77777777" w:rsidTr="00C51F06">
        <w:tc>
          <w:tcPr>
            <w:tcW w:w="0" w:type="auto"/>
          </w:tcPr>
          <w:p w14:paraId="6CD5050B" w14:textId="472946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R4-2105027</w:t>
            </w:r>
          </w:p>
        </w:tc>
        <w:tc>
          <w:tcPr>
            <w:tcW w:w="0" w:type="auto"/>
          </w:tcPr>
          <w:p w14:paraId="432F7746" w14:textId="1579AE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Maximum Supported Speed from RRM perspective for FR2 HST</w:t>
            </w:r>
          </w:p>
        </w:tc>
        <w:tc>
          <w:tcPr>
            <w:tcW w:w="0" w:type="auto"/>
          </w:tcPr>
          <w:p w14:paraId="0EFF9113" w14:textId="783080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D6D34CE" w14:textId="77C4DF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8FB7C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8AFBC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609B8AC" w14:textId="77777777" w:rsidTr="00C51F06">
        <w:tc>
          <w:tcPr>
            <w:tcW w:w="0" w:type="auto"/>
          </w:tcPr>
          <w:p w14:paraId="6162772C" w14:textId="1DFE9A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R4-2105028</w:t>
            </w:r>
          </w:p>
        </w:tc>
        <w:tc>
          <w:tcPr>
            <w:tcW w:w="0" w:type="auto"/>
          </w:tcPr>
          <w:p w14:paraId="1982CC98" w14:textId="4B73DF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Maximum Supported Speed from Demod perspective for FR2 HST</w:t>
            </w:r>
          </w:p>
        </w:tc>
        <w:tc>
          <w:tcPr>
            <w:tcW w:w="0" w:type="auto"/>
          </w:tcPr>
          <w:p w14:paraId="49EFB57D" w14:textId="374317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C126730" w14:textId="23E5A9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0D49B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D100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307CDBC" w14:textId="77777777" w:rsidTr="00C51F06">
        <w:tc>
          <w:tcPr>
            <w:tcW w:w="0" w:type="auto"/>
          </w:tcPr>
          <w:p w14:paraId="019146AC" w14:textId="4D6C83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R4-2105029</w:t>
            </w:r>
          </w:p>
        </w:tc>
        <w:tc>
          <w:tcPr>
            <w:tcW w:w="0" w:type="auto"/>
          </w:tcPr>
          <w:p w14:paraId="3D50E663" w14:textId="56FCEB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UE demodulation requirement for Rel-17 FR2 HST</w:t>
            </w:r>
          </w:p>
        </w:tc>
        <w:tc>
          <w:tcPr>
            <w:tcW w:w="0" w:type="auto"/>
          </w:tcPr>
          <w:p w14:paraId="63A33CC1" w14:textId="3FF234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85EA6C9" w14:textId="49C23B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312B5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59470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DBF39A0" w14:textId="77777777" w:rsidTr="00C51F06">
        <w:tc>
          <w:tcPr>
            <w:tcW w:w="0" w:type="auto"/>
          </w:tcPr>
          <w:p w14:paraId="018823C1" w14:textId="0C1298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R4-2105030</w:t>
            </w:r>
          </w:p>
        </w:tc>
        <w:tc>
          <w:tcPr>
            <w:tcW w:w="0" w:type="auto"/>
          </w:tcPr>
          <w:p w14:paraId="5ED0602E" w14:textId="407602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BS demodulation requirement for Rel-17 FR2 HST</w:t>
            </w:r>
          </w:p>
        </w:tc>
        <w:tc>
          <w:tcPr>
            <w:tcW w:w="0" w:type="auto"/>
          </w:tcPr>
          <w:p w14:paraId="7B069FF9" w14:textId="0A45E4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83401E7" w14:textId="366D5A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39CA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28793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28D50B1" w14:textId="77777777" w:rsidTr="00C51F06">
        <w:tc>
          <w:tcPr>
            <w:tcW w:w="0" w:type="auto"/>
          </w:tcPr>
          <w:p w14:paraId="4CD3976E" w14:textId="225D48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R4-2105031</w:t>
            </w:r>
          </w:p>
        </w:tc>
        <w:tc>
          <w:tcPr>
            <w:tcW w:w="0" w:type="auto"/>
          </w:tcPr>
          <w:p w14:paraId="6C652782" w14:textId="6FA20B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PUSCH demodulation requirement with FR1 256QAM</w:t>
            </w:r>
          </w:p>
        </w:tc>
        <w:tc>
          <w:tcPr>
            <w:tcW w:w="0" w:type="auto"/>
          </w:tcPr>
          <w:p w14:paraId="7FA98A2D" w14:textId="36B0E1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626EC8A" w14:textId="3ACCEF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4D3E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5B02F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520D4A3" w14:textId="77777777" w:rsidTr="00C51F06">
        <w:tc>
          <w:tcPr>
            <w:tcW w:w="0" w:type="auto"/>
          </w:tcPr>
          <w:p w14:paraId="2198CD2A" w14:textId="278A2C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R4-2105032</w:t>
            </w:r>
          </w:p>
        </w:tc>
        <w:tc>
          <w:tcPr>
            <w:tcW w:w="0" w:type="auto"/>
          </w:tcPr>
          <w:p w14:paraId="7E038F68" w14:textId="7AEA9D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interlaced PUCCH performance requirement for TS 38.104</w:t>
            </w:r>
          </w:p>
        </w:tc>
        <w:tc>
          <w:tcPr>
            <w:tcW w:w="0" w:type="auto"/>
          </w:tcPr>
          <w:p w14:paraId="69A19019" w14:textId="15B288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6221114" w14:textId="7D37B1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3F6321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EC5FB7" w14:textId="5C9EE4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R4-2105032</w:t>
            </w:r>
          </w:p>
        </w:tc>
      </w:tr>
      <w:tr w:rsidR="00C51F06" w14:paraId="418AA406" w14:textId="77777777" w:rsidTr="00C51F06">
        <w:tc>
          <w:tcPr>
            <w:tcW w:w="0" w:type="auto"/>
          </w:tcPr>
          <w:p w14:paraId="53AD0B17" w14:textId="7EC346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R4-2105033</w:t>
            </w:r>
          </w:p>
        </w:tc>
        <w:tc>
          <w:tcPr>
            <w:tcW w:w="0" w:type="auto"/>
          </w:tcPr>
          <w:p w14:paraId="308F413B" w14:textId="24812C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interlaced PUCCH performance requirement for TS 38.141-1</w:t>
            </w:r>
          </w:p>
        </w:tc>
        <w:tc>
          <w:tcPr>
            <w:tcW w:w="0" w:type="auto"/>
          </w:tcPr>
          <w:p w14:paraId="02C6400A" w14:textId="0A8B69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A937DAD" w14:textId="214F63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749189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420370" w14:textId="7DB2AC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R4-2106023</w:t>
            </w:r>
          </w:p>
        </w:tc>
      </w:tr>
      <w:tr w:rsidR="00C51F06" w14:paraId="1866888B" w14:textId="77777777" w:rsidTr="00C51F06">
        <w:tc>
          <w:tcPr>
            <w:tcW w:w="0" w:type="auto"/>
          </w:tcPr>
          <w:p w14:paraId="748FB82F" w14:textId="3090F9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R4-2105034</w:t>
            </w:r>
          </w:p>
        </w:tc>
        <w:tc>
          <w:tcPr>
            <w:tcW w:w="0" w:type="auto"/>
          </w:tcPr>
          <w:p w14:paraId="4899CA1A" w14:textId="44B485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interlaced PUCCH performance requirement for TS 38.141-2</w:t>
            </w:r>
          </w:p>
        </w:tc>
        <w:tc>
          <w:tcPr>
            <w:tcW w:w="0" w:type="auto"/>
          </w:tcPr>
          <w:p w14:paraId="4EEB17FE" w14:textId="5C67AC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C044F3B" w14:textId="1061FC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C6049C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FA10E2" w14:textId="1A1CE2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R4-2106024</w:t>
            </w:r>
          </w:p>
        </w:tc>
      </w:tr>
      <w:tr w:rsidR="00C51F06" w14:paraId="2089A9C4" w14:textId="77777777" w:rsidTr="00C51F06">
        <w:tc>
          <w:tcPr>
            <w:tcW w:w="0" w:type="auto"/>
          </w:tcPr>
          <w:p w14:paraId="43611325" w14:textId="5C428D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R4-2105035</w:t>
            </w:r>
          </w:p>
        </w:tc>
        <w:tc>
          <w:tcPr>
            <w:tcW w:w="0" w:type="auto"/>
          </w:tcPr>
          <w:p w14:paraId="7E2849F4" w14:textId="0048F9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MPE handling for high power FWA devices</w:t>
            </w:r>
          </w:p>
        </w:tc>
        <w:tc>
          <w:tcPr>
            <w:tcW w:w="0" w:type="auto"/>
          </w:tcPr>
          <w:p w14:paraId="6AAA1BD6" w14:textId="0A9C6A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AFAC6DF" w14:textId="2DA03E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AC229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B7E2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C92FD4" w14:textId="77777777" w:rsidTr="00C51F06">
        <w:tc>
          <w:tcPr>
            <w:tcW w:w="0" w:type="auto"/>
          </w:tcPr>
          <w:p w14:paraId="435B063A" w14:textId="423CCC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R4-2105036</w:t>
            </w:r>
          </w:p>
        </w:tc>
        <w:tc>
          <w:tcPr>
            <w:tcW w:w="0" w:type="auto"/>
          </w:tcPr>
          <w:p w14:paraId="160AA727" w14:textId="3170E2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TS38.176-1 on subclause 4.10 -5</w:t>
            </w:r>
          </w:p>
        </w:tc>
        <w:tc>
          <w:tcPr>
            <w:tcW w:w="0" w:type="auto"/>
          </w:tcPr>
          <w:p w14:paraId="31BB52F8" w14:textId="52C0D0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A6AB8BA" w14:textId="49FF97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B3DA01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33A18B" w14:textId="6D708A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R4-2106054</w:t>
            </w:r>
          </w:p>
        </w:tc>
      </w:tr>
      <w:tr w:rsidR="00C51F06" w14:paraId="03707D63" w14:textId="77777777" w:rsidTr="00C51F06">
        <w:tc>
          <w:tcPr>
            <w:tcW w:w="0" w:type="auto"/>
          </w:tcPr>
          <w:p w14:paraId="1F334C49" w14:textId="0D86FA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R4-2105037</w:t>
            </w:r>
          </w:p>
        </w:tc>
        <w:tc>
          <w:tcPr>
            <w:tcW w:w="0" w:type="auto"/>
          </w:tcPr>
          <w:p w14:paraId="0E0250A2" w14:textId="0E3D7D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TS38.176-2 on subclause 4.10 -5</w:t>
            </w:r>
          </w:p>
        </w:tc>
        <w:tc>
          <w:tcPr>
            <w:tcW w:w="0" w:type="auto"/>
          </w:tcPr>
          <w:p w14:paraId="09DC0E9A" w14:textId="67F6C3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A28E2D1" w14:textId="00A825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D92409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C4EACD" w14:textId="4DA409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R4-2106055</w:t>
            </w:r>
          </w:p>
        </w:tc>
      </w:tr>
      <w:tr w:rsidR="00C51F06" w14:paraId="46DE121D" w14:textId="77777777" w:rsidTr="00C51F06">
        <w:tc>
          <w:tcPr>
            <w:tcW w:w="0" w:type="auto"/>
          </w:tcPr>
          <w:p w14:paraId="7D63C7C1" w14:textId="5069BC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R4-2105038</w:t>
            </w:r>
          </w:p>
        </w:tc>
        <w:tc>
          <w:tcPr>
            <w:tcW w:w="0" w:type="auto"/>
          </w:tcPr>
          <w:p w14:paraId="77F327F4" w14:textId="037800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Local Area IAB-MT power control testing</w:t>
            </w:r>
          </w:p>
        </w:tc>
        <w:tc>
          <w:tcPr>
            <w:tcW w:w="0" w:type="auto"/>
          </w:tcPr>
          <w:p w14:paraId="4650AAC2" w14:textId="2DA5FB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FB3BCB4" w14:textId="53BA2A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5B124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D8A27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9A12E5C" w14:textId="77777777" w:rsidTr="00C51F06">
        <w:tc>
          <w:tcPr>
            <w:tcW w:w="0" w:type="auto"/>
          </w:tcPr>
          <w:p w14:paraId="33B35B82" w14:textId="077C46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R4-2105039</w:t>
            </w:r>
          </w:p>
        </w:tc>
        <w:tc>
          <w:tcPr>
            <w:tcW w:w="0" w:type="auto"/>
          </w:tcPr>
          <w:p w14:paraId="02CA6186" w14:textId="45B8F0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IAB: updated work plan</w:t>
            </w:r>
          </w:p>
        </w:tc>
        <w:tc>
          <w:tcPr>
            <w:tcW w:w="0" w:type="auto"/>
          </w:tcPr>
          <w:p w14:paraId="290BF63F" w14:textId="62F6C2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Qualcomm</w:t>
            </w:r>
          </w:p>
        </w:tc>
        <w:tc>
          <w:tcPr>
            <w:tcW w:w="0" w:type="auto"/>
          </w:tcPr>
          <w:p w14:paraId="4AF29AF1" w14:textId="2F8790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2EE80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88B55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E8C1DEC" w14:textId="77777777" w:rsidTr="00C51F06">
        <w:tc>
          <w:tcPr>
            <w:tcW w:w="0" w:type="auto"/>
          </w:tcPr>
          <w:p w14:paraId="1D14259E" w14:textId="5064A7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R4-2105040</w:t>
            </w:r>
          </w:p>
        </w:tc>
        <w:tc>
          <w:tcPr>
            <w:tcW w:w="0" w:type="auto"/>
          </w:tcPr>
          <w:p w14:paraId="28F3E176" w14:textId="407104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Overview on NR Rel-17 eIAB</w:t>
            </w:r>
          </w:p>
        </w:tc>
        <w:tc>
          <w:tcPr>
            <w:tcW w:w="0" w:type="auto"/>
          </w:tcPr>
          <w:p w14:paraId="2F1D3526" w14:textId="4AD178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E8CBF03" w14:textId="60FEF1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887F2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82C35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931789B" w14:textId="77777777" w:rsidTr="00C51F06">
        <w:tc>
          <w:tcPr>
            <w:tcW w:w="0" w:type="auto"/>
          </w:tcPr>
          <w:p w14:paraId="233E4C0E" w14:textId="59ECB7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R4-2105041</w:t>
            </w:r>
          </w:p>
        </w:tc>
        <w:tc>
          <w:tcPr>
            <w:tcW w:w="0" w:type="auto"/>
          </w:tcPr>
          <w:p w14:paraId="27F8845D" w14:textId="694CCB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channel model and downlink power configuration</w:t>
            </w:r>
          </w:p>
        </w:tc>
        <w:tc>
          <w:tcPr>
            <w:tcW w:w="0" w:type="auto"/>
          </w:tcPr>
          <w:p w14:paraId="03FA9E02" w14:textId="422F0D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08C6B5F" w14:textId="223837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0001A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4BBA2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161043D" w14:textId="77777777" w:rsidTr="00C51F06">
        <w:tc>
          <w:tcPr>
            <w:tcW w:w="0" w:type="auto"/>
          </w:tcPr>
          <w:p w14:paraId="345E2A5D" w14:textId="11EC73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R4-2105042</w:t>
            </w:r>
          </w:p>
        </w:tc>
        <w:tc>
          <w:tcPr>
            <w:tcW w:w="0" w:type="auto"/>
          </w:tcPr>
          <w:p w14:paraId="1B8C0063" w14:textId="371A98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CBM inter-band CA</w:t>
            </w:r>
          </w:p>
        </w:tc>
        <w:tc>
          <w:tcPr>
            <w:tcW w:w="0" w:type="auto"/>
          </w:tcPr>
          <w:p w14:paraId="64F79E32" w14:textId="126ABE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A7CC1E7" w14:textId="241E09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2777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18FAF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96FC1E3" w14:textId="77777777" w:rsidTr="00C51F06">
        <w:tc>
          <w:tcPr>
            <w:tcW w:w="0" w:type="auto"/>
          </w:tcPr>
          <w:p w14:paraId="0E0A59F8" w14:textId="6F6DDF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R4-2105043</w:t>
            </w:r>
          </w:p>
        </w:tc>
        <w:tc>
          <w:tcPr>
            <w:tcW w:w="0" w:type="auto"/>
          </w:tcPr>
          <w:p w14:paraId="3E2A3904" w14:textId="6532A0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TPMI configuration in EIRP measurement</w:t>
            </w:r>
          </w:p>
        </w:tc>
        <w:tc>
          <w:tcPr>
            <w:tcW w:w="0" w:type="auto"/>
          </w:tcPr>
          <w:p w14:paraId="74DA1196" w14:textId="623E0F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CE19E1A" w14:textId="01D769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7B39F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6B8F9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93232CD" w14:textId="77777777" w:rsidTr="00C51F06">
        <w:tc>
          <w:tcPr>
            <w:tcW w:w="0" w:type="auto"/>
          </w:tcPr>
          <w:p w14:paraId="56136DDD" w14:textId="05D3A5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R4-2105044</w:t>
            </w:r>
          </w:p>
        </w:tc>
        <w:tc>
          <w:tcPr>
            <w:tcW w:w="0" w:type="auto"/>
          </w:tcPr>
          <w:p w14:paraId="426A89C8" w14:textId="2376C2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prioritized methods for test time reduction</w:t>
            </w:r>
          </w:p>
        </w:tc>
        <w:tc>
          <w:tcPr>
            <w:tcW w:w="0" w:type="auto"/>
          </w:tcPr>
          <w:p w14:paraId="0C3496F9" w14:textId="1E1311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89095B6" w14:textId="5C8DEA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CC5D5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2637A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7561D9D" w14:textId="77777777" w:rsidTr="00C51F06">
        <w:tc>
          <w:tcPr>
            <w:tcW w:w="0" w:type="auto"/>
          </w:tcPr>
          <w:p w14:paraId="1540B1F7" w14:textId="4DBAF1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R4-2105045</w:t>
            </w:r>
          </w:p>
        </w:tc>
        <w:tc>
          <w:tcPr>
            <w:tcW w:w="0" w:type="auto"/>
          </w:tcPr>
          <w:p w14:paraId="6DF7FC90" w14:textId="17D5FA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assumptions for FR1 coexistence study</w:t>
            </w:r>
          </w:p>
        </w:tc>
        <w:tc>
          <w:tcPr>
            <w:tcW w:w="0" w:type="auto"/>
          </w:tcPr>
          <w:p w14:paraId="5DA1041E" w14:textId="06FB92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527CAA5" w14:textId="7C2B62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95C3F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8B415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EF88E27" w14:textId="77777777" w:rsidTr="00C51F06">
        <w:tc>
          <w:tcPr>
            <w:tcW w:w="0" w:type="auto"/>
          </w:tcPr>
          <w:p w14:paraId="5C8F4341" w14:textId="10724A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R4-2105046</w:t>
            </w:r>
          </w:p>
        </w:tc>
        <w:tc>
          <w:tcPr>
            <w:tcW w:w="0" w:type="auto"/>
          </w:tcPr>
          <w:p w14:paraId="7F1409DF" w14:textId="0B91C2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simulation results of some NR-NTN co-ex scenarios</w:t>
            </w:r>
          </w:p>
        </w:tc>
        <w:tc>
          <w:tcPr>
            <w:tcW w:w="0" w:type="auto"/>
          </w:tcPr>
          <w:p w14:paraId="3ECBBA7B" w14:textId="71EA25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8BDCDF0" w14:textId="3EA8F9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922E1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FE907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F530CA2" w14:textId="77777777" w:rsidTr="00C51F06">
        <w:tc>
          <w:tcPr>
            <w:tcW w:w="0" w:type="auto"/>
          </w:tcPr>
          <w:p w14:paraId="1BEC32F1" w14:textId="30189B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R4-2105047</w:t>
            </w:r>
          </w:p>
        </w:tc>
        <w:tc>
          <w:tcPr>
            <w:tcW w:w="0" w:type="auto"/>
          </w:tcPr>
          <w:p w14:paraId="4F6B1A11" w14:textId="3B064F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introduce DC_1A-11A-18A_n77(2A) and DC_1A-11A-18A_n78(2A)</w:t>
            </w:r>
          </w:p>
        </w:tc>
        <w:tc>
          <w:tcPr>
            <w:tcW w:w="0" w:type="auto"/>
          </w:tcPr>
          <w:p w14:paraId="5AD3CF9F" w14:textId="7C243A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0AD0F19D" w14:textId="14D549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CD1C84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FC7CF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E2B19A5" w14:textId="77777777" w:rsidTr="00C51F06">
        <w:tc>
          <w:tcPr>
            <w:tcW w:w="0" w:type="auto"/>
          </w:tcPr>
          <w:p w14:paraId="7A914D09" w14:textId="6683AA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R4-2105048</w:t>
            </w:r>
          </w:p>
        </w:tc>
        <w:tc>
          <w:tcPr>
            <w:tcW w:w="0" w:type="auto"/>
          </w:tcPr>
          <w:p w14:paraId="33455313" w14:textId="64284F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to introduce BCS2 to CA_n41C and CA_n41(2A)</w:t>
            </w:r>
          </w:p>
        </w:tc>
        <w:tc>
          <w:tcPr>
            <w:tcW w:w="0" w:type="auto"/>
          </w:tcPr>
          <w:p w14:paraId="0590BCAC" w14:textId="7987FF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1CA2D1E0" w14:textId="716A0B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D5A4B7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0E5D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E93459C" w14:textId="77777777" w:rsidTr="00C51F06">
        <w:tc>
          <w:tcPr>
            <w:tcW w:w="0" w:type="auto"/>
          </w:tcPr>
          <w:p w14:paraId="690293E5" w14:textId="72E25D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R4-2105049</w:t>
            </w:r>
          </w:p>
        </w:tc>
        <w:tc>
          <w:tcPr>
            <w:tcW w:w="0" w:type="auto"/>
          </w:tcPr>
          <w:p w14:paraId="22F0AAC2" w14:textId="713809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Draft CR for 38.101-3 to introduce new </w:t>
            </w:r>
            <w:r>
              <w:rPr>
                <w:sz w:val="16"/>
              </w:rPr>
              <w:lastRenderedPageBreak/>
              <w:t>configurations of DC_n3-n257, DC_n41-n257 and DC_n78-n257</w:t>
            </w:r>
          </w:p>
        </w:tc>
        <w:tc>
          <w:tcPr>
            <w:tcW w:w="0" w:type="auto"/>
          </w:tcPr>
          <w:p w14:paraId="05D3A3E8" w14:textId="0DD73D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Samsung, KDDI</w:t>
            </w:r>
          </w:p>
        </w:tc>
        <w:tc>
          <w:tcPr>
            <w:tcW w:w="0" w:type="auto"/>
          </w:tcPr>
          <w:p w14:paraId="23439D13" w14:textId="155315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3EDB8A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D25F0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6F948AA" w14:textId="77777777" w:rsidTr="00C51F06">
        <w:tc>
          <w:tcPr>
            <w:tcW w:w="0" w:type="auto"/>
          </w:tcPr>
          <w:p w14:paraId="4FEC6038" w14:textId="146581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R4-2105050</w:t>
            </w:r>
          </w:p>
        </w:tc>
        <w:tc>
          <w:tcPr>
            <w:tcW w:w="0" w:type="auto"/>
          </w:tcPr>
          <w:p w14:paraId="3A34212E" w14:textId="151DE4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37.717-11-11: DC_11_n41</w:t>
            </w:r>
          </w:p>
        </w:tc>
        <w:tc>
          <w:tcPr>
            <w:tcW w:w="0" w:type="auto"/>
          </w:tcPr>
          <w:p w14:paraId="7CE9BD92" w14:textId="36D0FC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2E1A7E67" w14:textId="0A7AFD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97012B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8A62B2" w14:textId="2B48B5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R4-2105296</w:t>
            </w:r>
          </w:p>
        </w:tc>
      </w:tr>
      <w:tr w:rsidR="00C51F06" w14:paraId="09E8E0EA" w14:textId="77777777" w:rsidTr="00C51F06">
        <w:tc>
          <w:tcPr>
            <w:tcW w:w="0" w:type="auto"/>
          </w:tcPr>
          <w:p w14:paraId="09080979" w14:textId="46092A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R4-2105051</w:t>
            </w:r>
          </w:p>
        </w:tc>
        <w:tc>
          <w:tcPr>
            <w:tcW w:w="0" w:type="auto"/>
          </w:tcPr>
          <w:p w14:paraId="14600981" w14:textId="68A3FC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37.717-21-22: DC_1-11_n41</w:t>
            </w:r>
          </w:p>
        </w:tc>
        <w:tc>
          <w:tcPr>
            <w:tcW w:w="0" w:type="auto"/>
          </w:tcPr>
          <w:p w14:paraId="43594339" w14:textId="76166A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5274C5BC" w14:textId="54EEAF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4D2A9F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CE6AEE" w14:textId="63D7CE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R4-2105327</w:t>
            </w:r>
          </w:p>
        </w:tc>
      </w:tr>
      <w:tr w:rsidR="00C51F06" w14:paraId="6B8E67CA" w14:textId="77777777" w:rsidTr="00C51F06">
        <w:tc>
          <w:tcPr>
            <w:tcW w:w="0" w:type="auto"/>
          </w:tcPr>
          <w:p w14:paraId="7AEBC08D" w14:textId="513095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R4-2105052</w:t>
            </w:r>
          </w:p>
        </w:tc>
        <w:tc>
          <w:tcPr>
            <w:tcW w:w="0" w:type="auto"/>
          </w:tcPr>
          <w:p w14:paraId="4146D6DC" w14:textId="4FEE2A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DC_1-11-18_n3</w:t>
            </w:r>
          </w:p>
        </w:tc>
        <w:tc>
          <w:tcPr>
            <w:tcW w:w="0" w:type="auto"/>
          </w:tcPr>
          <w:p w14:paraId="55AD96A7" w14:textId="7EE2BB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7F79719C" w14:textId="5B461F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10871E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07352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4EE1E93" w14:textId="77777777" w:rsidTr="00C51F06">
        <w:tc>
          <w:tcPr>
            <w:tcW w:w="0" w:type="auto"/>
          </w:tcPr>
          <w:p w14:paraId="416C2ECB" w14:textId="0E17A5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R4-2105053</w:t>
            </w:r>
          </w:p>
        </w:tc>
        <w:tc>
          <w:tcPr>
            <w:tcW w:w="0" w:type="auto"/>
          </w:tcPr>
          <w:p w14:paraId="6E4BE960" w14:textId="3C4160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DC_1-11-18_n28</w:t>
            </w:r>
          </w:p>
        </w:tc>
        <w:tc>
          <w:tcPr>
            <w:tcW w:w="0" w:type="auto"/>
          </w:tcPr>
          <w:p w14:paraId="7144FA96" w14:textId="332E47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7E4E504A" w14:textId="1172D5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D6B143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F2E95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26C24E" w14:textId="77777777" w:rsidTr="00C51F06">
        <w:tc>
          <w:tcPr>
            <w:tcW w:w="0" w:type="auto"/>
          </w:tcPr>
          <w:p w14:paraId="09DECC88" w14:textId="6AF931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R4-2105054</w:t>
            </w:r>
          </w:p>
        </w:tc>
        <w:tc>
          <w:tcPr>
            <w:tcW w:w="0" w:type="auto"/>
          </w:tcPr>
          <w:p w14:paraId="43592DD0" w14:textId="74F895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DC_1-11-18_n41</w:t>
            </w:r>
          </w:p>
        </w:tc>
        <w:tc>
          <w:tcPr>
            <w:tcW w:w="0" w:type="auto"/>
          </w:tcPr>
          <w:p w14:paraId="4F3F5094" w14:textId="7F82F4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4B030EFD" w14:textId="5DF223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F62D5D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B2F32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B14F886" w14:textId="77777777" w:rsidTr="00C51F06">
        <w:tc>
          <w:tcPr>
            <w:tcW w:w="0" w:type="auto"/>
          </w:tcPr>
          <w:p w14:paraId="611CC80F" w14:textId="4E8F12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R4-2105055</w:t>
            </w:r>
          </w:p>
        </w:tc>
        <w:tc>
          <w:tcPr>
            <w:tcW w:w="0" w:type="auto"/>
          </w:tcPr>
          <w:p w14:paraId="2833C616" w14:textId="61C019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CA_n1-n18</w:t>
            </w:r>
          </w:p>
        </w:tc>
        <w:tc>
          <w:tcPr>
            <w:tcW w:w="0" w:type="auto"/>
          </w:tcPr>
          <w:p w14:paraId="6542FD47" w14:textId="21A137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55FB6AFA" w14:textId="40C8C4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943DF0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CFB9B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8727CF3" w14:textId="77777777" w:rsidTr="00C51F06">
        <w:tc>
          <w:tcPr>
            <w:tcW w:w="0" w:type="auto"/>
          </w:tcPr>
          <w:p w14:paraId="3A9721DE" w14:textId="2B3033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R4-2105056</w:t>
            </w:r>
          </w:p>
        </w:tc>
        <w:tc>
          <w:tcPr>
            <w:tcW w:w="0" w:type="auto"/>
          </w:tcPr>
          <w:p w14:paraId="52FB11D2" w14:textId="732E92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CA_n1-n74</w:t>
            </w:r>
          </w:p>
        </w:tc>
        <w:tc>
          <w:tcPr>
            <w:tcW w:w="0" w:type="auto"/>
          </w:tcPr>
          <w:p w14:paraId="04E78CC5" w14:textId="5CACC4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42100F1F" w14:textId="6AF7EE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D2102E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788425" w14:textId="44819B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R4-2105246</w:t>
            </w:r>
          </w:p>
        </w:tc>
      </w:tr>
      <w:tr w:rsidR="00C51F06" w14:paraId="6F6F8547" w14:textId="77777777" w:rsidTr="00C51F06">
        <w:tc>
          <w:tcPr>
            <w:tcW w:w="0" w:type="auto"/>
          </w:tcPr>
          <w:p w14:paraId="4345ADA7" w14:textId="2458F5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R4-2105057</w:t>
            </w:r>
          </w:p>
        </w:tc>
        <w:tc>
          <w:tcPr>
            <w:tcW w:w="0" w:type="auto"/>
          </w:tcPr>
          <w:p w14:paraId="6323C3D8" w14:textId="03C44C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CA_n18-n74</w:t>
            </w:r>
          </w:p>
        </w:tc>
        <w:tc>
          <w:tcPr>
            <w:tcW w:w="0" w:type="auto"/>
          </w:tcPr>
          <w:p w14:paraId="6E1D300D" w14:textId="1CA729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70C942DA" w14:textId="53F000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416A73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1908B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163F188" w14:textId="77777777" w:rsidTr="00C51F06">
        <w:tc>
          <w:tcPr>
            <w:tcW w:w="0" w:type="auto"/>
          </w:tcPr>
          <w:p w14:paraId="71DB54B2" w14:textId="5235E8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R4-2105058</w:t>
            </w:r>
          </w:p>
        </w:tc>
        <w:tc>
          <w:tcPr>
            <w:tcW w:w="0" w:type="auto"/>
          </w:tcPr>
          <w:p w14:paraId="064D3777" w14:textId="791E33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CA_n18-n77</w:t>
            </w:r>
          </w:p>
        </w:tc>
        <w:tc>
          <w:tcPr>
            <w:tcW w:w="0" w:type="auto"/>
          </w:tcPr>
          <w:p w14:paraId="5B557B03" w14:textId="169F52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795D176D" w14:textId="792E73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3589BA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58DEB0" w14:textId="061914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R4-2105247</w:t>
            </w:r>
          </w:p>
        </w:tc>
      </w:tr>
      <w:tr w:rsidR="00C51F06" w14:paraId="038C7A0E" w14:textId="77777777" w:rsidTr="00C51F06">
        <w:tc>
          <w:tcPr>
            <w:tcW w:w="0" w:type="auto"/>
          </w:tcPr>
          <w:p w14:paraId="24C61524" w14:textId="3F330E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R4-2105059</w:t>
            </w:r>
          </w:p>
        </w:tc>
        <w:tc>
          <w:tcPr>
            <w:tcW w:w="0" w:type="auto"/>
          </w:tcPr>
          <w:p w14:paraId="5E25D43A" w14:textId="24B888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CA_n18-n78</w:t>
            </w:r>
          </w:p>
        </w:tc>
        <w:tc>
          <w:tcPr>
            <w:tcW w:w="0" w:type="auto"/>
          </w:tcPr>
          <w:p w14:paraId="6C4BA037" w14:textId="564819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2C4E5472" w14:textId="270D58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40A53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374CDD" w14:textId="4605A3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R4-2105248</w:t>
            </w:r>
          </w:p>
        </w:tc>
      </w:tr>
      <w:tr w:rsidR="00C51F06" w14:paraId="2088F451" w14:textId="77777777" w:rsidTr="00C51F06">
        <w:tc>
          <w:tcPr>
            <w:tcW w:w="0" w:type="auto"/>
          </w:tcPr>
          <w:p w14:paraId="2389C051" w14:textId="41118E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R4-2105060</w:t>
            </w:r>
          </w:p>
        </w:tc>
        <w:tc>
          <w:tcPr>
            <w:tcW w:w="0" w:type="auto"/>
          </w:tcPr>
          <w:p w14:paraId="76A3B8B1" w14:textId="5981C0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CA_n40-n77</w:t>
            </w:r>
          </w:p>
        </w:tc>
        <w:tc>
          <w:tcPr>
            <w:tcW w:w="0" w:type="auto"/>
          </w:tcPr>
          <w:p w14:paraId="01F15345" w14:textId="61C711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22142003" w14:textId="2CF1FD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1CD16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9B5E9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E9ADFC8" w14:textId="77777777" w:rsidTr="00C51F06">
        <w:tc>
          <w:tcPr>
            <w:tcW w:w="0" w:type="auto"/>
          </w:tcPr>
          <w:p w14:paraId="4AC5A126" w14:textId="3687B0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R4-2105061</w:t>
            </w:r>
          </w:p>
        </w:tc>
        <w:tc>
          <w:tcPr>
            <w:tcW w:w="0" w:type="auto"/>
          </w:tcPr>
          <w:p w14:paraId="1AC40BA5" w14:textId="0E8FFA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CA_n74-n78</w:t>
            </w:r>
          </w:p>
        </w:tc>
        <w:tc>
          <w:tcPr>
            <w:tcW w:w="0" w:type="auto"/>
          </w:tcPr>
          <w:p w14:paraId="6DFF6E70" w14:textId="44876E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7B3CB30C" w14:textId="1AA27B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2ADD70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1E471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C74B312" w14:textId="77777777" w:rsidTr="00C51F06">
        <w:tc>
          <w:tcPr>
            <w:tcW w:w="0" w:type="auto"/>
          </w:tcPr>
          <w:p w14:paraId="5FBA59E7" w14:textId="340696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R4-2105062</w:t>
            </w:r>
          </w:p>
        </w:tc>
        <w:tc>
          <w:tcPr>
            <w:tcW w:w="0" w:type="auto"/>
          </w:tcPr>
          <w:p w14:paraId="0B17E39D" w14:textId="7BC0DC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CA_n1-n41</w:t>
            </w:r>
          </w:p>
        </w:tc>
        <w:tc>
          <w:tcPr>
            <w:tcW w:w="0" w:type="auto"/>
          </w:tcPr>
          <w:p w14:paraId="2E83B8B5" w14:textId="30E602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0E51B3DA" w14:textId="03051C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F6D593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051EA0" w14:textId="761F77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R4-2105250</w:t>
            </w:r>
          </w:p>
        </w:tc>
      </w:tr>
      <w:tr w:rsidR="00C51F06" w14:paraId="3087A10F" w14:textId="77777777" w:rsidTr="00C51F06">
        <w:tc>
          <w:tcPr>
            <w:tcW w:w="0" w:type="auto"/>
          </w:tcPr>
          <w:p w14:paraId="2FFDA306" w14:textId="5E3A82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R4-2105063</w:t>
            </w:r>
          </w:p>
        </w:tc>
        <w:tc>
          <w:tcPr>
            <w:tcW w:w="0" w:type="auto"/>
          </w:tcPr>
          <w:p w14:paraId="3063DEE5" w14:textId="05AAA8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CA_n3-n41</w:t>
            </w:r>
          </w:p>
        </w:tc>
        <w:tc>
          <w:tcPr>
            <w:tcW w:w="0" w:type="auto"/>
          </w:tcPr>
          <w:p w14:paraId="026AB623" w14:textId="7F1B91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52DA0001" w14:textId="5FBAF5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3F15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252EF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161EA9E" w14:textId="77777777" w:rsidTr="00C51F06">
        <w:tc>
          <w:tcPr>
            <w:tcW w:w="0" w:type="auto"/>
          </w:tcPr>
          <w:p w14:paraId="2833AA96" w14:textId="547295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R4-2105064</w:t>
            </w:r>
          </w:p>
        </w:tc>
        <w:tc>
          <w:tcPr>
            <w:tcW w:w="0" w:type="auto"/>
          </w:tcPr>
          <w:p w14:paraId="612413C8" w14:textId="4AD3A6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CA_n3-n74</w:t>
            </w:r>
          </w:p>
        </w:tc>
        <w:tc>
          <w:tcPr>
            <w:tcW w:w="0" w:type="auto"/>
          </w:tcPr>
          <w:p w14:paraId="4017D0F3" w14:textId="349C65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6CB7C654" w14:textId="6EE11C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1406C5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8A22B1" w14:textId="4D00CF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R4-2105252</w:t>
            </w:r>
          </w:p>
        </w:tc>
      </w:tr>
      <w:tr w:rsidR="00C51F06" w14:paraId="27498D23" w14:textId="77777777" w:rsidTr="00C51F06">
        <w:tc>
          <w:tcPr>
            <w:tcW w:w="0" w:type="auto"/>
          </w:tcPr>
          <w:p w14:paraId="77BC8BEF" w14:textId="4BB830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R4-2105065</w:t>
            </w:r>
          </w:p>
        </w:tc>
        <w:tc>
          <w:tcPr>
            <w:tcW w:w="0" w:type="auto"/>
          </w:tcPr>
          <w:p w14:paraId="175142FE" w14:textId="743B1E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CA_n18-n28</w:t>
            </w:r>
          </w:p>
        </w:tc>
        <w:tc>
          <w:tcPr>
            <w:tcW w:w="0" w:type="auto"/>
          </w:tcPr>
          <w:p w14:paraId="2383C4CB" w14:textId="1B0E7C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11217445" w14:textId="15DB7B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B762A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43636A" w14:textId="2016CF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R4-2105253</w:t>
            </w:r>
          </w:p>
        </w:tc>
      </w:tr>
      <w:tr w:rsidR="00C51F06" w14:paraId="6CBA45CF" w14:textId="77777777" w:rsidTr="00C51F06">
        <w:tc>
          <w:tcPr>
            <w:tcW w:w="0" w:type="auto"/>
          </w:tcPr>
          <w:p w14:paraId="2397F93E" w14:textId="411519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R4-2105066</w:t>
            </w:r>
          </w:p>
        </w:tc>
        <w:tc>
          <w:tcPr>
            <w:tcW w:w="0" w:type="auto"/>
          </w:tcPr>
          <w:p w14:paraId="18417D91" w14:textId="616DDA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CA_n28-n74</w:t>
            </w:r>
          </w:p>
        </w:tc>
        <w:tc>
          <w:tcPr>
            <w:tcW w:w="0" w:type="auto"/>
          </w:tcPr>
          <w:p w14:paraId="237AE670" w14:textId="4E6C68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3CE72A75" w14:textId="2FF7EE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B54A73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9ED0BA" w14:textId="55851C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R4-2105254</w:t>
            </w:r>
          </w:p>
        </w:tc>
      </w:tr>
      <w:tr w:rsidR="00C51F06" w14:paraId="25D12912" w14:textId="77777777" w:rsidTr="00C51F06">
        <w:tc>
          <w:tcPr>
            <w:tcW w:w="0" w:type="auto"/>
          </w:tcPr>
          <w:p w14:paraId="525B8417" w14:textId="64215A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R4-2105067</w:t>
            </w:r>
          </w:p>
        </w:tc>
        <w:tc>
          <w:tcPr>
            <w:tcW w:w="0" w:type="auto"/>
          </w:tcPr>
          <w:p w14:paraId="1BE75600" w14:textId="6E8970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CA_n41-n74</w:t>
            </w:r>
          </w:p>
        </w:tc>
        <w:tc>
          <w:tcPr>
            <w:tcW w:w="0" w:type="auto"/>
          </w:tcPr>
          <w:p w14:paraId="14DB0A34" w14:textId="299F8B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32233C51" w14:textId="68A5CB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CCDB79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08A5E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D1F909" w14:textId="77777777" w:rsidTr="00C51F06">
        <w:tc>
          <w:tcPr>
            <w:tcW w:w="0" w:type="auto"/>
          </w:tcPr>
          <w:p w14:paraId="4C55D74C" w14:textId="634B7D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R4-2105068</w:t>
            </w:r>
          </w:p>
        </w:tc>
        <w:tc>
          <w:tcPr>
            <w:tcW w:w="0" w:type="auto"/>
          </w:tcPr>
          <w:p w14:paraId="14316F14" w14:textId="6224F4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CA_n74-n77</w:t>
            </w:r>
          </w:p>
        </w:tc>
        <w:tc>
          <w:tcPr>
            <w:tcW w:w="0" w:type="auto"/>
          </w:tcPr>
          <w:p w14:paraId="477F1E65" w14:textId="3ED482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72BDD125" w14:textId="79A461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70D6B1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D1DB2B" w14:textId="32407E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R4-2105255</w:t>
            </w:r>
          </w:p>
        </w:tc>
      </w:tr>
      <w:tr w:rsidR="00C51F06" w14:paraId="2E63A0B7" w14:textId="77777777" w:rsidTr="00C51F06">
        <w:tc>
          <w:tcPr>
            <w:tcW w:w="0" w:type="auto"/>
          </w:tcPr>
          <w:p w14:paraId="5643EA30" w14:textId="3F194A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R4-2105069</w:t>
            </w:r>
          </w:p>
        </w:tc>
        <w:tc>
          <w:tcPr>
            <w:tcW w:w="0" w:type="auto"/>
          </w:tcPr>
          <w:p w14:paraId="067C1081" w14:textId="485838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37.717-11-11: DC_66_n66</w:t>
            </w:r>
          </w:p>
        </w:tc>
        <w:tc>
          <w:tcPr>
            <w:tcW w:w="0" w:type="auto"/>
          </w:tcPr>
          <w:p w14:paraId="6091C8E7" w14:textId="7B8C9F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TELUS, Bell mobility</w:t>
            </w:r>
          </w:p>
        </w:tc>
        <w:tc>
          <w:tcPr>
            <w:tcW w:w="0" w:type="auto"/>
          </w:tcPr>
          <w:p w14:paraId="53D52DEB" w14:textId="5CCB50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44F6EB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56E387" w14:textId="7EE715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R4-2105298</w:t>
            </w:r>
          </w:p>
        </w:tc>
      </w:tr>
      <w:tr w:rsidR="00C51F06" w14:paraId="45A6AA5C" w14:textId="77777777" w:rsidTr="00C51F06">
        <w:tc>
          <w:tcPr>
            <w:tcW w:w="0" w:type="auto"/>
          </w:tcPr>
          <w:p w14:paraId="5C9A6B23" w14:textId="25E255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R4-2105070</w:t>
            </w:r>
          </w:p>
        </w:tc>
        <w:tc>
          <w:tcPr>
            <w:tcW w:w="0" w:type="auto"/>
          </w:tcPr>
          <w:p w14:paraId="2B0D16E0" w14:textId="76FDA7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CA_n7-n25-n77</w:t>
            </w:r>
          </w:p>
        </w:tc>
        <w:tc>
          <w:tcPr>
            <w:tcW w:w="0" w:type="auto"/>
          </w:tcPr>
          <w:p w14:paraId="30335E33" w14:textId="7C1F7C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TELUS, Bell mobility</w:t>
            </w:r>
          </w:p>
        </w:tc>
        <w:tc>
          <w:tcPr>
            <w:tcW w:w="0" w:type="auto"/>
          </w:tcPr>
          <w:p w14:paraId="3DB1A7AA" w14:textId="5EED63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379F62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E433D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2370D1B" w14:textId="77777777" w:rsidTr="00C51F06">
        <w:tc>
          <w:tcPr>
            <w:tcW w:w="0" w:type="auto"/>
          </w:tcPr>
          <w:p w14:paraId="3DD1881E" w14:textId="14FE68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R4-2105071</w:t>
            </w:r>
          </w:p>
        </w:tc>
        <w:tc>
          <w:tcPr>
            <w:tcW w:w="0" w:type="auto"/>
          </w:tcPr>
          <w:p w14:paraId="2A5FBFD7" w14:textId="7F0934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CA_n7-n66-n77</w:t>
            </w:r>
          </w:p>
        </w:tc>
        <w:tc>
          <w:tcPr>
            <w:tcW w:w="0" w:type="auto"/>
          </w:tcPr>
          <w:p w14:paraId="364F65E3" w14:textId="1F3CC4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TELUS, Bell mobility</w:t>
            </w:r>
          </w:p>
        </w:tc>
        <w:tc>
          <w:tcPr>
            <w:tcW w:w="0" w:type="auto"/>
          </w:tcPr>
          <w:p w14:paraId="1F047395" w14:textId="79538B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8D2E4D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A29B9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79337DB" w14:textId="77777777" w:rsidTr="00C51F06">
        <w:tc>
          <w:tcPr>
            <w:tcW w:w="0" w:type="auto"/>
          </w:tcPr>
          <w:p w14:paraId="7289C01A" w14:textId="65D2D3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R4-2105072</w:t>
            </w:r>
          </w:p>
        </w:tc>
        <w:tc>
          <w:tcPr>
            <w:tcW w:w="0" w:type="auto"/>
          </w:tcPr>
          <w:p w14:paraId="299BA367" w14:textId="64117A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CA_n25-n66-n77</w:t>
            </w:r>
          </w:p>
        </w:tc>
        <w:tc>
          <w:tcPr>
            <w:tcW w:w="0" w:type="auto"/>
          </w:tcPr>
          <w:p w14:paraId="52D866EE" w14:textId="0D94C0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TELUS, Bell mobility</w:t>
            </w:r>
          </w:p>
        </w:tc>
        <w:tc>
          <w:tcPr>
            <w:tcW w:w="0" w:type="auto"/>
          </w:tcPr>
          <w:p w14:paraId="52F1A15C" w14:textId="1EB5B6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AC82BA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3F685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64DAD0C" w14:textId="77777777" w:rsidTr="00C51F06">
        <w:tc>
          <w:tcPr>
            <w:tcW w:w="0" w:type="auto"/>
          </w:tcPr>
          <w:p w14:paraId="757E55DE" w14:textId="3CF468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R4-2105073</w:t>
            </w:r>
          </w:p>
        </w:tc>
        <w:tc>
          <w:tcPr>
            <w:tcW w:w="0" w:type="auto"/>
          </w:tcPr>
          <w:p w14:paraId="0AB10DA7" w14:textId="075F60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38.717-04-01: CA_n7-n25-n66-n77</w:t>
            </w:r>
          </w:p>
        </w:tc>
        <w:tc>
          <w:tcPr>
            <w:tcW w:w="0" w:type="auto"/>
          </w:tcPr>
          <w:p w14:paraId="456577A4" w14:textId="70F791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TELUS, Bell mobility</w:t>
            </w:r>
          </w:p>
        </w:tc>
        <w:tc>
          <w:tcPr>
            <w:tcW w:w="0" w:type="auto"/>
          </w:tcPr>
          <w:p w14:paraId="60AB9C5A" w14:textId="64A242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29A175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7F2F7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D01185D" w14:textId="77777777" w:rsidTr="00C51F06">
        <w:tc>
          <w:tcPr>
            <w:tcW w:w="0" w:type="auto"/>
          </w:tcPr>
          <w:p w14:paraId="50A5F90F" w14:textId="2E10B0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R4-2105074</w:t>
            </w:r>
          </w:p>
        </w:tc>
        <w:tc>
          <w:tcPr>
            <w:tcW w:w="0" w:type="auto"/>
          </w:tcPr>
          <w:p w14:paraId="0A509F3A" w14:textId="514B58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38.717-04-02: CA_n7-n25-n66-n77</w:t>
            </w:r>
          </w:p>
        </w:tc>
        <w:tc>
          <w:tcPr>
            <w:tcW w:w="0" w:type="auto"/>
          </w:tcPr>
          <w:p w14:paraId="51F92154" w14:textId="52826F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TELUS, Bell mobility</w:t>
            </w:r>
          </w:p>
        </w:tc>
        <w:tc>
          <w:tcPr>
            <w:tcW w:w="0" w:type="auto"/>
          </w:tcPr>
          <w:p w14:paraId="5D806244" w14:textId="70EEAC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146A0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96608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6A12C64" w14:textId="77777777" w:rsidTr="00C51F06">
        <w:tc>
          <w:tcPr>
            <w:tcW w:w="0" w:type="auto"/>
          </w:tcPr>
          <w:p w14:paraId="747815D7" w14:textId="3030E1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R4-2105075</w:t>
            </w:r>
          </w:p>
        </w:tc>
        <w:tc>
          <w:tcPr>
            <w:tcW w:w="0" w:type="auto"/>
          </w:tcPr>
          <w:p w14:paraId="3DEADE54" w14:textId="5E48D2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DC_2-5-66_n48</w:t>
            </w:r>
          </w:p>
        </w:tc>
        <w:tc>
          <w:tcPr>
            <w:tcW w:w="0" w:type="auto"/>
          </w:tcPr>
          <w:p w14:paraId="766014DA" w14:textId="2ACB1B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Verizon</w:t>
            </w:r>
          </w:p>
        </w:tc>
        <w:tc>
          <w:tcPr>
            <w:tcW w:w="0" w:type="auto"/>
          </w:tcPr>
          <w:p w14:paraId="5F0CF551" w14:textId="4CE028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F2C03A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953F1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C6B481F" w14:textId="77777777" w:rsidTr="00C51F06">
        <w:tc>
          <w:tcPr>
            <w:tcW w:w="0" w:type="auto"/>
          </w:tcPr>
          <w:p w14:paraId="62CE95BB" w14:textId="5ABA80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R4-2105076</w:t>
            </w:r>
          </w:p>
        </w:tc>
        <w:tc>
          <w:tcPr>
            <w:tcW w:w="0" w:type="auto"/>
          </w:tcPr>
          <w:p w14:paraId="2A53129B" w14:textId="3FD585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DC_2-13-48_n77</w:t>
            </w:r>
          </w:p>
        </w:tc>
        <w:tc>
          <w:tcPr>
            <w:tcW w:w="0" w:type="auto"/>
          </w:tcPr>
          <w:p w14:paraId="4FFD9ED2" w14:textId="7D6545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Verizon</w:t>
            </w:r>
          </w:p>
        </w:tc>
        <w:tc>
          <w:tcPr>
            <w:tcW w:w="0" w:type="auto"/>
          </w:tcPr>
          <w:p w14:paraId="4FC2C850" w14:textId="311635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E8B7F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AFD42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694F9C0" w14:textId="77777777" w:rsidTr="00C51F06">
        <w:tc>
          <w:tcPr>
            <w:tcW w:w="0" w:type="auto"/>
          </w:tcPr>
          <w:p w14:paraId="0F3DB057" w14:textId="4C3E2D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R4-2105077</w:t>
            </w:r>
          </w:p>
        </w:tc>
        <w:tc>
          <w:tcPr>
            <w:tcW w:w="0" w:type="auto"/>
          </w:tcPr>
          <w:p w14:paraId="4CA2C342" w14:textId="08578C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DC_2-46-48_n2</w:t>
            </w:r>
          </w:p>
        </w:tc>
        <w:tc>
          <w:tcPr>
            <w:tcW w:w="0" w:type="auto"/>
          </w:tcPr>
          <w:p w14:paraId="1B29AA06" w14:textId="21A9BE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Verizon</w:t>
            </w:r>
          </w:p>
        </w:tc>
        <w:tc>
          <w:tcPr>
            <w:tcW w:w="0" w:type="auto"/>
          </w:tcPr>
          <w:p w14:paraId="286C6300" w14:textId="07FBC6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11EC10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E01510" w14:textId="610C20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R4-2105299</w:t>
            </w:r>
          </w:p>
        </w:tc>
      </w:tr>
      <w:tr w:rsidR="00C51F06" w14:paraId="628E15D4" w14:textId="77777777" w:rsidTr="00C51F06">
        <w:tc>
          <w:tcPr>
            <w:tcW w:w="0" w:type="auto"/>
          </w:tcPr>
          <w:p w14:paraId="5CC51B3E" w14:textId="7FE856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R4-2105078</w:t>
            </w:r>
          </w:p>
        </w:tc>
        <w:tc>
          <w:tcPr>
            <w:tcW w:w="0" w:type="auto"/>
          </w:tcPr>
          <w:p w14:paraId="10B30F9D" w14:textId="0F4D7F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DC_2-48-66_n2</w:t>
            </w:r>
          </w:p>
        </w:tc>
        <w:tc>
          <w:tcPr>
            <w:tcW w:w="0" w:type="auto"/>
          </w:tcPr>
          <w:p w14:paraId="406AB7B4" w14:textId="2B0FB3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Verizon</w:t>
            </w:r>
          </w:p>
        </w:tc>
        <w:tc>
          <w:tcPr>
            <w:tcW w:w="0" w:type="auto"/>
          </w:tcPr>
          <w:p w14:paraId="59163AAC" w14:textId="147060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4D5C0D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5492BC" w14:textId="3626E0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R4-2105300</w:t>
            </w:r>
          </w:p>
        </w:tc>
      </w:tr>
      <w:tr w:rsidR="00C51F06" w14:paraId="2EE690D0" w14:textId="77777777" w:rsidTr="00C51F06">
        <w:tc>
          <w:tcPr>
            <w:tcW w:w="0" w:type="auto"/>
          </w:tcPr>
          <w:p w14:paraId="6B2C6A9C" w14:textId="5E4E3F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R4-2105079</w:t>
            </w:r>
          </w:p>
        </w:tc>
        <w:tc>
          <w:tcPr>
            <w:tcW w:w="0" w:type="auto"/>
          </w:tcPr>
          <w:p w14:paraId="2202CA00" w14:textId="7AF067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DC_2-48-66_n66</w:t>
            </w:r>
          </w:p>
        </w:tc>
        <w:tc>
          <w:tcPr>
            <w:tcW w:w="0" w:type="auto"/>
          </w:tcPr>
          <w:p w14:paraId="600C280E" w14:textId="73BE1B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Verizon</w:t>
            </w:r>
          </w:p>
        </w:tc>
        <w:tc>
          <w:tcPr>
            <w:tcW w:w="0" w:type="auto"/>
          </w:tcPr>
          <w:p w14:paraId="4D699AEB" w14:textId="5F2BD4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769108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ACA945" w14:textId="2F7157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R4-2105301</w:t>
            </w:r>
          </w:p>
        </w:tc>
      </w:tr>
      <w:tr w:rsidR="00C51F06" w14:paraId="37D58D69" w14:textId="77777777" w:rsidTr="00C51F06">
        <w:tc>
          <w:tcPr>
            <w:tcW w:w="0" w:type="auto"/>
          </w:tcPr>
          <w:p w14:paraId="6C5A0078" w14:textId="169ED4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R4-2105080</w:t>
            </w:r>
          </w:p>
        </w:tc>
        <w:tc>
          <w:tcPr>
            <w:tcW w:w="0" w:type="auto"/>
          </w:tcPr>
          <w:p w14:paraId="53D0E11F" w14:textId="665D60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DC_13-48-66_n77</w:t>
            </w:r>
          </w:p>
        </w:tc>
        <w:tc>
          <w:tcPr>
            <w:tcW w:w="0" w:type="auto"/>
          </w:tcPr>
          <w:p w14:paraId="0F5940E6" w14:textId="275A33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Verizon</w:t>
            </w:r>
          </w:p>
        </w:tc>
        <w:tc>
          <w:tcPr>
            <w:tcW w:w="0" w:type="auto"/>
          </w:tcPr>
          <w:p w14:paraId="6E1B7AD6" w14:textId="4A8936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F44684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61C528" w14:textId="0D05FB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R4-2105302</w:t>
            </w:r>
          </w:p>
        </w:tc>
      </w:tr>
      <w:tr w:rsidR="00C51F06" w14:paraId="7D1F0635" w14:textId="77777777" w:rsidTr="00C51F06">
        <w:tc>
          <w:tcPr>
            <w:tcW w:w="0" w:type="auto"/>
          </w:tcPr>
          <w:p w14:paraId="79511B3A" w14:textId="2A3E29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R4-2105081</w:t>
            </w:r>
          </w:p>
        </w:tc>
        <w:tc>
          <w:tcPr>
            <w:tcW w:w="0" w:type="auto"/>
          </w:tcPr>
          <w:p w14:paraId="378E715D" w14:textId="2DB98C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introduce new configurations of DC_2-13-66_n66, DC_2-5-66_n66 and DC_2-48-66_n5</w:t>
            </w:r>
          </w:p>
        </w:tc>
        <w:tc>
          <w:tcPr>
            <w:tcW w:w="0" w:type="auto"/>
          </w:tcPr>
          <w:p w14:paraId="6E9FC8D6" w14:textId="425772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Verizon</w:t>
            </w:r>
          </w:p>
        </w:tc>
        <w:tc>
          <w:tcPr>
            <w:tcW w:w="0" w:type="auto"/>
          </w:tcPr>
          <w:p w14:paraId="02E8A199" w14:textId="2FD4C4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18C14C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058728" w14:textId="108C0F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R4-2105303</w:t>
            </w:r>
          </w:p>
        </w:tc>
      </w:tr>
      <w:tr w:rsidR="00C51F06" w14:paraId="55575165" w14:textId="77777777" w:rsidTr="00C51F06">
        <w:tc>
          <w:tcPr>
            <w:tcW w:w="0" w:type="auto"/>
          </w:tcPr>
          <w:p w14:paraId="682C9FBF" w14:textId="11DA6F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R4-2105082</w:t>
            </w:r>
          </w:p>
        </w:tc>
        <w:tc>
          <w:tcPr>
            <w:tcW w:w="0" w:type="auto"/>
          </w:tcPr>
          <w:p w14:paraId="12F94EF6" w14:textId="03E9CE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Requirements for transparent TxD</w:t>
            </w:r>
          </w:p>
        </w:tc>
        <w:tc>
          <w:tcPr>
            <w:tcW w:w="0" w:type="auto"/>
          </w:tcPr>
          <w:p w14:paraId="0156EE6A" w14:textId="3B9A40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F051113" w14:textId="27A35A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06D0B6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5C2DD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3F0EB51" w14:textId="77777777" w:rsidTr="00C51F06">
        <w:tc>
          <w:tcPr>
            <w:tcW w:w="0" w:type="auto"/>
          </w:tcPr>
          <w:p w14:paraId="05631817" w14:textId="5C8065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R4-2105083</w:t>
            </w:r>
          </w:p>
        </w:tc>
        <w:tc>
          <w:tcPr>
            <w:tcW w:w="0" w:type="auto"/>
          </w:tcPr>
          <w:p w14:paraId="459FD01F" w14:textId="44CD7D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NSA power class for Rel-15, its verification, applicability of TxD and power fall-back of SA UL-MIMO.</w:t>
            </w:r>
          </w:p>
        </w:tc>
        <w:tc>
          <w:tcPr>
            <w:tcW w:w="0" w:type="auto"/>
          </w:tcPr>
          <w:p w14:paraId="1EFFFDB8" w14:textId="1A65BA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DB5481F" w14:textId="4BABF2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9CA3A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3F281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F85EF58" w14:textId="77777777" w:rsidTr="00C51F06">
        <w:tc>
          <w:tcPr>
            <w:tcW w:w="0" w:type="auto"/>
          </w:tcPr>
          <w:p w14:paraId="7BB6D681" w14:textId="603BEA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R4-2105084</w:t>
            </w:r>
          </w:p>
        </w:tc>
        <w:tc>
          <w:tcPr>
            <w:tcW w:w="0" w:type="auto"/>
          </w:tcPr>
          <w:p w14:paraId="30500C79" w14:textId="75954B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Pcmax for an NR PC2 UE supporting NR PC3 for EN-DC</w:t>
            </w:r>
          </w:p>
        </w:tc>
        <w:tc>
          <w:tcPr>
            <w:tcW w:w="0" w:type="auto"/>
          </w:tcPr>
          <w:p w14:paraId="09FB504F" w14:textId="7B86C8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9448BB8" w14:textId="7CD357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5B0BAF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01FE5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B23C017" w14:textId="77777777" w:rsidTr="00C51F06">
        <w:tc>
          <w:tcPr>
            <w:tcW w:w="0" w:type="auto"/>
          </w:tcPr>
          <w:p w14:paraId="681397E6" w14:textId="658CFC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R4-2105085</w:t>
            </w:r>
          </w:p>
        </w:tc>
        <w:tc>
          <w:tcPr>
            <w:tcW w:w="0" w:type="auto"/>
          </w:tcPr>
          <w:p w14:paraId="52B73323" w14:textId="6CACC7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More on methods for faciliating SAR compliance for inter-band UL CA</w:t>
            </w:r>
          </w:p>
        </w:tc>
        <w:tc>
          <w:tcPr>
            <w:tcW w:w="0" w:type="auto"/>
          </w:tcPr>
          <w:p w14:paraId="5931A4B9" w14:textId="3B78B1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893355" w14:textId="2047DC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8333D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67E75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25A11EE" w14:textId="77777777" w:rsidTr="00C51F06">
        <w:tc>
          <w:tcPr>
            <w:tcW w:w="0" w:type="auto"/>
          </w:tcPr>
          <w:p w14:paraId="201E4351" w14:textId="646EBA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R4-2105086</w:t>
            </w:r>
          </w:p>
        </w:tc>
        <w:tc>
          <w:tcPr>
            <w:tcW w:w="0" w:type="auto"/>
          </w:tcPr>
          <w:p w14:paraId="4409310C" w14:textId="06ED99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Higher BC power class for UL CA</w:t>
            </w:r>
          </w:p>
        </w:tc>
        <w:tc>
          <w:tcPr>
            <w:tcW w:w="0" w:type="auto"/>
          </w:tcPr>
          <w:p w14:paraId="2FAB8329" w14:textId="64183E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1D381A7" w14:textId="111772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21C1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0E0EC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6DE1E5F" w14:textId="77777777" w:rsidTr="00C51F06">
        <w:tc>
          <w:tcPr>
            <w:tcW w:w="0" w:type="auto"/>
          </w:tcPr>
          <w:p w14:paraId="511FD328" w14:textId="72401A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R4-2105087</w:t>
            </w:r>
          </w:p>
        </w:tc>
        <w:tc>
          <w:tcPr>
            <w:tcW w:w="0" w:type="auto"/>
          </w:tcPr>
          <w:p w14:paraId="4CF478A0" w14:textId="204A3D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MPR for 26 dBm transmissions on switched carriers</w:t>
            </w:r>
          </w:p>
        </w:tc>
        <w:tc>
          <w:tcPr>
            <w:tcW w:w="0" w:type="auto"/>
          </w:tcPr>
          <w:p w14:paraId="59C47CD2" w14:textId="5B17B5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1F5774D" w14:textId="37A3E7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EEBE3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03CD0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C03BD27" w14:textId="77777777" w:rsidTr="00C51F06">
        <w:tc>
          <w:tcPr>
            <w:tcW w:w="0" w:type="auto"/>
          </w:tcPr>
          <w:p w14:paraId="16D6CBFC" w14:textId="267C52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R4-2105088</w:t>
            </w:r>
          </w:p>
        </w:tc>
        <w:tc>
          <w:tcPr>
            <w:tcW w:w="0" w:type="auto"/>
          </w:tcPr>
          <w:p w14:paraId="495C37E5" w14:textId="0A82DB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 capability and back-off for NC (and contigous) intra-band CA</w:t>
            </w:r>
          </w:p>
        </w:tc>
        <w:tc>
          <w:tcPr>
            <w:tcW w:w="0" w:type="auto"/>
          </w:tcPr>
          <w:p w14:paraId="71D9329E" w14:textId="592B65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477BCDA" w14:textId="70DC6C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94CEE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D39B9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D901C6" w14:textId="77777777" w:rsidTr="00C51F06">
        <w:tc>
          <w:tcPr>
            <w:tcW w:w="0" w:type="auto"/>
          </w:tcPr>
          <w:p w14:paraId="756D8EB0" w14:textId="21260E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R4-2105089</w:t>
            </w:r>
          </w:p>
        </w:tc>
        <w:tc>
          <w:tcPr>
            <w:tcW w:w="0" w:type="auto"/>
          </w:tcPr>
          <w:p w14:paraId="0707F193" w14:textId="4BF9C6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 issues for UL gaps for Body Proximity Sensing (BPS) and calibration</w:t>
            </w:r>
          </w:p>
        </w:tc>
        <w:tc>
          <w:tcPr>
            <w:tcW w:w="0" w:type="auto"/>
          </w:tcPr>
          <w:p w14:paraId="56CB3CCA" w14:textId="484148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Sony</w:t>
            </w:r>
          </w:p>
        </w:tc>
        <w:tc>
          <w:tcPr>
            <w:tcW w:w="0" w:type="auto"/>
          </w:tcPr>
          <w:p w14:paraId="4DE7E78D" w14:textId="0B99CA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AAE1B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A20CF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6AD2E10" w14:textId="77777777" w:rsidTr="00C51F06">
        <w:tc>
          <w:tcPr>
            <w:tcW w:w="0" w:type="auto"/>
          </w:tcPr>
          <w:p w14:paraId="42897DE8" w14:textId="2CCCDA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R4-2105090</w:t>
            </w:r>
          </w:p>
        </w:tc>
        <w:tc>
          <w:tcPr>
            <w:tcW w:w="0" w:type="auto"/>
          </w:tcPr>
          <w:p w14:paraId="2FAFFFA1" w14:textId="49F3C7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TX requirements for operations up to 71 GHz</w:t>
            </w:r>
          </w:p>
        </w:tc>
        <w:tc>
          <w:tcPr>
            <w:tcW w:w="0" w:type="auto"/>
          </w:tcPr>
          <w:p w14:paraId="0DEE8EDF" w14:textId="283EA3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3EBAA26" w14:textId="060557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EB42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73771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933C58A" w14:textId="77777777" w:rsidTr="00C51F06">
        <w:tc>
          <w:tcPr>
            <w:tcW w:w="0" w:type="auto"/>
          </w:tcPr>
          <w:p w14:paraId="37876956" w14:textId="322E1B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R4-2105091</w:t>
            </w:r>
          </w:p>
        </w:tc>
        <w:tc>
          <w:tcPr>
            <w:tcW w:w="0" w:type="auto"/>
          </w:tcPr>
          <w:p w14:paraId="60E0E946" w14:textId="2DD156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37.717-51-11 update version 0.2.0</w:t>
            </w:r>
          </w:p>
        </w:tc>
        <w:tc>
          <w:tcPr>
            <w:tcW w:w="0" w:type="auto"/>
          </w:tcPr>
          <w:p w14:paraId="2F6204E3" w14:textId="52F092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E6245DD" w14:textId="722A06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B1F217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54184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D728982" w14:textId="77777777" w:rsidTr="00C51F06">
        <w:tc>
          <w:tcPr>
            <w:tcW w:w="0" w:type="auto"/>
          </w:tcPr>
          <w:p w14:paraId="181BE30C" w14:textId="6E1224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R4-2105092</w:t>
            </w:r>
          </w:p>
        </w:tc>
        <w:tc>
          <w:tcPr>
            <w:tcW w:w="0" w:type="auto"/>
          </w:tcPr>
          <w:p w14:paraId="00E1FF62" w14:textId="4902DE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37.717-21-22 update version 0.2.0</w:t>
            </w:r>
          </w:p>
        </w:tc>
        <w:tc>
          <w:tcPr>
            <w:tcW w:w="0" w:type="auto"/>
          </w:tcPr>
          <w:p w14:paraId="790EF2AB" w14:textId="0E1A68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D80806F" w14:textId="262931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5CC008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3C61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3259BBB" w14:textId="77777777" w:rsidTr="00C51F06">
        <w:tc>
          <w:tcPr>
            <w:tcW w:w="0" w:type="auto"/>
          </w:tcPr>
          <w:p w14:paraId="1656F470" w14:textId="04D43F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R4-2105093</w:t>
            </w:r>
          </w:p>
        </w:tc>
        <w:tc>
          <w:tcPr>
            <w:tcW w:w="0" w:type="auto"/>
          </w:tcPr>
          <w:p w14:paraId="20EC391E" w14:textId="5D9FB6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The signalling for BCS4</w:t>
            </w:r>
          </w:p>
        </w:tc>
        <w:tc>
          <w:tcPr>
            <w:tcW w:w="0" w:type="auto"/>
          </w:tcPr>
          <w:p w14:paraId="2157F1DE" w14:textId="532519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5E68D71" w14:textId="5146C7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CCFFF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839CD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52FE4A7" w14:textId="77777777" w:rsidTr="00C51F06">
        <w:tc>
          <w:tcPr>
            <w:tcW w:w="0" w:type="auto"/>
          </w:tcPr>
          <w:p w14:paraId="207891E0" w14:textId="3963AB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R4-2105094</w:t>
            </w:r>
          </w:p>
        </w:tc>
        <w:tc>
          <w:tcPr>
            <w:tcW w:w="0" w:type="auto"/>
          </w:tcPr>
          <w:p w14:paraId="4C81039C" w14:textId="3FA961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frequency arrangement for extended 600MHz NR Band</w:t>
            </w:r>
          </w:p>
        </w:tc>
        <w:tc>
          <w:tcPr>
            <w:tcW w:w="0" w:type="auto"/>
          </w:tcPr>
          <w:p w14:paraId="0C744B38" w14:textId="5FFD8C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64766B20" w14:textId="1D0828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F884E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0FDA2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A23B79B" w14:textId="77777777" w:rsidTr="00C51F06">
        <w:tc>
          <w:tcPr>
            <w:tcW w:w="0" w:type="auto"/>
          </w:tcPr>
          <w:p w14:paraId="01FD4465" w14:textId="074775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R4-2105095</w:t>
            </w:r>
          </w:p>
        </w:tc>
        <w:tc>
          <w:tcPr>
            <w:tcW w:w="0" w:type="auto"/>
          </w:tcPr>
          <w:p w14:paraId="6C357B7B" w14:textId="5B85A1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of CBM/IBM for different CA configurations</w:t>
            </w:r>
          </w:p>
        </w:tc>
        <w:tc>
          <w:tcPr>
            <w:tcW w:w="0" w:type="auto"/>
          </w:tcPr>
          <w:p w14:paraId="5ACEFEA4" w14:textId="30A204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520BCC25" w14:textId="529173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A376D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13EA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A68244D" w14:textId="77777777" w:rsidTr="00C51F06">
        <w:tc>
          <w:tcPr>
            <w:tcW w:w="0" w:type="auto"/>
          </w:tcPr>
          <w:p w14:paraId="7B09415B" w14:textId="684574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R4-2105096</w:t>
            </w:r>
          </w:p>
        </w:tc>
        <w:tc>
          <w:tcPr>
            <w:tcW w:w="0" w:type="auto"/>
          </w:tcPr>
          <w:p w14:paraId="2D1D3B3E" w14:textId="4B93BD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Rx requirements for CA_n258A-n260A and CA_n257A-n259A based on IBM</w:t>
            </w:r>
          </w:p>
        </w:tc>
        <w:tc>
          <w:tcPr>
            <w:tcW w:w="0" w:type="auto"/>
          </w:tcPr>
          <w:p w14:paraId="557684AD" w14:textId="7DE9FB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ECCC1CE" w14:textId="147549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33D75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D85CA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7588A84" w14:textId="77777777" w:rsidTr="00C51F06">
        <w:tc>
          <w:tcPr>
            <w:tcW w:w="0" w:type="auto"/>
          </w:tcPr>
          <w:p w14:paraId="35CA419E" w14:textId="3AC6B2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R4-2105097</w:t>
            </w:r>
          </w:p>
        </w:tc>
        <w:tc>
          <w:tcPr>
            <w:tcW w:w="0" w:type="auto"/>
          </w:tcPr>
          <w:p w14:paraId="2B442045" w14:textId="73AE92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Rx requirements for inter-band DL CA within the same frequency groups based on CBM</w:t>
            </w:r>
          </w:p>
        </w:tc>
        <w:tc>
          <w:tcPr>
            <w:tcW w:w="0" w:type="auto"/>
          </w:tcPr>
          <w:p w14:paraId="6F96B0AF" w14:textId="0B42F1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3051D91" w14:textId="224907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4BFE0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5DD8F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AFA0870" w14:textId="77777777" w:rsidTr="00C51F06">
        <w:tc>
          <w:tcPr>
            <w:tcW w:w="0" w:type="auto"/>
          </w:tcPr>
          <w:p w14:paraId="09CE598C" w14:textId="052261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R4-2105098</w:t>
            </w:r>
          </w:p>
        </w:tc>
        <w:tc>
          <w:tcPr>
            <w:tcW w:w="0" w:type="auto"/>
          </w:tcPr>
          <w:p w14:paraId="4C4DF6AC" w14:textId="1304D5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Tx requirements for inter-band UL CA for two bands between different frequency groups based on IBM</w:t>
            </w:r>
          </w:p>
        </w:tc>
        <w:tc>
          <w:tcPr>
            <w:tcW w:w="0" w:type="auto"/>
          </w:tcPr>
          <w:p w14:paraId="65FD01C5" w14:textId="3B7DB9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639C1E0" w14:textId="614909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CF8A0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EE748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8726641" w14:textId="77777777" w:rsidTr="00C51F06">
        <w:tc>
          <w:tcPr>
            <w:tcW w:w="0" w:type="auto"/>
          </w:tcPr>
          <w:p w14:paraId="3FBD12D9" w14:textId="47C98A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R4-2105099</w:t>
            </w:r>
          </w:p>
        </w:tc>
        <w:tc>
          <w:tcPr>
            <w:tcW w:w="0" w:type="auto"/>
          </w:tcPr>
          <w:p w14:paraId="5388ED77" w14:textId="19E392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The feasibility of inter-band CA within the same frequency group for IBM</w:t>
            </w:r>
          </w:p>
        </w:tc>
        <w:tc>
          <w:tcPr>
            <w:tcW w:w="0" w:type="auto"/>
          </w:tcPr>
          <w:p w14:paraId="470AD7E1" w14:textId="4A7BAB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608B0ED" w14:textId="05752F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7833F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6D4EB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2D76924" w14:textId="77777777" w:rsidTr="00C51F06">
        <w:tc>
          <w:tcPr>
            <w:tcW w:w="0" w:type="auto"/>
          </w:tcPr>
          <w:p w14:paraId="2A470F1D" w14:textId="1CE932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R4-2105100</w:t>
            </w:r>
          </w:p>
        </w:tc>
        <w:tc>
          <w:tcPr>
            <w:tcW w:w="0" w:type="auto"/>
          </w:tcPr>
          <w:p w14:paraId="031B90B3" w14:textId="393935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The feasibility of inter-band CA between different frequency groups for CBM</w:t>
            </w:r>
          </w:p>
        </w:tc>
        <w:tc>
          <w:tcPr>
            <w:tcW w:w="0" w:type="auto"/>
          </w:tcPr>
          <w:p w14:paraId="538AC93D" w14:textId="62D158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E571B6E" w14:textId="144B89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C4158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7A388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357795E" w14:textId="77777777" w:rsidTr="00C51F06">
        <w:tc>
          <w:tcPr>
            <w:tcW w:w="0" w:type="auto"/>
          </w:tcPr>
          <w:p w14:paraId="44296816" w14:textId="7DD7F5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R4-2105101</w:t>
            </w:r>
          </w:p>
        </w:tc>
        <w:tc>
          <w:tcPr>
            <w:tcW w:w="0" w:type="auto"/>
          </w:tcPr>
          <w:p w14:paraId="038AE1EC" w14:textId="610232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new bandwidth classes for FR2 CA</w:t>
            </w:r>
          </w:p>
        </w:tc>
        <w:tc>
          <w:tcPr>
            <w:tcW w:w="0" w:type="auto"/>
          </w:tcPr>
          <w:p w14:paraId="0209CA9E" w14:textId="2C557B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CAEC57F" w14:textId="667974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DB788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AB7FE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7997904" w14:textId="77777777" w:rsidTr="00C51F06">
        <w:tc>
          <w:tcPr>
            <w:tcW w:w="0" w:type="auto"/>
          </w:tcPr>
          <w:p w14:paraId="1151A345" w14:textId="25C440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R4-2105102</w:t>
            </w:r>
          </w:p>
        </w:tc>
        <w:tc>
          <w:tcPr>
            <w:tcW w:w="0" w:type="auto"/>
          </w:tcPr>
          <w:p w14:paraId="03F1521B" w14:textId="74FCBA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Rx requirements for new bandwidth classes</w:t>
            </w:r>
          </w:p>
        </w:tc>
        <w:tc>
          <w:tcPr>
            <w:tcW w:w="0" w:type="auto"/>
          </w:tcPr>
          <w:p w14:paraId="5BE78696" w14:textId="1E97A6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5C230BD9" w14:textId="3ACE62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8A582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63AAB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06EF011" w14:textId="77777777" w:rsidTr="00C51F06">
        <w:tc>
          <w:tcPr>
            <w:tcW w:w="0" w:type="auto"/>
          </w:tcPr>
          <w:p w14:paraId="5CB22443" w14:textId="1AFC9D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R4-2105103</w:t>
            </w:r>
          </w:p>
        </w:tc>
        <w:tc>
          <w:tcPr>
            <w:tcW w:w="0" w:type="auto"/>
          </w:tcPr>
          <w:p w14:paraId="392613D4" w14:textId="683BFB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38.717-04-02 update version 0.4.0</w:t>
            </w:r>
          </w:p>
        </w:tc>
        <w:tc>
          <w:tcPr>
            <w:tcW w:w="0" w:type="auto"/>
          </w:tcPr>
          <w:p w14:paraId="04D37EAA" w14:textId="6037E4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0AF00A5" w14:textId="5B4F8E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4B89F5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C4DD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0623151" w14:textId="77777777" w:rsidTr="00C51F06">
        <w:tc>
          <w:tcPr>
            <w:tcW w:w="0" w:type="auto"/>
          </w:tcPr>
          <w:p w14:paraId="64AB6E2F" w14:textId="420AC8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R4-2105104</w:t>
            </w:r>
          </w:p>
        </w:tc>
        <w:tc>
          <w:tcPr>
            <w:tcW w:w="0" w:type="auto"/>
          </w:tcPr>
          <w:p w14:paraId="1FAEE57B" w14:textId="32C4E6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PUCCH SCell Activation/Deactivation delay requirements</w:t>
            </w:r>
          </w:p>
        </w:tc>
        <w:tc>
          <w:tcPr>
            <w:tcW w:w="0" w:type="auto"/>
          </w:tcPr>
          <w:p w14:paraId="13A66273" w14:textId="46DD4A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711B832E" w14:textId="327E0A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847EC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FFCCD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F1C052F" w14:textId="77777777" w:rsidTr="00C51F06">
        <w:tc>
          <w:tcPr>
            <w:tcW w:w="0" w:type="auto"/>
          </w:tcPr>
          <w:p w14:paraId="556BD89A" w14:textId="00FFAA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R4-2105105</w:t>
            </w:r>
          </w:p>
        </w:tc>
        <w:tc>
          <w:tcPr>
            <w:tcW w:w="0" w:type="auto"/>
          </w:tcPr>
          <w:p w14:paraId="256180D6" w14:textId="6B3DB7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FREQUENCY ARRANGEMENTS FOR IMT IN THE BAND 470 – 703 MHZ</w:t>
            </w:r>
          </w:p>
        </w:tc>
        <w:tc>
          <w:tcPr>
            <w:tcW w:w="0" w:type="auto"/>
          </w:tcPr>
          <w:p w14:paraId="28985302" w14:textId="39AF44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AWG-27</w:t>
            </w:r>
          </w:p>
        </w:tc>
        <w:tc>
          <w:tcPr>
            <w:tcW w:w="0" w:type="auto"/>
          </w:tcPr>
          <w:p w14:paraId="76B52F37" w14:textId="13D905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E159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3BFB1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807EE91" w14:textId="77777777" w:rsidTr="00C51F06">
        <w:tc>
          <w:tcPr>
            <w:tcW w:w="0" w:type="auto"/>
          </w:tcPr>
          <w:p w14:paraId="626949D9" w14:textId="0357E3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R4-2105106</w:t>
            </w:r>
          </w:p>
        </w:tc>
        <w:tc>
          <w:tcPr>
            <w:tcW w:w="0" w:type="auto"/>
          </w:tcPr>
          <w:p w14:paraId="7C4306CF" w14:textId="5DCCFE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32693281" w14:textId="1C46D2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08C349B8" w14:textId="6416E7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6EFDCE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FB5C1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093A1E7" w14:textId="77777777" w:rsidTr="00C51F06">
        <w:tc>
          <w:tcPr>
            <w:tcW w:w="0" w:type="auto"/>
          </w:tcPr>
          <w:p w14:paraId="649B7FCE" w14:textId="6AB710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R4-2105107</w:t>
            </w:r>
          </w:p>
        </w:tc>
        <w:tc>
          <w:tcPr>
            <w:tcW w:w="0" w:type="auto"/>
          </w:tcPr>
          <w:p w14:paraId="3C82FCB8" w14:textId="0BF778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0825F47E" w14:textId="2FE380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33212A7D" w14:textId="45D161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A67D76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BF43A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3556AE9" w14:textId="77777777" w:rsidTr="00C51F06">
        <w:tc>
          <w:tcPr>
            <w:tcW w:w="0" w:type="auto"/>
          </w:tcPr>
          <w:p w14:paraId="51911F51" w14:textId="2EF360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R4-2105108</w:t>
            </w:r>
          </w:p>
        </w:tc>
        <w:tc>
          <w:tcPr>
            <w:tcW w:w="0" w:type="auto"/>
          </w:tcPr>
          <w:p w14:paraId="476B4104" w14:textId="49CF07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78AA0114" w14:textId="2662CC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2CF8592C" w14:textId="373BD2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E81BF0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8A6BC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B9EF2A7" w14:textId="77777777" w:rsidTr="00C51F06">
        <w:tc>
          <w:tcPr>
            <w:tcW w:w="0" w:type="auto"/>
          </w:tcPr>
          <w:p w14:paraId="78F33EE9" w14:textId="6BCFA4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R4-2105109</w:t>
            </w:r>
          </w:p>
        </w:tc>
        <w:tc>
          <w:tcPr>
            <w:tcW w:w="0" w:type="auto"/>
          </w:tcPr>
          <w:p w14:paraId="26C172F2" w14:textId="17ED10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666382F5" w14:textId="7C93A4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12A3D111" w14:textId="471069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198276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2C9D6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443CB17" w14:textId="77777777" w:rsidTr="00C51F06">
        <w:tc>
          <w:tcPr>
            <w:tcW w:w="0" w:type="auto"/>
          </w:tcPr>
          <w:p w14:paraId="415911DA" w14:textId="07D2FA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R4-2105110</w:t>
            </w:r>
          </w:p>
        </w:tc>
        <w:tc>
          <w:tcPr>
            <w:tcW w:w="0" w:type="auto"/>
          </w:tcPr>
          <w:p w14:paraId="110EC166" w14:textId="43F18A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7E1E1A6D" w14:textId="246A7E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63E8C686" w14:textId="249187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414F77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677D6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FD42CB" w14:textId="77777777" w:rsidTr="00C51F06">
        <w:tc>
          <w:tcPr>
            <w:tcW w:w="0" w:type="auto"/>
          </w:tcPr>
          <w:p w14:paraId="159DBD62" w14:textId="2DF828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R4-2105111</w:t>
            </w:r>
          </w:p>
        </w:tc>
        <w:tc>
          <w:tcPr>
            <w:tcW w:w="0" w:type="auto"/>
          </w:tcPr>
          <w:p w14:paraId="5F771CB6" w14:textId="2433F7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77955039" w14:textId="789C67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3633A04E" w14:textId="2338DA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599A51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5EDAD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1778B01" w14:textId="77777777" w:rsidTr="00C51F06">
        <w:tc>
          <w:tcPr>
            <w:tcW w:w="0" w:type="auto"/>
          </w:tcPr>
          <w:p w14:paraId="00FDF27E" w14:textId="221C7D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R4-2105112</w:t>
            </w:r>
          </w:p>
        </w:tc>
        <w:tc>
          <w:tcPr>
            <w:tcW w:w="0" w:type="auto"/>
          </w:tcPr>
          <w:p w14:paraId="294C75CF" w14:textId="3A06B9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75505C37" w14:textId="2F08C5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26EEA367" w14:textId="7E8E1F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BFF7A9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0DBF7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9C18BC8" w14:textId="77777777" w:rsidTr="00C51F06">
        <w:tc>
          <w:tcPr>
            <w:tcW w:w="0" w:type="auto"/>
          </w:tcPr>
          <w:p w14:paraId="5230572D" w14:textId="111C81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R4-2105113</w:t>
            </w:r>
          </w:p>
        </w:tc>
        <w:tc>
          <w:tcPr>
            <w:tcW w:w="0" w:type="auto"/>
          </w:tcPr>
          <w:p w14:paraId="238D3F8D" w14:textId="0DAD53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7CCBD4C4" w14:textId="4D6518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32AE6D86" w14:textId="3A591D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8AC6D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E3F88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D175DD5" w14:textId="77777777" w:rsidTr="00C51F06">
        <w:tc>
          <w:tcPr>
            <w:tcW w:w="0" w:type="auto"/>
          </w:tcPr>
          <w:p w14:paraId="356EAE5A" w14:textId="24777D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R4-2105114</w:t>
            </w:r>
          </w:p>
        </w:tc>
        <w:tc>
          <w:tcPr>
            <w:tcW w:w="0" w:type="auto"/>
          </w:tcPr>
          <w:p w14:paraId="72238171" w14:textId="170E29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5729C895" w14:textId="155113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7900D1C5" w14:textId="6267F4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F7C640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157AD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E2C2511" w14:textId="77777777" w:rsidTr="00C51F06">
        <w:tc>
          <w:tcPr>
            <w:tcW w:w="0" w:type="auto"/>
          </w:tcPr>
          <w:p w14:paraId="2B97346B" w14:textId="0E96EB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R4-2105115</w:t>
            </w:r>
          </w:p>
        </w:tc>
        <w:tc>
          <w:tcPr>
            <w:tcW w:w="0" w:type="auto"/>
          </w:tcPr>
          <w:p w14:paraId="62C2BFBD" w14:textId="4EDCE2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6442B1D0" w14:textId="0AE77C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6DAC77F0" w14:textId="6DAD06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C822A4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9D860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A9623F8" w14:textId="77777777" w:rsidTr="00C51F06">
        <w:tc>
          <w:tcPr>
            <w:tcW w:w="0" w:type="auto"/>
          </w:tcPr>
          <w:p w14:paraId="18BC8015" w14:textId="3CEE97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R4-2105116</w:t>
            </w:r>
          </w:p>
        </w:tc>
        <w:tc>
          <w:tcPr>
            <w:tcW w:w="0" w:type="auto"/>
          </w:tcPr>
          <w:p w14:paraId="128A5ECD" w14:textId="283691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6163A8A6" w14:textId="507F1F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4749E1C3" w14:textId="37DE6A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866E08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C0DAC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B34AD85" w14:textId="77777777" w:rsidTr="00C51F06">
        <w:tc>
          <w:tcPr>
            <w:tcW w:w="0" w:type="auto"/>
          </w:tcPr>
          <w:p w14:paraId="5F075FF5" w14:textId="6EF19D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R4-2105117</w:t>
            </w:r>
          </w:p>
        </w:tc>
        <w:tc>
          <w:tcPr>
            <w:tcW w:w="0" w:type="auto"/>
          </w:tcPr>
          <w:p w14:paraId="38F925D4" w14:textId="463093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492CF81A" w14:textId="509DEE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5D36DF3A" w14:textId="55DCF7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D1E8F7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73529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963FCA9" w14:textId="77777777" w:rsidTr="00C51F06">
        <w:tc>
          <w:tcPr>
            <w:tcW w:w="0" w:type="auto"/>
          </w:tcPr>
          <w:p w14:paraId="596FF9EF" w14:textId="1BE0AA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R4-2105118</w:t>
            </w:r>
          </w:p>
        </w:tc>
        <w:tc>
          <w:tcPr>
            <w:tcW w:w="0" w:type="auto"/>
          </w:tcPr>
          <w:p w14:paraId="37D43445" w14:textId="14F2FE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62E60ADD" w14:textId="490EF8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2E3BAB49" w14:textId="5E6961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226D1A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46E8F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DFEE1F4" w14:textId="77777777" w:rsidTr="00C51F06">
        <w:tc>
          <w:tcPr>
            <w:tcW w:w="0" w:type="auto"/>
          </w:tcPr>
          <w:p w14:paraId="0259083A" w14:textId="762F1D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R4-2105119</w:t>
            </w:r>
          </w:p>
        </w:tc>
        <w:tc>
          <w:tcPr>
            <w:tcW w:w="0" w:type="auto"/>
          </w:tcPr>
          <w:p w14:paraId="2C9D56E3" w14:textId="088C1C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2B1B16B0" w14:textId="023058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49422EB6" w14:textId="13AF4D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B06CE9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31365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DF812AE" w14:textId="77777777" w:rsidTr="00C51F06">
        <w:tc>
          <w:tcPr>
            <w:tcW w:w="0" w:type="auto"/>
          </w:tcPr>
          <w:p w14:paraId="03CE219F" w14:textId="50F166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R4-2105120</w:t>
            </w:r>
          </w:p>
        </w:tc>
        <w:tc>
          <w:tcPr>
            <w:tcW w:w="0" w:type="auto"/>
          </w:tcPr>
          <w:p w14:paraId="15EC95B3" w14:textId="57EA3C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3037ABB3" w14:textId="501F8D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62C2CA4B" w14:textId="658B39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5D7780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24D47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C04F0F7" w14:textId="77777777" w:rsidTr="00C51F06">
        <w:tc>
          <w:tcPr>
            <w:tcW w:w="0" w:type="auto"/>
          </w:tcPr>
          <w:p w14:paraId="4A453BC9" w14:textId="749D0B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R4-2105121</w:t>
            </w:r>
          </w:p>
        </w:tc>
        <w:tc>
          <w:tcPr>
            <w:tcW w:w="0" w:type="auto"/>
          </w:tcPr>
          <w:p w14:paraId="5D1376D8" w14:textId="47D3AF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4EC31ABA" w14:textId="1EF03D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2DE53EBE" w14:textId="016E6A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EA4CB7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1DDF1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B6D23D2" w14:textId="77777777" w:rsidTr="00C51F06">
        <w:tc>
          <w:tcPr>
            <w:tcW w:w="0" w:type="auto"/>
          </w:tcPr>
          <w:p w14:paraId="67A7DA17" w14:textId="050428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R4-2105122</w:t>
            </w:r>
          </w:p>
        </w:tc>
        <w:tc>
          <w:tcPr>
            <w:tcW w:w="0" w:type="auto"/>
          </w:tcPr>
          <w:p w14:paraId="2D6688FC" w14:textId="0B8DB2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51A20336" w14:textId="560E91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4F621C63" w14:textId="07E4D5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1E7DFC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8098A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3ADD9DE" w14:textId="77777777" w:rsidTr="00C51F06">
        <w:tc>
          <w:tcPr>
            <w:tcW w:w="0" w:type="auto"/>
          </w:tcPr>
          <w:p w14:paraId="1564E966" w14:textId="5F8BDB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R4-2105123</w:t>
            </w:r>
          </w:p>
        </w:tc>
        <w:tc>
          <w:tcPr>
            <w:tcW w:w="0" w:type="auto"/>
          </w:tcPr>
          <w:p w14:paraId="5B5AA7F9" w14:textId="137C7C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3FEAE4F5" w14:textId="29D24D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315E5B41" w14:textId="03F6A4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BDF94B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58407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54AC20C" w14:textId="77777777" w:rsidTr="00C51F06">
        <w:tc>
          <w:tcPr>
            <w:tcW w:w="0" w:type="auto"/>
          </w:tcPr>
          <w:p w14:paraId="724C425E" w14:textId="100317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R4-2105124</w:t>
            </w:r>
          </w:p>
        </w:tc>
        <w:tc>
          <w:tcPr>
            <w:tcW w:w="0" w:type="auto"/>
          </w:tcPr>
          <w:p w14:paraId="729AF287" w14:textId="619E25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3D5728D8" w14:textId="0B19D9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53C6AD6D" w14:textId="79A81C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7F808F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7CA17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95A3789" w14:textId="77777777" w:rsidTr="00C51F06">
        <w:tc>
          <w:tcPr>
            <w:tcW w:w="0" w:type="auto"/>
          </w:tcPr>
          <w:p w14:paraId="4F5EDCD0" w14:textId="751175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R4-2105125</w:t>
            </w:r>
          </w:p>
        </w:tc>
        <w:tc>
          <w:tcPr>
            <w:tcW w:w="0" w:type="auto"/>
          </w:tcPr>
          <w:p w14:paraId="054A0616" w14:textId="39E632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03D82A66" w14:textId="4F313E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16DF4B92" w14:textId="2F33CF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F62E2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9B06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B6D52C1" w14:textId="77777777" w:rsidTr="00C51F06">
        <w:tc>
          <w:tcPr>
            <w:tcW w:w="0" w:type="auto"/>
          </w:tcPr>
          <w:p w14:paraId="1E15DEE6" w14:textId="5C0CA9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R4-2105126</w:t>
            </w:r>
          </w:p>
        </w:tc>
        <w:tc>
          <w:tcPr>
            <w:tcW w:w="0" w:type="auto"/>
          </w:tcPr>
          <w:p w14:paraId="4814E722" w14:textId="6CC9C9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64F3EB6D" w14:textId="1448B0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7C9B99E6" w14:textId="4399B4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86BFC9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C55C2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66FB1C4" w14:textId="77777777" w:rsidTr="00C51F06">
        <w:tc>
          <w:tcPr>
            <w:tcW w:w="0" w:type="auto"/>
          </w:tcPr>
          <w:p w14:paraId="3CC5992A" w14:textId="66039E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R4-2105127</w:t>
            </w:r>
          </w:p>
        </w:tc>
        <w:tc>
          <w:tcPr>
            <w:tcW w:w="0" w:type="auto"/>
          </w:tcPr>
          <w:p w14:paraId="0391ACB0" w14:textId="33E1CB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069A99E8" w14:textId="784CFD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740F1512" w14:textId="3CB3A0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1A851C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56B52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B2A4BBD" w14:textId="77777777" w:rsidTr="00C51F06">
        <w:tc>
          <w:tcPr>
            <w:tcW w:w="0" w:type="auto"/>
          </w:tcPr>
          <w:p w14:paraId="29914816" w14:textId="50A878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R4-2105128</w:t>
            </w:r>
          </w:p>
        </w:tc>
        <w:tc>
          <w:tcPr>
            <w:tcW w:w="0" w:type="auto"/>
          </w:tcPr>
          <w:p w14:paraId="45874537" w14:textId="6A3647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717724EC" w14:textId="3F73C8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02D058B1" w14:textId="57E223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DE7219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008CE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8ABCB8D" w14:textId="77777777" w:rsidTr="00C51F06">
        <w:tc>
          <w:tcPr>
            <w:tcW w:w="0" w:type="auto"/>
          </w:tcPr>
          <w:p w14:paraId="57B843EB" w14:textId="41AC8A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R4-2105129</w:t>
            </w:r>
          </w:p>
        </w:tc>
        <w:tc>
          <w:tcPr>
            <w:tcW w:w="0" w:type="auto"/>
          </w:tcPr>
          <w:p w14:paraId="531262F7" w14:textId="13521B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036B7A59" w14:textId="4FEB08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4D4148ED" w14:textId="06B35D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C97867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0E38F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AF2187" w14:textId="77777777" w:rsidTr="00C51F06">
        <w:tc>
          <w:tcPr>
            <w:tcW w:w="0" w:type="auto"/>
          </w:tcPr>
          <w:p w14:paraId="63D50FAA" w14:textId="7FA617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R4-2105130</w:t>
            </w:r>
          </w:p>
        </w:tc>
        <w:tc>
          <w:tcPr>
            <w:tcW w:w="0" w:type="auto"/>
          </w:tcPr>
          <w:p w14:paraId="7FC6E6E3" w14:textId="21D7D3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0C949585" w14:textId="6FD839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3B38B6F4" w14:textId="552673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9CF8BD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35028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4D7D618" w14:textId="77777777" w:rsidTr="00C51F06">
        <w:tc>
          <w:tcPr>
            <w:tcW w:w="0" w:type="auto"/>
          </w:tcPr>
          <w:p w14:paraId="25D134F9" w14:textId="573D20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R4-2105131</w:t>
            </w:r>
          </w:p>
        </w:tc>
        <w:tc>
          <w:tcPr>
            <w:tcW w:w="0" w:type="auto"/>
          </w:tcPr>
          <w:p w14:paraId="65EA083A" w14:textId="5F26CA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5E4A75C1" w14:textId="6E3436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69946166" w14:textId="642ABC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C6982A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C669D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A22F47C" w14:textId="77777777" w:rsidTr="00C51F06">
        <w:tc>
          <w:tcPr>
            <w:tcW w:w="0" w:type="auto"/>
          </w:tcPr>
          <w:p w14:paraId="6E03A135" w14:textId="6A0A14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R4-2105132</w:t>
            </w:r>
          </w:p>
        </w:tc>
        <w:tc>
          <w:tcPr>
            <w:tcW w:w="0" w:type="auto"/>
          </w:tcPr>
          <w:p w14:paraId="1C4C7308" w14:textId="1FD3DC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3BE5A84A" w14:textId="1DBF8D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7475E311" w14:textId="5892B7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994E84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9EE0C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6A1818D" w14:textId="77777777" w:rsidTr="00C51F06">
        <w:tc>
          <w:tcPr>
            <w:tcW w:w="0" w:type="auto"/>
          </w:tcPr>
          <w:p w14:paraId="30183F1E" w14:textId="2CF3EC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R4-2105133</w:t>
            </w:r>
          </w:p>
        </w:tc>
        <w:tc>
          <w:tcPr>
            <w:tcW w:w="0" w:type="auto"/>
          </w:tcPr>
          <w:p w14:paraId="2D3A1C0B" w14:textId="24BFAC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2952AA0A" w14:textId="684CD9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63520584" w14:textId="6742AE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CAA888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4441E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264AD5B" w14:textId="77777777" w:rsidTr="00C51F06">
        <w:tc>
          <w:tcPr>
            <w:tcW w:w="0" w:type="auto"/>
          </w:tcPr>
          <w:p w14:paraId="4350EB04" w14:textId="5B5B45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R4-2105134</w:t>
            </w:r>
          </w:p>
        </w:tc>
        <w:tc>
          <w:tcPr>
            <w:tcW w:w="0" w:type="auto"/>
          </w:tcPr>
          <w:p w14:paraId="1254C4CF" w14:textId="578B66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590EF032" w14:textId="19E00A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2D219471" w14:textId="42F39D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C488A9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F8BC8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9E21821" w14:textId="77777777" w:rsidTr="00C51F06">
        <w:tc>
          <w:tcPr>
            <w:tcW w:w="0" w:type="auto"/>
          </w:tcPr>
          <w:p w14:paraId="37AC65D8" w14:textId="51C48D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R4-2105135</w:t>
            </w:r>
          </w:p>
        </w:tc>
        <w:tc>
          <w:tcPr>
            <w:tcW w:w="0" w:type="auto"/>
          </w:tcPr>
          <w:p w14:paraId="6BCBD8D2" w14:textId="7C7D9C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0649E9D4" w14:textId="79EE2B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5C9C0F1B" w14:textId="4116C9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9FC554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604F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809EAD8" w14:textId="77777777" w:rsidTr="00C51F06">
        <w:tc>
          <w:tcPr>
            <w:tcW w:w="0" w:type="auto"/>
          </w:tcPr>
          <w:p w14:paraId="3DDDEAAE" w14:textId="7F830C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R4-2105136</w:t>
            </w:r>
          </w:p>
        </w:tc>
        <w:tc>
          <w:tcPr>
            <w:tcW w:w="0" w:type="auto"/>
          </w:tcPr>
          <w:p w14:paraId="0580DD98" w14:textId="618469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Incoming LSs</w:t>
            </w:r>
          </w:p>
        </w:tc>
        <w:tc>
          <w:tcPr>
            <w:tcW w:w="0" w:type="auto"/>
          </w:tcPr>
          <w:p w14:paraId="3BC1D587" w14:textId="2FCBEC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1629768F" w14:textId="3D478B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FB60F9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81AE5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27EAD3" w14:textId="77777777" w:rsidTr="00C51F06">
        <w:tc>
          <w:tcPr>
            <w:tcW w:w="0" w:type="auto"/>
          </w:tcPr>
          <w:p w14:paraId="5A86A948" w14:textId="27686B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R4-2105137</w:t>
            </w:r>
          </w:p>
        </w:tc>
        <w:tc>
          <w:tcPr>
            <w:tcW w:w="0" w:type="auto"/>
          </w:tcPr>
          <w:p w14:paraId="7B192564" w14:textId="6BE59F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TS38.133 for inter-freq meas without gap</w:t>
            </w:r>
          </w:p>
        </w:tc>
        <w:tc>
          <w:tcPr>
            <w:tcW w:w="0" w:type="auto"/>
          </w:tcPr>
          <w:p w14:paraId="0EBC5F4C" w14:textId="63315E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Mediatek</w:t>
            </w:r>
          </w:p>
        </w:tc>
        <w:tc>
          <w:tcPr>
            <w:tcW w:w="0" w:type="auto"/>
          </w:tcPr>
          <w:p w14:paraId="6BA0A4B9" w14:textId="77F426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CDC3D4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28829E" w14:textId="6C8042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R4-2105766</w:t>
            </w:r>
          </w:p>
        </w:tc>
      </w:tr>
      <w:tr w:rsidR="00C51F06" w14:paraId="3242ACC8" w14:textId="77777777" w:rsidTr="00C51F06">
        <w:tc>
          <w:tcPr>
            <w:tcW w:w="0" w:type="auto"/>
          </w:tcPr>
          <w:p w14:paraId="1919DE71" w14:textId="42EB3E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R4-2105138</w:t>
            </w:r>
          </w:p>
        </w:tc>
        <w:tc>
          <w:tcPr>
            <w:tcW w:w="0" w:type="auto"/>
          </w:tcPr>
          <w:p w14:paraId="1077417D" w14:textId="55D94A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RAN1: LS on beam switching gap for 60 GHz band</w:t>
            </w:r>
          </w:p>
        </w:tc>
        <w:tc>
          <w:tcPr>
            <w:tcW w:w="0" w:type="auto"/>
          </w:tcPr>
          <w:p w14:paraId="4A1800DF" w14:textId="0C13E8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5E64827" w14:textId="72C4D1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6AAB2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35C13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337DF3" w14:textId="77777777" w:rsidTr="00C51F06">
        <w:tc>
          <w:tcPr>
            <w:tcW w:w="0" w:type="auto"/>
          </w:tcPr>
          <w:p w14:paraId="7DBEFBA0" w14:textId="6373BA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R4-2105139</w:t>
            </w:r>
          </w:p>
        </w:tc>
        <w:tc>
          <w:tcPr>
            <w:tcW w:w="0" w:type="auto"/>
          </w:tcPr>
          <w:p w14:paraId="22C836D1" w14:textId="69CA92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Timing requirements</w:t>
            </w:r>
          </w:p>
        </w:tc>
        <w:tc>
          <w:tcPr>
            <w:tcW w:w="0" w:type="auto"/>
          </w:tcPr>
          <w:p w14:paraId="75EBB5FB" w14:textId="1B5B13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EB15804" w14:textId="101171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8A78C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4856B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BAC9A0" w14:textId="77777777" w:rsidTr="00C51F06">
        <w:tc>
          <w:tcPr>
            <w:tcW w:w="0" w:type="auto"/>
          </w:tcPr>
          <w:p w14:paraId="40535B3F" w14:textId="69D5B7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R4-2105140</w:t>
            </w:r>
          </w:p>
        </w:tc>
        <w:tc>
          <w:tcPr>
            <w:tcW w:w="0" w:type="auto"/>
          </w:tcPr>
          <w:p w14:paraId="58E05FCB" w14:textId="46FDA6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RAN1: LS on NTN UL time and frequency synchronization requirements (Timing)</w:t>
            </w:r>
          </w:p>
        </w:tc>
        <w:tc>
          <w:tcPr>
            <w:tcW w:w="0" w:type="auto"/>
          </w:tcPr>
          <w:p w14:paraId="32C7DBC5" w14:textId="0BE6D8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846D30F" w14:textId="31FA47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1BACA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BB8A7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9EC8B76" w14:textId="77777777" w:rsidTr="00C51F06">
        <w:tc>
          <w:tcPr>
            <w:tcW w:w="0" w:type="auto"/>
          </w:tcPr>
          <w:p w14:paraId="1E7F6970" w14:textId="62AF23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R4-2105141</w:t>
            </w:r>
          </w:p>
        </w:tc>
        <w:tc>
          <w:tcPr>
            <w:tcW w:w="0" w:type="auto"/>
          </w:tcPr>
          <w:p w14:paraId="18FCBF23" w14:textId="73E38D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up to 3 us MRTD</w:t>
            </w:r>
          </w:p>
        </w:tc>
        <w:tc>
          <w:tcPr>
            <w:tcW w:w="0" w:type="auto"/>
          </w:tcPr>
          <w:p w14:paraId="333D6633" w14:textId="7BA89E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5868D1D" w14:textId="0EE774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E0828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FC4B9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D35D427" w14:textId="77777777" w:rsidTr="00C51F06">
        <w:tc>
          <w:tcPr>
            <w:tcW w:w="0" w:type="auto"/>
          </w:tcPr>
          <w:p w14:paraId="42C3F066" w14:textId="2518BF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R4-2105142</w:t>
            </w:r>
          </w:p>
        </w:tc>
        <w:tc>
          <w:tcPr>
            <w:tcW w:w="0" w:type="auto"/>
          </w:tcPr>
          <w:p w14:paraId="71EA6459" w14:textId="4180EB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NTN GNSS requirement</w:t>
            </w:r>
          </w:p>
        </w:tc>
        <w:tc>
          <w:tcPr>
            <w:tcW w:w="0" w:type="auto"/>
          </w:tcPr>
          <w:p w14:paraId="4818AEBB" w14:textId="09DAB4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UK</w:t>
            </w:r>
          </w:p>
        </w:tc>
        <w:tc>
          <w:tcPr>
            <w:tcW w:w="0" w:type="auto"/>
          </w:tcPr>
          <w:p w14:paraId="75F41445" w14:textId="264114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BAA13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C68DA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495D62A" w14:textId="77777777" w:rsidTr="00C51F06">
        <w:tc>
          <w:tcPr>
            <w:tcW w:w="0" w:type="auto"/>
          </w:tcPr>
          <w:p w14:paraId="6FCFEA53" w14:textId="7345D6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R4-2105143</w:t>
            </w:r>
          </w:p>
        </w:tc>
        <w:tc>
          <w:tcPr>
            <w:tcW w:w="0" w:type="auto"/>
          </w:tcPr>
          <w:p w14:paraId="165D6AB7" w14:textId="593A7D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measurement requirements for NTN</w:t>
            </w:r>
          </w:p>
        </w:tc>
        <w:tc>
          <w:tcPr>
            <w:tcW w:w="0" w:type="auto"/>
          </w:tcPr>
          <w:p w14:paraId="18D3AC00" w14:textId="33FB95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UK</w:t>
            </w:r>
          </w:p>
        </w:tc>
        <w:tc>
          <w:tcPr>
            <w:tcW w:w="0" w:type="auto"/>
          </w:tcPr>
          <w:p w14:paraId="0B7A345A" w14:textId="559A80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37049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B7C88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D8C352F" w14:textId="77777777" w:rsidTr="00C51F06">
        <w:tc>
          <w:tcPr>
            <w:tcW w:w="0" w:type="auto"/>
          </w:tcPr>
          <w:p w14:paraId="7653709E" w14:textId="26E113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R4-2105144</w:t>
            </w:r>
          </w:p>
        </w:tc>
        <w:tc>
          <w:tcPr>
            <w:tcW w:w="0" w:type="auto"/>
          </w:tcPr>
          <w:p w14:paraId="7A144CAA" w14:textId="23C392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36.101 to add UL configuration CA_1A-3A for CA_1A-3C-20A</w:t>
            </w:r>
          </w:p>
        </w:tc>
        <w:tc>
          <w:tcPr>
            <w:tcW w:w="0" w:type="auto"/>
          </w:tcPr>
          <w:p w14:paraId="77CE0BEB" w14:textId="20E563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36AC2172" w14:textId="1B3848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48BDB9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75280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B98A75E" w14:textId="77777777" w:rsidTr="00C51F06">
        <w:tc>
          <w:tcPr>
            <w:tcW w:w="0" w:type="auto"/>
          </w:tcPr>
          <w:p w14:paraId="67922B68" w14:textId="2A59AE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R4-2105145</w:t>
            </w:r>
          </w:p>
        </w:tc>
        <w:tc>
          <w:tcPr>
            <w:tcW w:w="0" w:type="auto"/>
          </w:tcPr>
          <w:p w14:paraId="6D981E94" w14:textId="4D7E6C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36.101 to add UL configuration CA_1A-3A,CA_1A-8A and CA_3A-8A for CA_1A-3C-8A-20A</w:t>
            </w:r>
          </w:p>
        </w:tc>
        <w:tc>
          <w:tcPr>
            <w:tcW w:w="0" w:type="auto"/>
          </w:tcPr>
          <w:p w14:paraId="7FD9FFE2" w14:textId="060F54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693A857F" w14:textId="15266E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52057D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D6B2D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6EB0C20" w14:textId="77777777" w:rsidTr="00C51F06">
        <w:tc>
          <w:tcPr>
            <w:tcW w:w="0" w:type="auto"/>
          </w:tcPr>
          <w:p w14:paraId="0BE7358F" w14:textId="323D1B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R4-2105146</w:t>
            </w:r>
          </w:p>
        </w:tc>
        <w:tc>
          <w:tcPr>
            <w:tcW w:w="0" w:type="auto"/>
          </w:tcPr>
          <w:p w14:paraId="3FFE565D" w14:textId="6D5EF6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36.101 to add UL configuration CA_1A-8A and CA_3A-8A for CA_1A-3C-7A-8A</w:t>
            </w:r>
          </w:p>
        </w:tc>
        <w:tc>
          <w:tcPr>
            <w:tcW w:w="0" w:type="auto"/>
          </w:tcPr>
          <w:p w14:paraId="1B43F618" w14:textId="6F297D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1944B510" w14:textId="25C706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BE2DF1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9512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7B43D22" w14:textId="77777777" w:rsidTr="00C51F06">
        <w:tc>
          <w:tcPr>
            <w:tcW w:w="0" w:type="auto"/>
          </w:tcPr>
          <w:p w14:paraId="6B79B21C" w14:textId="589A39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R4-2105147</w:t>
            </w:r>
          </w:p>
        </w:tc>
        <w:tc>
          <w:tcPr>
            <w:tcW w:w="0" w:type="auto"/>
          </w:tcPr>
          <w:p w14:paraId="36B2D28F" w14:textId="2F9864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36.717-03-02: to add UL configuration CA_1A-3A for CA_1A-3A-20A-38A and CA_1A-3C-20A-38A</w:t>
            </w:r>
          </w:p>
        </w:tc>
        <w:tc>
          <w:tcPr>
            <w:tcW w:w="0" w:type="auto"/>
          </w:tcPr>
          <w:p w14:paraId="0544917E" w14:textId="045485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328E4493" w14:textId="398021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6E97EE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B6A3B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9A45B0D" w14:textId="77777777" w:rsidTr="00C51F06">
        <w:tc>
          <w:tcPr>
            <w:tcW w:w="0" w:type="auto"/>
          </w:tcPr>
          <w:p w14:paraId="55F3C69B" w14:textId="6145FB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R4-2105148</w:t>
            </w:r>
          </w:p>
        </w:tc>
        <w:tc>
          <w:tcPr>
            <w:tcW w:w="0" w:type="auto"/>
          </w:tcPr>
          <w:p w14:paraId="04171153" w14:textId="54D8FD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36.717-03-02: to add UL configuration CA_1A-3A for CA_1A-3A-7A-38A</w:t>
            </w:r>
          </w:p>
        </w:tc>
        <w:tc>
          <w:tcPr>
            <w:tcW w:w="0" w:type="auto"/>
          </w:tcPr>
          <w:p w14:paraId="04005341" w14:textId="237D1D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1B869DA3" w14:textId="11F1BC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65A327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4E8DD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4FB3D83" w14:textId="77777777" w:rsidTr="00C51F06">
        <w:tc>
          <w:tcPr>
            <w:tcW w:w="0" w:type="auto"/>
          </w:tcPr>
          <w:p w14:paraId="1A3E21AF" w14:textId="4573B7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R4-2105149</w:t>
            </w:r>
          </w:p>
        </w:tc>
        <w:tc>
          <w:tcPr>
            <w:tcW w:w="0" w:type="auto"/>
          </w:tcPr>
          <w:p w14:paraId="5C9EEC12" w14:textId="035AA0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36.717-03-02: to add UL configuration CA_1A-3A for CA_1A-3A-7A-8A-38A</w:t>
            </w:r>
          </w:p>
        </w:tc>
        <w:tc>
          <w:tcPr>
            <w:tcW w:w="0" w:type="auto"/>
          </w:tcPr>
          <w:p w14:paraId="57D362E7" w14:textId="46C82B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63861520" w14:textId="082BE5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9E56B5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535546" w14:textId="171E04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R4-2105227</w:t>
            </w:r>
          </w:p>
        </w:tc>
      </w:tr>
      <w:tr w:rsidR="00C51F06" w14:paraId="47786120" w14:textId="77777777" w:rsidTr="00C51F06">
        <w:tc>
          <w:tcPr>
            <w:tcW w:w="0" w:type="auto"/>
          </w:tcPr>
          <w:p w14:paraId="30D84675" w14:textId="7032E8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R4-2105150</w:t>
            </w:r>
          </w:p>
        </w:tc>
        <w:tc>
          <w:tcPr>
            <w:tcW w:w="0" w:type="auto"/>
          </w:tcPr>
          <w:p w14:paraId="7413C8C6" w14:textId="6C1276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36.717-03-02: to add UL configuration CA_1A-3A for CA_1A-3A-8A-20A and CA_1A-3C-8A-20A</w:t>
            </w:r>
          </w:p>
        </w:tc>
        <w:tc>
          <w:tcPr>
            <w:tcW w:w="0" w:type="auto"/>
          </w:tcPr>
          <w:p w14:paraId="360A3EB4" w14:textId="1B5122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2145316" w14:textId="129F50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0C448B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26402A" w14:textId="04E4EE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R4-2105228</w:t>
            </w:r>
          </w:p>
        </w:tc>
      </w:tr>
      <w:tr w:rsidR="00C51F06" w14:paraId="03B5669D" w14:textId="77777777" w:rsidTr="00C51F06">
        <w:tc>
          <w:tcPr>
            <w:tcW w:w="0" w:type="auto"/>
          </w:tcPr>
          <w:p w14:paraId="0790655E" w14:textId="612E4A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R4-2105151</w:t>
            </w:r>
          </w:p>
        </w:tc>
        <w:tc>
          <w:tcPr>
            <w:tcW w:w="0" w:type="auto"/>
          </w:tcPr>
          <w:p w14:paraId="498D7F0B" w14:textId="47FF76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36.717-03-02: to add UL configuration CA_1A-3A for CA_1A-3A-8A-20A-38A</w:t>
            </w:r>
          </w:p>
        </w:tc>
        <w:tc>
          <w:tcPr>
            <w:tcW w:w="0" w:type="auto"/>
          </w:tcPr>
          <w:p w14:paraId="544FB62A" w14:textId="2E84D9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110C5C0D" w14:textId="398A54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2341CB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3D6E18" w14:textId="0AE5F9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R4-2105229</w:t>
            </w:r>
          </w:p>
        </w:tc>
      </w:tr>
      <w:tr w:rsidR="00C51F06" w14:paraId="181D3E2F" w14:textId="77777777" w:rsidTr="00C51F06">
        <w:tc>
          <w:tcPr>
            <w:tcW w:w="0" w:type="auto"/>
          </w:tcPr>
          <w:p w14:paraId="2BAA92C1" w14:textId="34E75B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R4-2105152</w:t>
            </w:r>
          </w:p>
        </w:tc>
        <w:tc>
          <w:tcPr>
            <w:tcW w:w="0" w:type="auto"/>
          </w:tcPr>
          <w:p w14:paraId="49CCD220" w14:textId="2AB01F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36.717-03-02: to add UL configuration CA_1A-8A for CA_1A-3A-7A-8A-38A</w:t>
            </w:r>
          </w:p>
        </w:tc>
        <w:tc>
          <w:tcPr>
            <w:tcW w:w="0" w:type="auto"/>
          </w:tcPr>
          <w:p w14:paraId="51A5F190" w14:textId="41A975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6630F647" w14:textId="1CFAE8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65013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EDA69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8C504FB" w14:textId="77777777" w:rsidTr="00C51F06">
        <w:tc>
          <w:tcPr>
            <w:tcW w:w="0" w:type="auto"/>
          </w:tcPr>
          <w:p w14:paraId="16E1BC60" w14:textId="295CCA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R4-2105153</w:t>
            </w:r>
          </w:p>
        </w:tc>
        <w:tc>
          <w:tcPr>
            <w:tcW w:w="0" w:type="auto"/>
          </w:tcPr>
          <w:p w14:paraId="6D045AC8" w14:textId="67DD0E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36.717-03-02: to add UL configuration CA_1A-8A for CA_1A-3A-8A-20A and CA_1A-3C-8A-20A</w:t>
            </w:r>
          </w:p>
        </w:tc>
        <w:tc>
          <w:tcPr>
            <w:tcW w:w="0" w:type="auto"/>
          </w:tcPr>
          <w:p w14:paraId="5B1B956E" w14:textId="2680A5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C4070A8" w14:textId="305DCB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2EB2B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8C41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25E3FCF" w14:textId="77777777" w:rsidTr="00C51F06">
        <w:tc>
          <w:tcPr>
            <w:tcW w:w="0" w:type="auto"/>
          </w:tcPr>
          <w:p w14:paraId="0426E1A9" w14:textId="14C29F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R4-2105154</w:t>
            </w:r>
          </w:p>
        </w:tc>
        <w:tc>
          <w:tcPr>
            <w:tcW w:w="0" w:type="auto"/>
          </w:tcPr>
          <w:p w14:paraId="62ABC6CA" w14:textId="095C67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36.717-03-02: to add UL configuration CA_1A-8A for CA_1A-3A-8A-20A-38A</w:t>
            </w:r>
          </w:p>
        </w:tc>
        <w:tc>
          <w:tcPr>
            <w:tcW w:w="0" w:type="auto"/>
          </w:tcPr>
          <w:p w14:paraId="72F62EA3" w14:textId="39031D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69681BB3" w14:textId="479A87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FB7ED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3EC02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1A5C76F" w14:textId="77777777" w:rsidTr="00C51F06">
        <w:tc>
          <w:tcPr>
            <w:tcW w:w="0" w:type="auto"/>
          </w:tcPr>
          <w:p w14:paraId="1E91A17A" w14:textId="3FE0CD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R4-2105155</w:t>
            </w:r>
          </w:p>
        </w:tc>
        <w:tc>
          <w:tcPr>
            <w:tcW w:w="0" w:type="auto"/>
          </w:tcPr>
          <w:p w14:paraId="53EC945E" w14:textId="2E2B5D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36.717-03-02: to add UL configuration CA_1A-8A for CA_1A-7A-8A-38A</w:t>
            </w:r>
          </w:p>
        </w:tc>
        <w:tc>
          <w:tcPr>
            <w:tcW w:w="0" w:type="auto"/>
          </w:tcPr>
          <w:p w14:paraId="3604CC31" w14:textId="50B206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711A38CF" w14:textId="58A0FF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602423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B2990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2914E31" w14:textId="77777777" w:rsidTr="00C51F06">
        <w:tc>
          <w:tcPr>
            <w:tcW w:w="0" w:type="auto"/>
          </w:tcPr>
          <w:p w14:paraId="73DDA98D" w14:textId="5B7173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R4-2105156</w:t>
            </w:r>
          </w:p>
        </w:tc>
        <w:tc>
          <w:tcPr>
            <w:tcW w:w="0" w:type="auto"/>
          </w:tcPr>
          <w:p w14:paraId="19BE83CE" w14:textId="2A6833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36.717-03-02: to add UL configuration CA_1A-8A for CA_1A-8A-20A</w:t>
            </w:r>
          </w:p>
        </w:tc>
        <w:tc>
          <w:tcPr>
            <w:tcW w:w="0" w:type="auto"/>
          </w:tcPr>
          <w:p w14:paraId="3CD339CC" w14:textId="7A7ADC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0E5D1749" w14:textId="5658BB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4530C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1876C6" w14:textId="2514B9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R4-2105230</w:t>
            </w:r>
          </w:p>
        </w:tc>
      </w:tr>
      <w:tr w:rsidR="00C51F06" w14:paraId="6E8DC66A" w14:textId="77777777" w:rsidTr="00C51F06">
        <w:tc>
          <w:tcPr>
            <w:tcW w:w="0" w:type="auto"/>
          </w:tcPr>
          <w:p w14:paraId="69C054A1" w14:textId="5001B7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R4-2105157</w:t>
            </w:r>
          </w:p>
        </w:tc>
        <w:tc>
          <w:tcPr>
            <w:tcW w:w="0" w:type="auto"/>
          </w:tcPr>
          <w:p w14:paraId="127B99E7" w14:textId="6CDC74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36.717-03-02: to add UL configuration CA_1A-8A for CA_1A-8A-20A-38A</w:t>
            </w:r>
          </w:p>
        </w:tc>
        <w:tc>
          <w:tcPr>
            <w:tcW w:w="0" w:type="auto"/>
          </w:tcPr>
          <w:p w14:paraId="2ACBFE99" w14:textId="605C7C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6EF2F897" w14:textId="572C7D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A379DD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AFD51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E131C7" w14:textId="77777777" w:rsidTr="00C51F06">
        <w:tc>
          <w:tcPr>
            <w:tcW w:w="0" w:type="auto"/>
          </w:tcPr>
          <w:p w14:paraId="13002232" w14:textId="183F86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R4-2105158</w:t>
            </w:r>
          </w:p>
        </w:tc>
        <w:tc>
          <w:tcPr>
            <w:tcW w:w="0" w:type="auto"/>
          </w:tcPr>
          <w:p w14:paraId="072C8460" w14:textId="580B08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36.717-03-02: to add UL configuration CA_3A-8A for CA_1A-3A-7A-8A-38A</w:t>
            </w:r>
          </w:p>
        </w:tc>
        <w:tc>
          <w:tcPr>
            <w:tcW w:w="0" w:type="auto"/>
          </w:tcPr>
          <w:p w14:paraId="51DF10CB" w14:textId="3A52BB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7594253E" w14:textId="12F1AC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65B22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6FB0E0" w14:textId="5C7543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2BD7A8F1" w14:textId="77777777" w:rsidTr="00C51F06">
        <w:tc>
          <w:tcPr>
            <w:tcW w:w="0" w:type="auto"/>
          </w:tcPr>
          <w:p w14:paraId="1195EA5D" w14:textId="0B78FA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R4-2105159</w:t>
            </w:r>
          </w:p>
        </w:tc>
        <w:tc>
          <w:tcPr>
            <w:tcW w:w="0" w:type="auto"/>
          </w:tcPr>
          <w:p w14:paraId="3F4CAC74" w14:textId="3B3B18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36.717-03-02: to add UL configuration CA_3A-8A for CA_1A-3A-8A-20A and CA_1A-3C-8A-20A</w:t>
            </w:r>
          </w:p>
        </w:tc>
        <w:tc>
          <w:tcPr>
            <w:tcW w:w="0" w:type="auto"/>
          </w:tcPr>
          <w:p w14:paraId="7B80C098" w14:textId="6536AB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15697AFC" w14:textId="7D4D3C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9FE17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98D2B1" w14:textId="170AB9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00064831" w14:textId="77777777" w:rsidTr="00C51F06">
        <w:tc>
          <w:tcPr>
            <w:tcW w:w="0" w:type="auto"/>
          </w:tcPr>
          <w:p w14:paraId="53DBC8C2" w14:textId="0C0C33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R4-2105160</w:t>
            </w:r>
          </w:p>
        </w:tc>
        <w:tc>
          <w:tcPr>
            <w:tcW w:w="0" w:type="auto"/>
          </w:tcPr>
          <w:p w14:paraId="31B1A361" w14:textId="4B151C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36.717-03-02: to add UL configuration CA_3A-8A for CA_1A-3A-8A-20A-38A</w:t>
            </w:r>
          </w:p>
        </w:tc>
        <w:tc>
          <w:tcPr>
            <w:tcW w:w="0" w:type="auto"/>
          </w:tcPr>
          <w:p w14:paraId="06D57F1B" w14:textId="03F6DE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779F17F" w14:textId="30BE44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3261F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E414FF" w14:textId="0E4B0F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0F1167A9" w14:textId="77777777" w:rsidTr="00C51F06">
        <w:tc>
          <w:tcPr>
            <w:tcW w:w="0" w:type="auto"/>
          </w:tcPr>
          <w:p w14:paraId="1E1F4FBB" w14:textId="29C27D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R4-2105161</w:t>
            </w:r>
          </w:p>
        </w:tc>
        <w:tc>
          <w:tcPr>
            <w:tcW w:w="0" w:type="auto"/>
          </w:tcPr>
          <w:p w14:paraId="32428357" w14:textId="255A95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36.717-03-02: to add UL configuration CA_3A-8A for CA_3A-7A-8A-38A</w:t>
            </w:r>
          </w:p>
        </w:tc>
        <w:tc>
          <w:tcPr>
            <w:tcW w:w="0" w:type="auto"/>
          </w:tcPr>
          <w:p w14:paraId="3CB5623E" w14:textId="1F2188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1586C2DC" w14:textId="6489DC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DEE3FB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0E7E5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2EF3DB0" w14:textId="77777777" w:rsidTr="00C51F06">
        <w:tc>
          <w:tcPr>
            <w:tcW w:w="0" w:type="auto"/>
          </w:tcPr>
          <w:p w14:paraId="1F604245" w14:textId="0F1E69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R4-2105162</w:t>
            </w:r>
          </w:p>
        </w:tc>
        <w:tc>
          <w:tcPr>
            <w:tcW w:w="0" w:type="auto"/>
          </w:tcPr>
          <w:p w14:paraId="4ADB048B" w14:textId="1CCE71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36.717-03-02: to add UL configuration CA_3A-8A for CA_3A-8A-20A and CA_3C-8A-20A</w:t>
            </w:r>
          </w:p>
        </w:tc>
        <w:tc>
          <w:tcPr>
            <w:tcW w:w="0" w:type="auto"/>
          </w:tcPr>
          <w:p w14:paraId="4F4A1A2B" w14:textId="36F0E7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68DABD02" w14:textId="52FB14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A91EA5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D6F12E" w14:textId="055018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R4-2105231</w:t>
            </w:r>
          </w:p>
        </w:tc>
      </w:tr>
      <w:tr w:rsidR="00C51F06" w14:paraId="57AE8AD4" w14:textId="77777777" w:rsidTr="00C51F06">
        <w:tc>
          <w:tcPr>
            <w:tcW w:w="0" w:type="auto"/>
          </w:tcPr>
          <w:p w14:paraId="25B3B240" w14:textId="5E10C3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R4-2105163</w:t>
            </w:r>
          </w:p>
        </w:tc>
        <w:tc>
          <w:tcPr>
            <w:tcW w:w="0" w:type="auto"/>
          </w:tcPr>
          <w:p w14:paraId="79CA0EA6" w14:textId="44365E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36.717-03-02: to add UL configuration CA_3A-8A for CA_3A-8A-20A-38A</w:t>
            </w:r>
          </w:p>
        </w:tc>
        <w:tc>
          <w:tcPr>
            <w:tcW w:w="0" w:type="auto"/>
          </w:tcPr>
          <w:p w14:paraId="57A0E87F" w14:textId="74C333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53042315" w14:textId="7F999F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0C2B96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4F063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A1D4ECC" w14:textId="77777777" w:rsidTr="00C51F06">
        <w:tc>
          <w:tcPr>
            <w:tcW w:w="0" w:type="auto"/>
          </w:tcPr>
          <w:p w14:paraId="500670D0" w14:textId="0164CA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R4-2105164</w:t>
            </w:r>
          </w:p>
        </w:tc>
        <w:tc>
          <w:tcPr>
            <w:tcW w:w="0" w:type="auto"/>
          </w:tcPr>
          <w:p w14:paraId="2222B8DA" w14:textId="12AD8A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37.717-00-00:SUL_n24A-n99A</w:t>
            </w:r>
          </w:p>
        </w:tc>
        <w:tc>
          <w:tcPr>
            <w:tcW w:w="0" w:type="auto"/>
          </w:tcPr>
          <w:p w14:paraId="291A3C24" w14:textId="26AFBB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6E820CB7" w14:textId="3EBE5F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E2EA7F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ED8BE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B43E571" w14:textId="77777777" w:rsidTr="00C51F06">
        <w:tc>
          <w:tcPr>
            <w:tcW w:w="0" w:type="auto"/>
          </w:tcPr>
          <w:p w14:paraId="2E821055" w14:textId="76C620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R4-2105165</w:t>
            </w:r>
          </w:p>
        </w:tc>
        <w:tc>
          <w:tcPr>
            <w:tcW w:w="0" w:type="auto"/>
          </w:tcPr>
          <w:p w14:paraId="4EB94F6A" w14:textId="29CD4F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37.717-00-00:SUL_n41A-n99A and SUL_n41A(2A)-n99A</w:t>
            </w:r>
          </w:p>
        </w:tc>
        <w:tc>
          <w:tcPr>
            <w:tcW w:w="0" w:type="auto"/>
          </w:tcPr>
          <w:p w14:paraId="36287ABD" w14:textId="447232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9F96759" w14:textId="6C1508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FFE8E2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9F8F2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BF84D32" w14:textId="77777777" w:rsidTr="00C51F06">
        <w:tc>
          <w:tcPr>
            <w:tcW w:w="0" w:type="auto"/>
          </w:tcPr>
          <w:p w14:paraId="4A047884" w14:textId="1FB648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R4-2105166</w:t>
            </w:r>
          </w:p>
        </w:tc>
        <w:tc>
          <w:tcPr>
            <w:tcW w:w="0" w:type="auto"/>
          </w:tcPr>
          <w:p w14:paraId="28902FFA" w14:textId="2F1513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37.717-00-00:SUL_n48A-n99A and SUL_n48A(2A)-n99A</w:t>
            </w:r>
          </w:p>
        </w:tc>
        <w:tc>
          <w:tcPr>
            <w:tcW w:w="0" w:type="auto"/>
          </w:tcPr>
          <w:p w14:paraId="3E8D635C" w14:textId="568BCD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51299C95" w14:textId="4C5A72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468EA0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E5F51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622AB5B" w14:textId="77777777" w:rsidTr="00C51F06">
        <w:tc>
          <w:tcPr>
            <w:tcW w:w="0" w:type="auto"/>
          </w:tcPr>
          <w:p w14:paraId="0C099195" w14:textId="6B1489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R4-2105167</w:t>
            </w:r>
          </w:p>
        </w:tc>
        <w:tc>
          <w:tcPr>
            <w:tcW w:w="0" w:type="auto"/>
          </w:tcPr>
          <w:p w14:paraId="6622ABE9" w14:textId="0DEA78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37.717-00-00:SUL_n77A-n99A and SUL_n77A(2A)-n99A</w:t>
            </w:r>
          </w:p>
        </w:tc>
        <w:tc>
          <w:tcPr>
            <w:tcW w:w="0" w:type="auto"/>
          </w:tcPr>
          <w:p w14:paraId="5B29FEFB" w14:textId="770C01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7527CE41" w14:textId="229CE5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320831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52877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39596F5" w14:textId="77777777" w:rsidTr="00C51F06">
        <w:tc>
          <w:tcPr>
            <w:tcW w:w="0" w:type="auto"/>
          </w:tcPr>
          <w:p w14:paraId="2E0285EA" w14:textId="3CCCF8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R4-2105168</w:t>
            </w:r>
          </w:p>
        </w:tc>
        <w:tc>
          <w:tcPr>
            <w:tcW w:w="0" w:type="auto"/>
          </w:tcPr>
          <w:p w14:paraId="31D82093" w14:textId="1E5B2D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 to modify supplementary uplink configuration for reference sensitivity</w:t>
            </w:r>
          </w:p>
        </w:tc>
        <w:tc>
          <w:tcPr>
            <w:tcW w:w="0" w:type="auto"/>
          </w:tcPr>
          <w:p w14:paraId="4B667494" w14:textId="2AE1C1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34932F0D" w14:textId="31C8A8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D80E50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DF3F8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A379884" w14:textId="77777777" w:rsidTr="00C51F06">
        <w:tc>
          <w:tcPr>
            <w:tcW w:w="0" w:type="auto"/>
          </w:tcPr>
          <w:p w14:paraId="6B826993" w14:textId="01E2E3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R4-2105169</w:t>
            </w:r>
          </w:p>
        </w:tc>
        <w:tc>
          <w:tcPr>
            <w:tcW w:w="0" w:type="auto"/>
          </w:tcPr>
          <w:p w14:paraId="051912C2" w14:textId="785100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Testing parameters for Performance: "On remaining open issues of testing parameters for performance"</w:t>
            </w:r>
          </w:p>
        </w:tc>
        <w:tc>
          <w:tcPr>
            <w:tcW w:w="0" w:type="auto"/>
          </w:tcPr>
          <w:p w14:paraId="2DF154C0" w14:textId="5699AD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1E4D0D0A" w14:textId="609DC7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F9F07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8A785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EA71A41" w14:textId="77777777" w:rsidTr="00C51F06">
        <w:tc>
          <w:tcPr>
            <w:tcW w:w="0" w:type="auto"/>
          </w:tcPr>
          <w:p w14:paraId="2A4C6238" w14:textId="0BA6EF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R4-2105170</w:t>
            </w:r>
          </w:p>
        </w:tc>
        <w:tc>
          <w:tcPr>
            <w:tcW w:w="0" w:type="auto"/>
          </w:tcPr>
          <w:p w14:paraId="4F60C5F9" w14:textId="1E3745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Optimization of test methodologies:   "On Channel model for FR1 2x2 MIMO OTA requirements"</w:t>
            </w:r>
          </w:p>
        </w:tc>
        <w:tc>
          <w:tcPr>
            <w:tcW w:w="0" w:type="auto"/>
          </w:tcPr>
          <w:p w14:paraId="4E97D42C" w14:textId="498341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31B37959" w14:textId="4B65B4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430B3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13476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4358B47" w14:textId="77777777" w:rsidTr="00C51F06">
        <w:tc>
          <w:tcPr>
            <w:tcW w:w="0" w:type="auto"/>
          </w:tcPr>
          <w:p w14:paraId="49FEF045" w14:textId="752D00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R4-2105171</w:t>
            </w:r>
          </w:p>
        </w:tc>
        <w:tc>
          <w:tcPr>
            <w:tcW w:w="0" w:type="auto"/>
          </w:tcPr>
          <w:p w14:paraId="54547164" w14:textId="5A859D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n1 35 and 45MHz BW AMPR</w:t>
            </w:r>
          </w:p>
        </w:tc>
        <w:tc>
          <w:tcPr>
            <w:tcW w:w="0" w:type="auto"/>
          </w:tcPr>
          <w:p w14:paraId="468ED980" w14:textId="52EFAC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713AEAF9" w14:textId="4FAA05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554CBD" w14:textId="48AFAD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R4-2104878</w:t>
            </w:r>
          </w:p>
        </w:tc>
        <w:tc>
          <w:tcPr>
            <w:tcW w:w="0" w:type="auto"/>
          </w:tcPr>
          <w:p w14:paraId="6F6DD94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6E50929" w14:textId="77777777" w:rsidTr="00C51F06">
        <w:tc>
          <w:tcPr>
            <w:tcW w:w="0" w:type="auto"/>
          </w:tcPr>
          <w:p w14:paraId="495D3FF6" w14:textId="1B9D12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R4-2105172</w:t>
            </w:r>
          </w:p>
        </w:tc>
        <w:tc>
          <w:tcPr>
            <w:tcW w:w="0" w:type="auto"/>
          </w:tcPr>
          <w:p w14:paraId="196BAEF7" w14:textId="73D04A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coexistence study indoor deployment at 60GHz</w:t>
            </w:r>
          </w:p>
        </w:tc>
        <w:tc>
          <w:tcPr>
            <w:tcW w:w="0" w:type="auto"/>
          </w:tcPr>
          <w:p w14:paraId="5323F11A" w14:textId="18C51D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24E55534" w14:textId="5D1358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026ECE" w14:textId="4A2D28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161902E" w14:textId="416EF8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R4-2104439</w:t>
            </w:r>
          </w:p>
        </w:tc>
      </w:tr>
      <w:tr w:rsidR="00C51F06" w14:paraId="1699C96C" w14:textId="77777777" w:rsidTr="00C51F06">
        <w:tc>
          <w:tcPr>
            <w:tcW w:w="0" w:type="auto"/>
          </w:tcPr>
          <w:p w14:paraId="655FCCC4" w14:textId="24D0E8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R4-2105173</w:t>
            </w:r>
          </w:p>
        </w:tc>
        <w:tc>
          <w:tcPr>
            <w:tcW w:w="0" w:type="auto"/>
          </w:tcPr>
          <w:p w14:paraId="273F65AE" w14:textId="7D7881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coexistence study: dense urban micro deployment at 60GHz</w:t>
            </w:r>
          </w:p>
        </w:tc>
        <w:tc>
          <w:tcPr>
            <w:tcW w:w="0" w:type="auto"/>
          </w:tcPr>
          <w:p w14:paraId="462C7BF5" w14:textId="1302CF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339C453D" w14:textId="6DDDB4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1909D5" w14:textId="6D68AC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</w:tcPr>
          <w:p w14:paraId="149AED99" w14:textId="63B1AD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R4-2104441</w:t>
            </w:r>
          </w:p>
        </w:tc>
      </w:tr>
      <w:tr w:rsidR="00C51F06" w14:paraId="46475717" w14:textId="77777777" w:rsidTr="00C51F06">
        <w:tc>
          <w:tcPr>
            <w:tcW w:w="0" w:type="auto"/>
          </w:tcPr>
          <w:p w14:paraId="70BD1F85" w14:textId="39E4DE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R4-2105174</w:t>
            </w:r>
          </w:p>
        </w:tc>
        <w:tc>
          <w:tcPr>
            <w:tcW w:w="0" w:type="auto"/>
          </w:tcPr>
          <w:p w14:paraId="226F156C" w14:textId="1C2D4A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[98-bis-e][101] NR_TxD</w:t>
            </w:r>
          </w:p>
        </w:tc>
        <w:tc>
          <w:tcPr>
            <w:tcW w:w="0" w:type="auto"/>
          </w:tcPr>
          <w:p w14:paraId="1A959D7D" w14:textId="108A5A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(vivo)</w:t>
            </w:r>
          </w:p>
        </w:tc>
        <w:tc>
          <w:tcPr>
            <w:tcW w:w="0" w:type="auto"/>
          </w:tcPr>
          <w:p w14:paraId="78C7824C" w14:textId="26B537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8DE9F2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8CC3FC" w14:textId="111538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R4-2105440</w:t>
            </w:r>
          </w:p>
        </w:tc>
      </w:tr>
      <w:tr w:rsidR="00C51F06" w14:paraId="5414D316" w14:textId="77777777" w:rsidTr="00C51F06">
        <w:tc>
          <w:tcPr>
            <w:tcW w:w="0" w:type="auto"/>
          </w:tcPr>
          <w:p w14:paraId="37D16CD2" w14:textId="3DF2C3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R4-2105175</w:t>
            </w:r>
          </w:p>
        </w:tc>
        <w:tc>
          <w:tcPr>
            <w:tcW w:w="0" w:type="auto"/>
          </w:tcPr>
          <w:p w14:paraId="78488775" w14:textId="253329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[98-bis-e][102] NR_LTE_NR_DC_CA_enh</w:t>
            </w:r>
          </w:p>
        </w:tc>
        <w:tc>
          <w:tcPr>
            <w:tcW w:w="0" w:type="auto"/>
          </w:tcPr>
          <w:p w14:paraId="1181852C" w14:textId="36D9DB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30DEB197" w14:textId="5EBFE9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A4FC81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BB28B1" w14:textId="0369DD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R4-2105441</w:t>
            </w:r>
          </w:p>
        </w:tc>
      </w:tr>
      <w:tr w:rsidR="00C51F06" w14:paraId="30BFC5A0" w14:textId="77777777" w:rsidTr="00C51F06">
        <w:tc>
          <w:tcPr>
            <w:tcW w:w="0" w:type="auto"/>
          </w:tcPr>
          <w:p w14:paraId="6D8F21E3" w14:textId="480D55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R4-2105176</w:t>
            </w:r>
          </w:p>
        </w:tc>
        <w:tc>
          <w:tcPr>
            <w:tcW w:w="0" w:type="auto"/>
          </w:tcPr>
          <w:p w14:paraId="271404D1" w14:textId="428B84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[98-bis-e][103] R16_UE_ feature</w:t>
            </w:r>
          </w:p>
        </w:tc>
        <w:tc>
          <w:tcPr>
            <w:tcW w:w="0" w:type="auto"/>
          </w:tcPr>
          <w:p w14:paraId="46098970" w14:textId="7D6950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76EA5A69" w14:textId="4C4C61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79B6E5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E51E14" w14:textId="295272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R4-2105442</w:t>
            </w:r>
          </w:p>
        </w:tc>
      </w:tr>
      <w:tr w:rsidR="00C51F06" w14:paraId="13665A2B" w14:textId="77777777" w:rsidTr="00C51F06">
        <w:tc>
          <w:tcPr>
            <w:tcW w:w="0" w:type="auto"/>
          </w:tcPr>
          <w:p w14:paraId="17B57546" w14:textId="589DEC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R4-2105177</w:t>
            </w:r>
          </w:p>
        </w:tc>
        <w:tc>
          <w:tcPr>
            <w:tcW w:w="0" w:type="auto"/>
          </w:tcPr>
          <w:p w14:paraId="2760B401" w14:textId="3D7C47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[98-bis-e][104] NR_Baskets_Part_1</w:t>
            </w:r>
          </w:p>
        </w:tc>
        <w:tc>
          <w:tcPr>
            <w:tcW w:w="0" w:type="auto"/>
          </w:tcPr>
          <w:p w14:paraId="43E65F55" w14:textId="63C789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77E418F7" w14:textId="78F950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9EBAD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7173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988F285" w14:textId="77777777" w:rsidTr="00C51F06">
        <w:tc>
          <w:tcPr>
            <w:tcW w:w="0" w:type="auto"/>
          </w:tcPr>
          <w:p w14:paraId="15614D8C" w14:textId="35CCAA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R4-2105178</w:t>
            </w:r>
          </w:p>
        </w:tc>
        <w:tc>
          <w:tcPr>
            <w:tcW w:w="0" w:type="auto"/>
          </w:tcPr>
          <w:p w14:paraId="50E8BC3D" w14:textId="07BEE7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[98-bis-e][105] NR_Baskets_Part_2</w:t>
            </w:r>
          </w:p>
        </w:tc>
        <w:tc>
          <w:tcPr>
            <w:tcW w:w="0" w:type="auto"/>
          </w:tcPr>
          <w:p w14:paraId="0B8A5BD6" w14:textId="41B103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55F1D4E4" w14:textId="3ED0F2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8118D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A33DD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8355FD9" w14:textId="77777777" w:rsidTr="00C51F06">
        <w:tc>
          <w:tcPr>
            <w:tcW w:w="0" w:type="auto"/>
          </w:tcPr>
          <w:p w14:paraId="7839C100" w14:textId="12AAE4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R4-2105179</w:t>
            </w:r>
          </w:p>
        </w:tc>
        <w:tc>
          <w:tcPr>
            <w:tcW w:w="0" w:type="auto"/>
          </w:tcPr>
          <w:p w14:paraId="5AAE1BA1" w14:textId="411BEF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Email Round 1discussion summary for [98-bis-e][106] NR_Baskets_Part_3</w:t>
            </w:r>
          </w:p>
        </w:tc>
        <w:tc>
          <w:tcPr>
            <w:tcW w:w="0" w:type="auto"/>
          </w:tcPr>
          <w:p w14:paraId="6466C86D" w14:textId="67C382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(Skyworks Solutions Inc.)</w:t>
            </w:r>
          </w:p>
        </w:tc>
        <w:tc>
          <w:tcPr>
            <w:tcW w:w="0" w:type="auto"/>
          </w:tcPr>
          <w:p w14:paraId="5623EEBD" w14:textId="52677C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B8AAD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2107CF" w14:textId="6726EC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R4-2105443</w:t>
            </w:r>
          </w:p>
        </w:tc>
      </w:tr>
      <w:tr w:rsidR="00C51F06" w14:paraId="309C97B5" w14:textId="77777777" w:rsidTr="00C51F06">
        <w:tc>
          <w:tcPr>
            <w:tcW w:w="0" w:type="auto"/>
          </w:tcPr>
          <w:p w14:paraId="3DA1DDDA" w14:textId="0274CB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R4-2105180</w:t>
            </w:r>
          </w:p>
        </w:tc>
        <w:tc>
          <w:tcPr>
            <w:tcW w:w="0" w:type="auto"/>
          </w:tcPr>
          <w:p w14:paraId="05C8D827" w14:textId="55C20B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[98-bis-e][107] NR_SAR_PC2_interB_SUL_2BUL</w:t>
            </w:r>
          </w:p>
        </w:tc>
        <w:tc>
          <w:tcPr>
            <w:tcW w:w="0" w:type="auto"/>
          </w:tcPr>
          <w:p w14:paraId="05190F7C" w14:textId="104A1E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2D73CE2E" w14:textId="068C32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EB9952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9BB5DC" w14:textId="4B70BF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R4-2105444</w:t>
            </w:r>
          </w:p>
        </w:tc>
      </w:tr>
      <w:tr w:rsidR="00C51F06" w14:paraId="50B57685" w14:textId="77777777" w:rsidTr="00C51F06">
        <w:tc>
          <w:tcPr>
            <w:tcW w:w="0" w:type="auto"/>
          </w:tcPr>
          <w:p w14:paraId="08B10BA9" w14:textId="5C90A6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R4-2105181</w:t>
            </w:r>
          </w:p>
        </w:tc>
        <w:tc>
          <w:tcPr>
            <w:tcW w:w="0" w:type="auto"/>
          </w:tcPr>
          <w:p w14:paraId="0B191370" w14:textId="3462BC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[98-bis-e][108] NR_PC2_CA_R17_2BDL_2BUL</w:t>
            </w:r>
          </w:p>
        </w:tc>
        <w:tc>
          <w:tcPr>
            <w:tcW w:w="0" w:type="auto"/>
          </w:tcPr>
          <w:p w14:paraId="5C0B5646" w14:textId="4AF117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39F9AA2D" w14:textId="1E0F2C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A0245A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37188C" w14:textId="472F4E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R4-2105445</w:t>
            </w:r>
          </w:p>
        </w:tc>
      </w:tr>
      <w:tr w:rsidR="00C51F06" w14:paraId="3AD674F0" w14:textId="77777777" w:rsidTr="00C51F06">
        <w:tc>
          <w:tcPr>
            <w:tcW w:w="0" w:type="auto"/>
          </w:tcPr>
          <w:p w14:paraId="07AA8DA0" w14:textId="5050FD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R4-2105182</w:t>
            </w:r>
          </w:p>
        </w:tc>
        <w:tc>
          <w:tcPr>
            <w:tcW w:w="0" w:type="auto"/>
          </w:tcPr>
          <w:p w14:paraId="3507EE52" w14:textId="4E0E31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[98-bis-e][109] ENDC_UE_PC2_R17_NR_TDD</w:t>
            </w:r>
          </w:p>
        </w:tc>
        <w:tc>
          <w:tcPr>
            <w:tcW w:w="0" w:type="auto"/>
          </w:tcPr>
          <w:p w14:paraId="0C4E864D" w14:textId="117F30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Unicom)</w:t>
            </w:r>
          </w:p>
        </w:tc>
        <w:tc>
          <w:tcPr>
            <w:tcW w:w="0" w:type="auto"/>
          </w:tcPr>
          <w:p w14:paraId="3B82E887" w14:textId="5772A2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81F517F" w14:textId="63DDDD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4862F6E" w14:textId="518C6D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R4-2105446</w:t>
            </w:r>
          </w:p>
        </w:tc>
      </w:tr>
      <w:tr w:rsidR="00C51F06" w14:paraId="7729180F" w14:textId="77777777" w:rsidTr="00C51F06">
        <w:tc>
          <w:tcPr>
            <w:tcW w:w="0" w:type="auto"/>
          </w:tcPr>
          <w:p w14:paraId="2382E43D" w14:textId="7E8CE8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R4-2105183</w:t>
            </w:r>
          </w:p>
        </w:tc>
        <w:tc>
          <w:tcPr>
            <w:tcW w:w="0" w:type="auto"/>
          </w:tcPr>
          <w:p w14:paraId="6F7AAB09" w14:textId="7EC6AD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[98-bis-e][110] NR_UE_PC2_R17_CA_SUL_xDL_yUL</w:t>
            </w:r>
          </w:p>
        </w:tc>
        <w:tc>
          <w:tcPr>
            <w:tcW w:w="0" w:type="auto"/>
          </w:tcPr>
          <w:p w14:paraId="50005EEC" w14:textId="26F26F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94657E1" w14:textId="3DB82B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AA62BE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EF1C9A" w14:textId="5D5C07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R4-2105447</w:t>
            </w:r>
          </w:p>
        </w:tc>
      </w:tr>
      <w:tr w:rsidR="00C51F06" w14:paraId="728A23BD" w14:textId="77777777" w:rsidTr="00C51F06">
        <w:tc>
          <w:tcPr>
            <w:tcW w:w="0" w:type="auto"/>
          </w:tcPr>
          <w:p w14:paraId="74C4D167" w14:textId="388A09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R4-2105184</w:t>
            </w:r>
          </w:p>
        </w:tc>
        <w:tc>
          <w:tcPr>
            <w:tcW w:w="0" w:type="auto"/>
          </w:tcPr>
          <w:p w14:paraId="3DA25F65" w14:textId="229AD5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[98-bis-e][111] ENDC_PC2_R17_xLTE_yNR</w:t>
            </w:r>
          </w:p>
        </w:tc>
        <w:tc>
          <w:tcPr>
            <w:tcW w:w="0" w:type="auto"/>
          </w:tcPr>
          <w:p w14:paraId="19326CA7" w14:textId="290722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3E7EF6AB" w14:textId="11CA57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7C9DA3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C5062A" w14:textId="1A92B2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R4-2105359</w:t>
            </w:r>
          </w:p>
        </w:tc>
      </w:tr>
      <w:tr w:rsidR="00C51F06" w14:paraId="44BDA78D" w14:textId="77777777" w:rsidTr="00C51F06">
        <w:tc>
          <w:tcPr>
            <w:tcW w:w="0" w:type="auto"/>
          </w:tcPr>
          <w:p w14:paraId="3148B2B8" w14:textId="3AD1B4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R4-2105185</w:t>
            </w:r>
          </w:p>
        </w:tc>
        <w:tc>
          <w:tcPr>
            <w:tcW w:w="0" w:type="auto"/>
          </w:tcPr>
          <w:p w14:paraId="4CFD0FA4" w14:textId="1A0FEC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[98-bis-e][112] NR_bands_R17_BWs</w:t>
            </w:r>
          </w:p>
        </w:tc>
        <w:tc>
          <w:tcPr>
            <w:tcW w:w="0" w:type="auto"/>
          </w:tcPr>
          <w:p w14:paraId="234DD568" w14:textId="6FE2D2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7C00AD8D" w14:textId="6B9F61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10EF1F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652808" w14:textId="5C7236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R4-2105449</w:t>
            </w:r>
          </w:p>
        </w:tc>
      </w:tr>
      <w:tr w:rsidR="00C51F06" w14:paraId="6A17826A" w14:textId="77777777" w:rsidTr="00C51F06">
        <w:tc>
          <w:tcPr>
            <w:tcW w:w="0" w:type="auto"/>
          </w:tcPr>
          <w:p w14:paraId="60920600" w14:textId="22F309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R4-2105186</w:t>
            </w:r>
          </w:p>
        </w:tc>
        <w:tc>
          <w:tcPr>
            <w:tcW w:w="0" w:type="auto"/>
          </w:tcPr>
          <w:p w14:paraId="5CFD1DCB" w14:textId="60D2A4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[98-bis-e][113] NR_FR1_35MHz_45MHz_BW</w:t>
            </w:r>
          </w:p>
        </w:tc>
        <w:tc>
          <w:tcPr>
            <w:tcW w:w="0" w:type="auto"/>
          </w:tcPr>
          <w:p w14:paraId="756CCEE2" w14:textId="0BEF0D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6A49A1A5" w14:textId="6CD6A8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5CB265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8B7514" w14:textId="0209A7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R4-2105450</w:t>
            </w:r>
          </w:p>
        </w:tc>
      </w:tr>
      <w:tr w:rsidR="00C51F06" w14:paraId="36F5DE99" w14:textId="77777777" w:rsidTr="00C51F06">
        <w:tc>
          <w:tcPr>
            <w:tcW w:w="0" w:type="auto"/>
          </w:tcPr>
          <w:p w14:paraId="1E1738C7" w14:textId="116953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R4-2105187</w:t>
            </w:r>
          </w:p>
        </w:tc>
        <w:tc>
          <w:tcPr>
            <w:tcW w:w="0" w:type="auto"/>
          </w:tcPr>
          <w:p w14:paraId="7BE9E735" w14:textId="10C645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[98-bis-e][114] NR_LTE_V2X_PC5_combos</w:t>
            </w:r>
          </w:p>
        </w:tc>
        <w:tc>
          <w:tcPr>
            <w:tcW w:w="0" w:type="auto"/>
          </w:tcPr>
          <w:p w14:paraId="5757CFF1" w14:textId="21738F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5ED13BC6" w14:textId="696239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BEEF20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C6A006" w14:textId="784F0E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R4-2105451</w:t>
            </w:r>
          </w:p>
        </w:tc>
      </w:tr>
      <w:tr w:rsidR="00C51F06" w14:paraId="0ACF299B" w14:textId="77777777" w:rsidTr="00C51F06">
        <w:tc>
          <w:tcPr>
            <w:tcW w:w="0" w:type="auto"/>
          </w:tcPr>
          <w:p w14:paraId="1E3DCE20" w14:textId="487BE8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R4-2105188</w:t>
            </w:r>
          </w:p>
        </w:tc>
        <w:tc>
          <w:tcPr>
            <w:tcW w:w="0" w:type="auto"/>
          </w:tcPr>
          <w:p w14:paraId="44196CB4" w14:textId="5490F5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[98-bis-e][115] NR_47GHz_Band</w:t>
            </w:r>
          </w:p>
        </w:tc>
        <w:tc>
          <w:tcPr>
            <w:tcW w:w="0" w:type="auto"/>
          </w:tcPr>
          <w:p w14:paraId="1E6C0F62" w14:textId="581FFC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Hisashi Onozawa (Nokia)</w:t>
            </w:r>
          </w:p>
        </w:tc>
        <w:tc>
          <w:tcPr>
            <w:tcW w:w="0" w:type="auto"/>
          </w:tcPr>
          <w:p w14:paraId="3296DBD9" w14:textId="5E16EC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07CE4F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694029" w14:textId="306D65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R4-2105452</w:t>
            </w:r>
          </w:p>
        </w:tc>
      </w:tr>
      <w:tr w:rsidR="00C51F06" w14:paraId="27136B7D" w14:textId="77777777" w:rsidTr="00C51F06">
        <w:tc>
          <w:tcPr>
            <w:tcW w:w="0" w:type="auto"/>
          </w:tcPr>
          <w:p w14:paraId="7949B108" w14:textId="2F0F5D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R4-2105189</w:t>
            </w:r>
          </w:p>
        </w:tc>
        <w:tc>
          <w:tcPr>
            <w:tcW w:w="0" w:type="auto"/>
          </w:tcPr>
          <w:p w14:paraId="1B1968BC" w14:textId="7B8A53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[98-bis-e][116] NR_LTE_band_n24</w:t>
            </w:r>
          </w:p>
        </w:tc>
        <w:tc>
          <w:tcPr>
            <w:tcW w:w="0" w:type="auto"/>
          </w:tcPr>
          <w:p w14:paraId="38D3AC45" w14:textId="04BF92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(Ligado Network)</w:t>
            </w:r>
          </w:p>
        </w:tc>
        <w:tc>
          <w:tcPr>
            <w:tcW w:w="0" w:type="auto"/>
          </w:tcPr>
          <w:p w14:paraId="2B84A0D8" w14:textId="445233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A1B46C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76FEA3" w14:textId="209ABC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R4-2105453</w:t>
            </w:r>
          </w:p>
        </w:tc>
      </w:tr>
      <w:tr w:rsidR="00C51F06" w14:paraId="199C46FB" w14:textId="77777777" w:rsidTr="00C51F06">
        <w:tc>
          <w:tcPr>
            <w:tcW w:w="0" w:type="auto"/>
          </w:tcPr>
          <w:p w14:paraId="3E480252" w14:textId="1B5BBD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R4-2105190</w:t>
            </w:r>
          </w:p>
        </w:tc>
        <w:tc>
          <w:tcPr>
            <w:tcW w:w="0" w:type="auto"/>
          </w:tcPr>
          <w:p w14:paraId="6B8DD785" w14:textId="29830D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[98-bis-e][117] NR_n67_n85_NWM</w:t>
            </w:r>
          </w:p>
        </w:tc>
        <w:tc>
          <w:tcPr>
            <w:tcW w:w="0" w:type="auto"/>
          </w:tcPr>
          <w:p w14:paraId="3B91F5AA" w14:textId="2396D0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698A4768" w14:textId="6BBE49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8E25A0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A42140" w14:textId="7E2457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R4-2105454</w:t>
            </w:r>
          </w:p>
        </w:tc>
      </w:tr>
      <w:tr w:rsidR="00C51F06" w14:paraId="73CA7894" w14:textId="77777777" w:rsidTr="00C51F06">
        <w:tc>
          <w:tcPr>
            <w:tcW w:w="0" w:type="auto"/>
          </w:tcPr>
          <w:p w14:paraId="45E61BED" w14:textId="3980C5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R4-2105191</w:t>
            </w:r>
          </w:p>
        </w:tc>
        <w:tc>
          <w:tcPr>
            <w:tcW w:w="0" w:type="auto"/>
          </w:tcPr>
          <w:p w14:paraId="27CA1A35" w14:textId="1C150E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[98-bis-e][118] NR_BCS4</w:t>
            </w:r>
          </w:p>
        </w:tc>
        <w:tc>
          <w:tcPr>
            <w:tcW w:w="0" w:type="auto"/>
          </w:tcPr>
          <w:p w14:paraId="0F5C2532" w14:textId="6ED5FD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5D0B9CA5" w14:textId="227580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185499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653C64" w14:textId="10DEEE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R4-2105455</w:t>
            </w:r>
          </w:p>
        </w:tc>
      </w:tr>
      <w:tr w:rsidR="00C51F06" w14:paraId="66420278" w14:textId="77777777" w:rsidTr="00C51F06">
        <w:tc>
          <w:tcPr>
            <w:tcW w:w="0" w:type="auto"/>
          </w:tcPr>
          <w:p w14:paraId="4DFFF835" w14:textId="0D65AE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R4-2105192</w:t>
            </w:r>
          </w:p>
        </w:tc>
        <w:tc>
          <w:tcPr>
            <w:tcW w:w="0" w:type="auto"/>
          </w:tcPr>
          <w:p w14:paraId="6FE1E3EA" w14:textId="10E551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[98-bis-e][119]NR_intra_HPUE_UL_MIMO_bands</w:t>
            </w:r>
          </w:p>
        </w:tc>
        <w:tc>
          <w:tcPr>
            <w:tcW w:w="0" w:type="auto"/>
          </w:tcPr>
          <w:p w14:paraId="47F17FF8" w14:textId="486DC6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(Huawei, HiSilicon)</w:t>
            </w:r>
          </w:p>
        </w:tc>
        <w:tc>
          <w:tcPr>
            <w:tcW w:w="0" w:type="auto"/>
          </w:tcPr>
          <w:p w14:paraId="16C71F98" w14:textId="366AC4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013BD2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4D083E" w14:textId="391133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R4-2105456</w:t>
            </w:r>
          </w:p>
        </w:tc>
      </w:tr>
      <w:tr w:rsidR="00C51F06" w14:paraId="31D2567E" w14:textId="77777777" w:rsidTr="00C51F06">
        <w:tc>
          <w:tcPr>
            <w:tcW w:w="0" w:type="auto"/>
          </w:tcPr>
          <w:p w14:paraId="11C62828" w14:textId="6D4D00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R4-2105193</w:t>
            </w:r>
          </w:p>
        </w:tc>
        <w:tc>
          <w:tcPr>
            <w:tcW w:w="0" w:type="auto"/>
          </w:tcPr>
          <w:p w14:paraId="79FF44DE" w14:textId="3E0DC2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[98-bis-e][120] DL_intrpt_combos_TxSW_R17</w:t>
            </w:r>
          </w:p>
        </w:tc>
        <w:tc>
          <w:tcPr>
            <w:tcW w:w="0" w:type="auto"/>
          </w:tcPr>
          <w:p w14:paraId="5101FDA5" w14:textId="30E4D8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546C8CAA" w14:textId="565915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35D3AE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A9DEBB" w14:textId="32911F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R4-2105457</w:t>
            </w:r>
          </w:p>
        </w:tc>
      </w:tr>
      <w:tr w:rsidR="00C51F06" w14:paraId="487F2ACC" w14:textId="77777777" w:rsidTr="00C51F06">
        <w:tc>
          <w:tcPr>
            <w:tcW w:w="0" w:type="auto"/>
          </w:tcPr>
          <w:p w14:paraId="03934AEB" w14:textId="5199BA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R4-2105194</w:t>
            </w:r>
          </w:p>
        </w:tc>
        <w:tc>
          <w:tcPr>
            <w:tcW w:w="0" w:type="auto"/>
          </w:tcPr>
          <w:p w14:paraId="44ADBDB6" w14:textId="118A7F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[98-bis-e][121] Simultaneous_RxTx</w:t>
            </w:r>
          </w:p>
        </w:tc>
        <w:tc>
          <w:tcPr>
            <w:tcW w:w="0" w:type="auto"/>
          </w:tcPr>
          <w:p w14:paraId="5853CCA0" w14:textId="09535D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(Huawei, HiSilicon)</w:t>
            </w:r>
          </w:p>
        </w:tc>
        <w:tc>
          <w:tcPr>
            <w:tcW w:w="0" w:type="auto"/>
          </w:tcPr>
          <w:p w14:paraId="21DE0A57" w14:textId="5E3FDA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E3F7A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59EA52" w14:textId="52B20F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R4-2105458</w:t>
            </w:r>
          </w:p>
        </w:tc>
      </w:tr>
      <w:tr w:rsidR="00C51F06" w14:paraId="18946A4D" w14:textId="77777777" w:rsidTr="00C51F06">
        <w:tc>
          <w:tcPr>
            <w:tcW w:w="0" w:type="auto"/>
          </w:tcPr>
          <w:p w14:paraId="48EB3244" w14:textId="10BEBD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R4-2105195</w:t>
            </w:r>
          </w:p>
        </w:tc>
        <w:tc>
          <w:tcPr>
            <w:tcW w:w="0" w:type="auto"/>
          </w:tcPr>
          <w:p w14:paraId="01F42F9A" w14:textId="008713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[98bis-e] [122] Full_BW_Inter_band_ENDC</w:t>
            </w:r>
          </w:p>
        </w:tc>
        <w:tc>
          <w:tcPr>
            <w:tcW w:w="0" w:type="auto"/>
          </w:tcPr>
          <w:p w14:paraId="0FD2D2B5" w14:textId="58F715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25EA203B" w14:textId="19FF3C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1E343F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B21320" w14:textId="6FC441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R4-2105459</w:t>
            </w:r>
          </w:p>
        </w:tc>
      </w:tr>
      <w:tr w:rsidR="00C51F06" w14:paraId="7061402B" w14:textId="77777777" w:rsidTr="00C51F06">
        <w:tc>
          <w:tcPr>
            <w:tcW w:w="0" w:type="auto"/>
          </w:tcPr>
          <w:p w14:paraId="663ECB5B" w14:textId="5DE7AD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R4-2105196</w:t>
            </w:r>
          </w:p>
        </w:tc>
        <w:tc>
          <w:tcPr>
            <w:tcW w:w="0" w:type="auto"/>
          </w:tcPr>
          <w:p w14:paraId="120C493D" w14:textId="1BF424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[98-bis-e][123]HPUE_PC1_5_n77_n78</w:t>
            </w:r>
          </w:p>
        </w:tc>
        <w:tc>
          <w:tcPr>
            <w:tcW w:w="0" w:type="auto"/>
          </w:tcPr>
          <w:p w14:paraId="7C626134" w14:textId="003A8A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 Incorporated)</w:t>
            </w:r>
          </w:p>
        </w:tc>
        <w:tc>
          <w:tcPr>
            <w:tcW w:w="0" w:type="auto"/>
          </w:tcPr>
          <w:p w14:paraId="653802FF" w14:textId="60F310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0D7DB4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035F05" w14:textId="67D6BE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R4-2105460</w:t>
            </w:r>
          </w:p>
        </w:tc>
      </w:tr>
      <w:tr w:rsidR="00C51F06" w14:paraId="4339C774" w14:textId="77777777" w:rsidTr="00C51F06">
        <w:tc>
          <w:tcPr>
            <w:tcW w:w="0" w:type="auto"/>
          </w:tcPr>
          <w:p w14:paraId="68429FC8" w14:textId="1AA583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R4-2105197</w:t>
            </w:r>
          </w:p>
        </w:tc>
        <w:tc>
          <w:tcPr>
            <w:tcW w:w="0" w:type="auto"/>
          </w:tcPr>
          <w:p w14:paraId="5EF8AD9F" w14:textId="5AAE23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[98-bis-e][124] NR_6GHz_unlic_EU</w:t>
            </w:r>
          </w:p>
        </w:tc>
        <w:tc>
          <w:tcPr>
            <w:tcW w:w="0" w:type="auto"/>
          </w:tcPr>
          <w:p w14:paraId="0529912B" w14:textId="6583FC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26B2E162" w14:textId="136EEC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77D405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1B5932" w14:textId="217E1C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R4-2105461</w:t>
            </w:r>
          </w:p>
        </w:tc>
      </w:tr>
      <w:tr w:rsidR="00C51F06" w14:paraId="75718268" w14:textId="77777777" w:rsidTr="00C51F06">
        <w:tc>
          <w:tcPr>
            <w:tcW w:w="0" w:type="auto"/>
          </w:tcPr>
          <w:p w14:paraId="4397DEC5" w14:textId="1EA4B3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R4-2105198</w:t>
            </w:r>
          </w:p>
        </w:tc>
        <w:tc>
          <w:tcPr>
            <w:tcW w:w="0" w:type="auto"/>
          </w:tcPr>
          <w:p w14:paraId="3449F7B2" w14:textId="2F7BF9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[98-bis-e][125] NR_FR2_FWA_Bn259</w:t>
            </w:r>
          </w:p>
        </w:tc>
        <w:tc>
          <w:tcPr>
            <w:tcW w:w="0" w:type="auto"/>
          </w:tcPr>
          <w:p w14:paraId="14B0301F" w14:textId="4230EF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 Incorporated)</w:t>
            </w:r>
          </w:p>
        </w:tc>
        <w:tc>
          <w:tcPr>
            <w:tcW w:w="0" w:type="auto"/>
          </w:tcPr>
          <w:p w14:paraId="4632E18A" w14:textId="6A6447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903418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F59C13" w14:textId="2419C1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R4-2105462</w:t>
            </w:r>
          </w:p>
        </w:tc>
      </w:tr>
      <w:tr w:rsidR="00C51F06" w14:paraId="0631705A" w14:textId="77777777" w:rsidTr="00C51F06">
        <w:tc>
          <w:tcPr>
            <w:tcW w:w="0" w:type="auto"/>
          </w:tcPr>
          <w:p w14:paraId="3BCE35F3" w14:textId="31AFDF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R4-2105199</w:t>
            </w:r>
          </w:p>
        </w:tc>
        <w:tc>
          <w:tcPr>
            <w:tcW w:w="0" w:type="auto"/>
          </w:tcPr>
          <w:p w14:paraId="70F8759B" w14:textId="4320CA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Email discussion summary for [98-bis-e][126] HPUE_n34_n39</w:t>
            </w:r>
          </w:p>
        </w:tc>
        <w:tc>
          <w:tcPr>
            <w:tcW w:w="0" w:type="auto"/>
          </w:tcPr>
          <w:p w14:paraId="06C49C58" w14:textId="5C0CBC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3FAE9823" w14:textId="6FA07A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80F4B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C052B2" w14:textId="7A954B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R4-2105463</w:t>
            </w:r>
          </w:p>
        </w:tc>
      </w:tr>
      <w:tr w:rsidR="00C51F06" w14:paraId="2CD94EB8" w14:textId="77777777" w:rsidTr="00C51F06">
        <w:tc>
          <w:tcPr>
            <w:tcW w:w="0" w:type="auto"/>
          </w:tcPr>
          <w:p w14:paraId="6EF3A01F" w14:textId="27ADA7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R4-2105200</w:t>
            </w:r>
          </w:p>
        </w:tc>
        <w:tc>
          <w:tcPr>
            <w:tcW w:w="0" w:type="auto"/>
          </w:tcPr>
          <w:p w14:paraId="1352B668" w14:textId="4C04D3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[98-bis-e][127] RAIL_900_1900MHz</w:t>
            </w:r>
          </w:p>
        </w:tc>
        <w:tc>
          <w:tcPr>
            <w:tcW w:w="0" w:type="auto"/>
          </w:tcPr>
          <w:p w14:paraId="672C720B" w14:textId="704348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(UIC)</w:t>
            </w:r>
          </w:p>
        </w:tc>
        <w:tc>
          <w:tcPr>
            <w:tcW w:w="0" w:type="auto"/>
          </w:tcPr>
          <w:p w14:paraId="2F200E07" w14:textId="604AA7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BC6E9F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09ED17" w14:textId="2B14F4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R4-2105464</w:t>
            </w:r>
          </w:p>
        </w:tc>
      </w:tr>
      <w:tr w:rsidR="00C51F06" w14:paraId="42B8DA32" w14:textId="77777777" w:rsidTr="00C51F06">
        <w:tc>
          <w:tcPr>
            <w:tcW w:w="0" w:type="auto"/>
          </w:tcPr>
          <w:p w14:paraId="332BC509" w14:textId="489791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R4-2105201</w:t>
            </w:r>
          </w:p>
        </w:tc>
        <w:tc>
          <w:tcPr>
            <w:tcW w:w="0" w:type="auto"/>
          </w:tcPr>
          <w:p w14:paraId="3132ADA2" w14:textId="79AA0D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[98-bis-e][128]NR_RF_FR1_enh_Part_1</w:t>
            </w:r>
          </w:p>
        </w:tc>
        <w:tc>
          <w:tcPr>
            <w:tcW w:w="0" w:type="auto"/>
          </w:tcPr>
          <w:p w14:paraId="003BDEA5" w14:textId="0BD95A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(Huawei, HiSilicon)</w:t>
            </w:r>
          </w:p>
        </w:tc>
        <w:tc>
          <w:tcPr>
            <w:tcW w:w="0" w:type="auto"/>
          </w:tcPr>
          <w:p w14:paraId="13D91BAA" w14:textId="2C64C9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B06F35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B1593A" w14:textId="318603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R4-2105465</w:t>
            </w:r>
          </w:p>
        </w:tc>
      </w:tr>
      <w:tr w:rsidR="00C51F06" w14:paraId="3C82B3E9" w14:textId="77777777" w:rsidTr="00C51F06">
        <w:tc>
          <w:tcPr>
            <w:tcW w:w="0" w:type="auto"/>
          </w:tcPr>
          <w:p w14:paraId="1769BB5D" w14:textId="7D3CC2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R4-2105202</w:t>
            </w:r>
          </w:p>
        </w:tc>
        <w:tc>
          <w:tcPr>
            <w:tcW w:w="0" w:type="auto"/>
          </w:tcPr>
          <w:p w14:paraId="4E459329" w14:textId="1F03F4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[98-bis-e][129] NR_RF_FR1_enh_Part_2</w:t>
            </w:r>
          </w:p>
        </w:tc>
        <w:tc>
          <w:tcPr>
            <w:tcW w:w="0" w:type="auto"/>
          </w:tcPr>
          <w:p w14:paraId="5E2B6475" w14:textId="75DA0E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41B9D12B" w14:textId="495D1D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9A315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63C4D4" w14:textId="14320D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R4-2105466</w:t>
            </w:r>
          </w:p>
        </w:tc>
      </w:tr>
      <w:tr w:rsidR="00C51F06" w14:paraId="00DF0AEE" w14:textId="77777777" w:rsidTr="00C51F06">
        <w:tc>
          <w:tcPr>
            <w:tcW w:w="0" w:type="auto"/>
          </w:tcPr>
          <w:p w14:paraId="7BDD0EC1" w14:textId="07B2F7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R4-2105203</w:t>
            </w:r>
          </w:p>
        </w:tc>
        <w:tc>
          <w:tcPr>
            <w:tcW w:w="0" w:type="auto"/>
          </w:tcPr>
          <w:p w14:paraId="6A8BF0B5" w14:textId="77D25A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[98-bis-e][130] NR_RF_FR2_req_enh2_Part_1</w:t>
            </w:r>
          </w:p>
        </w:tc>
        <w:tc>
          <w:tcPr>
            <w:tcW w:w="0" w:type="auto"/>
          </w:tcPr>
          <w:p w14:paraId="159E2D7E" w14:textId="5BDBD1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7043F72A" w14:textId="1B1230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A6DEF8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8B1630" w14:textId="23ED5D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R4-2105467</w:t>
            </w:r>
          </w:p>
        </w:tc>
      </w:tr>
      <w:tr w:rsidR="00C51F06" w14:paraId="7B62F542" w14:textId="77777777" w:rsidTr="00C51F06">
        <w:tc>
          <w:tcPr>
            <w:tcW w:w="0" w:type="auto"/>
          </w:tcPr>
          <w:p w14:paraId="57A5491C" w14:textId="1E67E8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R4-2105204</w:t>
            </w:r>
          </w:p>
        </w:tc>
        <w:tc>
          <w:tcPr>
            <w:tcW w:w="0" w:type="auto"/>
          </w:tcPr>
          <w:p w14:paraId="7AF2A803" w14:textId="1348A2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[98-bis-e][131] NR_RF_FR2_req_enh2_Part_2</w:t>
            </w:r>
          </w:p>
        </w:tc>
        <w:tc>
          <w:tcPr>
            <w:tcW w:w="0" w:type="auto"/>
          </w:tcPr>
          <w:p w14:paraId="4A246A0F" w14:textId="647CB3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72059BBC" w14:textId="1EF637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C3476C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BD9751" w14:textId="66CB90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R4-2105468</w:t>
            </w:r>
          </w:p>
        </w:tc>
      </w:tr>
      <w:tr w:rsidR="00C51F06" w14:paraId="1498E918" w14:textId="77777777" w:rsidTr="00C51F06">
        <w:tc>
          <w:tcPr>
            <w:tcW w:w="0" w:type="auto"/>
          </w:tcPr>
          <w:p w14:paraId="2DB7AD55" w14:textId="493301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R4-2105205</w:t>
            </w:r>
          </w:p>
        </w:tc>
        <w:tc>
          <w:tcPr>
            <w:tcW w:w="0" w:type="auto"/>
          </w:tcPr>
          <w:p w14:paraId="7A816107" w14:textId="44D440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[98-bis-e][132] NR_RF_FR2_req_enh2_Part_3</w:t>
            </w:r>
          </w:p>
        </w:tc>
        <w:tc>
          <w:tcPr>
            <w:tcW w:w="0" w:type="auto"/>
          </w:tcPr>
          <w:p w14:paraId="507450DD" w14:textId="1DB6D7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194F09ED" w14:textId="0A65EE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3C823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5B7B61" w14:textId="036F6B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R4-2105469</w:t>
            </w:r>
          </w:p>
        </w:tc>
      </w:tr>
      <w:tr w:rsidR="00C51F06" w14:paraId="4F7345B5" w14:textId="77777777" w:rsidTr="00C51F06">
        <w:tc>
          <w:tcPr>
            <w:tcW w:w="0" w:type="auto"/>
          </w:tcPr>
          <w:p w14:paraId="1BD82761" w14:textId="1445FE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R4-2105206</w:t>
            </w:r>
          </w:p>
        </w:tc>
        <w:tc>
          <w:tcPr>
            <w:tcW w:w="0" w:type="auto"/>
          </w:tcPr>
          <w:p w14:paraId="4E6B744D" w14:textId="5C43DF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[98-bis-e][133] NR_HST_FR2</w:t>
            </w:r>
          </w:p>
        </w:tc>
        <w:tc>
          <w:tcPr>
            <w:tcW w:w="0" w:type="auto"/>
          </w:tcPr>
          <w:p w14:paraId="0B59936E" w14:textId="32E922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06799431" w14:textId="34E51C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36DC3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ABF218" w14:textId="54953E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R4-2105470</w:t>
            </w:r>
          </w:p>
        </w:tc>
      </w:tr>
      <w:tr w:rsidR="00C51F06" w14:paraId="79F9BC6F" w14:textId="77777777" w:rsidTr="00C51F06">
        <w:tc>
          <w:tcPr>
            <w:tcW w:w="0" w:type="auto"/>
          </w:tcPr>
          <w:p w14:paraId="4EBDEBA4" w14:textId="7CBEEE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R4-2105207</w:t>
            </w:r>
          </w:p>
        </w:tc>
        <w:tc>
          <w:tcPr>
            <w:tcW w:w="0" w:type="auto"/>
          </w:tcPr>
          <w:p w14:paraId="6705CC1E" w14:textId="43C043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[98-bis-e][134] NRSL_enh_Part_1</w:t>
            </w:r>
          </w:p>
        </w:tc>
        <w:tc>
          <w:tcPr>
            <w:tcW w:w="0" w:type="auto"/>
          </w:tcPr>
          <w:p w14:paraId="6474770F" w14:textId="41ECE4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(LG Electronics)</w:t>
            </w:r>
          </w:p>
        </w:tc>
        <w:tc>
          <w:tcPr>
            <w:tcW w:w="0" w:type="auto"/>
          </w:tcPr>
          <w:p w14:paraId="63086452" w14:textId="3805C4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3FD90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ABE194" w14:textId="505B09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R4-2105471</w:t>
            </w:r>
          </w:p>
        </w:tc>
      </w:tr>
      <w:tr w:rsidR="00C51F06" w14:paraId="0CEAAA08" w14:textId="77777777" w:rsidTr="00C51F06">
        <w:tc>
          <w:tcPr>
            <w:tcW w:w="0" w:type="auto"/>
          </w:tcPr>
          <w:p w14:paraId="05A05F30" w14:textId="2189A7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R4-2105208</w:t>
            </w:r>
          </w:p>
        </w:tc>
        <w:tc>
          <w:tcPr>
            <w:tcW w:w="0" w:type="auto"/>
          </w:tcPr>
          <w:p w14:paraId="7470552E" w14:textId="38EB0A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[98-bis-e][135] NRSL_enh_Part_2</w:t>
            </w:r>
          </w:p>
        </w:tc>
        <w:tc>
          <w:tcPr>
            <w:tcW w:w="0" w:type="auto"/>
          </w:tcPr>
          <w:p w14:paraId="1480AE04" w14:textId="2C0B25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27A07CF0" w14:textId="429C53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2E5C07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15F87D" w14:textId="022C1C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R4-2105326</w:t>
            </w:r>
          </w:p>
        </w:tc>
      </w:tr>
      <w:tr w:rsidR="00C51F06" w14:paraId="0A7A82F5" w14:textId="77777777" w:rsidTr="00C51F06">
        <w:tc>
          <w:tcPr>
            <w:tcW w:w="0" w:type="auto"/>
          </w:tcPr>
          <w:p w14:paraId="0A8C79A5" w14:textId="18FEA0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R4-2105209</w:t>
            </w:r>
          </w:p>
        </w:tc>
        <w:tc>
          <w:tcPr>
            <w:tcW w:w="0" w:type="auto"/>
          </w:tcPr>
          <w:p w14:paraId="4A23681D" w14:textId="7B5D9B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[98-bis-e][136] NRSL_enh_Part_3</w:t>
            </w:r>
          </w:p>
        </w:tc>
        <w:tc>
          <w:tcPr>
            <w:tcW w:w="0" w:type="auto"/>
          </w:tcPr>
          <w:p w14:paraId="4B5DEAB7" w14:textId="511D2A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(Huawei, HiSilicon)</w:t>
            </w:r>
          </w:p>
        </w:tc>
        <w:tc>
          <w:tcPr>
            <w:tcW w:w="0" w:type="auto"/>
          </w:tcPr>
          <w:p w14:paraId="6D024193" w14:textId="66EE9F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A9A8F1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70A518" w14:textId="6B5B86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R4-2105329</w:t>
            </w:r>
          </w:p>
        </w:tc>
      </w:tr>
      <w:tr w:rsidR="00C51F06" w14:paraId="3339766B" w14:textId="77777777" w:rsidTr="00C51F06">
        <w:tc>
          <w:tcPr>
            <w:tcW w:w="0" w:type="auto"/>
          </w:tcPr>
          <w:p w14:paraId="41C28BB3" w14:textId="3E80BC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R4-2105210</w:t>
            </w:r>
          </w:p>
        </w:tc>
        <w:tc>
          <w:tcPr>
            <w:tcW w:w="0" w:type="auto"/>
          </w:tcPr>
          <w:p w14:paraId="5F76318F" w14:textId="6BD29E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[98-bis-e][137] NR_ext_to_71GHz_Part_1_NWM</w:t>
            </w:r>
          </w:p>
        </w:tc>
        <w:tc>
          <w:tcPr>
            <w:tcW w:w="0" w:type="auto"/>
          </w:tcPr>
          <w:p w14:paraId="54582B7E" w14:textId="0A21E3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0" w:type="auto"/>
          </w:tcPr>
          <w:p w14:paraId="558953DE" w14:textId="512844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6356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F460FC" w14:textId="10D04F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R4-2105328</w:t>
            </w:r>
          </w:p>
        </w:tc>
      </w:tr>
      <w:tr w:rsidR="00C51F06" w14:paraId="3AF7DF49" w14:textId="77777777" w:rsidTr="00C51F06">
        <w:tc>
          <w:tcPr>
            <w:tcW w:w="0" w:type="auto"/>
          </w:tcPr>
          <w:p w14:paraId="0E850E53" w14:textId="523DC0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R4-2105211</w:t>
            </w:r>
          </w:p>
        </w:tc>
        <w:tc>
          <w:tcPr>
            <w:tcW w:w="0" w:type="auto"/>
          </w:tcPr>
          <w:p w14:paraId="21833D74" w14:textId="261C09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[98-bis-e][138] NR_ext_to_71GHz_Part_2</w:t>
            </w:r>
          </w:p>
        </w:tc>
        <w:tc>
          <w:tcPr>
            <w:tcW w:w="0" w:type="auto"/>
          </w:tcPr>
          <w:p w14:paraId="42D94091" w14:textId="1CACA2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238EC1B6" w14:textId="25DDCC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6AA1E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5109F5" w14:textId="48FC7C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R4-2105475</w:t>
            </w:r>
          </w:p>
        </w:tc>
      </w:tr>
      <w:tr w:rsidR="00C51F06" w14:paraId="11FD357E" w14:textId="77777777" w:rsidTr="00C51F06">
        <w:tc>
          <w:tcPr>
            <w:tcW w:w="0" w:type="auto"/>
          </w:tcPr>
          <w:p w14:paraId="7942A99B" w14:textId="39F9D1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R4-2105212</w:t>
            </w:r>
          </w:p>
        </w:tc>
        <w:tc>
          <w:tcPr>
            <w:tcW w:w="0" w:type="auto"/>
          </w:tcPr>
          <w:p w14:paraId="0D719F24" w14:textId="3FD6CF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[98-bis-e][139] NR_DL1024QAM_FR1</w:t>
            </w:r>
          </w:p>
        </w:tc>
        <w:tc>
          <w:tcPr>
            <w:tcW w:w="0" w:type="auto"/>
          </w:tcPr>
          <w:p w14:paraId="5AF2D70F" w14:textId="2EF07A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31313005" w14:textId="5A9ECC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70BF3E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99A935" w14:textId="1925EC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R4-2105476</w:t>
            </w:r>
          </w:p>
        </w:tc>
      </w:tr>
      <w:tr w:rsidR="00C51F06" w14:paraId="48134580" w14:textId="77777777" w:rsidTr="00C51F06">
        <w:tc>
          <w:tcPr>
            <w:tcW w:w="0" w:type="auto"/>
          </w:tcPr>
          <w:p w14:paraId="422DAFEA" w14:textId="265E25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R4-2105213</w:t>
            </w:r>
          </w:p>
        </w:tc>
        <w:tc>
          <w:tcPr>
            <w:tcW w:w="0" w:type="auto"/>
          </w:tcPr>
          <w:p w14:paraId="6DC268DD" w14:textId="04E1DA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[98-bis-e][140] NR_cov_enh</w:t>
            </w:r>
          </w:p>
        </w:tc>
        <w:tc>
          <w:tcPr>
            <w:tcW w:w="0" w:type="auto"/>
          </w:tcPr>
          <w:p w14:paraId="563DE3B7" w14:textId="678A2A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(Huawei, HiSilicon)</w:t>
            </w:r>
          </w:p>
        </w:tc>
        <w:tc>
          <w:tcPr>
            <w:tcW w:w="0" w:type="auto"/>
          </w:tcPr>
          <w:p w14:paraId="1F55C005" w14:textId="3A9954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7B43FC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00A053" w14:textId="274655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R4-2105477</w:t>
            </w:r>
          </w:p>
        </w:tc>
      </w:tr>
      <w:tr w:rsidR="00C51F06" w14:paraId="455594D2" w14:textId="77777777" w:rsidTr="00C51F06">
        <w:tc>
          <w:tcPr>
            <w:tcW w:w="0" w:type="auto"/>
          </w:tcPr>
          <w:p w14:paraId="5F45DF39" w14:textId="7F3B28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R4-2105214</w:t>
            </w:r>
          </w:p>
        </w:tc>
        <w:tc>
          <w:tcPr>
            <w:tcW w:w="0" w:type="auto"/>
          </w:tcPr>
          <w:p w14:paraId="16918838" w14:textId="1B8462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[98-bis-e][141] FS_NR_eff_BW_util</w:t>
            </w:r>
          </w:p>
        </w:tc>
        <w:tc>
          <w:tcPr>
            <w:tcW w:w="0" w:type="auto"/>
          </w:tcPr>
          <w:p w14:paraId="68237F25" w14:textId="40BE63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34D18E20" w14:textId="62F543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64639B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21F8E1" w14:textId="76243D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R4-2105478</w:t>
            </w:r>
          </w:p>
        </w:tc>
      </w:tr>
      <w:tr w:rsidR="00C51F06" w14:paraId="317F0187" w14:textId="77777777" w:rsidTr="00C51F06">
        <w:tc>
          <w:tcPr>
            <w:tcW w:w="0" w:type="auto"/>
          </w:tcPr>
          <w:p w14:paraId="66ACC7E6" w14:textId="706A6C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R4-2105215</w:t>
            </w:r>
          </w:p>
        </w:tc>
        <w:tc>
          <w:tcPr>
            <w:tcW w:w="0" w:type="auto"/>
          </w:tcPr>
          <w:p w14:paraId="0D7DA397" w14:textId="3DE205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[98-bis-e][142] FS_NR_600MHz_ext</w:t>
            </w:r>
          </w:p>
        </w:tc>
        <w:tc>
          <w:tcPr>
            <w:tcW w:w="0" w:type="auto"/>
          </w:tcPr>
          <w:p w14:paraId="27F993F3" w14:textId="22F284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2CAD9EAE" w14:textId="4CD357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BAD450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3E6394" w14:textId="62D5AF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R4-2105479</w:t>
            </w:r>
          </w:p>
        </w:tc>
      </w:tr>
      <w:tr w:rsidR="00C51F06" w14:paraId="0CD4CD08" w14:textId="77777777" w:rsidTr="00C51F06">
        <w:tc>
          <w:tcPr>
            <w:tcW w:w="0" w:type="auto"/>
          </w:tcPr>
          <w:p w14:paraId="48377813" w14:textId="5ACA55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R4-2105216</w:t>
            </w:r>
          </w:p>
        </w:tc>
        <w:tc>
          <w:tcPr>
            <w:tcW w:w="0" w:type="auto"/>
          </w:tcPr>
          <w:p w14:paraId="130652B0" w14:textId="1F3315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[98-bis-e][143] FS_NR_PC2_UE_FDD</w:t>
            </w:r>
          </w:p>
        </w:tc>
        <w:tc>
          <w:tcPr>
            <w:tcW w:w="0" w:type="auto"/>
          </w:tcPr>
          <w:p w14:paraId="749EDEFC" w14:textId="05DA89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Unicom</w:t>
            </w:r>
          </w:p>
        </w:tc>
        <w:tc>
          <w:tcPr>
            <w:tcW w:w="0" w:type="auto"/>
          </w:tcPr>
          <w:p w14:paraId="0DDD5A78" w14:textId="2BE10C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FE456E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E5D2CC" w14:textId="73BA31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R4-2105480</w:t>
            </w:r>
          </w:p>
        </w:tc>
      </w:tr>
      <w:tr w:rsidR="00C51F06" w14:paraId="3B26095B" w14:textId="77777777" w:rsidTr="00C51F06">
        <w:tc>
          <w:tcPr>
            <w:tcW w:w="0" w:type="auto"/>
          </w:tcPr>
          <w:p w14:paraId="1714152F" w14:textId="3D41B1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R4-2105217</w:t>
            </w:r>
          </w:p>
        </w:tc>
        <w:tc>
          <w:tcPr>
            <w:tcW w:w="0" w:type="auto"/>
          </w:tcPr>
          <w:p w14:paraId="787D5A01" w14:textId="1C5141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[98-bis-e][144] FS_BC_handling</w:t>
            </w:r>
          </w:p>
        </w:tc>
        <w:tc>
          <w:tcPr>
            <w:tcW w:w="0" w:type="auto"/>
          </w:tcPr>
          <w:p w14:paraId="7BF2BF76" w14:textId="745A13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2AA80FAC" w14:textId="3EB8A9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C6E126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C5AA60" w14:textId="4D531C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R4-2105481</w:t>
            </w:r>
          </w:p>
        </w:tc>
      </w:tr>
      <w:tr w:rsidR="00C51F06" w14:paraId="6FCC95CB" w14:textId="77777777" w:rsidTr="00C51F06">
        <w:tc>
          <w:tcPr>
            <w:tcW w:w="0" w:type="auto"/>
          </w:tcPr>
          <w:p w14:paraId="0A156B8C" w14:textId="169B71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R4-2105218</w:t>
            </w:r>
          </w:p>
        </w:tc>
        <w:tc>
          <w:tcPr>
            <w:tcW w:w="0" w:type="auto"/>
          </w:tcPr>
          <w:p w14:paraId="72CB93ED" w14:textId="647046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[98-bis-e][145] LTE_Baskets</w:t>
            </w:r>
          </w:p>
        </w:tc>
        <w:tc>
          <w:tcPr>
            <w:tcW w:w="0" w:type="auto"/>
          </w:tcPr>
          <w:p w14:paraId="06F6E28A" w14:textId="425095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485D69ED" w14:textId="289375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B57FD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F7282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2B016F5" w14:textId="77777777" w:rsidTr="00C51F06">
        <w:tc>
          <w:tcPr>
            <w:tcW w:w="0" w:type="auto"/>
          </w:tcPr>
          <w:p w14:paraId="322965C5" w14:textId="286D95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R4-2105219</w:t>
            </w:r>
          </w:p>
        </w:tc>
        <w:tc>
          <w:tcPr>
            <w:tcW w:w="0" w:type="auto"/>
          </w:tcPr>
          <w:p w14:paraId="79320A42" w14:textId="0F163A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[98-bis-e][146] LTE_bands_R17_M1_M2_NB1_NB2</w:t>
            </w:r>
          </w:p>
        </w:tc>
        <w:tc>
          <w:tcPr>
            <w:tcW w:w="0" w:type="auto"/>
          </w:tcPr>
          <w:p w14:paraId="0FC08210" w14:textId="62C53A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674A4B7E" w14:textId="435E98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3F1D0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488F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94DEC82" w14:textId="77777777" w:rsidTr="00C51F06">
        <w:tc>
          <w:tcPr>
            <w:tcW w:w="0" w:type="auto"/>
          </w:tcPr>
          <w:p w14:paraId="3EE0C5DE" w14:textId="4D7723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R4-2105220</w:t>
            </w:r>
          </w:p>
        </w:tc>
        <w:tc>
          <w:tcPr>
            <w:tcW w:w="0" w:type="auto"/>
          </w:tcPr>
          <w:p w14:paraId="5013A3A6" w14:textId="6E886B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[98-bis-e][147] Additional enhancements for NB-IoT and LTE-MTC</w:t>
            </w:r>
          </w:p>
        </w:tc>
        <w:tc>
          <w:tcPr>
            <w:tcW w:w="0" w:type="auto"/>
          </w:tcPr>
          <w:p w14:paraId="1C79F485" w14:textId="029CC5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DA6444C" w14:textId="536409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E96D10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DCF273" w14:textId="3FD3DD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R4-2105482</w:t>
            </w:r>
          </w:p>
        </w:tc>
      </w:tr>
      <w:tr w:rsidR="00C51F06" w14:paraId="44893BE0" w14:textId="77777777" w:rsidTr="00C51F06">
        <w:tc>
          <w:tcPr>
            <w:tcW w:w="0" w:type="auto"/>
          </w:tcPr>
          <w:p w14:paraId="7CAD0F2A" w14:textId="5FCACA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R4-2105221</w:t>
            </w:r>
          </w:p>
        </w:tc>
        <w:tc>
          <w:tcPr>
            <w:tcW w:w="0" w:type="auto"/>
          </w:tcPr>
          <w:p w14:paraId="162BC176" w14:textId="01D7DC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[98-bis-e][148] FS_LTE_NR_HPUE_FWVM</w:t>
            </w:r>
          </w:p>
        </w:tc>
        <w:tc>
          <w:tcPr>
            <w:tcW w:w="0" w:type="auto"/>
          </w:tcPr>
          <w:p w14:paraId="27A98171" w14:textId="51211B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Man Hung Ng (Nokia)</w:t>
            </w:r>
          </w:p>
        </w:tc>
        <w:tc>
          <w:tcPr>
            <w:tcW w:w="0" w:type="auto"/>
          </w:tcPr>
          <w:p w14:paraId="2CD7A105" w14:textId="7E238D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74915E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DA3DFE" w14:textId="34F10E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R4-2105483</w:t>
            </w:r>
          </w:p>
        </w:tc>
      </w:tr>
      <w:tr w:rsidR="00C51F06" w14:paraId="321C2E9C" w14:textId="77777777" w:rsidTr="00C51F06">
        <w:tc>
          <w:tcPr>
            <w:tcW w:w="0" w:type="auto"/>
          </w:tcPr>
          <w:p w14:paraId="55FF156D" w14:textId="7E34DD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R4-2105222</w:t>
            </w:r>
          </w:p>
        </w:tc>
        <w:tc>
          <w:tcPr>
            <w:tcW w:w="0" w:type="auto"/>
          </w:tcPr>
          <w:p w14:paraId="35E5EC89" w14:textId="4D1324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[98-bis-e][149] NR_reply_LS_Part_1</w:t>
            </w:r>
          </w:p>
        </w:tc>
        <w:tc>
          <w:tcPr>
            <w:tcW w:w="0" w:type="auto"/>
          </w:tcPr>
          <w:p w14:paraId="50B019DD" w14:textId="7275F9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0EDD01D0" w14:textId="32E301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F9B49D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6C0583" w14:textId="49BDE4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R4-2105484</w:t>
            </w:r>
          </w:p>
        </w:tc>
      </w:tr>
      <w:tr w:rsidR="00C51F06" w14:paraId="4983AE82" w14:textId="77777777" w:rsidTr="00C51F06">
        <w:tc>
          <w:tcPr>
            <w:tcW w:w="0" w:type="auto"/>
          </w:tcPr>
          <w:p w14:paraId="0EDA4070" w14:textId="5BCA84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R4-2105223</w:t>
            </w:r>
          </w:p>
        </w:tc>
        <w:tc>
          <w:tcPr>
            <w:tcW w:w="0" w:type="auto"/>
          </w:tcPr>
          <w:p w14:paraId="65E6BA10" w14:textId="033D68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 [150] NR_reply_LS_Part_2</w:t>
            </w:r>
          </w:p>
        </w:tc>
        <w:tc>
          <w:tcPr>
            <w:tcW w:w="0" w:type="auto"/>
          </w:tcPr>
          <w:p w14:paraId="5F7CEC8D" w14:textId="65E83C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568BB6E9" w14:textId="195D68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F4F2B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1144A7" w14:textId="2F765F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R4-2105485</w:t>
            </w:r>
          </w:p>
        </w:tc>
      </w:tr>
      <w:tr w:rsidR="00C51F06" w14:paraId="4370FF5D" w14:textId="77777777" w:rsidTr="00C51F06">
        <w:tc>
          <w:tcPr>
            <w:tcW w:w="0" w:type="auto"/>
          </w:tcPr>
          <w:p w14:paraId="7DD14271" w14:textId="610162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R4-2105224</w:t>
            </w:r>
          </w:p>
        </w:tc>
        <w:tc>
          <w:tcPr>
            <w:tcW w:w="0" w:type="auto"/>
          </w:tcPr>
          <w:p w14:paraId="5FEEE967" w14:textId="0D3878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[98-bis-e][151] NR_reply_LS_Part_3</w:t>
            </w:r>
          </w:p>
        </w:tc>
        <w:tc>
          <w:tcPr>
            <w:tcW w:w="0" w:type="auto"/>
          </w:tcPr>
          <w:p w14:paraId="6B7CF419" w14:textId="4A7CC6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(Xiaomi)</w:t>
            </w:r>
          </w:p>
        </w:tc>
        <w:tc>
          <w:tcPr>
            <w:tcW w:w="0" w:type="auto"/>
          </w:tcPr>
          <w:p w14:paraId="33AD6190" w14:textId="2FE450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D849C2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67E2B6" w14:textId="64E427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R4-2105486</w:t>
            </w:r>
          </w:p>
        </w:tc>
      </w:tr>
      <w:tr w:rsidR="00C51F06" w14:paraId="2058EE6A" w14:textId="77777777" w:rsidTr="00C51F06">
        <w:tc>
          <w:tcPr>
            <w:tcW w:w="0" w:type="auto"/>
          </w:tcPr>
          <w:p w14:paraId="4AD409EA" w14:textId="0EBF23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R4-2105225</w:t>
            </w:r>
          </w:p>
        </w:tc>
        <w:tc>
          <w:tcPr>
            <w:tcW w:w="0" w:type="auto"/>
          </w:tcPr>
          <w:p w14:paraId="438D2A87" w14:textId="55BC6B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[98-bis-e][152] US_n77</w:t>
            </w:r>
          </w:p>
        </w:tc>
        <w:tc>
          <w:tcPr>
            <w:tcW w:w="0" w:type="auto"/>
          </w:tcPr>
          <w:p w14:paraId="19A552B0" w14:textId="38830F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7661F503" w14:textId="16FB16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701747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DCF2BB" w14:textId="39A5F6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R4-2105487</w:t>
            </w:r>
          </w:p>
        </w:tc>
      </w:tr>
      <w:tr w:rsidR="00C51F06" w14:paraId="1BED3AAF" w14:textId="77777777" w:rsidTr="00C51F06">
        <w:tc>
          <w:tcPr>
            <w:tcW w:w="0" w:type="auto"/>
          </w:tcPr>
          <w:p w14:paraId="497C9DC3" w14:textId="76F0FF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R4-2105226</w:t>
            </w:r>
          </w:p>
        </w:tc>
        <w:tc>
          <w:tcPr>
            <w:tcW w:w="0" w:type="auto"/>
          </w:tcPr>
          <w:p w14:paraId="4CBD0D98" w14:textId="167B27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36.717-02-02 to add UL configuration CA_8A-28A for CA_8A-28A</w:t>
            </w:r>
          </w:p>
        </w:tc>
        <w:tc>
          <w:tcPr>
            <w:tcW w:w="0" w:type="auto"/>
          </w:tcPr>
          <w:p w14:paraId="0BBF4C33" w14:textId="0D993A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</w:t>
            </w:r>
          </w:p>
        </w:tc>
        <w:tc>
          <w:tcPr>
            <w:tcW w:w="0" w:type="auto"/>
          </w:tcPr>
          <w:p w14:paraId="44DAFB0C" w14:textId="4A73FF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FDDCFE1" w14:textId="5F1472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R4-2104649</w:t>
            </w:r>
          </w:p>
        </w:tc>
        <w:tc>
          <w:tcPr>
            <w:tcW w:w="0" w:type="auto"/>
          </w:tcPr>
          <w:p w14:paraId="1B7CC06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77E43B4" w14:textId="77777777" w:rsidTr="00C51F06">
        <w:tc>
          <w:tcPr>
            <w:tcW w:w="0" w:type="auto"/>
          </w:tcPr>
          <w:p w14:paraId="48AAB146" w14:textId="41F852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R4-2105227</w:t>
            </w:r>
          </w:p>
        </w:tc>
        <w:tc>
          <w:tcPr>
            <w:tcW w:w="0" w:type="auto"/>
          </w:tcPr>
          <w:p w14:paraId="575F9C66" w14:textId="6E8C05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36.717-03-02: to add UL configuration CA_1A-3A for CA_1A-3A-7A-8A-38A</w:t>
            </w:r>
          </w:p>
        </w:tc>
        <w:tc>
          <w:tcPr>
            <w:tcW w:w="0" w:type="auto"/>
          </w:tcPr>
          <w:p w14:paraId="09FFEA52" w14:textId="0CAE0B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39CD0988" w14:textId="0BEAA4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9F373A9" w14:textId="43B968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R4-2105149</w:t>
            </w:r>
          </w:p>
        </w:tc>
        <w:tc>
          <w:tcPr>
            <w:tcW w:w="0" w:type="auto"/>
          </w:tcPr>
          <w:p w14:paraId="5BA8D849" w14:textId="3AE099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089026FC" w14:textId="77777777" w:rsidTr="00C51F06">
        <w:tc>
          <w:tcPr>
            <w:tcW w:w="0" w:type="auto"/>
          </w:tcPr>
          <w:p w14:paraId="0D59E2C7" w14:textId="1D344F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R4-2105228</w:t>
            </w:r>
          </w:p>
        </w:tc>
        <w:tc>
          <w:tcPr>
            <w:tcW w:w="0" w:type="auto"/>
          </w:tcPr>
          <w:p w14:paraId="4C5DADB4" w14:textId="7ACFB7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36.717-03-02: to add UL configuration CA_1A-3A for CA_1A-3A-8A-20A and CA_1A-3C-8A-20A</w:t>
            </w:r>
          </w:p>
        </w:tc>
        <w:tc>
          <w:tcPr>
            <w:tcW w:w="0" w:type="auto"/>
          </w:tcPr>
          <w:p w14:paraId="40DDC22F" w14:textId="0DB66D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166F5F37" w14:textId="2A9BE0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9A48829" w14:textId="38FB5C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R4-2105150</w:t>
            </w:r>
          </w:p>
        </w:tc>
        <w:tc>
          <w:tcPr>
            <w:tcW w:w="0" w:type="auto"/>
          </w:tcPr>
          <w:p w14:paraId="48087C2A" w14:textId="1E1E38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12FB8AC3" w14:textId="77777777" w:rsidTr="00C51F06">
        <w:tc>
          <w:tcPr>
            <w:tcW w:w="0" w:type="auto"/>
          </w:tcPr>
          <w:p w14:paraId="56DE3E5F" w14:textId="57071F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R4-2105229</w:t>
            </w:r>
          </w:p>
        </w:tc>
        <w:tc>
          <w:tcPr>
            <w:tcW w:w="0" w:type="auto"/>
          </w:tcPr>
          <w:p w14:paraId="270B978F" w14:textId="47498D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36.717-03-02: to add UL configuration CA_1A-3A for CA_1A-3A-8A-20A-38A</w:t>
            </w:r>
          </w:p>
        </w:tc>
        <w:tc>
          <w:tcPr>
            <w:tcW w:w="0" w:type="auto"/>
          </w:tcPr>
          <w:p w14:paraId="02C202A6" w14:textId="6BCF7C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67EC4889" w14:textId="11EDE9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EA78C61" w14:textId="6F188E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R4-2105151</w:t>
            </w:r>
          </w:p>
        </w:tc>
        <w:tc>
          <w:tcPr>
            <w:tcW w:w="0" w:type="auto"/>
          </w:tcPr>
          <w:p w14:paraId="2CC16990" w14:textId="1C25E5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4C230AF6" w14:textId="77777777" w:rsidTr="00C51F06">
        <w:tc>
          <w:tcPr>
            <w:tcW w:w="0" w:type="auto"/>
          </w:tcPr>
          <w:p w14:paraId="22CEF015" w14:textId="776855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R4-2105230</w:t>
            </w:r>
          </w:p>
        </w:tc>
        <w:tc>
          <w:tcPr>
            <w:tcW w:w="0" w:type="auto"/>
          </w:tcPr>
          <w:p w14:paraId="77DD1205" w14:textId="78B1BD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 to add UL configuration CA_1A-8A for CA_1A-8A-20A</w:t>
            </w:r>
          </w:p>
        </w:tc>
        <w:tc>
          <w:tcPr>
            <w:tcW w:w="0" w:type="auto"/>
          </w:tcPr>
          <w:p w14:paraId="77093316" w14:textId="55C91B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6F9DB23" w14:textId="1F3028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A58A934" w14:textId="158CE4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R4-2105156</w:t>
            </w:r>
          </w:p>
        </w:tc>
        <w:tc>
          <w:tcPr>
            <w:tcW w:w="0" w:type="auto"/>
          </w:tcPr>
          <w:p w14:paraId="266001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27EE97B" w14:textId="77777777" w:rsidTr="00C51F06">
        <w:tc>
          <w:tcPr>
            <w:tcW w:w="0" w:type="auto"/>
          </w:tcPr>
          <w:p w14:paraId="08BE5DF5" w14:textId="19CFF4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R4-2105231</w:t>
            </w:r>
          </w:p>
        </w:tc>
        <w:tc>
          <w:tcPr>
            <w:tcW w:w="0" w:type="auto"/>
          </w:tcPr>
          <w:p w14:paraId="0A272E50" w14:textId="59DD93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 to add UL configuration CA_3A-8A for CA_3A-8A-20A and CA_3C-8A-20A</w:t>
            </w:r>
          </w:p>
        </w:tc>
        <w:tc>
          <w:tcPr>
            <w:tcW w:w="0" w:type="auto"/>
          </w:tcPr>
          <w:p w14:paraId="1C287048" w14:textId="24739D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6683CFE" w14:textId="026011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7F8B702" w14:textId="3A92B1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R4-2105162</w:t>
            </w:r>
          </w:p>
        </w:tc>
        <w:tc>
          <w:tcPr>
            <w:tcW w:w="0" w:type="auto"/>
          </w:tcPr>
          <w:p w14:paraId="1B91C6A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CD7ED07" w14:textId="77777777" w:rsidTr="00C51F06">
        <w:tc>
          <w:tcPr>
            <w:tcW w:w="0" w:type="auto"/>
          </w:tcPr>
          <w:p w14:paraId="0AE19DDF" w14:textId="42ACE7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R4-2105232</w:t>
            </w:r>
          </w:p>
        </w:tc>
        <w:tc>
          <w:tcPr>
            <w:tcW w:w="0" w:type="auto"/>
          </w:tcPr>
          <w:p w14:paraId="0C7221A6" w14:textId="7E364D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36.717-03-02_CA_1A-3A-7A-20A-38A</w:t>
            </w:r>
          </w:p>
        </w:tc>
        <w:tc>
          <w:tcPr>
            <w:tcW w:w="0" w:type="auto"/>
          </w:tcPr>
          <w:p w14:paraId="1181822C" w14:textId="044E0D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06B938C" w14:textId="417487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A08393A" w14:textId="2E86E5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R4-2106375</w:t>
            </w:r>
          </w:p>
        </w:tc>
        <w:tc>
          <w:tcPr>
            <w:tcW w:w="0" w:type="auto"/>
          </w:tcPr>
          <w:p w14:paraId="188837F8" w14:textId="081F22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3C1E8283" w14:textId="77777777" w:rsidTr="00C51F06">
        <w:tc>
          <w:tcPr>
            <w:tcW w:w="0" w:type="auto"/>
          </w:tcPr>
          <w:p w14:paraId="1F1A21AA" w14:textId="7981BE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R4-2105233</w:t>
            </w:r>
          </w:p>
        </w:tc>
        <w:tc>
          <w:tcPr>
            <w:tcW w:w="0" w:type="auto"/>
          </w:tcPr>
          <w:p w14:paraId="488A2D61" w14:textId="01815E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36.717-03-02_CA_1A-3A-20A-38A</w:t>
            </w:r>
          </w:p>
        </w:tc>
        <w:tc>
          <w:tcPr>
            <w:tcW w:w="0" w:type="auto"/>
          </w:tcPr>
          <w:p w14:paraId="77FBCC09" w14:textId="5B11EA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1CF6165" w14:textId="5963BF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BD8175D" w14:textId="62C84D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R4-2106376</w:t>
            </w:r>
          </w:p>
        </w:tc>
        <w:tc>
          <w:tcPr>
            <w:tcW w:w="0" w:type="auto"/>
          </w:tcPr>
          <w:p w14:paraId="0C05230E" w14:textId="39647B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78B783B5" w14:textId="77777777" w:rsidTr="00C51F06">
        <w:tc>
          <w:tcPr>
            <w:tcW w:w="0" w:type="auto"/>
          </w:tcPr>
          <w:p w14:paraId="2E2D3E22" w14:textId="3344A9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R4-2105234</w:t>
            </w:r>
          </w:p>
        </w:tc>
        <w:tc>
          <w:tcPr>
            <w:tcW w:w="0" w:type="auto"/>
          </w:tcPr>
          <w:p w14:paraId="18B564F0" w14:textId="6C31BD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36.717-03-02_CA_3A-7A-20A-38A</w:t>
            </w:r>
          </w:p>
        </w:tc>
        <w:tc>
          <w:tcPr>
            <w:tcW w:w="0" w:type="auto"/>
          </w:tcPr>
          <w:p w14:paraId="01EE02B7" w14:textId="4B4027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2EACA73" w14:textId="77327C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4655873" w14:textId="66E83E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R4-2106377</w:t>
            </w:r>
          </w:p>
        </w:tc>
        <w:tc>
          <w:tcPr>
            <w:tcW w:w="0" w:type="auto"/>
          </w:tcPr>
          <w:p w14:paraId="5EFF06DF" w14:textId="76BAED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08AA18FF" w14:textId="77777777" w:rsidTr="00C51F06">
        <w:tc>
          <w:tcPr>
            <w:tcW w:w="0" w:type="auto"/>
          </w:tcPr>
          <w:p w14:paraId="4DF0650B" w14:textId="008DAA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R4-2105235</w:t>
            </w:r>
          </w:p>
        </w:tc>
        <w:tc>
          <w:tcPr>
            <w:tcW w:w="0" w:type="auto"/>
          </w:tcPr>
          <w:p w14:paraId="1A612F57" w14:textId="55C1B6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 Meeting Efficiency Improvements</w:t>
            </w:r>
          </w:p>
        </w:tc>
        <w:tc>
          <w:tcPr>
            <w:tcW w:w="0" w:type="auto"/>
          </w:tcPr>
          <w:p w14:paraId="1D61D601" w14:textId="038317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 Chair (Apple)</w:t>
            </w:r>
          </w:p>
        </w:tc>
        <w:tc>
          <w:tcPr>
            <w:tcW w:w="0" w:type="auto"/>
          </w:tcPr>
          <w:p w14:paraId="4D5B9D15" w14:textId="57184F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EA61B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82740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35142B" w14:textId="77777777" w:rsidTr="00C51F06">
        <w:tc>
          <w:tcPr>
            <w:tcW w:w="0" w:type="auto"/>
          </w:tcPr>
          <w:p w14:paraId="1B75839F" w14:textId="2E536F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R4-2105236</w:t>
            </w:r>
          </w:p>
        </w:tc>
        <w:tc>
          <w:tcPr>
            <w:tcW w:w="0" w:type="auto"/>
          </w:tcPr>
          <w:p w14:paraId="06473252" w14:textId="51F0AA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38.717-02-01: CA_n12-n77</w:t>
            </w:r>
          </w:p>
        </w:tc>
        <w:tc>
          <w:tcPr>
            <w:tcW w:w="0" w:type="auto"/>
          </w:tcPr>
          <w:p w14:paraId="7462392B" w14:textId="18C4EC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77382E77" w14:textId="55C062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15B7135" w14:textId="50A033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R4-2104412</w:t>
            </w:r>
          </w:p>
        </w:tc>
        <w:tc>
          <w:tcPr>
            <w:tcW w:w="0" w:type="auto"/>
          </w:tcPr>
          <w:p w14:paraId="6C12E05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5E7CFC4" w14:textId="77777777" w:rsidTr="00C51F06">
        <w:tc>
          <w:tcPr>
            <w:tcW w:w="0" w:type="auto"/>
          </w:tcPr>
          <w:p w14:paraId="215042E3" w14:textId="791A48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R4-2105237</w:t>
            </w:r>
          </w:p>
        </w:tc>
        <w:tc>
          <w:tcPr>
            <w:tcW w:w="0" w:type="auto"/>
          </w:tcPr>
          <w:p w14:paraId="1F22B970" w14:textId="0051B1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38.717-02-01: CA_n14-n77</w:t>
            </w:r>
          </w:p>
        </w:tc>
        <w:tc>
          <w:tcPr>
            <w:tcW w:w="0" w:type="auto"/>
          </w:tcPr>
          <w:p w14:paraId="1230AF4B" w14:textId="5912C8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70C18D29" w14:textId="40AD2E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C515195" w14:textId="4EECDC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R4-2104413</w:t>
            </w:r>
          </w:p>
        </w:tc>
        <w:tc>
          <w:tcPr>
            <w:tcW w:w="0" w:type="auto"/>
          </w:tcPr>
          <w:p w14:paraId="66B3AC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49A6ACB" w14:textId="77777777" w:rsidTr="00C51F06">
        <w:tc>
          <w:tcPr>
            <w:tcW w:w="0" w:type="auto"/>
          </w:tcPr>
          <w:p w14:paraId="3DE3C4E4" w14:textId="72FFCA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R4-2105238</w:t>
            </w:r>
          </w:p>
        </w:tc>
        <w:tc>
          <w:tcPr>
            <w:tcW w:w="0" w:type="auto"/>
          </w:tcPr>
          <w:p w14:paraId="66053D16" w14:textId="59FA52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38.717-02-01: CA_n30-n77</w:t>
            </w:r>
          </w:p>
        </w:tc>
        <w:tc>
          <w:tcPr>
            <w:tcW w:w="0" w:type="auto"/>
          </w:tcPr>
          <w:p w14:paraId="72056229" w14:textId="73460F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5393B1AF" w14:textId="61DDF8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4146AE7" w14:textId="1B9034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R4-2104414</w:t>
            </w:r>
          </w:p>
        </w:tc>
        <w:tc>
          <w:tcPr>
            <w:tcW w:w="0" w:type="auto"/>
          </w:tcPr>
          <w:p w14:paraId="7E56021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C211E24" w14:textId="77777777" w:rsidTr="00C51F06">
        <w:tc>
          <w:tcPr>
            <w:tcW w:w="0" w:type="auto"/>
          </w:tcPr>
          <w:p w14:paraId="13A214AB" w14:textId="5D8E2A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R4-2105239</w:t>
            </w:r>
          </w:p>
        </w:tc>
        <w:tc>
          <w:tcPr>
            <w:tcW w:w="0" w:type="auto"/>
          </w:tcPr>
          <w:p w14:paraId="4BFF9400" w14:textId="31F733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CA_n2-n77</w:t>
            </w:r>
          </w:p>
        </w:tc>
        <w:tc>
          <w:tcPr>
            <w:tcW w:w="0" w:type="auto"/>
          </w:tcPr>
          <w:p w14:paraId="26DDA077" w14:textId="738D66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1F61AE41" w14:textId="12A6CA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166AFD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753FE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7A0E3B4" w14:textId="77777777" w:rsidTr="00C51F06">
        <w:tc>
          <w:tcPr>
            <w:tcW w:w="0" w:type="auto"/>
          </w:tcPr>
          <w:p w14:paraId="6BD5EFD0" w14:textId="324C54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R4-2105240</w:t>
            </w:r>
          </w:p>
        </w:tc>
        <w:tc>
          <w:tcPr>
            <w:tcW w:w="0" w:type="auto"/>
          </w:tcPr>
          <w:p w14:paraId="095DE4C5" w14:textId="3546D9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CA_n5A-n77(2A) introduction of UL CA_n77(2A)</w:t>
            </w:r>
          </w:p>
        </w:tc>
        <w:tc>
          <w:tcPr>
            <w:tcW w:w="0" w:type="auto"/>
          </w:tcPr>
          <w:p w14:paraId="721E03C0" w14:textId="7A2267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0482C0B5" w14:textId="14EF71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7279F3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13FB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BA6E5BD" w14:textId="77777777" w:rsidTr="00C51F06">
        <w:tc>
          <w:tcPr>
            <w:tcW w:w="0" w:type="auto"/>
          </w:tcPr>
          <w:p w14:paraId="1982019A" w14:textId="6CC855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R4-2105241</w:t>
            </w:r>
          </w:p>
        </w:tc>
        <w:tc>
          <w:tcPr>
            <w:tcW w:w="0" w:type="auto"/>
          </w:tcPr>
          <w:p w14:paraId="2B8423D3" w14:textId="5C8725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38.717-02-01: CA_n25A-n71(2A)</w:t>
            </w:r>
          </w:p>
        </w:tc>
        <w:tc>
          <w:tcPr>
            <w:tcW w:w="0" w:type="auto"/>
          </w:tcPr>
          <w:p w14:paraId="075F15F2" w14:textId="47AD85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65D9928B" w14:textId="66D944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6D7D0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56C3E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C76D8F" w14:textId="77777777" w:rsidTr="00C51F06">
        <w:tc>
          <w:tcPr>
            <w:tcW w:w="0" w:type="auto"/>
          </w:tcPr>
          <w:p w14:paraId="5AE1E11D" w14:textId="5AC2BF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R4-2105242</w:t>
            </w:r>
          </w:p>
        </w:tc>
        <w:tc>
          <w:tcPr>
            <w:tcW w:w="0" w:type="auto"/>
          </w:tcPr>
          <w:p w14:paraId="2685EAA8" w14:textId="7C3470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38.717-02-01: CA_n41(2A)-n66A</w:t>
            </w:r>
          </w:p>
        </w:tc>
        <w:tc>
          <w:tcPr>
            <w:tcW w:w="0" w:type="auto"/>
          </w:tcPr>
          <w:p w14:paraId="7A87EFB1" w14:textId="02D5C9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4C035023" w14:textId="5E962D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6262BD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6D1B9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8CC3BA9" w14:textId="77777777" w:rsidTr="00C51F06">
        <w:tc>
          <w:tcPr>
            <w:tcW w:w="0" w:type="auto"/>
          </w:tcPr>
          <w:p w14:paraId="44955502" w14:textId="4E19AD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R4-2105243</w:t>
            </w:r>
          </w:p>
        </w:tc>
        <w:tc>
          <w:tcPr>
            <w:tcW w:w="0" w:type="auto"/>
          </w:tcPr>
          <w:p w14:paraId="2FEAF403" w14:textId="4A123E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38.717-02-01: CA_n25-n48 combinations</w:t>
            </w:r>
          </w:p>
        </w:tc>
        <w:tc>
          <w:tcPr>
            <w:tcW w:w="0" w:type="auto"/>
          </w:tcPr>
          <w:p w14:paraId="639FD91A" w14:textId="38EF95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06589543" w14:textId="5A42A6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F62E48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E53F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44D990F" w14:textId="77777777" w:rsidTr="00C51F06">
        <w:tc>
          <w:tcPr>
            <w:tcW w:w="0" w:type="auto"/>
          </w:tcPr>
          <w:p w14:paraId="50328DD4" w14:textId="2FF585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R4-2105244</w:t>
            </w:r>
          </w:p>
        </w:tc>
        <w:tc>
          <w:tcPr>
            <w:tcW w:w="0" w:type="auto"/>
          </w:tcPr>
          <w:p w14:paraId="3E77D469" w14:textId="791064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61C842F" w14:textId="04FC02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F07AFDA" w14:textId="52F704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not </w:t>
            </w:r>
            <w:r>
              <w:rPr>
                <w:sz w:val="16"/>
              </w:rPr>
              <w:lastRenderedPageBreak/>
              <w:t>treated</w:t>
            </w:r>
          </w:p>
        </w:tc>
        <w:tc>
          <w:tcPr>
            <w:tcW w:w="0" w:type="auto"/>
          </w:tcPr>
          <w:p w14:paraId="44F2218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FDF28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9DA11B0" w14:textId="77777777" w:rsidTr="00C51F06">
        <w:tc>
          <w:tcPr>
            <w:tcW w:w="0" w:type="auto"/>
          </w:tcPr>
          <w:p w14:paraId="0B00F8AA" w14:textId="3DE598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R4-2105245</w:t>
            </w:r>
          </w:p>
        </w:tc>
        <w:tc>
          <w:tcPr>
            <w:tcW w:w="0" w:type="auto"/>
          </w:tcPr>
          <w:p w14:paraId="3F504B87" w14:textId="2C081C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NR inter band CA DC combinations for 2DL with up to 2 bands UL</w:t>
            </w:r>
          </w:p>
        </w:tc>
        <w:tc>
          <w:tcPr>
            <w:tcW w:w="0" w:type="auto"/>
          </w:tcPr>
          <w:p w14:paraId="066E559C" w14:textId="4E4B36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</w:t>
            </w:r>
          </w:p>
        </w:tc>
        <w:tc>
          <w:tcPr>
            <w:tcW w:w="0" w:type="auto"/>
          </w:tcPr>
          <w:p w14:paraId="51D6F3CC" w14:textId="366544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E53C6CE" w14:textId="660D29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R4-2104507</w:t>
            </w:r>
          </w:p>
        </w:tc>
        <w:tc>
          <w:tcPr>
            <w:tcW w:w="0" w:type="auto"/>
          </w:tcPr>
          <w:p w14:paraId="2EFEA3A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9CEE0E2" w14:textId="77777777" w:rsidTr="00C51F06">
        <w:tc>
          <w:tcPr>
            <w:tcW w:w="0" w:type="auto"/>
          </w:tcPr>
          <w:p w14:paraId="3AE7DEE2" w14:textId="10964A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R4-2105246</w:t>
            </w:r>
          </w:p>
        </w:tc>
        <w:tc>
          <w:tcPr>
            <w:tcW w:w="0" w:type="auto"/>
          </w:tcPr>
          <w:p w14:paraId="6C5E4D61" w14:textId="70AA13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CA_n1-n74</w:t>
            </w:r>
          </w:p>
        </w:tc>
        <w:tc>
          <w:tcPr>
            <w:tcW w:w="0" w:type="auto"/>
          </w:tcPr>
          <w:p w14:paraId="78CB74CD" w14:textId="47BE92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Samsung,KDDI</w:t>
            </w:r>
          </w:p>
        </w:tc>
        <w:tc>
          <w:tcPr>
            <w:tcW w:w="0" w:type="auto"/>
          </w:tcPr>
          <w:p w14:paraId="304CD256" w14:textId="750607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E2DFC7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3A54A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1092FF8" w14:textId="77777777" w:rsidTr="00C51F06">
        <w:tc>
          <w:tcPr>
            <w:tcW w:w="0" w:type="auto"/>
          </w:tcPr>
          <w:p w14:paraId="43C2D1AA" w14:textId="08822E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R4-2105247</w:t>
            </w:r>
          </w:p>
        </w:tc>
        <w:tc>
          <w:tcPr>
            <w:tcW w:w="0" w:type="auto"/>
          </w:tcPr>
          <w:p w14:paraId="23F24458" w14:textId="054E77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CA_n18-n77</w:t>
            </w:r>
          </w:p>
        </w:tc>
        <w:tc>
          <w:tcPr>
            <w:tcW w:w="0" w:type="auto"/>
          </w:tcPr>
          <w:p w14:paraId="2034B8CA" w14:textId="2E3F3E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21A1E88A" w14:textId="4B4A11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B62B0BA" w14:textId="737CB7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R4-2105058</w:t>
            </w:r>
          </w:p>
        </w:tc>
        <w:tc>
          <w:tcPr>
            <w:tcW w:w="0" w:type="auto"/>
          </w:tcPr>
          <w:p w14:paraId="7422AB0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6167999" w14:textId="77777777" w:rsidTr="00C51F06">
        <w:tc>
          <w:tcPr>
            <w:tcW w:w="0" w:type="auto"/>
          </w:tcPr>
          <w:p w14:paraId="714A3254" w14:textId="47439E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R4-2105248</w:t>
            </w:r>
          </w:p>
        </w:tc>
        <w:tc>
          <w:tcPr>
            <w:tcW w:w="0" w:type="auto"/>
          </w:tcPr>
          <w:p w14:paraId="4679C19E" w14:textId="08369F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CA_n18-n78</w:t>
            </w:r>
          </w:p>
        </w:tc>
        <w:tc>
          <w:tcPr>
            <w:tcW w:w="0" w:type="auto"/>
          </w:tcPr>
          <w:p w14:paraId="4805A30A" w14:textId="329AAA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1B4C8BE7" w14:textId="72912A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29FEB84" w14:textId="4605F6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R4-2105059</w:t>
            </w:r>
          </w:p>
        </w:tc>
        <w:tc>
          <w:tcPr>
            <w:tcW w:w="0" w:type="auto"/>
          </w:tcPr>
          <w:p w14:paraId="2C1B158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965BBE7" w14:textId="77777777" w:rsidTr="00C51F06">
        <w:tc>
          <w:tcPr>
            <w:tcW w:w="0" w:type="auto"/>
          </w:tcPr>
          <w:p w14:paraId="15D96C53" w14:textId="7EE672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R4-2105249</w:t>
            </w:r>
          </w:p>
        </w:tc>
        <w:tc>
          <w:tcPr>
            <w:tcW w:w="0" w:type="auto"/>
          </w:tcPr>
          <w:p w14:paraId="511D615A" w14:textId="69C43D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CA_n40-n77</w:t>
            </w:r>
          </w:p>
        </w:tc>
        <w:tc>
          <w:tcPr>
            <w:tcW w:w="0" w:type="auto"/>
          </w:tcPr>
          <w:p w14:paraId="6F2C922F" w14:textId="288566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Samsung,KDDI</w:t>
            </w:r>
          </w:p>
        </w:tc>
        <w:tc>
          <w:tcPr>
            <w:tcW w:w="0" w:type="auto"/>
          </w:tcPr>
          <w:p w14:paraId="1BF102C6" w14:textId="20AADD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804166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DC81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AD50F7B" w14:textId="77777777" w:rsidTr="00C51F06">
        <w:tc>
          <w:tcPr>
            <w:tcW w:w="0" w:type="auto"/>
          </w:tcPr>
          <w:p w14:paraId="70B8122B" w14:textId="7ABF99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R4-2105250</w:t>
            </w:r>
          </w:p>
        </w:tc>
        <w:tc>
          <w:tcPr>
            <w:tcW w:w="0" w:type="auto"/>
          </w:tcPr>
          <w:p w14:paraId="609DDEAD" w14:textId="3DCD3906" w:rsidR="00C51F06" w:rsidRPr="00C51F06" w:rsidRDefault="004978F0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CA_n1-n41</w:t>
            </w:r>
          </w:p>
        </w:tc>
        <w:tc>
          <w:tcPr>
            <w:tcW w:w="0" w:type="auto"/>
          </w:tcPr>
          <w:p w14:paraId="237471C9" w14:textId="283156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453DE4D1" w14:textId="07D789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27FF3A0" w14:textId="72B8A0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1B228D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47FAA32" w14:textId="77777777" w:rsidTr="00C51F06">
        <w:tc>
          <w:tcPr>
            <w:tcW w:w="0" w:type="auto"/>
          </w:tcPr>
          <w:p w14:paraId="2425AD49" w14:textId="00B0F0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R4-2105251</w:t>
            </w:r>
          </w:p>
        </w:tc>
        <w:tc>
          <w:tcPr>
            <w:tcW w:w="0" w:type="auto"/>
          </w:tcPr>
          <w:p w14:paraId="547593EC" w14:textId="1EFB72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CA_n3-n41</w:t>
            </w:r>
          </w:p>
        </w:tc>
        <w:tc>
          <w:tcPr>
            <w:tcW w:w="0" w:type="auto"/>
          </w:tcPr>
          <w:p w14:paraId="3DB8ACBC" w14:textId="2F58E5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Samsung,KDDI</w:t>
            </w:r>
          </w:p>
        </w:tc>
        <w:tc>
          <w:tcPr>
            <w:tcW w:w="0" w:type="auto"/>
          </w:tcPr>
          <w:p w14:paraId="70C786A1" w14:textId="006FBF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184C2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2B62F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2308358" w14:textId="77777777" w:rsidTr="00C51F06">
        <w:tc>
          <w:tcPr>
            <w:tcW w:w="0" w:type="auto"/>
          </w:tcPr>
          <w:p w14:paraId="31F939A8" w14:textId="0A2B9C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R4-2105252</w:t>
            </w:r>
          </w:p>
        </w:tc>
        <w:tc>
          <w:tcPr>
            <w:tcW w:w="0" w:type="auto"/>
          </w:tcPr>
          <w:p w14:paraId="4125C191" w14:textId="4629BD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CA_n3-n74</w:t>
            </w:r>
          </w:p>
        </w:tc>
        <w:tc>
          <w:tcPr>
            <w:tcW w:w="0" w:type="auto"/>
          </w:tcPr>
          <w:p w14:paraId="607FA1DA" w14:textId="4A654C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1B7121A8" w14:textId="2B2D2C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E24EE5D" w14:textId="7F1872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R4-2105064</w:t>
            </w:r>
          </w:p>
        </w:tc>
        <w:tc>
          <w:tcPr>
            <w:tcW w:w="0" w:type="auto"/>
          </w:tcPr>
          <w:p w14:paraId="49D958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45AA064" w14:textId="77777777" w:rsidTr="00C51F06">
        <w:tc>
          <w:tcPr>
            <w:tcW w:w="0" w:type="auto"/>
          </w:tcPr>
          <w:p w14:paraId="2DDCD723" w14:textId="43C7E5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R4-2105253</w:t>
            </w:r>
          </w:p>
        </w:tc>
        <w:tc>
          <w:tcPr>
            <w:tcW w:w="0" w:type="auto"/>
          </w:tcPr>
          <w:p w14:paraId="0C362E03" w14:textId="66C33D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CA_n18-n28</w:t>
            </w:r>
          </w:p>
        </w:tc>
        <w:tc>
          <w:tcPr>
            <w:tcW w:w="0" w:type="auto"/>
          </w:tcPr>
          <w:p w14:paraId="158FE9D5" w14:textId="6B2493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4D0A4175" w14:textId="7542B5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D7DFE5F" w14:textId="1B467F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R4-2105065</w:t>
            </w:r>
          </w:p>
        </w:tc>
        <w:tc>
          <w:tcPr>
            <w:tcW w:w="0" w:type="auto"/>
          </w:tcPr>
          <w:p w14:paraId="0594465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0DC4DBD" w14:textId="77777777" w:rsidTr="00C51F06">
        <w:tc>
          <w:tcPr>
            <w:tcW w:w="0" w:type="auto"/>
          </w:tcPr>
          <w:p w14:paraId="291775A9" w14:textId="3E9EFC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R4-2105254</w:t>
            </w:r>
          </w:p>
        </w:tc>
        <w:tc>
          <w:tcPr>
            <w:tcW w:w="0" w:type="auto"/>
          </w:tcPr>
          <w:p w14:paraId="0409A240" w14:textId="744FD7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CA_n28-n74</w:t>
            </w:r>
          </w:p>
        </w:tc>
        <w:tc>
          <w:tcPr>
            <w:tcW w:w="0" w:type="auto"/>
          </w:tcPr>
          <w:p w14:paraId="00A21A2A" w14:textId="36110F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65D2777A" w14:textId="479E38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3E6254" w14:textId="1BEDEC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R4-2105066</w:t>
            </w:r>
          </w:p>
        </w:tc>
        <w:tc>
          <w:tcPr>
            <w:tcW w:w="0" w:type="auto"/>
          </w:tcPr>
          <w:p w14:paraId="324F221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614D8E9" w14:textId="77777777" w:rsidTr="00C51F06">
        <w:tc>
          <w:tcPr>
            <w:tcW w:w="0" w:type="auto"/>
          </w:tcPr>
          <w:p w14:paraId="493960F0" w14:textId="08D229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R4-2105255</w:t>
            </w:r>
          </w:p>
        </w:tc>
        <w:tc>
          <w:tcPr>
            <w:tcW w:w="0" w:type="auto"/>
          </w:tcPr>
          <w:p w14:paraId="3948C3E9" w14:textId="017BD4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CA_n74-n77</w:t>
            </w:r>
          </w:p>
        </w:tc>
        <w:tc>
          <w:tcPr>
            <w:tcW w:w="0" w:type="auto"/>
          </w:tcPr>
          <w:p w14:paraId="37908AA0" w14:textId="068E0A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3F22F2D1" w14:textId="123BD5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CA1BD6" w14:textId="1C72E3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R4-2105068</w:t>
            </w:r>
          </w:p>
        </w:tc>
        <w:tc>
          <w:tcPr>
            <w:tcW w:w="0" w:type="auto"/>
          </w:tcPr>
          <w:p w14:paraId="769AA76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4CCF97F" w14:textId="77777777" w:rsidTr="00C51F06">
        <w:tc>
          <w:tcPr>
            <w:tcW w:w="0" w:type="auto"/>
          </w:tcPr>
          <w:p w14:paraId="60C66047" w14:textId="668C3B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R4-2105256</w:t>
            </w:r>
          </w:p>
        </w:tc>
        <w:tc>
          <w:tcPr>
            <w:tcW w:w="0" w:type="auto"/>
          </w:tcPr>
          <w:p w14:paraId="356867D3" w14:textId="2CCFB6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CA_n13-n77</w:t>
            </w:r>
          </w:p>
        </w:tc>
        <w:tc>
          <w:tcPr>
            <w:tcW w:w="0" w:type="auto"/>
          </w:tcPr>
          <w:p w14:paraId="0163E6F1" w14:textId="378931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709F647E" w14:textId="2538F3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DDF37C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6B920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B6B8F16" w14:textId="77777777" w:rsidTr="00C51F06">
        <w:tc>
          <w:tcPr>
            <w:tcW w:w="0" w:type="auto"/>
          </w:tcPr>
          <w:p w14:paraId="2362531E" w14:textId="285D18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R4-2105257</w:t>
            </w:r>
          </w:p>
        </w:tc>
        <w:tc>
          <w:tcPr>
            <w:tcW w:w="0" w:type="auto"/>
          </w:tcPr>
          <w:p w14:paraId="0E1B6EBB" w14:textId="1682F5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CA_n2-n7</w:t>
            </w:r>
          </w:p>
        </w:tc>
        <w:tc>
          <w:tcPr>
            <w:tcW w:w="0" w:type="auto"/>
          </w:tcPr>
          <w:p w14:paraId="4D73C4B0" w14:textId="3913A5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6D4D7C16" w14:textId="41C2DE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09E444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ADAA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9B3C360" w14:textId="77777777" w:rsidTr="00C51F06">
        <w:tc>
          <w:tcPr>
            <w:tcW w:w="0" w:type="auto"/>
          </w:tcPr>
          <w:p w14:paraId="2CE3AE02" w14:textId="705B03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R4-2105258</w:t>
            </w:r>
          </w:p>
        </w:tc>
        <w:tc>
          <w:tcPr>
            <w:tcW w:w="0" w:type="auto"/>
          </w:tcPr>
          <w:p w14:paraId="35975141" w14:textId="6E9D81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CA_n24-n41</w:t>
            </w:r>
          </w:p>
        </w:tc>
        <w:tc>
          <w:tcPr>
            <w:tcW w:w="0" w:type="auto"/>
          </w:tcPr>
          <w:p w14:paraId="0914EBE1" w14:textId="2B77F6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Networks, Huawei, HiSilicon</w:t>
            </w:r>
          </w:p>
        </w:tc>
        <w:tc>
          <w:tcPr>
            <w:tcW w:w="0" w:type="auto"/>
          </w:tcPr>
          <w:p w14:paraId="02A9D23C" w14:textId="34344A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7F303D0" w14:textId="550981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R4-2106572</w:t>
            </w:r>
          </w:p>
        </w:tc>
        <w:tc>
          <w:tcPr>
            <w:tcW w:w="0" w:type="auto"/>
          </w:tcPr>
          <w:p w14:paraId="50E62F5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17EB259" w14:textId="77777777" w:rsidTr="00C51F06">
        <w:tc>
          <w:tcPr>
            <w:tcW w:w="0" w:type="auto"/>
          </w:tcPr>
          <w:p w14:paraId="4D5CAC29" w14:textId="648CDB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R4-2105259</w:t>
            </w:r>
          </w:p>
        </w:tc>
        <w:tc>
          <w:tcPr>
            <w:tcW w:w="0" w:type="auto"/>
          </w:tcPr>
          <w:p w14:paraId="77457AA8" w14:textId="0AD9D8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CA_n24-n48</w:t>
            </w:r>
          </w:p>
        </w:tc>
        <w:tc>
          <w:tcPr>
            <w:tcW w:w="0" w:type="auto"/>
          </w:tcPr>
          <w:p w14:paraId="3F7F7019" w14:textId="625F6F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Networks, Huawei, HiSilicon</w:t>
            </w:r>
          </w:p>
        </w:tc>
        <w:tc>
          <w:tcPr>
            <w:tcW w:w="0" w:type="auto"/>
          </w:tcPr>
          <w:p w14:paraId="16FC4CAC" w14:textId="0232C2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81610F0" w14:textId="706CA2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R4-2106585</w:t>
            </w:r>
          </w:p>
        </w:tc>
        <w:tc>
          <w:tcPr>
            <w:tcW w:w="0" w:type="auto"/>
          </w:tcPr>
          <w:p w14:paraId="3194B8B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7E9E723" w14:textId="77777777" w:rsidTr="00C51F06">
        <w:tc>
          <w:tcPr>
            <w:tcW w:w="0" w:type="auto"/>
          </w:tcPr>
          <w:p w14:paraId="05AE3C06" w14:textId="0354D6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R4-2105260</w:t>
            </w:r>
          </w:p>
        </w:tc>
        <w:tc>
          <w:tcPr>
            <w:tcW w:w="0" w:type="auto"/>
          </w:tcPr>
          <w:p w14:paraId="08417000" w14:textId="68C4FD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CA_n24-n77</w:t>
            </w:r>
          </w:p>
        </w:tc>
        <w:tc>
          <w:tcPr>
            <w:tcW w:w="0" w:type="auto"/>
          </w:tcPr>
          <w:p w14:paraId="51726C3A" w14:textId="6837A6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Networks, Huawei HiSilicon</w:t>
            </w:r>
          </w:p>
        </w:tc>
        <w:tc>
          <w:tcPr>
            <w:tcW w:w="0" w:type="auto"/>
          </w:tcPr>
          <w:p w14:paraId="2DAED7E2" w14:textId="39FC9B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79CBCFD" w14:textId="2AE768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R4-2106586</w:t>
            </w:r>
          </w:p>
        </w:tc>
        <w:tc>
          <w:tcPr>
            <w:tcW w:w="0" w:type="auto"/>
          </w:tcPr>
          <w:p w14:paraId="430AFF1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D9F12E8" w14:textId="77777777" w:rsidTr="00C51F06">
        <w:tc>
          <w:tcPr>
            <w:tcW w:w="0" w:type="auto"/>
          </w:tcPr>
          <w:p w14:paraId="0D6893EC" w14:textId="5AA55B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R4-2105261</w:t>
            </w:r>
          </w:p>
        </w:tc>
        <w:tc>
          <w:tcPr>
            <w:tcW w:w="0" w:type="auto"/>
          </w:tcPr>
          <w:p w14:paraId="7FFF7BCE" w14:textId="14BAA6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CA_n3A-n39A</w:t>
            </w:r>
          </w:p>
        </w:tc>
        <w:tc>
          <w:tcPr>
            <w:tcW w:w="0" w:type="auto"/>
          </w:tcPr>
          <w:p w14:paraId="073D7B16" w14:textId="578064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CA7A82C" w14:textId="73AA31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6EB8E2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B862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458C339" w14:textId="77777777" w:rsidTr="00C51F06">
        <w:tc>
          <w:tcPr>
            <w:tcW w:w="0" w:type="auto"/>
          </w:tcPr>
          <w:p w14:paraId="48B92D41" w14:textId="0C4650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R4-2105262</w:t>
            </w:r>
          </w:p>
        </w:tc>
        <w:tc>
          <w:tcPr>
            <w:tcW w:w="0" w:type="auto"/>
          </w:tcPr>
          <w:p w14:paraId="0309E01F" w14:textId="007DB8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CA_n28A-n71A</w:t>
            </w:r>
          </w:p>
        </w:tc>
        <w:tc>
          <w:tcPr>
            <w:tcW w:w="0" w:type="auto"/>
          </w:tcPr>
          <w:p w14:paraId="2CE7C002" w14:textId="720D29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1BDCFCA" w14:textId="7DFCC0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9D958AA" w14:textId="648046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R4-2106650</w:t>
            </w:r>
          </w:p>
        </w:tc>
        <w:tc>
          <w:tcPr>
            <w:tcW w:w="0" w:type="auto"/>
          </w:tcPr>
          <w:p w14:paraId="222B5B4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64B05CC" w14:textId="77777777" w:rsidTr="00C51F06">
        <w:tc>
          <w:tcPr>
            <w:tcW w:w="0" w:type="auto"/>
          </w:tcPr>
          <w:p w14:paraId="48F4A249" w14:textId="072A25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R4-2105263</w:t>
            </w:r>
          </w:p>
        </w:tc>
        <w:tc>
          <w:tcPr>
            <w:tcW w:w="0" w:type="auto"/>
          </w:tcPr>
          <w:p w14:paraId="6C029CB7" w14:textId="76E790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 to include CA_n2A-n30A, CA_n2(2A)-n30A</w:t>
            </w:r>
          </w:p>
        </w:tc>
        <w:tc>
          <w:tcPr>
            <w:tcW w:w="0" w:type="auto"/>
          </w:tcPr>
          <w:p w14:paraId="3B42FC49" w14:textId="2CA683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13D55443" w14:textId="0B0094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A0E5CB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07B22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5F5B7AC" w14:textId="77777777" w:rsidTr="00C51F06">
        <w:tc>
          <w:tcPr>
            <w:tcW w:w="0" w:type="auto"/>
          </w:tcPr>
          <w:p w14:paraId="2409C86B" w14:textId="5E93F6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R4-2105264</w:t>
            </w:r>
          </w:p>
        </w:tc>
        <w:tc>
          <w:tcPr>
            <w:tcW w:w="0" w:type="auto"/>
          </w:tcPr>
          <w:p w14:paraId="265A7821" w14:textId="6D5471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 to include CA_n5A-n30A, UL CA_n2A-n30A</w:t>
            </w:r>
          </w:p>
        </w:tc>
        <w:tc>
          <w:tcPr>
            <w:tcW w:w="0" w:type="auto"/>
          </w:tcPr>
          <w:p w14:paraId="77BF59DC" w14:textId="5B83B4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02E73EE4" w14:textId="66ABE7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C646EF1" w14:textId="6BDAE4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R4-2106716</w:t>
            </w:r>
          </w:p>
        </w:tc>
        <w:tc>
          <w:tcPr>
            <w:tcW w:w="0" w:type="auto"/>
          </w:tcPr>
          <w:p w14:paraId="340103A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C8CCF18" w14:textId="77777777" w:rsidTr="00C51F06">
        <w:tc>
          <w:tcPr>
            <w:tcW w:w="0" w:type="auto"/>
          </w:tcPr>
          <w:p w14:paraId="7729E391" w14:textId="20F1A5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R4-2105265</w:t>
            </w:r>
          </w:p>
        </w:tc>
        <w:tc>
          <w:tcPr>
            <w:tcW w:w="0" w:type="auto"/>
          </w:tcPr>
          <w:p w14:paraId="1D0C36FA" w14:textId="715511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38.101-1 to include new CA configurations n2-n5, n2-n66, n5-n66</w:t>
            </w:r>
          </w:p>
        </w:tc>
        <w:tc>
          <w:tcPr>
            <w:tcW w:w="0" w:type="auto"/>
          </w:tcPr>
          <w:p w14:paraId="78A5CDB0" w14:textId="678E37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0BD0D3F9" w14:textId="5603FE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560B4D2" w14:textId="7238DD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R4-2106722</w:t>
            </w:r>
          </w:p>
        </w:tc>
        <w:tc>
          <w:tcPr>
            <w:tcW w:w="0" w:type="auto"/>
          </w:tcPr>
          <w:p w14:paraId="4A05D36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DC22B34" w14:textId="77777777" w:rsidTr="00C51F06">
        <w:tc>
          <w:tcPr>
            <w:tcW w:w="0" w:type="auto"/>
          </w:tcPr>
          <w:p w14:paraId="1DD7834D" w14:textId="0D0022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R4-2105266</w:t>
            </w:r>
          </w:p>
        </w:tc>
        <w:tc>
          <w:tcPr>
            <w:tcW w:w="0" w:type="auto"/>
          </w:tcPr>
          <w:p w14:paraId="6FD4F1D1" w14:textId="594267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 to include new BCS's and UL configurations n25-n71</w:t>
            </w:r>
          </w:p>
        </w:tc>
        <w:tc>
          <w:tcPr>
            <w:tcW w:w="0" w:type="auto"/>
          </w:tcPr>
          <w:p w14:paraId="574DDEC1" w14:textId="6389C9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T-Mobile US</w:t>
            </w:r>
          </w:p>
        </w:tc>
        <w:tc>
          <w:tcPr>
            <w:tcW w:w="0" w:type="auto"/>
          </w:tcPr>
          <w:p w14:paraId="61676774" w14:textId="380FCD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6F8C912" w14:textId="5139AD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R4-2106772</w:t>
            </w:r>
          </w:p>
        </w:tc>
        <w:tc>
          <w:tcPr>
            <w:tcW w:w="0" w:type="auto"/>
          </w:tcPr>
          <w:p w14:paraId="2146A20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681686F" w14:textId="77777777" w:rsidTr="00C51F06">
        <w:tc>
          <w:tcPr>
            <w:tcW w:w="0" w:type="auto"/>
          </w:tcPr>
          <w:p w14:paraId="5E840AC7" w14:textId="6D9038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R4-2105267</w:t>
            </w:r>
          </w:p>
        </w:tc>
        <w:tc>
          <w:tcPr>
            <w:tcW w:w="0" w:type="auto"/>
          </w:tcPr>
          <w:p w14:paraId="0A9E679C" w14:textId="50C7E5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 to include new BCS's and UL configurations n41-n66</w:t>
            </w:r>
          </w:p>
        </w:tc>
        <w:tc>
          <w:tcPr>
            <w:tcW w:w="0" w:type="auto"/>
          </w:tcPr>
          <w:p w14:paraId="79F9940D" w14:textId="1FC0E5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T-Mobile US</w:t>
            </w:r>
          </w:p>
        </w:tc>
        <w:tc>
          <w:tcPr>
            <w:tcW w:w="0" w:type="auto"/>
          </w:tcPr>
          <w:p w14:paraId="76B1A264" w14:textId="4630FF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7AFD748" w14:textId="60CF13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R4-2106773</w:t>
            </w:r>
          </w:p>
        </w:tc>
        <w:tc>
          <w:tcPr>
            <w:tcW w:w="0" w:type="auto"/>
          </w:tcPr>
          <w:p w14:paraId="4FE2AFD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85E3397" w14:textId="77777777" w:rsidTr="00C51F06">
        <w:tc>
          <w:tcPr>
            <w:tcW w:w="0" w:type="auto"/>
          </w:tcPr>
          <w:p w14:paraId="59162002" w14:textId="20EDEA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R4-2105268</w:t>
            </w:r>
          </w:p>
        </w:tc>
        <w:tc>
          <w:tcPr>
            <w:tcW w:w="0" w:type="auto"/>
          </w:tcPr>
          <w:p w14:paraId="40D6C897" w14:textId="6248C3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 to include new BCS's and UL configurationsn41A-n71</w:t>
            </w:r>
          </w:p>
        </w:tc>
        <w:tc>
          <w:tcPr>
            <w:tcW w:w="0" w:type="auto"/>
          </w:tcPr>
          <w:p w14:paraId="0ADA16DC" w14:textId="1C7E11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T-Mobile US</w:t>
            </w:r>
          </w:p>
        </w:tc>
        <w:tc>
          <w:tcPr>
            <w:tcW w:w="0" w:type="auto"/>
          </w:tcPr>
          <w:p w14:paraId="6BABACC4" w14:textId="2B7335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40FD9E8" w14:textId="7DCD82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R4-2106774</w:t>
            </w:r>
          </w:p>
        </w:tc>
        <w:tc>
          <w:tcPr>
            <w:tcW w:w="0" w:type="auto"/>
          </w:tcPr>
          <w:p w14:paraId="5F27791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EB63AA1" w14:textId="77777777" w:rsidTr="00C51F06">
        <w:tc>
          <w:tcPr>
            <w:tcW w:w="0" w:type="auto"/>
          </w:tcPr>
          <w:p w14:paraId="263B3A06" w14:textId="2FF42A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R4-2105269</w:t>
            </w:r>
          </w:p>
        </w:tc>
        <w:tc>
          <w:tcPr>
            <w:tcW w:w="0" w:type="auto"/>
          </w:tcPr>
          <w:p w14:paraId="492DB2B3" w14:textId="450A70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 to include new BCS's and UL configurations n66-n71</w:t>
            </w:r>
          </w:p>
        </w:tc>
        <w:tc>
          <w:tcPr>
            <w:tcW w:w="0" w:type="auto"/>
          </w:tcPr>
          <w:p w14:paraId="792D518B" w14:textId="3C841C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T-Mobile US</w:t>
            </w:r>
          </w:p>
        </w:tc>
        <w:tc>
          <w:tcPr>
            <w:tcW w:w="0" w:type="auto"/>
          </w:tcPr>
          <w:p w14:paraId="5A9E3D80" w14:textId="3358BA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3AA4905" w14:textId="6DF986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R4-2106775</w:t>
            </w:r>
          </w:p>
        </w:tc>
        <w:tc>
          <w:tcPr>
            <w:tcW w:w="0" w:type="auto"/>
          </w:tcPr>
          <w:p w14:paraId="36BFFF6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37E3757" w14:textId="77777777" w:rsidTr="00C51F06">
        <w:tc>
          <w:tcPr>
            <w:tcW w:w="0" w:type="auto"/>
          </w:tcPr>
          <w:p w14:paraId="13C47AA0" w14:textId="1C1DC6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R4-2105270</w:t>
            </w:r>
          </w:p>
        </w:tc>
        <w:tc>
          <w:tcPr>
            <w:tcW w:w="0" w:type="auto"/>
          </w:tcPr>
          <w:p w14:paraId="73A10C30" w14:textId="3D6215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38.717-02-01: Addition of CA_48-53</w:t>
            </w:r>
          </w:p>
        </w:tc>
        <w:tc>
          <w:tcPr>
            <w:tcW w:w="0" w:type="auto"/>
          </w:tcPr>
          <w:p w14:paraId="045D72E5" w14:textId="76EC12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Globalstar</w:t>
            </w:r>
          </w:p>
        </w:tc>
        <w:tc>
          <w:tcPr>
            <w:tcW w:w="0" w:type="auto"/>
          </w:tcPr>
          <w:p w14:paraId="100D6C93" w14:textId="599AF3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E0AEB69" w14:textId="288DC6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R4-2107200</w:t>
            </w:r>
          </w:p>
        </w:tc>
        <w:tc>
          <w:tcPr>
            <w:tcW w:w="0" w:type="auto"/>
          </w:tcPr>
          <w:p w14:paraId="33F61B3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D1F6603" w14:textId="77777777" w:rsidTr="00C51F06">
        <w:tc>
          <w:tcPr>
            <w:tcW w:w="0" w:type="auto"/>
          </w:tcPr>
          <w:p w14:paraId="0A8B6C9F" w14:textId="28995E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R4-2105271</w:t>
            </w:r>
          </w:p>
        </w:tc>
        <w:tc>
          <w:tcPr>
            <w:tcW w:w="0" w:type="auto"/>
          </w:tcPr>
          <w:p w14:paraId="21D2D56E" w14:textId="1EC668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FR2 inter-band CA</w:t>
            </w:r>
          </w:p>
        </w:tc>
        <w:tc>
          <w:tcPr>
            <w:tcW w:w="0" w:type="auto"/>
          </w:tcPr>
          <w:p w14:paraId="30529570" w14:textId="3C97AE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</w:t>
            </w:r>
          </w:p>
        </w:tc>
        <w:tc>
          <w:tcPr>
            <w:tcW w:w="0" w:type="auto"/>
          </w:tcPr>
          <w:p w14:paraId="6B3BC9BE" w14:textId="22165B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FB778FA" w14:textId="4EC3FF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R4-2104508</w:t>
            </w:r>
          </w:p>
        </w:tc>
        <w:tc>
          <w:tcPr>
            <w:tcW w:w="0" w:type="auto"/>
          </w:tcPr>
          <w:p w14:paraId="6CA911D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7BDCD32" w14:textId="77777777" w:rsidTr="00C51F06">
        <w:tc>
          <w:tcPr>
            <w:tcW w:w="0" w:type="auto"/>
          </w:tcPr>
          <w:p w14:paraId="6701DE57" w14:textId="4775DD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R4-2105272</w:t>
            </w:r>
          </w:p>
        </w:tc>
        <w:tc>
          <w:tcPr>
            <w:tcW w:w="0" w:type="auto"/>
          </w:tcPr>
          <w:p w14:paraId="4DBBACF6" w14:textId="0FC2CF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2_n25-n66</w:t>
            </w:r>
          </w:p>
        </w:tc>
        <w:tc>
          <w:tcPr>
            <w:tcW w:w="0" w:type="auto"/>
          </w:tcPr>
          <w:p w14:paraId="33E72EC9" w14:textId="3F9AC1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46FAB18E" w14:textId="2EF124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A7A7AF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CB27A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BFA3417" w14:textId="77777777" w:rsidTr="00C51F06">
        <w:tc>
          <w:tcPr>
            <w:tcW w:w="0" w:type="auto"/>
          </w:tcPr>
          <w:p w14:paraId="3523E3FF" w14:textId="68AD0F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R4-2105273</w:t>
            </w:r>
          </w:p>
        </w:tc>
        <w:tc>
          <w:tcPr>
            <w:tcW w:w="0" w:type="auto"/>
          </w:tcPr>
          <w:p w14:paraId="3CEE6E9A" w14:textId="524217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n97 for coexistence with protected bands</w:t>
            </w:r>
          </w:p>
        </w:tc>
        <w:tc>
          <w:tcPr>
            <w:tcW w:w="0" w:type="auto"/>
          </w:tcPr>
          <w:p w14:paraId="2215CFEE" w14:textId="4C9933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Huawei, HiSilicon</w:t>
            </w:r>
          </w:p>
        </w:tc>
        <w:tc>
          <w:tcPr>
            <w:tcW w:w="0" w:type="auto"/>
          </w:tcPr>
          <w:p w14:paraId="39D6A9F7" w14:textId="2C5894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B432DA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3BB0C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F2CEE13" w14:textId="77777777" w:rsidTr="00C51F06">
        <w:tc>
          <w:tcPr>
            <w:tcW w:w="0" w:type="auto"/>
          </w:tcPr>
          <w:p w14:paraId="3E41F9C3" w14:textId="59B644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R4-2105274</w:t>
            </w:r>
          </w:p>
        </w:tc>
        <w:tc>
          <w:tcPr>
            <w:tcW w:w="0" w:type="auto"/>
          </w:tcPr>
          <w:p w14:paraId="04177613" w14:textId="405C23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37.717-00-00 for SUL_n41A-n97A</w:t>
            </w:r>
          </w:p>
        </w:tc>
        <w:tc>
          <w:tcPr>
            <w:tcW w:w="0" w:type="auto"/>
          </w:tcPr>
          <w:p w14:paraId="13196E47" w14:textId="29CF60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1A8562F" w14:textId="13AC81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1FF32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3B620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FED82B" w14:textId="77777777" w:rsidTr="00C51F06">
        <w:tc>
          <w:tcPr>
            <w:tcW w:w="0" w:type="auto"/>
          </w:tcPr>
          <w:p w14:paraId="50DBC8DF" w14:textId="71B7E5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R4-2105275</w:t>
            </w:r>
          </w:p>
        </w:tc>
        <w:tc>
          <w:tcPr>
            <w:tcW w:w="0" w:type="auto"/>
          </w:tcPr>
          <w:p w14:paraId="1AB5FA31" w14:textId="36DA1D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37.717-00-00:SUL_n24A-n99A</w:t>
            </w:r>
          </w:p>
        </w:tc>
        <w:tc>
          <w:tcPr>
            <w:tcW w:w="0" w:type="auto"/>
          </w:tcPr>
          <w:p w14:paraId="524BE1D9" w14:textId="68AE71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4241693" w14:textId="074C57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782EFF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3C225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8C4BADF" w14:textId="77777777" w:rsidTr="00C51F06">
        <w:tc>
          <w:tcPr>
            <w:tcW w:w="0" w:type="auto"/>
          </w:tcPr>
          <w:p w14:paraId="2233E674" w14:textId="4E41AA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R4-2105276</w:t>
            </w:r>
          </w:p>
        </w:tc>
        <w:tc>
          <w:tcPr>
            <w:tcW w:w="0" w:type="auto"/>
          </w:tcPr>
          <w:p w14:paraId="3C1CC662" w14:textId="4830C7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37.717-00-00 for SUL_n41A-n97A</w:t>
            </w:r>
          </w:p>
        </w:tc>
        <w:tc>
          <w:tcPr>
            <w:tcW w:w="0" w:type="auto"/>
          </w:tcPr>
          <w:p w14:paraId="36F37A10" w14:textId="12697C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59E9732" w14:textId="73ECA5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01B3BC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D0CFE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B3ED5A5" w14:textId="77777777" w:rsidTr="00C51F06">
        <w:tc>
          <w:tcPr>
            <w:tcW w:w="0" w:type="auto"/>
          </w:tcPr>
          <w:p w14:paraId="2F471583" w14:textId="7496F5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R4-2105277</w:t>
            </w:r>
          </w:p>
        </w:tc>
        <w:tc>
          <w:tcPr>
            <w:tcW w:w="0" w:type="auto"/>
          </w:tcPr>
          <w:p w14:paraId="5511008E" w14:textId="5E562D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38.717-04-01: CA_n25-n41-n66-n77</w:t>
            </w:r>
          </w:p>
        </w:tc>
        <w:tc>
          <w:tcPr>
            <w:tcW w:w="0" w:type="auto"/>
          </w:tcPr>
          <w:p w14:paraId="084F29BF" w14:textId="2B0A88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600135EA" w14:textId="4E2F65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97E2E52" w14:textId="0B5707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R4-2104422</w:t>
            </w:r>
          </w:p>
        </w:tc>
        <w:tc>
          <w:tcPr>
            <w:tcW w:w="0" w:type="auto"/>
          </w:tcPr>
          <w:p w14:paraId="68C3D13C" w14:textId="24CE0F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628A74EC" w14:textId="77777777" w:rsidTr="00C51F06">
        <w:tc>
          <w:tcPr>
            <w:tcW w:w="0" w:type="auto"/>
          </w:tcPr>
          <w:p w14:paraId="7EC20A0C" w14:textId="74B469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R4-2105278</w:t>
            </w:r>
          </w:p>
        </w:tc>
        <w:tc>
          <w:tcPr>
            <w:tcW w:w="0" w:type="auto"/>
          </w:tcPr>
          <w:p w14:paraId="75086D6F" w14:textId="483AD0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38.717-04-01: CA_n1A-n8A-n78A-n79A/ CA_n1A-n8A-n78(2A)-n79A</w:t>
            </w:r>
          </w:p>
        </w:tc>
        <w:tc>
          <w:tcPr>
            <w:tcW w:w="0" w:type="auto"/>
          </w:tcPr>
          <w:p w14:paraId="5F5B3DEC" w14:textId="135516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A6377A7" w14:textId="424642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4F2113D" w14:textId="1C72D6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R4-2106653</w:t>
            </w:r>
          </w:p>
        </w:tc>
        <w:tc>
          <w:tcPr>
            <w:tcW w:w="0" w:type="auto"/>
          </w:tcPr>
          <w:p w14:paraId="358C4D9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BD7F1CD" w14:textId="77777777" w:rsidTr="00C51F06">
        <w:tc>
          <w:tcPr>
            <w:tcW w:w="0" w:type="auto"/>
          </w:tcPr>
          <w:p w14:paraId="22FA7F14" w14:textId="566445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R4-2105279</w:t>
            </w:r>
          </w:p>
        </w:tc>
        <w:tc>
          <w:tcPr>
            <w:tcW w:w="0" w:type="auto"/>
          </w:tcPr>
          <w:p w14:paraId="7EE9E04E" w14:textId="5FBDB0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CA_n7-n66-n77</w:t>
            </w:r>
          </w:p>
        </w:tc>
        <w:tc>
          <w:tcPr>
            <w:tcW w:w="0" w:type="auto"/>
          </w:tcPr>
          <w:p w14:paraId="6D4EF975" w14:textId="0B2615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9C4F7B7" w14:textId="4F128E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45FE4D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DB299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CCBB656" w14:textId="77777777" w:rsidTr="00C51F06">
        <w:tc>
          <w:tcPr>
            <w:tcW w:w="0" w:type="auto"/>
          </w:tcPr>
          <w:p w14:paraId="7137A6BF" w14:textId="3E1EE1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R4-2105280</w:t>
            </w:r>
          </w:p>
        </w:tc>
        <w:tc>
          <w:tcPr>
            <w:tcW w:w="0" w:type="auto"/>
          </w:tcPr>
          <w:p w14:paraId="7F04F321" w14:textId="41CD1A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38.101-1 to add additional combinations for CA_n25-n66-n78</w:t>
            </w:r>
          </w:p>
        </w:tc>
        <w:tc>
          <w:tcPr>
            <w:tcW w:w="0" w:type="auto"/>
          </w:tcPr>
          <w:p w14:paraId="7BF04207" w14:textId="747FB5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4B220F49" w14:textId="625F6D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4B1506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65E33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D35F918" w14:textId="77777777" w:rsidTr="00C51F06">
        <w:tc>
          <w:tcPr>
            <w:tcW w:w="0" w:type="auto"/>
          </w:tcPr>
          <w:p w14:paraId="36414913" w14:textId="5AA1DF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R4-2105281</w:t>
            </w:r>
          </w:p>
        </w:tc>
        <w:tc>
          <w:tcPr>
            <w:tcW w:w="0" w:type="auto"/>
          </w:tcPr>
          <w:p w14:paraId="019D36FF" w14:textId="0F00F8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CA_n2A-n5A-n66A</w:t>
            </w:r>
          </w:p>
        </w:tc>
        <w:tc>
          <w:tcPr>
            <w:tcW w:w="0" w:type="auto"/>
          </w:tcPr>
          <w:p w14:paraId="075386FE" w14:textId="33576F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Verizon</w:t>
            </w:r>
          </w:p>
        </w:tc>
        <w:tc>
          <w:tcPr>
            <w:tcW w:w="0" w:type="auto"/>
          </w:tcPr>
          <w:p w14:paraId="2A6E7426" w14:textId="3C5103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A6AABC8" w14:textId="0AF058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R4-2107209</w:t>
            </w:r>
          </w:p>
        </w:tc>
        <w:tc>
          <w:tcPr>
            <w:tcW w:w="0" w:type="auto"/>
          </w:tcPr>
          <w:p w14:paraId="194D15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B60122A" w14:textId="77777777" w:rsidTr="00C51F06">
        <w:tc>
          <w:tcPr>
            <w:tcW w:w="0" w:type="auto"/>
          </w:tcPr>
          <w:p w14:paraId="196A2787" w14:textId="3FA5AE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R4-2105282</w:t>
            </w:r>
          </w:p>
        </w:tc>
        <w:tc>
          <w:tcPr>
            <w:tcW w:w="0" w:type="auto"/>
          </w:tcPr>
          <w:p w14:paraId="187B2583" w14:textId="523564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37.717-31-11: DC_1A-28A-40A_n78A</w:t>
            </w:r>
          </w:p>
        </w:tc>
        <w:tc>
          <w:tcPr>
            <w:tcW w:w="0" w:type="auto"/>
          </w:tcPr>
          <w:p w14:paraId="475AC04C" w14:textId="654AA8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Telefonica</w:t>
            </w:r>
          </w:p>
        </w:tc>
        <w:tc>
          <w:tcPr>
            <w:tcW w:w="0" w:type="auto"/>
          </w:tcPr>
          <w:p w14:paraId="7F8FF5CD" w14:textId="7C378E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0D5C3A4" w14:textId="7A69A2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R4-2104403</w:t>
            </w:r>
          </w:p>
        </w:tc>
        <w:tc>
          <w:tcPr>
            <w:tcW w:w="0" w:type="auto"/>
          </w:tcPr>
          <w:p w14:paraId="33BF425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47BDF8E" w14:textId="77777777" w:rsidTr="00C51F06">
        <w:tc>
          <w:tcPr>
            <w:tcW w:w="0" w:type="auto"/>
          </w:tcPr>
          <w:p w14:paraId="629C4D63" w14:textId="0F3C2D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R4-2105283</w:t>
            </w:r>
          </w:p>
        </w:tc>
        <w:tc>
          <w:tcPr>
            <w:tcW w:w="0" w:type="auto"/>
          </w:tcPr>
          <w:p w14:paraId="2151CC2C" w14:textId="12A16C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37.717-31-11: DC_3A-28A-40A_n78A</w:t>
            </w:r>
          </w:p>
        </w:tc>
        <w:tc>
          <w:tcPr>
            <w:tcW w:w="0" w:type="auto"/>
          </w:tcPr>
          <w:p w14:paraId="5A127B77" w14:textId="55B96E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Telefonica</w:t>
            </w:r>
          </w:p>
        </w:tc>
        <w:tc>
          <w:tcPr>
            <w:tcW w:w="0" w:type="auto"/>
          </w:tcPr>
          <w:p w14:paraId="12176903" w14:textId="45D311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7245755" w14:textId="4D592C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R4-2104404</w:t>
            </w:r>
          </w:p>
        </w:tc>
        <w:tc>
          <w:tcPr>
            <w:tcW w:w="0" w:type="auto"/>
          </w:tcPr>
          <w:p w14:paraId="3837170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9189788" w14:textId="77777777" w:rsidTr="00C51F06">
        <w:tc>
          <w:tcPr>
            <w:tcW w:w="0" w:type="auto"/>
          </w:tcPr>
          <w:p w14:paraId="5AB204D7" w14:textId="7F7A08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R4-2105284</w:t>
            </w:r>
          </w:p>
        </w:tc>
        <w:tc>
          <w:tcPr>
            <w:tcW w:w="0" w:type="auto"/>
          </w:tcPr>
          <w:p w14:paraId="7A709F58" w14:textId="07AED7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37.717-41-11: DC_1-3-28-40_n78</w:t>
            </w:r>
          </w:p>
        </w:tc>
        <w:tc>
          <w:tcPr>
            <w:tcW w:w="0" w:type="auto"/>
          </w:tcPr>
          <w:p w14:paraId="4D9DDABE" w14:textId="599B13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Telefonica</w:t>
            </w:r>
          </w:p>
        </w:tc>
        <w:tc>
          <w:tcPr>
            <w:tcW w:w="0" w:type="auto"/>
          </w:tcPr>
          <w:p w14:paraId="3BDD9AE4" w14:textId="2D3B3E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F8BFDEF" w14:textId="54C936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R4-2105284</w:t>
            </w:r>
          </w:p>
        </w:tc>
        <w:tc>
          <w:tcPr>
            <w:tcW w:w="0" w:type="auto"/>
          </w:tcPr>
          <w:p w14:paraId="7899A33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39CA594" w14:textId="77777777" w:rsidTr="00C51F06">
        <w:tc>
          <w:tcPr>
            <w:tcW w:w="0" w:type="auto"/>
          </w:tcPr>
          <w:p w14:paraId="56649D30" w14:textId="1B88EF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R4-2105285</w:t>
            </w:r>
          </w:p>
        </w:tc>
        <w:tc>
          <w:tcPr>
            <w:tcW w:w="0" w:type="auto"/>
          </w:tcPr>
          <w:p w14:paraId="6CEF262F" w14:textId="6F5773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37.717-11-11: DC_2A_n30A</w:t>
            </w:r>
          </w:p>
        </w:tc>
        <w:tc>
          <w:tcPr>
            <w:tcW w:w="0" w:type="auto"/>
          </w:tcPr>
          <w:p w14:paraId="2D98BA8F" w14:textId="0900B6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5739BF90" w14:textId="7B75F5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D76D951" w14:textId="7769DF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R4-2104407</w:t>
            </w:r>
          </w:p>
        </w:tc>
        <w:tc>
          <w:tcPr>
            <w:tcW w:w="0" w:type="auto"/>
          </w:tcPr>
          <w:p w14:paraId="337BE8B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B1A04D8" w14:textId="77777777" w:rsidTr="00C51F06">
        <w:tc>
          <w:tcPr>
            <w:tcW w:w="0" w:type="auto"/>
          </w:tcPr>
          <w:p w14:paraId="484BFB0F" w14:textId="6038C9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R4-2105286</w:t>
            </w:r>
          </w:p>
        </w:tc>
        <w:tc>
          <w:tcPr>
            <w:tcW w:w="0" w:type="auto"/>
          </w:tcPr>
          <w:p w14:paraId="25EB50D5" w14:textId="7D86F2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37.717-11-11: DC_5A_n30A</w:t>
            </w:r>
          </w:p>
        </w:tc>
        <w:tc>
          <w:tcPr>
            <w:tcW w:w="0" w:type="auto"/>
          </w:tcPr>
          <w:p w14:paraId="4F88C1D0" w14:textId="3D1CDF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4C801883" w14:textId="17C209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9392C29" w14:textId="09E1E1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2104408</w:t>
            </w:r>
          </w:p>
        </w:tc>
        <w:tc>
          <w:tcPr>
            <w:tcW w:w="0" w:type="auto"/>
          </w:tcPr>
          <w:p w14:paraId="5160012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C5A631C" w14:textId="77777777" w:rsidTr="00C51F06">
        <w:tc>
          <w:tcPr>
            <w:tcW w:w="0" w:type="auto"/>
          </w:tcPr>
          <w:p w14:paraId="7EE5C633" w14:textId="62990F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R4-2105287</w:t>
            </w:r>
          </w:p>
        </w:tc>
        <w:tc>
          <w:tcPr>
            <w:tcW w:w="0" w:type="auto"/>
          </w:tcPr>
          <w:p w14:paraId="4FF182D8" w14:textId="24E426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37.717-11-11: DC_12A_n30A</w:t>
            </w:r>
          </w:p>
        </w:tc>
        <w:tc>
          <w:tcPr>
            <w:tcW w:w="0" w:type="auto"/>
          </w:tcPr>
          <w:p w14:paraId="7F357D18" w14:textId="5FB6B9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420CFFC0" w14:textId="7FFC13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7BC304F" w14:textId="047D6B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R4-2104409</w:t>
            </w:r>
          </w:p>
        </w:tc>
        <w:tc>
          <w:tcPr>
            <w:tcW w:w="0" w:type="auto"/>
          </w:tcPr>
          <w:p w14:paraId="59960C1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02D166B" w14:textId="77777777" w:rsidTr="00C51F06">
        <w:tc>
          <w:tcPr>
            <w:tcW w:w="0" w:type="auto"/>
          </w:tcPr>
          <w:p w14:paraId="3F5C0011" w14:textId="7CC1CF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R4-2105288</w:t>
            </w:r>
          </w:p>
        </w:tc>
        <w:tc>
          <w:tcPr>
            <w:tcW w:w="0" w:type="auto"/>
          </w:tcPr>
          <w:p w14:paraId="477B6E42" w14:textId="324715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37.717-11-11: DC_66A_n30A</w:t>
            </w:r>
          </w:p>
        </w:tc>
        <w:tc>
          <w:tcPr>
            <w:tcW w:w="0" w:type="auto"/>
          </w:tcPr>
          <w:p w14:paraId="6541AAE6" w14:textId="6C080A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234619FD" w14:textId="0B9520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35FCFFB" w14:textId="731301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R4-2104410</w:t>
            </w:r>
          </w:p>
        </w:tc>
        <w:tc>
          <w:tcPr>
            <w:tcW w:w="0" w:type="auto"/>
          </w:tcPr>
          <w:p w14:paraId="1DBABE8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331B5E4" w14:textId="77777777" w:rsidTr="00C51F06">
        <w:tc>
          <w:tcPr>
            <w:tcW w:w="0" w:type="auto"/>
          </w:tcPr>
          <w:p w14:paraId="4F951C55" w14:textId="151BAC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R4-2105289</w:t>
            </w:r>
          </w:p>
        </w:tc>
        <w:tc>
          <w:tcPr>
            <w:tcW w:w="0" w:type="auto"/>
          </w:tcPr>
          <w:p w14:paraId="266CD24E" w14:textId="61AF6E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CA_n66(2A) and CA_n(3A)</w:t>
            </w:r>
          </w:p>
        </w:tc>
        <w:tc>
          <w:tcPr>
            <w:tcW w:w="0" w:type="auto"/>
          </w:tcPr>
          <w:p w14:paraId="37CCC39E" w14:textId="222F30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4579509A" w14:textId="0754CB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A15F35E" w14:textId="5B0C21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R4-2104416</w:t>
            </w:r>
          </w:p>
        </w:tc>
        <w:tc>
          <w:tcPr>
            <w:tcW w:w="0" w:type="auto"/>
          </w:tcPr>
          <w:p w14:paraId="17264BA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A150056" w14:textId="77777777" w:rsidTr="00C51F06">
        <w:tc>
          <w:tcPr>
            <w:tcW w:w="0" w:type="auto"/>
          </w:tcPr>
          <w:p w14:paraId="5CCC6032" w14:textId="42BAC2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R4-2105290</w:t>
            </w:r>
          </w:p>
        </w:tc>
        <w:tc>
          <w:tcPr>
            <w:tcW w:w="0" w:type="auto"/>
          </w:tcPr>
          <w:p w14:paraId="27935082" w14:textId="11D1F6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37.717-11-11: DC_71A_n71A</w:t>
            </w:r>
          </w:p>
        </w:tc>
        <w:tc>
          <w:tcPr>
            <w:tcW w:w="0" w:type="auto"/>
          </w:tcPr>
          <w:p w14:paraId="598445BF" w14:textId="3EE45C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427484E8" w14:textId="59CE74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B1B8DEE" w14:textId="605CE7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R4-2104425</w:t>
            </w:r>
          </w:p>
        </w:tc>
        <w:tc>
          <w:tcPr>
            <w:tcW w:w="0" w:type="auto"/>
          </w:tcPr>
          <w:p w14:paraId="3B20882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43F297" w14:textId="77777777" w:rsidTr="00C51F06">
        <w:tc>
          <w:tcPr>
            <w:tcW w:w="0" w:type="auto"/>
          </w:tcPr>
          <w:p w14:paraId="19EE1BD1" w14:textId="07BE73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R4-2105291</w:t>
            </w:r>
          </w:p>
        </w:tc>
        <w:tc>
          <w:tcPr>
            <w:tcW w:w="0" w:type="auto"/>
          </w:tcPr>
          <w:p w14:paraId="5EADF1D9" w14:textId="3051B9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DC_5A-7A-7A-66A_n66A to TS 38.101-3</w:t>
            </w:r>
          </w:p>
        </w:tc>
        <w:tc>
          <w:tcPr>
            <w:tcW w:w="0" w:type="auto"/>
          </w:tcPr>
          <w:p w14:paraId="5223F244" w14:textId="4A4671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[TELUS, Bell Mobility]</w:t>
            </w:r>
          </w:p>
        </w:tc>
        <w:tc>
          <w:tcPr>
            <w:tcW w:w="0" w:type="auto"/>
          </w:tcPr>
          <w:p w14:paraId="4811EBC6" w14:textId="0B826A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28EF94C" w14:textId="2529A8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R4-2104711</w:t>
            </w:r>
          </w:p>
        </w:tc>
        <w:tc>
          <w:tcPr>
            <w:tcW w:w="0" w:type="auto"/>
          </w:tcPr>
          <w:p w14:paraId="71FEC7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AD9FD0E" w14:textId="77777777" w:rsidTr="00C51F06">
        <w:tc>
          <w:tcPr>
            <w:tcW w:w="0" w:type="auto"/>
          </w:tcPr>
          <w:p w14:paraId="6F1E73FD" w14:textId="27CDDD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R4-2105292</w:t>
            </w:r>
          </w:p>
        </w:tc>
        <w:tc>
          <w:tcPr>
            <w:tcW w:w="0" w:type="auto"/>
          </w:tcPr>
          <w:p w14:paraId="7E54B6CE" w14:textId="1FC5A1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DC_2-5_n77, DC_2-13_n77, DC_2-48-n77, DC_2-66_n77, DC_13-66_n77 to TS 38.101-3</w:t>
            </w:r>
          </w:p>
        </w:tc>
        <w:tc>
          <w:tcPr>
            <w:tcW w:w="0" w:type="auto"/>
          </w:tcPr>
          <w:p w14:paraId="12F5ED75" w14:textId="7BCDF4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[Verizon]</w:t>
            </w:r>
          </w:p>
        </w:tc>
        <w:tc>
          <w:tcPr>
            <w:tcW w:w="0" w:type="auto"/>
          </w:tcPr>
          <w:p w14:paraId="7FA35547" w14:textId="271AD4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80B7257" w14:textId="4B5715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R4-2104721</w:t>
            </w:r>
          </w:p>
        </w:tc>
        <w:tc>
          <w:tcPr>
            <w:tcW w:w="0" w:type="auto"/>
          </w:tcPr>
          <w:p w14:paraId="2A2E3CA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47E55CB" w14:textId="77777777" w:rsidTr="00C51F06">
        <w:tc>
          <w:tcPr>
            <w:tcW w:w="0" w:type="auto"/>
          </w:tcPr>
          <w:p w14:paraId="07397FB4" w14:textId="3DAE38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R4-2105293</w:t>
            </w:r>
          </w:p>
        </w:tc>
        <w:tc>
          <w:tcPr>
            <w:tcW w:w="0" w:type="auto"/>
          </w:tcPr>
          <w:p w14:paraId="43E4D543" w14:textId="5FB45B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 DC_2-46_n77</w:t>
            </w:r>
          </w:p>
        </w:tc>
        <w:tc>
          <w:tcPr>
            <w:tcW w:w="0" w:type="auto"/>
          </w:tcPr>
          <w:p w14:paraId="3CD64002" w14:textId="25279E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[Verizon]</w:t>
            </w:r>
          </w:p>
        </w:tc>
        <w:tc>
          <w:tcPr>
            <w:tcW w:w="0" w:type="auto"/>
          </w:tcPr>
          <w:p w14:paraId="0262704F" w14:textId="7C016C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57B498A" w14:textId="5DAF8B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R4-2104722</w:t>
            </w:r>
          </w:p>
        </w:tc>
        <w:tc>
          <w:tcPr>
            <w:tcW w:w="0" w:type="auto"/>
          </w:tcPr>
          <w:p w14:paraId="35C0E78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3B42B0E" w14:textId="77777777" w:rsidTr="00C51F06">
        <w:tc>
          <w:tcPr>
            <w:tcW w:w="0" w:type="auto"/>
          </w:tcPr>
          <w:p w14:paraId="0585B13A" w14:textId="71E49C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R4-2105294</w:t>
            </w:r>
          </w:p>
        </w:tc>
        <w:tc>
          <w:tcPr>
            <w:tcW w:w="0" w:type="auto"/>
          </w:tcPr>
          <w:p w14:paraId="74ECB49D" w14:textId="6A5450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 DC_13-46_n77</w:t>
            </w:r>
          </w:p>
        </w:tc>
        <w:tc>
          <w:tcPr>
            <w:tcW w:w="0" w:type="auto"/>
          </w:tcPr>
          <w:p w14:paraId="37D9F43B" w14:textId="3FA26B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[Verizon]</w:t>
            </w:r>
          </w:p>
        </w:tc>
        <w:tc>
          <w:tcPr>
            <w:tcW w:w="0" w:type="auto"/>
          </w:tcPr>
          <w:p w14:paraId="3F7B4563" w14:textId="550749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721CB84" w14:textId="13A2D5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R4-2104723</w:t>
            </w:r>
          </w:p>
        </w:tc>
        <w:tc>
          <w:tcPr>
            <w:tcW w:w="0" w:type="auto"/>
          </w:tcPr>
          <w:p w14:paraId="66897E0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507FB17" w14:textId="77777777" w:rsidTr="00C51F06">
        <w:tc>
          <w:tcPr>
            <w:tcW w:w="0" w:type="auto"/>
          </w:tcPr>
          <w:p w14:paraId="58812838" w14:textId="6E3862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R4-2105295</w:t>
            </w:r>
          </w:p>
        </w:tc>
        <w:tc>
          <w:tcPr>
            <w:tcW w:w="0" w:type="auto"/>
          </w:tcPr>
          <w:p w14:paraId="6DF0D611" w14:textId="0420A9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 DC_46-66_n77</w:t>
            </w:r>
          </w:p>
        </w:tc>
        <w:tc>
          <w:tcPr>
            <w:tcW w:w="0" w:type="auto"/>
          </w:tcPr>
          <w:p w14:paraId="4B512F54" w14:textId="741DDD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[Verizon]</w:t>
            </w:r>
          </w:p>
        </w:tc>
        <w:tc>
          <w:tcPr>
            <w:tcW w:w="0" w:type="auto"/>
          </w:tcPr>
          <w:p w14:paraId="04918BC0" w14:textId="38CA70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EAAFD3F" w14:textId="493785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R4-2104724</w:t>
            </w:r>
          </w:p>
        </w:tc>
        <w:tc>
          <w:tcPr>
            <w:tcW w:w="0" w:type="auto"/>
          </w:tcPr>
          <w:p w14:paraId="60C2321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FB83AB4" w14:textId="77777777" w:rsidTr="00C51F06">
        <w:tc>
          <w:tcPr>
            <w:tcW w:w="0" w:type="auto"/>
          </w:tcPr>
          <w:p w14:paraId="2445DCB1" w14:textId="59B119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R4-2105296</w:t>
            </w:r>
          </w:p>
        </w:tc>
        <w:tc>
          <w:tcPr>
            <w:tcW w:w="0" w:type="auto"/>
          </w:tcPr>
          <w:p w14:paraId="2730294D" w14:textId="7A3E7F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37.717-11-11: DC_11_n41</w:t>
            </w:r>
          </w:p>
        </w:tc>
        <w:tc>
          <w:tcPr>
            <w:tcW w:w="0" w:type="auto"/>
          </w:tcPr>
          <w:p w14:paraId="7DAD2EE2" w14:textId="4AA02A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77EC91FA" w14:textId="7D7BC6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9A92A04" w14:textId="107C84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R4-2105050</w:t>
            </w:r>
          </w:p>
        </w:tc>
        <w:tc>
          <w:tcPr>
            <w:tcW w:w="0" w:type="auto"/>
          </w:tcPr>
          <w:p w14:paraId="79BDC1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3A5A6A0" w14:textId="77777777" w:rsidTr="00C51F06">
        <w:tc>
          <w:tcPr>
            <w:tcW w:w="0" w:type="auto"/>
          </w:tcPr>
          <w:p w14:paraId="1D27EA26" w14:textId="14F635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R4-2105297</w:t>
            </w:r>
          </w:p>
        </w:tc>
        <w:tc>
          <w:tcPr>
            <w:tcW w:w="0" w:type="auto"/>
          </w:tcPr>
          <w:p w14:paraId="1F4E7286" w14:textId="446D30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DC_1-11_n41</w:t>
            </w:r>
          </w:p>
        </w:tc>
        <w:tc>
          <w:tcPr>
            <w:tcW w:w="0" w:type="auto"/>
          </w:tcPr>
          <w:p w14:paraId="1F8C336E" w14:textId="2BF51E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609DD801" w14:textId="759B52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2747E6C" w14:textId="62AB26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A22C9D3" w14:textId="5AE8BE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R4-2105327</w:t>
            </w:r>
          </w:p>
        </w:tc>
      </w:tr>
      <w:tr w:rsidR="00C51F06" w14:paraId="4C80AEA4" w14:textId="77777777" w:rsidTr="00C51F06">
        <w:tc>
          <w:tcPr>
            <w:tcW w:w="0" w:type="auto"/>
          </w:tcPr>
          <w:p w14:paraId="7329F5B4" w14:textId="7FB8A7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R4-2105298</w:t>
            </w:r>
          </w:p>
        </w:tc>
        <w:tc>
          <w:tcPr>
            <w:tcW w:w="0" w:type="auto"/>
          </w:tcPr>
          <w:p w14:paraId="2BC3EB3C" w14:textId="69F4AA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37.717-11-11: DC_66_n66</w:t>
            </w:r>
          </w:p>
        </w:tc>
        <w:tc>
          <w:tcPr>
            <w:tcW w:w="0" w:type="auto"/>
          </w:tcPr>
          <w:p w14:paraId="1624258E" w14:textId="6A4EF3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TELUS, Bell mobility</w:t>
            </w:r>
          </w:p>
        </w:tc>
        <w:tc>
          <w:tcPr>
            <w:tcW w:w="0" w:type="auto"/>
          </w:tcPr>
          <w:p w14:paraId="03C17A61" w14:textId="71DBDE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0807AC9" w14:textId="1B0317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R4-2105069</w:t>
            </w:r>
          </w:p>
        </w:tc>
        <w:tc>
          <w:tcPr>
            <w:tcW w:w="0" w:type="auto"/>
          </w:tcPr>
          <w:p w14:paraId="4BF3368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70D32AA" w14:textId="77777777" w:rsidTr="00C51F06">
        <w:tc>
          <w:tcPr>
            <w:tcW w:w="0" w:type="auto"/>
          </w:tcPr>
          <w:p w14:paraId="008F32A1" w14:textId="705D56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R4-2105299</w:t>
            </w:r>
          </w:p>
        </w:tc>
        <w:tc>
          <w:tcPr>
            <w:tcW w:w="0" w:type="auto"/>
          </w:tcPr>
          <w:p w14:paraId="10960888" w14:textId="47C02C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DC_2-46-48_n2</w:t>
            </w:r>
          </w:p>
        </w:tc>
        <w:tc>
          <w:tcPr>
            <w:tcW w:w="0" w:type="auto"/>
          </w:tcPr>
          <w:p w14:paraId="66D20C2B" w14:textId="326F8C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Verizon</w:t>
            </w:r>
          </w:p>
        </w:tc>
        <w:tc>
          <w:tcPr>
            <w:tcW w:w="0" w:type="auto"/>
          </w:tcPr>
          <w:p w14:paraId="2329ACE5" w14:textId="7C6E6C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0DA9221" w14:textId="3355E3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R4-2105077</w:t>
            </w:r>
          </w:p>
        </w:tc>
        <w:tc>
          <w:tcPr>
            <w:tcW w:w="0" w:type="auto"/>
          </w:tcPr>
          <w:p w14:paraId="2C24B3A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532D00E" w14:textId="77777777" w:rsidTr="00C51F06">
        <w:tc>
          <w:tcPr>
            <w:tcW w:w="0" w:type="auto"/>
          </w:tcPr>
          <w:p w14:paraId="328F49A6" w14:textId="19647B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R4-2105300</w:t>
            </w:r>
          </w:p>
        </w:tc>
        <w:tc>
          <w:tcPr>
            <w:tcW w:w="0" w:type="auto"/>
          </w:tcPr>
          <w:p w14:paraId="3E09466A" w14:textId="3EEB9C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DC_2-48-66_n2</w:t>
            </w:r>
          </w:p>
        </w:tc>
        <w:tc>
          <w:tcPr>
            <w:tcW w:w="0" w:type="auto"/>
          </w:tcPr>
          <w:p w14:paraId="04DF1393" w14:textId="6FD39C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Verizon</w:t>
            </w:r>
          </w:p>
        </w:tc>
        <w:tc>
          <w:tcPr>
            <w:tcW w:w="0" w:type="auto"/>
          </w:tcPr>
          <w:p w14:paraId="7CFE9151" w14:textId="2425DE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D19C2FE" w14:textId="5BDFC9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R4-2105078</w:t>
            </w:r>
          </w:p>
        </w:tc>
        <w:tc>
          <w:tcPr>
            <w:tcW w:w="0" w:type="auto"/>
          </w:tcPr>
          <w:p w14:paraId="705A59C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F4D5A0F" w14:textId="77777777" w:rsidTr="00C51F06">
        <w:tc>
          <w:tcPr>
            <w:tcW w:w="0" w:type="auto"/>
          </w:tcPr>
          <w:p w14:paraId="7C3E0825" w14:textId="2584AD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R4-2105301</w:t>
            </w:r>
          </w:p>
        </w:tc>
        <w:tc>
          <w:tcPr>
            <w:tcW w:w="0" w:type="auto"/>
          </w:tcPr>
          <w:p w14:paraId="72CB63C2" w14:textId="6DF13B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DC_2-48-66_n66</w:t>
            </w:r>
          </w:p>
        </w:tc>
        <w:tc>
          <w:tcPr>
            <w:tcW w:w="0" w:type="auto"/>
          </w:tcPr>
          <w:p w14:paraId="7FBEEE1A" w14:textId="5A8B1A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Verizon</w:t>
            </w:r>
          </w:p>
        </w:tc>
        <w:tc>
          <w:tcPr>
            <w:tcW w:w="0" w:type="auto"/>
          </w:tcPr>
          <w:p w14:paraId="5AC1598C" w14:textId="2572C2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69544AC" w14:textId="3E9BC2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R4-2105079</w:t>
            </w:r>
          </w:p>
        </w:tc>
        <w:tc>
          <w:tcPr>
            <w:tcW w:w="0" w:type="auto"/>
          </w:tcPr>
          <w:p w14:paraId="67785B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AF70255" w14:textId="77777777" w:rsidTr="00C51F06">
        <w:tc>
          <w:tcPr>
            <w:tcW w:w="0" w:type="auto"/>
          </w:tcPr>
          <w:p w14:paraId="4F72FBA7" w14:textId="41211C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R4-2105302</w:t>
            </w:r>
          </w:p>
        </w:tc>
        <w:tc>
          <w:tcPr>
            <w:tcW w:w="0" w:type="auto"/>
          </w:tcPr>
          <w:p w14:paraId="092D179A" w14:textId="2E51CE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DC_13-48-66_n77</w:t>
            </w:r>
          </w:p>
        </w:tc>
        <w:tc>
          <w:tcPr>
            <w:tcW w:w="0" w:type="auto"/>
          </w:tcPr>
          <w:p w14:paraId="21EF31EF" w14:textId="136CE1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Verizon</w:t>
            </w:r>
          </w:p>
        </w:tc>
        <w:tc>
          <w:tcPr>
            <w:tcW w:w="0" w:type="auto"/>
          </w:tcPr>
          <w:p w14:paraId="705B6022" w14:textId="531182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C83EF09" w14:textId="61B7B4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R4-2105080</w:t>
            </w:r>
          </w:p>
        </w:tc>
        <w:tc>
          <w:tcPr>
            <w:tcW w:w="0" w:type="auto"/>
          </w:tcPr>
          <w:p w14:paraId="6C7621A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8D645B8" w14:textId="77777777" w:rsidTr="00C51F06">
        <w:tc>
          <w:tcPr>
            <w:tcW w:w="0" w:type="auto"/>
          </w:tcPr>
          <w:p w14:paraId="42CA9120" w14:textId="5F3D81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R4-2105303</w:t>
            </w:r>
          </w:p>
        </w:tc>
        <w:tc>
          <w:tcPr>
            <w:tcW w:w="0" w:type="auto"/>
          </w:tcPr>
          <w:p w14:paraId="702E58C1" w14:textId="55A0ED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introduce new configurations of DC_2-13-66_n66, DC_2-5-66_n66 and DC_2-48-66_n5</w:t>
            </w:r>
          </w:p>
        </w:tc>
        <w:tc>
          <w:tcPr>
            <w:tcW w:w="0" w:type="auto"/>
          </w:tcPr>
          <w:p w14:paraId="3D0FE60A" w14:textId="19C4F0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Verizon</w:t>
            </w:r>
          </w:p>
        </w:tc>
        <w:tc>
          <w:tcPr>
            <w:tcW w:w="0" w:type="auto"/>
          </w:tcPr>
          <w:p w14:paraId="25F8E646" w14:textId="334EB2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8A6E0B2" w14:textId="6D2512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R4-2105081</w:t>
            </w:r>
          </w:p>
        </w:tc>
        <w:tc>
          <w:tcPr>
            <w:tcW w:w="0" w:type="auto"/>
          </w:tcPr>
          <w:p w14:paraId="150701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15F5638" w14:textId="77777777" w:rsidTr="00C51F06">
        <w:tc>
          <w:tcPr>
            <w:tcW w:w="0" w:type="auto"/>
          </w:tcPr>
          <w:p w14:paraId="075314F5" w14:textId="217B9D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R4-2105304</w:t>
            </w:r>
          </w:p>
        </w:tc>
        <w:tc>
          <w:tcPr>
            <w:tcW w:w="0" w:type="auto"/>
          </w:tcPr>
          <w:p w14:paraId="1957BBD2" w14:textId="1E5FAE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DC_1A-3A-20A_n7A</w:t>
            </w:r>
          </w:p>
        </w:tc>
        <w:tc>
          <w:tcPr>
            <w:tcW w:w="0" w:type="auto"/>
          </w:tcPr>
          <w:p w14:paraId="55CD1F56" w14:textId="57C20F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937FAFD" w14:textId="4AE4BB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3A48019" w14:textId="43F47F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R4-2106379</w:t>
            </w:r>
          </w:p>
        </w:tc>
        <w:tc>
          <w:tcPr>
            <w:tcW w:w="0" w:type="auto"/>
          </w:tcPr>
          <w:p w14:paraId="48D2FDC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0453822" w14:textId="77777777" w:rsidTr="00C51F06">
        <w:tc>
          <w:tcPr>
            <w:tcW w:w="0" w:type="auto"/>
          </w:tcPr>
          <w:p w14:paraId="5F34A147" w14:textId="2A876C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R4-2105305</w:t>
            </w:r>
          </w:p>
        </w:tc>
        <w:tc>
          <w:tcPr>
            <w:tcW w:w="0" w:type="auto"/>
          </w:tcPr>
          <w:p w14:paraId="011C1383" w14:textId="2857B0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37.717-41-11_DC_1A-3A-7A-20A_n38A</w:t>
            </w:r>
          </w:p>
        </w:tc>
        <w:tc>
          <w:tcPr>
            <w:tcW w:w="0" w:type="auto"/>
          </w:tcPr>
          <w:p w14:paraId="2D253F97" w14:textId="471602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90543C6" w14:textId="326623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A05BF9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93A59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C489C22" w14:textId="77777777" w:rsidTr="00C51F06">
        <w:tc>
          <w:tcPr>
            <w:tcW w:w="0" w:type="auto"/>
          </w:tcPr>
          <w:p w14:paraId="484F1FBE" w14:textId="189AA1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R4-2105306</w:t>
            </w:r>
          </w:p>
        </w:tc>
        <w:tc>
          <w:tcPr>
            <w:tcW w:w="0" w:type="auto"/>
          </w:tcPr>
          <w:p w14:paraId="1E81896D" w14:textId="7F268A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DC_2-12_n7</w:t>
            </w:r>
          </w:p>
        </w:tc>
        <w:tc>
          <w:tcPr>
            <w:tcW w:w="0" w:type="auto"/>
          </w:tcPr>
          <w:p w14:paraId="6A81E66C" w14:textId="049479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1471B68C" w14:textId="4F1822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974CF41" w14:textId="6BF9B2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R4-2106498</w:t>
            </w:r>
          </w:p>
        </w:tc>
        <w:tc>
          <w:tcPr>
            <w:tcW w:w="0" w:type="auto"/>
          </w:tcPr>
          <w:p w14:paraId="413FEB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E059D1C" w14:textId="77777777" w:rsidTr="00C51F06">
        <w:tc>
          <w:tcPr>
            <w:tcW w:w="0" w:type="auto"/>
          </w:tcPr>
          <w:p w14:paraId="452220E7" w14:textId="2868FF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R4-2105307</w:t>
            </w:r>
          </w:p>
        </w:tc>
        <w:tc>
          <w:tcPr>
            <w:tcW w:w="0" w:type="auto"/>
          </w:tcPr>
          <w:p w14:paraId="49551AAE" w14:textId="5F302A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37.717-11-11: DC_38A_n28A</w:t>
            </w:r>
          </w:p>
        </w:tc>
        <w:tc>
          <w:tcPr>
            <w:tcW w:w="0" w:type="auto"/>
          </w:tcPr>
          <w:p w14:paraId="60ED5A1A" w14:textId="55CC07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CA68FEF" w14:textId="0F59F3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CEC7A4B" w14:textId="08E644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R4-2106638</w:t>
            </w:r>
          </w:p>
        </w:tc>
        <w:tc>
          <w:tcPr>
            <w:tcW w:w="0" w:type="auto"/>
          </w:tcPr>
          <w:p w14:paraId="471C917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719B8DC" w14:textId="77777777" w:rsidTr="00C51F06">
        <w:tc>
          <w:tcPr>
            <w:tcW w:w="0" w:type="auto"/>
          </w:tcPr>
          <w:p w14:paraId="70CE4380" w14:textId="50D594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R4-2105308</w:t>
            </w:r>
          </w:p>
        </w:tc>
        <w:tc>
          <w:tcPr>
            <w:tcW w:w="0" w:type="auto"/>
          </w:tcPr>
          <w:p w14:paraId="34007837" w14:textId="2CBF53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 to include DC_12_n77</w:t>
            </w:r>
          </w:p>
        </w:tc>
        <w:tc>
          <w:tcPr>
            <w:tcW w:w="0" w:type="auto"/>
          </w:tcPr>
          <w:p w14:paraId="1110B36B" w14:textId="42F1D0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48BFD6C1" w14:textId="51D3CC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29E7D83" w14:textId="45477B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R4-2106707</w:t>
            </w:r>
          </w:p>
        </w:tc>
        <w:tc>
          <w:tcPr>
            <w:tcW w:w="0" w:type="auto"/>
          </w:tcPr>
          <w:p w14:paraId="1541C47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83A7A09" w14:textId="77777777" w:rsidTr="00C51F06">
        <w:tc>
          <w:tcPr>
            <w:tcW w:w="0" w:type="auto"/>
          </w:tcPr>
          <w:p w14:paraId="1253D756" w14:textId="466854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R4-2105309</w:t>
            </w:r>
          </w:p>
        </w:tc>
        <w:tc>
          <w:tcPr>
            <w:tcW w:w="0" w:type="auto"/>
          </w:tcPr>
          <w:p w14:paraId="3578C1E7" w14:textId="2B8948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 to include DC_14_n77</w:t>
            </w:r>
          </w:p>
        </w:tc>
        <w:tc>
          <w:tcPr>
            <w:tcW w:w="0" w:type="auto"/>
          </w:tcPr>
          <w:p w14:paraId="74B39594" w14:textId="4CA5F0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287E46BA" w14:textId="1503A2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F6C2012" w14:textId="47789D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R4-2106708</w:t>
            </w:r>
          </w:p>
        </w:tc>
        <w:tc>
          <w:tcPr>
            <w:tcW w:w="0" w:type="auto"/>
          </w:tcPr>
          <w:p w14:paraId="4217057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C7BDAE0" w14:textId="77777777" w:rsidTr="00C51F06">
        <w:tc>
          <w:tcPr>
            <w:tcW w:w="0" w:type="auto"/>
          </w:tcPr>
          <w:p w14:paraId="215E42C3" w14:textId="6688B7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R4-2105310</w:t>
            </w:r>
          </w:p>
        </w:tc>
        <w:tc>
          <w:tcPr>
            <w:tcW w:w="0" w:type="auto"/>
          </w:tcPr>
          <w:p w14:paraId="3833F66D" w14:textId="25EF59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 to include DC_30_n77</w:t>
            </w:r>
          </w:p>
        </w:tc>
        <w:tc>
          <w:tcPr>
            <w:tcW w:w="0" w:type="auto"/>
          </w:tcPr>
          <w:p w14:paraId="3C81874B" w14:textId="6A41DC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50301DF7" w14:textId="7BA5B8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0FA5EC6" w14:textId="1F9D0A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R4-2106709</w:t>
            </w:r>
          </w:p>
        </w:tc>
        <w:tc>
          <w:tcPr>
            <w:tcW w:w="0" w:type="auto"/>
          </w:tcPr>
          <w:p w14:paraId="0012CE2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89CC7A6" w14:textId="77777777" w:rsidTr="00C51F06">
        <w:tc>
          <w:tcPr>
            <w:tcW w:w="0" w:type="auto"/>
          </w:tcPr>
          <w:p w14:paraId="6C464627" w14:textId="21A3E2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R4-2105311</w:t>
            </w:r>
          </w:p>
        </w:tc>
        <w:tc>
          <w:tcPr>
            <w:tcW w:w="0" w:type="auto"/>
          </w:tcPr>
          <w:p w14:paraId="5EFE4A1D" w14:textId="2727CA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 to include DC_14_n30</w:t>
            </w:r>
          </w:p>
        </w:tc>
        <w:tc>
          <w:tcPr>
            <w:tcW w:w="0" w:type="auto"/>
          </w:tcPr>
          <w:p w14:paraId="5C6E35CA" w14:textId="3C90BC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0B127EDF" w14:textId="17AEEE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F99E77C" w14:textId="2D0583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R4-2106710</w:t>
            </w:r>
          </w:p>
        </w:tc>
        <w:tc>
          <w:tcPr>
            <w:tcW w:w="0" w:type="auto"/>
          </w:tcPr>
          <w:p w14:paraId="2E525BE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5972C8D" w14:textId="77777777" w:rsidTr="00C51F06">
        <w:tc>
          <w:tcPr>
            <w:tcW w:w="0" w:type="auto"/>
          </w:tcPr>
          <w:p w14:paraId="31C8E989" w14:textId="739516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R4-2105312</w:t>
            </w:r>
          </w:p>
        </w:tc>
        <w:tc>
          <w:tcPr>
            <w:tcW w:w="0" w:type="auto"/>
          </w:tcPr>
          <w:p w14:paraId="03B3FB4C" w14:textId="3982BC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to include 14-30_n66</w:t>
            </w:r>
          </w:p>
        </w:tc>
        <w:tc>
          <w:tcPr>
            <w:tcW w:w="0" w:type="auto"/>
          </w:tcPr>
          <w:p w14:paraId="2ABC53E0" w14:textId="678D6B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15EA73DF" w14:textId="3752A3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E6BEE07" w14:textId="784440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R4-2106711</w:t>
            </w:r>
          </w:p>
        </w:tc>
        <w:tc>
          <w:tcPr>
            <w:tcW w:w="0" w:type="auto"/>
          </w:tcPr>
          <w:p w14:paraId="6D976F5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65EFC8" w14:textId="77777777" w:rsidTr="00C51F06">
        <w:tc>
          <w:tcPr>
            <w:tcW w:w="0" w:type="auto"/>
          </w:tcPr>
          <w:p w14:paraId="2EF920C0" w14:textId="3EAC84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R4-2105313</w:t>
            </w:r>
          </w:p>
        </w:tc>
        <w:tc>
          <w:tcPr>
            <w:tcW w:w="0" w:type="auto"/>
          </w:tcPr>
          <w:p w14:paraId="266A2B96" w14:textId="7B6DA3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to include 2-(n)5</w:t>
            </w:r>
          </w:p>
        </w:tc>
        <w:tc>
          <w:tcPr>
            <w:tcW w:w="0" w:type="auto"/>
          </w:tcPr>
          <w:p w14:paraId="5216D80E" w14:textId="381F89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516B84A0" w14:textId="2CF792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4CBCB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475A7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C24A7A1" w14:textId="77777777" w:rsidTr="00C51F06">
        <w:tc>
          <w:tcPr>
            <w:tcW w:w="0" w:type="auto"/>
          </w:tcPr>
          <w:p w14:paraId="6EE0CD3B" w14:textId="453F86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R4-2105314</w:t>
            </w:r>
          </w:p>
        </w:tc>
        <w:tc>
          <w:tcPr>
            <w:tcW w:w="0" w:type="auto"/>
          </w:tcPr>
          <w:p w14:paraId="412E46BF" w14:textId="311EAE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to include 30-(n)5</w:t>
            </w:r>
          </w:p>
        </w:tc>
        <w:tc>
          <w:tcPr>
            <w:tcW w:w="0" w:type="auto"/>
          </w:tcPr>
          <w:p w14:paraId="275CE009" w14:textId="010932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310B7A29" w14:textId="58E4F3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05A35E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D2FC4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8025351" w14:textId="77777777" w:rsidTr="00C51F06">
        <w:tc>
          <w:tcPr>
            <w:tcW w:w="0" w:type="auto"/>
          </w:tcPr>
          <w:p w14:paraId="07A19F78" w14:textId="5C4309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R4-2105315</w:t>
            </w:r>
          </w:p>
        </w:tc>
        <w:tc>
          <w:tcPr>
            <w:tcW w:w="0" w:type="auto"/>
          </w:tcPr>
          <w:p w14:paraId="5E6F615C" w14:textId="12E223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to include 28-40_n78</w:t>
            </w:r>
          </w:p>
        </w:tc>
        <w:tc>
          <w:tcPr>
            <w:tcW w:w="0" w:type="auto"/>
          </w:tcPr>
          <w:p w14:paraId="71F6EB0C" w14:textId="08830A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Telefonica</w:t>
            </w:r>
          </w:p>
        </w:tc>
        <w:tc>
          <w:tcPr>
            <w:tcW w:w="0" w:type="auto"/>
          </w:tcPr>
          <w:p w14:paraId="28A42964" w14:textId="263C19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CD4A8E3" w14:textId="6AB4FB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R4-2106726</w:t>
            </w:r>
          </w:p>
        </w:tc>
        <w:tc>
          <w:tcPr>
            <w:tcW w:w="0" w:type="auto"/>
          </w:tcPr>
          <w:p w14:paraId="455FD1D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99B73B5" w14:textId="77777777" w:rsidTr="00C51F06">
        <w:tc>
          <w:tcPr>
            <w:tcW w:w="0" w:type="auto"/>
          </w:tcPr>
          <w:p w14:paraId="588A9B40" w14:textId="2BB292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R4-2105316</w:t>
            </w:r>
          </w:p>
        </w:tc>
        <w:tc>
          <w:tcPr>
            <w:tcW w:w="0" w:type="auto"/>
          </w:tcPr>
          <w:p w14:paraId="5872CBC7" w14:textId="7CAE68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38.101-3 to include new DC configuration 8_n78</w:t>
            </w:r>
          </w:p>
        </w:tc>
        <w:tc>
          <w:tcPr>
            <w:tcW w:w="0" w:type="auto"/>
          </w:tcPr>
          <w:p w14:paraId="47006FDA" w14:textId="49E403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Telefonica</w:t>
            </w:r>
          </w:p>
        </w:tc>
        <w:tc>
          <w:tcPr>
            <w:tcW w:w="0" w:type="auto"/>
          </w:tcPr>
          <w:p w14:paraId="76CFE0DF" w14:textId="4B6162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FF2D3A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AFA00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18AA5DD" w14:textId="77777777" w:rsidTr="00C51F06">
        <w:tc>
          <w:tcPr>
            <w:tcW w:w="0" w:type="auto"/>
          </w:tcPr>
          <w:p w14:paraId="448D9BB4" w14:textId="1F09EC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R4-2105317</w:t>
            </w:r>
          </w:p>
        </w:tc>
        <w:tc>
          <w:tcPr>
            <w:tcW w:w="0" w:type="auto"/>
          </w:tcPr>
          <w:p w14:paraId="079B113A" w14:textId="5AD3DB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 to include DC_2_n25</w:t>
            </w:r>
          </w:p>
        </w:tc>
        <w:tc>
          <w:tcPr>
            <w:tcW w:w="0" w:type="auto"/>
          </w:tcPr>
          <w:p w14:paraId="62F08076" w14:textId="0CA04F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3F7D1705" w14:textId="7D13C3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CE8E0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02051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1A9361E" w14:textId="77777777" w:rsidTr="00C51F06">
        <w:tc>
          <w:tcPr>
            <w:tcW w:w="0" w:type="auto"/>
          </w:tcPr>
          <w:p w14:paraId="31A84154" w14:textId="638DEF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R4-2105318</w:t>
            </w:r>
          </w:p>
        </w:tc>
        <w:tc>
          <w:tcPr>
            <w:tcW w:w="0" w:type="auto"/>
          </w:tcPr>
          <w:p w14:paraId="1EDF0544" w14:textId="572B8E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 to include DC_7_n25</w:t>
            </w:r>
          </w:p>
        </w:tc>
        <w:tc>
          <w:tcPr>
            <w:tcW w:w="0" w:type="auto"/>
          </w:tcPr>
          <w:p w14:paraId="6CD9BBB2" w14:textId="3D101A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78028C21" w14:textId="2DDFA1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4C6C08E" w14:textId="775006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R4-2106734</w:t>
            </w:r>
          </w:p>
        </w:tc>
        <w:tc>
          <w:tcPr>
            <w:tcW w:w="0" w:type="auto"/>
          </w:tcPr>
          <w:p w14:paraId="27D5D7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11751CB" w14:textId="77777777" w:rsidTr="00C51F06">
        <w:tc>
          <w:tcPr>
            <w:tcW w:w="0" w:type="auto"/>
          </w:tcPr>
          <w:p w14:paraId="2803BB06" w14:textId="46A996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R4-2105319</w:t>
            </w:r>
          </w:p>
        </w:tc>
        <w:tc>
          <w:tcPr>
            <w:tcW w:w="0" w:type="auto"/>
          </w:tcPr>
          <w:p w14:paraId="322AA2E2" w14:textId="7307A6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 Addition of DC_13-46_n66</w:t>
            </w:r>
          </w:p>
        </w:tc>
        <w:tc>
          <w:tcPr>
            <w:tcW w:w="0" w:type="auto"/>
          </w:tcPr>
          <w:p w14:paraId="28B77971" w14:textId="0782A3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Verizon</w:t>
            </w:r>
          </w:p>
        </w:tc>
        <w:tc>
          <w:tcPr>
            <w:tcW w:w="0" w:type="auto"/>
          </w:tcPr>
          <w:p w14:paraId="21BAA684" w14:textId="39C05D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092CDDA" w14:textId="23C35F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R4-2107203</w:t>
            </w:r>
          </w:p>
        </w:tc>
        <w:tc>
          <w:tcPr>
            <w:tcW w:w="0" w:type="auto"/>
          </w:tcPr>
          <w:p w14:paraId="6AEFEB00" w14:textId="193DA2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R4-2105319</w:t>
            </w:r>
          </w:p>
        </w:tc>
      </w:tr>
      <w:tr w:rsidR="00C51F06" w14:paraId="546FD3D0" w14:textId="77777777" w:rsidTr="00C51F06">
        <w:tc>
          <w:tcPr>
            <w:tcW w:w="0" w:type="auto"/>
          </w:tcPr>
          <w:p w14:paraId="17572CFA" w14:textId="611DB6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R4-2105320</w:t>
            </w:r>
          </w:p>
        </w:tc>
        <w:tc>
          <w:tcPr>
            <w:tcW w:w="0" w:type="auto"/>
          </w:tcPr>
          <w:p w14:paraId="06651EBB" w14:textId="4BE16C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 Addition of DC_46-48_n66</w:t>
            </w:r>
          </w:p>
        </w:tc>
        <w:tc>
          <w:tcPr>
            <w:tcW w:w="0" w:type="auto"/>
          </w:tcPr>
          <w:p w14:paraId="7058B057" w14:textId="2203BA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Verizon</w:t>
            </w:r>
          </w:p>
        </w:tc>
        <w:tc>
          <w:tcPr>
            <w:tcW w:w="0" w:type="auto"/>
          </w:tcPr>
          <w:p w14:paraId="1571F397" w14:textId="0417CB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F9AB69B" w14:textId="1FF8DD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R4-2107204</w:t>
            </w:r>
          </w:p>
        </w:tc>
        <w:tc>
          <w:tcPr>
            <w:tcW w:w="0" w:type="auto"/>
          </w:tcPr>
          <w:p w14:paraId="7D5C2E79" w14:textId="29602E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2A157B00" w14:textId="77777777" w:rsidTr="00C51F06">
        <w:tc>
          <w:tcPr>
            <w:tcW w:w="0" w:type="auto"/>
          </w:tcPr>
          <w:p w14:paraId="35F7605B" w14:textId="151C8A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R4-2105321</w:t>
            </w:r>
          </w:p>
        </w:tc>
        <w:tc>
          <w:tcPr>
            <w:tcW w:w="0" w:type="auto"/>
          </w:tcPr>
          <w:p w14:paraId="6E385DA5" w14:textId="02FF6E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 Addition of DC_2-46_n5</w:t>
            </w:r>
          </w:p>
        </w:tc>
        <w:tc>
          <w:tcPr>
            <w:tcW w:w="0" w:type="auto"/>
          </w:tcPr>
          <w:p w14:paraId="036D73F0" w14:textId="1C45A6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Verizon</w:t>
            </w:r>
          </w:p>
        </w:tc>
        <w:tc>
          <w:tcPr>
            <w:tcW w:w="0" w:type="auto"/>
          </w:tcPr>
          <w:p w14:paraId="19056E5E" w14:textId="370064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067DE20" w14:textId="2522CF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R4-2107206</w:t>
            </w:r>
          </w:p>
        </w:tc>
        <w:tc>
          <w:tcPr>
            <w:tcW w:w="0" w:type="auto"/>
          </w:tcPr>
          <w:p w14:paraId="2BC11A2A" w14:textId="436F46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2FAE969E" w14:textId="77777777" w:rsidTr="00C51F06">
        <w:tc>
          <w:tcPr>
            <w:tcW w:w="0" w:type="auto"/>
          </w:tcPr>
          <w:p w14:paraId="78AD5319" w14:textId="57D4F8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R4-2105322</w:t>
            </w:r>
          </w:p>
        </w:tc>
        <w:tc>
          <w:tcPr>
            <w:tcW w:w="0" w:type="auto"/>
          </w:tcPr>
          <w:p w14:paraId="2C59F0ED" w14:textId="203CDD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 Addition of DC_46-48_n5</w:t>
            </w:r>
          </w:p>
        </w:tc>
        <w:tc>
          <w:tcPr>
            <w:tcW w:w="0" w:type="auto"/>
          </w:tcPr>
          <w:p w14:paraId="117C7DE8" w14:textId="5A0DE6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Verizon</w:t>
            </w:r>
          </w:p>
        </w:tc>
        <w:tc>
          <w:tcPr>
            <w:tcW w:w="0" w:type="auto"/>
          </w:tcPr>
          <w:p w14:paraId="6FF6DD88" w14:textId="623DDA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C9DA9B5" w14:textId="79E50F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R4-2107207</w:t>
            </w:r>
          </w:p>
        </w:tc>
        <w:tc>
          <w:tcPr>
            <w:tcW w:w="0" w:type="auto"/>
          </w:tcPr>
          <w:p w14:paraId="778475F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0434B54" w14:textId="77777777" w:rsidTr="00C51F06">
        <w:tc>
          <w:tcPr>
            <w:tcW w:w="0" w:type="auto"/>
          </w:tcPr>
          <w:p w14:paraId="5B36EA24" w14:textId="40ADB1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R4-2105323</w:t>
            </w:r>
          </w:p>
        </w:tc>
        <w:tc>
          <w:tcPr>
            <w:tcW w:w="0" w:type="auto"/>
          </w:tcPr>
          <w:p w14:paraId="64C141F7" w14:textId="6274E4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n5 25MHz</w:t>
            </w:r>
          </w:p>
        </w:tc>
        <w:tc>
          <w:tcPr>
            <w:tcW w:w="0" w:type="auto"/>
          </w:tcPr>
          <w:p w14:paraId="650C873B" w14:textId="396EC1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CACCEDB" w14:textId="690595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887B06" w14:textId="16431D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R4-2107320</w:t>
            </w:r>
          </w:p>
        </w:tc>
        <w:tc>
          <w:tcPr>
            <w:tcW w:w="0" w:type="auto"/>
          </w:tcPr>
          <w:p w14:paraId="1AE4A2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EFDC0F5" w14:textId="77777777" w:rsidTr="00C51F06">
        <w:tc>
          <w:tcPr>
            <w:tcW w:w="0" w:type="auto"/>
          </w:tcPr>
          <w:p w14:paraId="228C6D70" w14:textId="07E037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R4-2105324</w:t>
            </w:r>
          </w:p>
        </w:tc>
        <w:tc>
          <w:tcPr>
            <w:tcW w:w="0" w:type="auto"/>
          </w:tcPr>
          <w:p w14:paraId="004F2055" w14:textId="3FB60C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CA_n34A-n40A</w:t>
            </w:r>
          </w:p>
        </w:tc>
        <w:tc>
          <w:tcPr>
            <w:tcW w:w="0" w:type="auto"/>
          </w:tcPr>
          <w:p w14:paraId="76980AA8" w14:textId="460071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1DDCE90" w14:textId="1A18BA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54A3204" w14:textId="41BE56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R4-2106282</w:t>
            </w:r>
          </w:p>
        </w:tc>
        <w:tc>
          <w:tcPr>
            <w:tcW w:w="0" w:type="auto"/>
          </w:tcPr>
          <w:p w14:paraId="3A6DBD23" w14:textId="3DFE4D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4651309E" w14:textId="77777777" w:rsidTr="00C51F06">
        <w:tc>
          <w:tcPr>
            <w:tcW w:w="0" w:type="auto"/>
          </w:tcPr>
          <w:p w14:paraId="5111D5AC" w14:textId="33C306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R4-2105325</w:t>
            </w:r>
          </w:p>
        </w:tc>
        <w:tc>
          <w:tcPr>
            <w:tcW w:w="0" w:type="auto"/>
          </w:tcPr>
          <w:p w14:paraId="343F1721" w14:textId="5BD576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MPR initial results for NR PC2 intra-band contiguous CA UE according to RF architecture</w:t>
            </w:r>
          </w:p>
        </w:tc>
        <w:tc>
          <w:tcPr>
            <w:tcW w:w="0" w:type="auto"/>
          </w:tcPr>
          <w:p w14:paraId="73671930" w14:textId="273CD8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14:paraId="553E3C39" w14:textId="6455B0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99453A" w14:textId="4662CB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R4-2104994</w:t>
            </w:r>
          </w:p>
        </w:tc>
        <w:tc>
          <w:tcPr>
            <w:tcW w:w="0" w:type="auto"/>
          </w:tcPr>
          <w:p w14:paraId="460198D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54E7CA3" w14:textId="77777777" w:rsidTr="00C51F06">
        <w:tc>
          <w:tcPr>
            <w:tcW w:w="0" w:type="auto"/>
          </w:tcPr>
          <w:p w14:paraId="63F23ECF" w14:textId="0F1060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R4-2105326</w:t>
            </w:r>
          </w:p>
        </w:tc>
        <w:tc>
          <w:tcPr>
            <w:tcW w:w="0" w:type="auto"/>
          </w:tcPr>
          <w:p w14:paraId="5F60718D" w14:textId="02405B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[98-bis-e][135] NRSL_enh_Part_2</w:t>
            </w:r>
          </w:p>
        </w:tc>
        <w:tc>
          <w:tcPr>
            <w:tcW w:w="0" w:type="auto"/>
          </w:tcPr>
          <w:p w14:paraId="11F10CB6" w14:textId="79FEA7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67815777" w14:textId="397DFD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80556A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DA507C" w14:textId="318460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R4-2105472</w:t>
            </w:r>
          </w:p>
        </w:tc>
      </w:tr>
      <w:tr w:rsidR="00C51F06" w14:paraId="11AC2227" w14:textId="77777777" w:rsidTr="00C51F06">
        <w:tc>
          <w:tcPr>
            <w:tcW w:w="0" w:type="auto"/>
          </w:tcPr>
          <w:p w14:paraId="771391A7" w14:textId="13A6E3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R4-2105327</w:t>
            </w:r>
          </w:p>
        </w:tc>
        <w:tc>
          <w:tcPr>
            <w:tcW w:w="0" w:type="auto"/>
          </w:tcPr>
          <w:p w14:paraId="44C7A064" w14:textId="047CDF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DC_1-11_n41</w:t>
            </w:r>
          </w:p>
        </w:tc>
        <w:tc>
          <w:tcPr>
            <w:tcW w:w="0" w:type="auto"/>
          </w:tcPr>
          <w:p w14:paraId="3960E562" w14:textId="45A455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KDDI</w:t>
            </w:r>
          </w:p>
        </w:tc>
        <w:tc>
          <w:tcPr>
            <w:tcW w:w="0" w:type="auto"/>
          </w:tcPr>
          <w:p w14:paraId="554CBE43" w14:textId="4C63CA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C2BEC20" w14:textId="2B6625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R4-2105297</w:t>
            </w:r>
          </w:p>
        </w:tc>
        <w:tc>
          <w:tcPr>
            <w:tcW w:w="0" w:type="auto"/>
          </w:tcPr>
          <w:p w14:paraId="3C0E750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844C6E8" w14:textId="77777777" w:rsidTr="00C51F06">
        <w:tc>
          <w:tcPr>
            <w:tcW w:w="0" w:type="auto"/>
          </w:tcPr>
          <w:p w14:paraId="27AE1279" w14:textId="118F97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R4-2105328</w:t>
            </w:r>
          </w:p>
        </w:tc>
        <w:tc>
          <w:tcPr>
            <w:tcW w:w="0" w:type="auto"/>
          </w:tcPr>
          <w:p w14:paraId="5C0765BA" w14:textId="4CA8BF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[98-bis-e][137] NR_ext_to_71GHz_Part_1_NWM - Version 0.0.3 RAN4</w:t>
            </w:r>
          </w:p>
        </w:tc>
        <w:tc>
          <w:tcPr>
            <w:tcW w:w="0" w:type="auto"/>
          </w:tcPr>
          <w:p w14:paraId="22D66C23" w14:textId="00D2AC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0" w:type="auto"/>
          </w:tcPr>
          <w:p w14:paraId="16FF2CD8" w14:textId="2D1E8E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66821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E58C50" w14:textId="0842AF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R4-2105474</w:t>
            </w:r>
          </w:p>
        </w:tc>
      </w:tr>
      <w:tr w:rsidR="00C51F06" w14:paraId="681356B8" w14:textId="77777777" w:rsidTr="00C51F06">
        <w:tc>
          <w:tcPr>
            <w:tcW w:w="0" w:type="auto"/>
          </w:tcPr>
          <w:p w14:paraId="36B7C29F" w14:textId="48F2BD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R4-2105329</w:t>
            </w:r>
          </w:p>
        </w:tc>
        <w:tc>
          <w:tcPr>
            <w:tcW w:w="0" w:type="auto"/>
          </w:tcPr>
          <w:p w14:paraId="42B2237B" w14:textId="2367CC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[98-bis-e][136] NRSL_enh_Part_3</w:t>
            </w:r>
          </w:p>
        </w:tc>
        <w:tc>
          <w:tcPr>
            <w:tcW w:w="0" w:type="auto"/>
          </w:tcPr>
          <w:p w14:paraId="4707F7BB" w14:textId="60143D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17B796CE" w14:textId="03842C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9211674" w14:textId="00B497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R4-2105209</w:t>
            </w:r>
          </w:p>
        </w:tc>
        <w:tc>
          <w:tcPr>
            <w:tcW w:w="0" w:type="auto"/>
          </w:tcPr>
          <w:p w14:paraId="05675422" w14:textId="2B2B22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R4-2105473</w:t>
            </w:r>
          </w:p>
        </w:tc>
      </w:tr>
      <w:tr w:rsidR="00C51F06" w14:paraId="027053E3" w14:textId="77777777" w:rsidTr="00C51F06">
        <w:tc>
          <w:tcPr>
            <w:tcW w:w="0" w:type="auto"/>
          </w:tcPr>
          <w:p w14:paraId="00DD0BC3" w14:textId="2A4EDC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R4-2105330</w:t>
            </w:r>
          </w:p>
        </w:tc>
        <w:tc>
          <w:tcPr>
            <w:tcW w:w="0" w:type="auto"/>
          </w:tcPr>
          <w:p w14:paraId="3B18F43C" w14:textId="2E80D8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NR TxD &amp; Power Class</w:t>
            </w:r>
          </w:p>
        </w:tc>
        <w:tc>
          <w:tcPr>
            <w:tcW w:w="0" w:type="auto"/>
          </w:tcPr>
          <w:p w14:paraId="475E64B5" w14:textId="2001DA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B4A60EE" w14:textId="023931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F7530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D3690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F44236E" w14:textId="77777777" w:rsidTr="00C51F06">
        <w:tc>
          <w:tcPr>
            <w:tcW w:w="0" w:type="auto"/>
          </w:tcPr>
          <w:p w14:paraId="69C92E9C" w14:textId="141006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R4-2105331</w:t>
            </w:r>
          </w:p>
        </w:tc>
        <w:tc>
          <w:tcPr>
            <w:tcW w:w="0" w:type="auto"/>
          </w:tcPr>
          <w:p w14:paraId="660DF933" w14:textId="45E7B0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MPR evaluation for NR TxD &amp; UL-MIMO</w:t>
            </w:r>
          </w:p>
        </w:tc>
        <w:tc>
          <w:tcPr>
            <w:tcW w:w="0" w:type="auto"/>
          </w:tcPr>
          <w:p w14:paraId="411E1443" w14:textId="6460AF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Skyworks</w:t>
            </w:r>
          </w:p>
        </w:tc>
        <w:tc>
          <w:tcPr>
            <w:tcW w:w="0" w:type="auto"/>
          </w:tcPr>
          <w:p w14:paraId="39FC160C" w14:textId="6C3433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6E69DA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3BF57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7EC8BA" w14:textId="77777777" w:rsidTr="00C51F06">
        <w:tc>
          <w:tcPr>
            <w:tcW w:w="0" w:type="auto"/>
          </w:tcPr>
          <w:p w14:paraId="4ED8466C" w14:textId="6BE72E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R4-2105332</w:t>
            </w:r>
          </w:p>
        </w:tc>
        <w:tc>
          <w:tcPr>
            <w:tcW w:w="0" w:type="auto"/>
          </w:tcPr>
          <w:p w14:paraId="5A126D42" w14:textId="1EF9A2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questions to RAN WGs on dual Radio UE (2Rx/2Tx or 2Rx/1Tx) support for simultaneous communication with both SNPN and PLMN</w:t>
            </w:r>
          </w:p>
        </w:tc>
        <w:tc>
          <w:tcPr>
            <w:tcW w:w="0" w:type="auto"/>
          </w:tcPr>
          <w:p w14:paraId="0FF65685" w14:textId="69D1EF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0" w:type="auto"/>
          </w:tcPr>
          <w:p w14:paraId="7861E21D" w14:textId="35D921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2C5C6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E1F4F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B525CC0" w14:textId="77777777" w:rsidTr="00C51F06">
        <w:tc>
          <w:tcPr>
            <w:tcW w:w="0" w:type="auto"/>
          </w:tcPr>
          <w:p w14:paraId="527E8D37" w14:textId="51BD12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R4-2105333</w:t>
            </w:r>
          </w:p>
        </w:tc>
        <w:tc>
          <w:tcPr>
            <w:tcW w:w="0" w:type="auto"/>
          </w:tcPr>
          <w:p w14:paraId="5BFC6AE5" w14:textId="5D8665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Introduction of Cell Grouping UE capability for NR-DC</w:t>
            </w:r>
          </w:p>
        </w:tc>
        <w:tc>
          <w:tcPr>
            <w:tcW w:w="0" w:type="auto"/>
          </w:tcPr>
          <w:p w14:paraId="7D9DACF4" w14:textId="07E4B6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500FDB6" w14:textId="6C45EA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211E65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BE6C6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D0405A1" w14:textId="77777777" w:rsidTr="00C51F06">
        <w:tc>
          <w:tcPr>
            <w:tcW w:w="0" w:type="auto"/>
          </w:tcPr>
          <w:p w14:paraId="7EF29955" w14:textId="6E58AE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R4-2105334</w:t>
            </w:r>
          </w:p>
        </w:tc>
        <w:tc>
          <w:tcPr>
            <w:tcW w:w="0" w:type="auto"/>
          </w:tcPr>
          <w:p w14:paraId="3BF158CA" w14:textId="5B2A78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combinations not for block approval and their handling</w:t>
            </w:r>
          </w:p>
        </w:tc>
        <w:tc>
          <w:tcPr>
            <w:tcW w:w="0" w:type="auto"/>
          </w:tcPr>
          <w:p w14:paraId="34E805D7" w14:textId="076FF6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434D562" w14:textId="6D3D16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9EAE6F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AC88A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C916A20" w14:textId="77777777" w:rsidTr="00C51F06">
        <w:tc>
          <w:tcPr>
            <w:tcW w:w="0" w:type="auto"/>
          </w:tcPr>
          <w:p w14:paraId="1A79B9B5" w14:textId="31A11D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R4-2105335</w:t>
            </w:r>
          </w:p>
        </w:tc>
        <w:tc>
          <w:tcPr>
            <w:tcW w:w="0" w:type="auto"/>
          </w:tcPr>
          <w:p w14:paraId="4AD613D8" w14:textId="0D06C2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analysis and framework of triple beat issue of  3CC UL with contiguous intra band UL CA</w:t>
            </w:r>
          </w:p>
        </w:tc>
        <w:tc>
          <w:tcPr>
            <w:tcW w:w="0" w:type="auto"/>
          </w:tcPr>
          <w:p w14:paraId="11C41D10" w14:textId="5759DC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B9BAF41" w14:textId="2D612F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E9F0C2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A32A1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ABD58FC" w14:textId="77777777" w:rsidTr="00C51F06">
        <w:tc>
          <w:tcPr>
            <w:tcW w:w="0" w:type="auto"/>
          </w:tcPr>
          <w:p w14:paraId="3D6147DE" w14:textId="7D0BBB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R4-2105336</w:t>
            </w:r>
          </w:p>
        </w:tc>
        <w:tc>
          <w:tcPr>
            <w:tcW w:w="0" w:type="auto"/>
          </w:tcPr>
          <w:p w14:paraId="580ED541" w14:textId="462E86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analysis and framework of IMD issue of  2CC contiguous and non-contiguous intra band UL CA</w:t>
            </w:r>
          </w:p>
        </w:tc>
        <w:tc>
          <w:tcPr>
            <w:tcW w:w="0" w:type="auto"/>
          </w:tcPr>
          <w:p w14:paraId="4C181500" w14:textId="01E7B6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</w:t>
            </w:r>
          </w:p>
        </w:tc>
        <w:tc>
          <w:tcPr>
            <w:tcW w:w="0" w:type="auto"/>
          </w:tcPr>
          <w:p w14:paraId="52EA7A8A" w14:textId="315BA6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86BDC4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EF131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0A3C58" w14:textId="77777777" w:rsidTr="00C51F06">
        <w:tc>
          <w:tcPr>
            <w:tcW w:w="0" w:type="auto"/>
          </w:tcPr>
          <w:p w14:paraId="07069477" w14:textId="24B9F8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R4-2105337</w:t>
            </w:r>
          </w:p>
        </w:tc>
        <w:tc>
          <w:tcPr>
            <w:tcW w:w="0" w:type="auto"/>
          </w:tcPr>
          <w:p w14:paraId="227A3E79" w14:textId="0D81FB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analysis and framework of LB-LB-LB combinations</w:t>
            </w:r>
          </w:p>
        </w:tc>
        <w:tc>
          <w:tcPr>
            <w:tcW w:w="0" w:type="auto"/>
          </w:tcPr>
          <w:p w14:paraId="46BB65FF" w14:textId="4EAB0C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MediaTek, Vodafone</w:t>
            </w:r>
          </w:p>
        </w:tc>
        <w:tc>
          <w:tcPr>
            <w:tcW w:w="0" w:type="auto"/>
          </w:tcPr>
          <w:p w14:paraId="1E44D0C3" w14:textId="130CE8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1099C9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C9E95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8E533F0" w14:textId="77777777" w:rsidTr="00C51F06">
        <w:tc>
          <w:tcPr>
            <w:tcW w:w="0" w:type="auto"/>
          </w:tcPr>
          <w:p w14:paraId="7991C0A2" w14:textId="4C0648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R4-2105338</w:t>
            </w:r>
          </w:p>
        </w:tc>
        <w:tc>
          <w:tcPr>
            <w:tcW w:w="0" w:type="auto"/>
          </w:tcPr>
          <w:p w14:paraId="6797FDC3" w14:textId="281311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single UL intra-band ENDC REFSENS Exceptions</w:t>
            </w:r>
          </w:p>
        </w:tc>
        <w:tc>
          <w:tcPr>
            <w:tcW w:w="0" w:type="auto"/>
          </w:tcPr>
          <w:p w14:paraId="4CEF05DE" w14:textId="7E8962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</w:t>
            </w:r>
          </w:p>
        </w:tc>
        <w:tc>
          <w:tcPr>
            <w:tcW w:w="0" w:type="auto"/>
          </w:tcPr>
          <w:p w14:paraId="08C1024C" w14:textId="7789F1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F81DF9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6CB19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4CBDD06" w14:textId="77777777" w:rsidTr="00C51F06">
        <w:tc>
          <w:tcPr>
            <w:tcW w:w="0" w:type="auto"/>
          </w:tcPr>
          <w:p w14:paraId="107A0A09" w14:textId="4BEB26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R4-2105339</w:t>
            </w:r>
          </w:p>
        </w:tc>
        <w:tc>
          <w:tcPr>
            <w:tcW w:w="0" w:type="auto"/>
          </w:tcPr>
          <w:p w14:paraId="34DFADD9" w14:textId="1740C3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2CC contiguous intra-band NRU UL CA</w:t>
            </w:r>
          </w:p>
        </w:tc>
        <w:tc>
          <w:tcPr>
            <w:tcW w:w="0" w:type="auto"/>
          </w:tcPr>
          <w:p w14:paraId="041D289D" w14:textId="2A871C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DABCD26" w14:textId="1C6D25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2EA1AE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16B93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DDD5017" w14:textId="77777777" w:rsidTr="00C51F06">
        <w:tc>
          <w:tcPr>
            <w:tcW w:w="0" w:type="auto"/>
          </w:tcPr>
          <w:p w14:paraId="68510F49" w14:textId="4E5647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R4-2105340</w:t>
            </w:r>
          </w:p>
        </w:tc>
        <w:tc>
          <w:tcPr>
            <w:tcW w:w="0" w:type="auto"/>
          </w:tcPr>
          <w:p w14:paraId="08C45FAE" w14:textId="5EF120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 Pcmax - NR-DC for DC cat. A-B combinations</w:t>
            </w:r>
          </w:p>
        </w:tc>
        <w:tc>
          <w:tcPr>
            <w:tcW w:w="0" w:type="auto"/>
          </w:tcPr>
          <w:p w14:paraId="709748DC" w14:textId="637134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Communications, Charter Communication Inc.</w:t>
            </w:r>
          </w:p>
        </w:tc>
        <w:tc>
          <w:tcPr>
            <w:tcW w:w="0" w:type="auto"/>
          </w:tcPr>
          <w:p w14:paraId="76D31807" w14:textId="0909BF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B4DCB57" w14:textId="560073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R4-2104820</w:t>
            </w:r>
          </w:p>
        </w:tc>
        <w:tc>
          <w:tcPr>
            <w:tcW w:w="0" w:type="auto"/>
          </w:tcPr>
          <w:p w14:paraId="127E99C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9BF5535" w14:textId="77777777" w:rsidTr="00C51F06">
        <w:tc>
          <w:tcPr>
            <w:tcW w:w="0" w:type="auto"/>
          </w:tcPr>
          <w:p w14:paraId="0FBCA930" w14:textId="2C3489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R4-2105341</w:t>
            </w:r>
          </w:p>
        </w:tc>
        <w:tc>
          <w:tcPr>
            <w:tcW w:w="0" w:type="auto"/>
          </w:tcPr>
          <w:p w14:paraId="53B33F0C" w14:textId="769661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SAR solutions for PC2 NR inter-band CA and SUL configurations</w:t>
            </w:r>
          </w:p>
        </w:tc>
        <w:tc>
          <w:tcPr>
            <w:tcW w:w="0" w:type="auto"/>
          </w:tcPr>
          <w:p w14:paraId="1E869A6F" w14:textId="022BF1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2CDF5D75" w14:textId="6AE7DB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0110FC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96D03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67B72CB" w14:textId="77777777" w:rsidTr="00C51F06">
        <w:tc>
          <w:tcPr>
            <w:tcW w:w="0" w:type="auto"/>
          </w:tcPr>
          <w:p w14:paraId="181397FA" w14:textId="28EFBD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R4-2105342</w:t>
            </w:r>
          </w:p>
        </w:tc>
        <w:tc>
          <w:tcPr>
            <w:tcW w:w="0" w:type="auto"/>
          </w:tcPr>
          <w:p w14:paraId="42BA14E2" w14:textId="103268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increasing UE maximum power high limit</w:t>
            </w:r>
          </w:p>
        </w:tc>
        <w:tc>
          <w:tcPr>
            <w:tcW w:w="0" w:type="auto"/>
          </w:tcPr>
          <w:p w14:paraId="77BFEB61" w14:textId="78CD32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18B5DACE" w14:textId="7306ED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97E05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86125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3D63408" w14:textId="77777777" w:rsidTr="00C51F06">
        <w:tc>
          <w:tcPr>
            <w:tcW w:w="0" w:type="auto"/>
          </w:tcPr>
          <w:p w14:paraId="58B3A7C2" w14:textId="0B96DC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R4-2105343</w:t>
            </w:r>
          </w:p>
        </w:tc>
        <w:tc>
          <w:tcPr>
            <w:tcW w:w="0" w:type="auto"/>
          </w:tcPr>
          <w:p w14:paraId="7F37ABB2" w14:textId="35A7C3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38.841: RF requirements for PC2 CA_n3A-n78A with up to 2 uplink</w:t>
            </w:r>
          </w:p>
        </w:tc>
        <w:tc>
          <w:tcPr>
            <w:tcW w:w="0" w:type="auto"/>
          </w:tcPr>
          <w:p w14:paraId="15C2C3ED" w14:textId="7FF862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6BE3231A" w14:textId="76EF71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3C68BA5" w14:textId="5AED9A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R4-2106279</w:t>
            </w:r>
          </w:p>
        </w:tc>
        <w:tc>
          <w:tcPr>
            <w:tcW w:w="0" w:type="auto"/>
          </w:tcPr>
          <w:p w14:paraId="72E7DB5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568C015" w14:textId="77777777" w:rsidTr="00C51F06">
        <w:tc>
          <w:tcPr>
            <w:tcW w:w="0" w:type="auto"/>
          </w:tcPr>
          <w:p w14:paraId="2682C081" w14:textId="6E9D98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R4-2105344</w:t>
            </w:r>
          </w:p>
        </w:tc>
        <w:tc>
          <w:tcPr>
            <w:tcW w:w="0" w:type="auto"/>
          </w:tcPr>
          <w:p w14:paraId="011FD827" w14:textId="2EEAB3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TR_38.841 PC2 CA_n25A-n41A</w:t>
            </w:r>
          </w:p>
        </w:tc>
        <w:tc>
          <w:tcPr>
            <w:tcW w:w="0" w:type="auto"/>
          </w:tcPr>
          <w:p w14:paraId="3DB407FD" w14:textId="7CFF8F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3EA35B1D" w14:textId="73242F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BEB438D" w14:textId="4E2FC1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R4-2107333</w:t>
            </w:r>
          </w:p>
        </w:tc>
        <w:tc>
          <w:tcPr>
            <w:tcW w:w="0" w:type="auto"/>
          </w:tcPr>
          <w:p w14:paraId="2B8B2DC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BAF00EE" w14:textId="77777777" w:rsidTr="00C51F06">
        <w:tc>
          <w:tcPr>
            <w:tcW w:w="0" w:type="auto"/>
          </w:tcPr>
          <w:p w14:paraId="7C5FB214" w14:textId="03C397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R4-2105345</w:t>
            </w:r>
          </w:p>
        </w:tc>
        <w:tc>
          <w:tcPr>
            <w:tcW w:w="0" w:type="auto"/>
          </w:tcPr>
          <w:p w14:paraId="7E3F9F59" w14:textId="01972E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TR_38.841 PC2 CA_n41A-n66A</w:t>
            </w:r>
          </w:p>
        </w:tc>
        <w:tc>
          <w:tcPr>
            <w:tcW w:w="0" w:type="auto"/>
          </w:tcPr>
          <w:p w14:paraId="69D123B9" w14:textId="1FE40A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17545CEE" w14:textId="0A6896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A7DDF7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F1C8B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C12FC7B" w14:textId="77777777" w:rsidTr="00C51F06">
        <w:tc>
          <w:tcPr>
            <w:tcW w:w="0" w:type="auto"/>
          </w:tcPr>
          <w:p w14:paraId="2CDE80E7" w14:textId="6F6CCA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R4-2105346</w:t>
            </w:r>
          </w:p>
        </w:tc>
        <w:tc>
          <w:tcPr>
            <w:tcW w:w="0" w:type="auto"/>
          </w:tcPr>
          <w:p w14:paraId="6F03E4CC" w14:textId="3BA0BB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TR_38.841 PC2 CA_n41A-n71A</w:t>
            </w:r>
          </w:p>
        </w:tc>
        <w:tc>
          <w:tcPr>
            <w:tcW w:w="0" w:type="auto"/>
          </w:tcPr>
          <w:p w14:paraId="036D5FDF" w14:textId="204CEA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1603A7EF" w14:textId="41D617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54E3E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D2339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F2A636C" w14:textId="77777777" w:rsidTr="00C51F06">
        <w:tc>
          <w:tcPr>
            <w:tcW w:w="0" w:type="auto"/>
          </w:tcPr>
          <w:p w14:paraId="52B127FA" w14:textId="7834FD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R4-2105347</w:t>
            </w:r>
          </w:p>
        </w:tc>
        <w:tc>
          <w:tcPr>
            <w:tcW w:w="0" w:type="auto"/>
          </w:tcPr>
          <w:p w14:paraId="71578480" w14:textId="24002E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37.826 on PC2 DC_5A_n78A</w:t>
            </w:r>
          </w:p>
        </w:tc>
        <w:tc>
          <w:tcPr>
            <w:tcW w:w="0" w:type="auto"/>
          </w:tcPr>
          <w:p w14:paraId="458304CE" w14:textId="35F90E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 Telecom</w:t>
            </w:r>
          </w:p>
        </w:tc>
        <w:tc>
          <w:tcPr>
            <w:tcW w:w="0" w:type="auto"/>
          </w:tcPr>
          <w:p w14:paraId="4E5C38AA" w14:textId="2E9B0E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2F6A5D4" w14:textId="0D7648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R4-2104990</w:t>
            </w:r>
          </w:p>
        </w:tc>
        <w:tc>
          <w:tcPr>
            <w:tcW w:w="0" w:type="auto"/>
          </w:tcPr>
          <w:p w14:paraId="0B44883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ED4AA7" w14:textId="77777777" w:rsidTr="00C51F06">
        <w:tc>
          <w:tcPr>
            <w:tcW w:w="0" w:type="auto"/>
          </w:tcPr>
          <w:p w14:paraId="3E8D8F61" w14:textId="5055CA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R4-2105348</w:t>
            </w:r>
          </w:p>
        </w:tc>
        <w:tc>
          <w:tcPr>
            <w:tcW w:w="0" w:type="auto"/>
          </w:tcPr>
          <w:p w14:paraId="57C24585" w14:textId="064FF8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37.826 on PC2 DC_7A_n78A</w:t>
            </w:r>
          </w:p>
        </w:tc>
        <w:tc>
          <w:tcPr>
            <w:tcW w:w="0" w:type="auto"/>
          </w:tcPr>
          <w:p w14:paraId="52F1D6FB" w14:textId="4503BE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 Telecom</w:t>
            </w:r>
          </w:p>
        </w:tc>
        <w:tc>
          <w:tcPr>
            <w:tcW w:w="0" w:type="auto"/>
          </w:tcPr>
          <w:p w14:paraId="22D148F5" w14:textId="3BC00E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1E89673" w14:textId="51F6F3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R4-2104993</w:t>
            </w:r>
          </w:p>
        </w:tc>
        <w:tc>
          <w:tcPr>
            <w:tcW w:w="0" w:type="auto"/>
          </w:tcPr>
          <w:p w14:paraId="62E0A3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07BA423" w14:textId="77777777" w:rsidTr="00C51F06">
        <w:tc>
          <w:tcPr>
            <w:tcW w:w="0" w:type="auto"/>
          </w:tcPr>
          <w:p w14:paraId="0EBFE71E" w14:textId="225487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R4-2105349</w:t>
            </w:r>
          </w:p>
        </w:tc>
        <w:tc>
          <w:tcPr>
            <w:tcW w:w="0" w:type="auto"/>
          </w:tcPr>
          <w:p w14:paraId="7312265D" w14:textId="1FE934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37.826 PC2 DC_2A_n41A</w:t>
            </w:r>
          </w:p>
        </w:tc>
        <w:tc>
          <w:tcPr>
            <w:tcW w:w="0" w:type="auto"/>
          </w:tcPr>
          <w:p w14:paraId="1A56AE08" w14:textId="5099D1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0A5F2048" w14:textId="3808F2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E66268C" w14:textId="4A5DBC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R4-2107331</w:t>
            </w:r>
          </w:p>
        </w:tc>
        <w:tc>
          <w:tcPr>
            <w:tcW w:w="0" w:type="auto"/>
          </w:tcPr>
          <w:p w14:paraId="2FE1B22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F22341B" w14:textId="77777777" w:rsidTr="00C51F06">
        <w:tc>
          <w:tcPr>
            <w:tcW w:w="0" w:type="auto"/>
          </w:tcPr>
          <w:p w14:paraId="0B56A889" w14:textId="0E35E0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R4-2105350</w:t>
            </w:r>
          </w:p>
        </w:tc>
        <w:tc>
          <w:tcPr>
            <w:tcW w:w="0" w:type="auto"/>
          </w:tcPr>
          <w:p w14:paraId="168C4EA3" w14:textId="4400CE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on high order band combinations for PC2 inter-band CA and SUL</w:t>
            </w:r>
          </w:p>
        </w:tc>
        <w:tc>
          <w:tcPr>
            <w:tcW w:w="0" w:type="auto"/>
          </w:tcPr>
          <w:p w14:paraId="1FB185E7" w14:textId="6E1088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86ABBB7" w14:textId="0B4564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1B062A7" w14:textId="0030D5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R4-2107268</w:t>
            </w:r>
          </w:p>
        </w:tc>
        <w:tc>
          <w:tcPr>
            <w:tcW w:w="0" w:type="auto"/>
          </w:tcPr>
          <w:p w14:paraId="56C56E3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250CB1D" w14:textId="77777777" w:rsidTr="00C51F06">
        <w:tc>
          <w:tcPr>
            <w:tcW w:w="0" w:type="auto"/>
          </w:tcPr>
          <w:p w14:paraId="6DDD46D7" w14:textId="508D07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R4-2105351</w:t>
            </w:r>
          </w:p>
        </w:tc>
        <w:tc>
          <w:tcPr>
            <w:tcW w:w="0" w:type="auto"/>
          </w:tcPr>
          <w:p w14:paraId="5CF38FE7" w14:textId="4D703A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37.xxx for DC_2-5_n77</w:t>
            </w:r>
          </w:p>
        </w:tc>
        <w:tc>
          <w:tcPr>
            <w:tcW w:w="0" w:type="auto"/>
          </w:tcPr>
          <w:p w14:paraId="06E47D0B" w14:textId="658F9E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069DC699" w14:textId="51C29F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DD88683" w14:textId="325E89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R4-2104498</w:t>
            </w:r>
          </w:p>
        </w:tc>
        <w:tc>
          <w:tcPr>
            <w:tcW w:w="0" w:type="auto"/>
          </w:tcPr>
          <w:p w14:paraId="26AD52D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6C87F52" w14:textId="77777777" w:rsidTr="00C51F06">
        <w:tc>
          <w:tcPr>
            <w:tcW w:w="0" w:type="auto"/>
          </w:tcPr>
          <w:p w14:paraId="56369B8D" w14:textId="14C94F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R4-2105352</w:t>
            </w:r>
          </w:p>
        </w:tc>
        <w:tc>
          <w:tcPr>
            <w:tcW w:w="0" w:type="auto"/>
          </w:tcPr>
          <w:p w14:paraId="07FA5F58" w14:textId="0A0050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37.xxx for DC_2-13_n77</w:t>
            </w:r>
          </w:p>
        </w:tc>
        <w:tc>
          <w:tcPr>
            <w:tcW w:w="0" w:type="auto"/>
          </w:tcPr>
          <w:p w14:paraId="2B2874C2" w14:textId="492281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4A13FC62" w14:textId="4BC1FD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BC6277F" w14:textId="6C16B3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R4-2104499</w:t>
            </w:r>
          </w:p>
        </w:tc>
        <w:tc>
          <w:tcPr>
            <w:tcW w:w="0" w:type="auto"/>
          </w:tcPr>
          <w:p w14:paraId="7BE6228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D1685F" w14:textId="77777777" w:rsidTr="00C51F06">
        <w:tc>
          <w:tcPr>
            <w:tcW w:w="0" w:type="auto"/>
          </w:tcPr>
          <w:p w14:paraId="2BDF99CE" w14:textId="4D9DAD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R4-2105353</w:t>
            </w:r>
          </w:p>
        </w:tc>
        <w:tc>
          <w:tcPr>
            <w:tcW w:w="0" w:type="auto"/>
          </w:tcPr>
          <w:p w14:paraId="3C1C2E48" w14:textId="3512F4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37.xxx for DC_2-66_n77</w:t>
            </w:r>
          </w:p>
        </w:tc>
        <w:tc>
          <w:tcPr>
            <w:tcW w:w="0" w:type="auto"/>
          </w:tcPr>
          <w:p w14:paraId="20284DB6" w14:textId="333387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4539F285" w14:textId="5AD34C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B19A30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8FD45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22EEAEE" w14:textId="77777777" w:rsidTr="00C51F06">
        <w:tc>
          <w:tcPr>
            <w:tcW w:w="0" w:type="auto"/>
          </w:tcPr>
          <w:p w14:paraId="4E34201E" w14:textId="4CF782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R4-2105354</w:t>
            </w:r>
          </w:p>
        </w:tc>
        <w:tc>
          <w:tcPr>
            <w:tcW w:w="0" w:type="auto"/>
          </w:tcPr>
          <w:p w14:paraId="40C0F3DE" w14:textId="4E5850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37.xxx for DC_5-66_n77</w:t>
            </w:r>
          </w:p>
        </w:tc>
        <w:tc>
          <w:tcPr>
            <w:tcW w:w="0" w:type="auto"/>
          </w:tcPr>
          <w:p w14:paraId="455864BD" w14:textId="2D0629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6B1D7F5F" w14:textId="607E58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5AC621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3CBD1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C3220A" w14:textId="77777777" w:rsidTr="00C51F06">
        <w:tc>
          <w:tcPr>
            <w:tcW w:w="0" w:type="auto"/>
          </w:tcPr>
          <w:p w14:paraId="0355151E" w14:textId="59FDE2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R4-2105355</w:t>
            </w:r>
          </w:p>
        </w:tc>
        <w:tc>
          <w:tcPr>
            <w:tcW w:w="0" w:type="auto"/>
          </w:tcPr>
          <w:p w14:paraId="7217C19D" w14:textId="7BD6EA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37.xxx for DC_13-66_n77</w:t>
            </w:r>
          </w:p>
        </w:tc>
        <w:tc>
          <w:tcPr>
            <w:tcW w:w="0" w:type="auto"/>
          </w:tcPr>
          <w:p w14:paraId="146B9A34" w14:textId="7EE5F3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7F077229" w14:textId="56C48C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BB394B7" w14:textId="4D611B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R4-2104502</w:t>
            </w:r>
          </w:p>
        </w:tc>
        <w:tc>
          <w:tcPr>
            <w:tcW w:w="0" w:type="auto"/>
          </w:tcPr>
          <w:p w14:paraId="135D1A3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E27522C" w14:textId="77777777" w:rsidTr="00C51F06">
        <w:tc>
          <w:tcPr>
            <w:tcW w:w="0" w:type="auto"/>
          </w:tcPr>
          <w:p w14:paraId="126EC069" w14:textId="35881B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R4-2105356</w:t>
            </w:r>
          </w:p>
        </w:tc>
        <w:tc>
          <w:tcPr>
            <w:tcW w:w="0" w:type="auto"/>
          </w:tcPr>
          <w:p w14:paraId="3DD82E0C" w14:textId="4194F7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37.xxx for DC_2_n5-n77</w:t>
            </w:r>
          </w:p>
        </w:tc>
        <w:tc>
          <w:tcPr>
            <w:tcW w:w="0" w:type="auto"/>
          </w:tcPr>
          <w:p w14:paraId="296B5B27" w14:textId="0AD705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1694A403" w14:textId="760137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F64CD72" w14:textId="27B472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R4-2104503</w:t>
            </w:r>
          </w:p>
        </w:tc>
        <w:tc>
          <w:tcPr>
            <w:tcW w:w="0" w:type="auto"/>
          </w:tcPr>
          <w:p w14:paraId="392A7DC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C4C2C57" w14:textId="77777777" w:rsidTr="00C51F06">
        <w:tc>
          <w:tcPr>
            <w:tcW w:w="0" w:type="auto"/>
          </w:tcPr>
          <w:p w14:paraId="268D4A1B" w14:textId="514DCB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R4-2105357</w:t>
            </w:r>
          </w:p>
        </w:tc>
        <w:tc>
          <w:tcPr>
            <w:tcW w:w="0" w:type="auto"/>
          </w:tcPr>
          <w:p w14:paraId="1560BA50" w14:textId="30968B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37.xxx for DC_66_n2-n77</w:t>
            </w:r>
          </w:p>
        </w:tc>
        <w:tc>
          <w:tcPr>
            <w:tcW w:w="0" w:type="auto"/>
          </w:tcPr>
          <w:p w14:paraId="3AD853FF" w14:textId="1A7A9B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181B3BAD" w14:textId="6CB834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7CD0DBF" w14:textId="71B3DC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R4-2104504</w:t>
            </w:r>
          </w:p>
        </w:tc>
        <w:tc>
          <w:tcPr>
            <w:tcW w:w="0" w:type="auto"/>
          </w:tcPr>
          <w:p w14:paraId="4095578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3448AAF" w14:textId="77777777" w:rsidTr="00C51F06">
        <w:tc>
          <w:tcPr>
            <w:tcW w:w="0" w:type="auto"/>
          </w:tcPr>
          <w:p w14:paraId="6511E165" w14:textId="278947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R4-2105358</w:t>
            </w:r>
          </w:p>
        </w:tc>
        <w:tc>
          <w:tcPr>
            <w:tcW w:w="0" w:type="auto"/>
          </w:tcPr>
          <w:p w14:paraId="7A00DF24" w14:textId="589615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37.xxx for DC_66_n5-n77</w:t>
            </w:r>
          </w:p>
        </w:tc>
        <w:tc>
          <w:tcPr>
            <w:tcW w:w="0" w:type="auto"/>
          </w:tcPr>
          <w:p w14:paraId="0E7D6729" w14:textId="10C160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7BEB45C4" w14:textId="658F92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BE0610C" w14:textId="4FF1D5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R4-2104505</w:t>
            </w:r>
          </w:p>
        </w:tc>
        <w:tc>
          <w:tcPr>
            <w:tcW w:w="0" w:type="auto"/>
          </w:tcPr>
          <w:p w14:paraId="39F7D21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563B385" w14:textId="77777777" w:rsidTr="00C51F06">
        <w:tc>
          <w:tcPr>
            <w:tcW w:w="0" w:type="auto"/>
          </w:tcPr>
          <w:p w14:paraId="15C0C6BA" w14:textId="3CEAD4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R4-2105359</w:t>
            </w:r>
          </w:p>
        </w:tc>
        <w:tc>
          <w:tcPr>
            <w:tcW w:w="0" w:type="auto"/>
          </w:tcPr>
          <w:p w14:paraId="1F94998D" w14:textId="17F759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[98-bis-e][111] ENDC_PC2_R17_xLTE_yNR</w:t>
            </w:r>
          </w:p>
        </w:tc>
        <w:tc>
          <w:tcPr>
            <w:tcW w:w="0" w:type="auto"/>
          </w:tcPr>
          <w:p w14:paraId="22D370BE" w14:textId="072794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2498FD8B" w14:textId="1486A6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C4393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709727" w14:textId="0CC14D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R4-2105448</w:t>
            </w:r>
          </w:p>
        </w:tc>
      </w:tr>
      <w:tr w:rsidR="00C51F06" w14:paraId="1BAF80CF" w14:textId="77777777" w:rsidTr="00C51F06">
        <w:tc>
          <w:tcPr>
            <w:tcW w:w="0" w:type="auto"/>
          </w:tcPr>
          <w:p w14:paraId="06DAF082" w14:textId="36ED48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R4-2105360</w:t>
            </w:r>
          </w:p>
        </w:tc>
        <w:tc>
          <w:tcPr>
            <w:tcW w:w="0" w:type="auto"/>
          </w:tcPr>
          <w:p w14:paraId="18494F6B" w14:textId="47F71B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adding 90 and 100MHz channel BW for UE in band n40</w:t>
            </w:r>
          </w:p>
        </w:tc>
        <w:tc>
          <w:tcPr>
            <w:tcW w:w="0" w:type="auto"/>
          </w:tcPr>
          <w:p w14:paraId="4F788B72" w14:textId="6DF065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E8A6A81" w14:textId="3A6258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F24CBB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A96C6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8741E3" w14:textId="77777777" w:rsidTr="00C51F06">
        <w:tc>
          <w:tcPr>
            <w:tcW w:w="0" w:type="auto"/>
          </w:tcPr>
          <w:p w14:paraId="100D793A" w14:textId="7EF772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R4-2105361</w:t>
            </w:r>
          </w:p>
        </w:tc>
        <w:tc>
          <w:tcPr>
            <w:tcW w:w="0" w:type="auto"/>
          </w:tcPr>
          <w:p w14:paraId="6FF04FF4" w14:textId="75E0A0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Way forward on the introduction of 25, 30 and </w:t>
            </w:r>
            <w:r>
              <w:rPr>
                <w:sz w:val="16"/>
              </w:rPr>
              <w:lastRenderedPageBreak/>
              <w:t>40MHz in band n2</w:t>
            </w:r>
          </w:p>
        </w:tc>
        <w:tc>
          <w:tcPr>
            <w:tcW w:w="0" w:type="auto"/>
          </w:tcPr>
          <w:p w14:paraId="71383215" w14:textId="458A12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AT&amp;T</w:t>
            </w:r>
          </w:p>
        </w:tc>
        <w:tc>
          <w:tcPr>
            <w:tcW w:w="0" w:type="auto"/>
          </w:tcPr>
          <w:p w14:paraId="13E645F2" w14:textId="5CF9EB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416013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38C2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23D5115" w14:textId="77777777" w:rsidTr="00C51F06">
        <w:tc>
          <w:tcPr>
            <w:tcW w:w="0" w:type="auto"/>
          </w:tcPr>
          <w:p w14:paraId="6A2DDE5D" w14:textId="655C85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R4-2105362</w:t>
            </w:r>
          </w:p>
        </w:tc>
        <w:tc>
          <w:tcPr>
            <w:tcW w:w="0" w:type="auto"/>
          </w:tcPr>
          <w:p w14:paraId="7CB88A25" w14:textId="29773E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the introduction of 25MHz in band n5</w:t>
            </w:r>
          </w:p>
        </w:tc>
        <w:tc>
          <w:tcPr>
            <w:tcW w:w="0" w:type="auto"/>
          </w:tcPr>
          <w:p w14:paraId="4E98B104" w14:textId="5E9A0C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52CBBECB" w14:textId="56E56D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D63518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3AA0F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2C1B733" w14:textId="77777777" w:rsidTr="00C51F06">
        <w:tc>
          <w:tcPr>
            <w:tcW w:w="0" w:type="auto"/>
          </w:tcPr>
          <w:p w14:paraId="5E251781" w14:textId="1C9DE4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R4-2105363</w:t>
            </w:r>
          </w:p>
        </w:tc>
        <w:tc>
          <w:tcPr>
            <w:tcW w:w="0" w:type="auto"/>
          </w:tcPr>
          <w:p w14:paraId="50039E15" w14:textId="7060C0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the introduction 50MHz in band n3</w:t>
            </w:r>
          </w:p>
        </w:tc>
        <w:tc>
          <w:tcPr>
            <w:tcW w:w="0" w:type="auto"/>
          </w:tcPr>
          <w:p w14:paraId="35D46CE3" w14:textId="4ABC67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China Telecom, China Unicom</w:t>
            </w:r>
          </w:p>
        </w:tc>
        <w:tc>
          <w:tcPr>
            <w:tcW w:w="0" w:type="auto"/>
          </w:tcPr>
          <w:p w14:paraId="31621177" w14:textId="38E0B2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A44C34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03FB0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ED14A84" w14:textId="77777777" w:rsidTr="00C51F06">
        <w:tc>
          <w:tcPr>
            <w:tcW w:w="0" w:type="auto"/>
          </w:tcPr>
          <w:p w14:paraId="250D35A2" w14:textId="6E2489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R4-2105364</w:t>
            </w:r>
          </w:p>
        </w:tc>
        <w:tc>
          <w:tcPr>
            <w:tcW w:w="0" w:type="auto"/>
          </w:tcPr>
          <w:p w14:paraId="06CF6045" w14:textId="0ABB4A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UE REFSENS for 35 MHz and 45 MHz</w:t>
            </w:r>
          </w:p>
        </w:tc>
        <w:tc>
          <w:tcPr>
            <w:tcW w:w="0" w:type="auto"/>
          </w:tcPr>
          <w:p w14:paraId="5CACF76E" w14:textId="4E2C35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29D11EC" w14:textId="111C7F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EC5783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A14B4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6D12134" w14:textId="77777777" w:rsidTr="00C51F06">
        <w:tc>
          <w:tcPr>
            <w:tcW w:w="0" w:type="auto"/>
          </w:tcPr>
          <w:p w14:paraId="6FB628D6" w14:textId="7FF3C0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R4-2105365</w:t>
            </w:r>
          </w:p>
        </w:tc>
        <w:tc>
          <w:tcPr>
            <w:tcW w:w="0" w:type="auto"/>
          </w:tcPr>
          <w:p w14:paraId="3A498A49" w14:textId="45251F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REFSENS table split and simplification</w:t>
            </w:r>
          </w:p>
        </w:tc>
        <w:tc>
          <w:tcPr>
            <w:tcW w:w="0" w:type="auto"/>
          </w:tcPr>
          <w:p w14:paraId="324AE5C4" w14:textId="3C435B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E5D6279" w14:textId="7F100E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F97A6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E427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1B2BC32" w14:textId="77777777" w:rsidTr="00C51F06">
        <w:tc>
          <w:tcPr>
            <w:tcW w:w="0" w:type="auto"/>
          </w:tcPr>
          <w:p w14:paraId="4118CA49" w14:textId="60EA9C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R4-2105366</w:t>
            </w:r>
          </w:p>
        </w:tc>
        <w:tc>
          <w:tcPr>
            <w:tcW w:w="0" w:type="auto"/>
          </w:tcPr>
          <w:p w14:paraId="6F152ADC" w14:textId="2388D8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A-MPR for n1 45 MHz</w:t>
            </w:r>
          </w:p>
        </w:tc>
        <w:tc>
          <w:tcPr>
            <w:tcW w:w="0" w:type="auto"/>
          </w:tcPr>
          <w:p w14:paraId="1A1A19AF" w14:textId="53EE85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76580771" w14:textId="007F83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A2275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F28A5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2B7D3D3" w14:textId="77777777" w:rsidTr="00C51F06">
        <w:tc>
          <w:tcPr>
            <w:tcW w:w="0" w:type="auto"/>
          </w:tcPr>
          <w:p w14:paraId="629E2719" w14:textId="714630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R4-2105367</w:t>
            </w:r>
          </w:p>
        </w:tc>
        <w:tc>
          <w:tcPr>
            <w:tcW w:w="0" w:type="auto"/>
          </w:tcPr>
          <w:p w14:paraId="684EE616" w14:textId="2CC818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38.101-1, Introduce new band combination of V2X_n79A-n47A</w:t>
            </w:r>
          </w:p>
        </w:tc>
        <w:tc>
          <w:tcPr>
            <w:tcW w:w="0" w:type="auto"/>
          </w:tcPr>
          <w:p w14:paraId="35DDCB6F" w14:textId="13686F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8D23B51" w14:textId="289057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43A4BA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75D6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8D7BE3D" w14:textId="77777777" w:rsidTr="00C51F06">
        <w:tc>
          <w:tcPr>
            <w:tcW w:w="0" w:type="auto"/>
          </w:tcPr>
          <w:p w14:paraId="5F3CC6ED" w14:textId="27A9EF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R4-2105368</w:t>
            </w:r>
          </w:p>
        </w:tc>
        <w:tc>
          <w:tcPr>
            <w:tcW w:w="0" w:type="auto"/>
          </w:tcPr>
          <w:p w14:paraId="39A86989" w14:textId="3D5D48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38.101-3, Introduce new band combination of V2X_n79A-47A</w:t>
            </w:r>
          </w:p>
        </w:tc>
        <w:tc>
          <w:tcPr>
            <w:tcW w:w="0" w:type="auto"/>
          </w:tcPr>
          <w:p w14:paraId="0CE574C7" w14:textId="3EBB98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MCATT</w:t>
            </w:r>
          </w:p>
        </w:tc>
        <w:tc>
          <w:tcPr>
            <w:tcW w:w="0" w:type="auto"/>
          </w:tcPr>
          <w:p w14:paraId="59BDBF1F" w14:textId="3DD668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F59F76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742C6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D77D81C" w14:textId="77777777" w:rsidTr="00C51F06">
        <w:tc>
          <w:tcPr>
            <w:tcW w:w="0" w:type="auto"/>
          </w:tcPr>
          <w:p w14:paraId="52162010" w14:textId="29AA95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R4-2105369</w:t>
            </w:r>
          </w:p>
        </w:tc>
        <w:tc>
          <w:tcPr>
            <w:tcW w:w="0" w:type="auto"/>
          </w:tcPr>
          <w:p w14:paraId="35D8E293" w14:textId="102F3B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Scope of NR V2X R17 combinations</w:t>
            </w:r>
          </w:p>
        </w:tc>
        <w:tc>
          <w:tcPr>
            <w:tcW w:w="0" w:type="auto"/>
          </w:tcPr>
          <w:p w14:paraId="5C78F64B" w14:textId="7EF8B6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78D93BC" w14:textId="26865A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D6949C4" w14:textId="0B4240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R4-2107297</w:t>
            </w:r>
          </w:p>
        </w:tc>
        <w:tc>
          <w:tcPr>
            <w:tcW w:w="0" w:type="auto"/>
          </w:tcPr>
          <w:p w14:paraId="4B3FE66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174E24F" w14:textId="77777777" w:rsidTr="00C51F06">
        <w:tc>
          <w:tcPr>
            <w:tcW w:w="0" w:type="auto"/>
          </w:tcPr>
          <w:p w14:paraId="66267015" w14:textId="0C1AC9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R4-2105370</w:t>
            </w:r>
          </w:p>
        </w:tc>
        <w:tc>
          <w:tcPr>
            <w:tcW w:w="0" w:type="auto"/>
          </w:tcPr>
          <w:p w14:paraId="6BA6BEC0" w14:textId="7AADC3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n262 UE RF</w:t>
            </w:r>
          </w:p>
        </w:tc>
        <w:tc>
          <w:tcPr>
            <w:tcW w:w="0" w:type="auto"/>
          </w:tcPr>
          <w:p w14:paraId="76F0C5E1" w14:textId="773B40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0DE44BF1" w14:textId="37344D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A42122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BE2A9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5FB2C81" w14:textId="77777777" w:rsidTr="00C51F06">
        <w:tc>
          <w:tcPr>
            <w:tcW w:w="0" w:type="auto"/>
          </w:tcPr>
          <w:p w14:paraId="7C44ED15" w14:textId="6FE745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R4-2105371</w:t>
            </w:r>
          </w:p>
        </w:tc>
        <w:tc>
          <w:tcPr>
            <w:tcW w:w="0" w:type="auto"/>
          </w:tcPr>
          <w:p w14:paraId="7B4831DE" w14:textId="16660A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n24 emissions and A-MPR</w:t>
            </w:r>
          </w:p>
        </w:tc>
        <w:tc>
          <w:tcPr>
            <w:tcW w:w="0" w:type="auto"/>
          </w:tcPr>
          <w:p w14:paraId="1BAE07D0" w14:textId="639E43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7E6E7B45" w14:textId="498932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F7BF58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88539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4F7C497" w14:textId="77777777" w:rsidTr="00C51F06">
        <w:tc>
          <w:tcPr>
            <w:tcW w:w="0" w:type="auto"/>
          </w:tcPr>
          <w:p w14:paraId="408B163E" w14:textId="203DAD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R4-2105372</w:t>
            </w:r>
          </w:p>
        </w:tc>
        <w:tc>
          <w:tcPr>
            <w:tcW w:w="0" w:type="auto"/>
          </w:tcPr>
          <w:p w14:paraId="32E1207E" w14:textId="793E56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band n85</w:t>
            </w:r>
          </w:p>
        </w:tc>
        <w:tc>
          <w:tcPr>
            <w:tcW w:w="0" w:type="auto"/>
          </w:tcPr>
          <w:p w14:paraId="01A83EB2" w14:textId="6776C0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Ercisson</w:t>
            </w:r>
          </w:p>
        </w:tc>
        <w:tc>
          <w:tcPr>
            <w:tcW w:w="0" w:type="auto"/>
          </w:tcPr>
          <w:p w14:paraId="2E79D9A1" w14:textId="51B2A2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39EBA5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5FCAE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8D01446" w14:textId="77777777" w:rsidTr="00C51F06">
        <w:tc>
          <w:tcPr>
            <w:tcW w:w="0" w:type="auto"/>
          </w:tcPr>
          <w:p w14:paraId="1CD762C4" w14:textId="61A6C3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R4-2105373</w:t>
            </w:r>
          </w:p>
        </w:tc>
        <w:tc>
          <w:tcPr>
            <w:tcW w:w="0" w:type="auto"/>
          </w:tcPr>
          <w:p w14:paraId="0DF4C7F5" w14:textId="55ACD2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Possible improvements on MSD in relation to BCS4</w:t>
            </w:r>
          </w:p>
        </w:tc>
        <w:tc>
          <w:tcPr>
            <w:tcW w:w="0" w:type="auto"/>
          </w:tcPr>
          <w:p w14:paraId="02A7B1D0" w14:textId="620819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65D27B0" w14:textId="6BD4DD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EC894C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019C2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22494EE" w14:textId="77777777" w:rsidTr="00C51F06">
        <w:tc>
          <w:tcPr>
            <w:tcW w:w="0" w:type="auto"/>
          </w:tcPr>
          <w:p w14:paraId="5270C229" w14:textId="407245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R4-2105374</w:t>
            </w:r>
          </w:p>
        </w:tc>
        <w:tc>
          <w:tcPr>
            <w:tcW w:w="0" w:type="auto"/>
          </w:tcPr>
          <w:p w14:paraId="4AD57570" w14:textId="7AF087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PC2 UL MIMO for Band n40</w:t>
            </w:r>
          </w:p>
        </w:tc>
        <w:tc>
          <w:tcPr>
            <w:tcW w:w="0" w:type="auto"/>
          </w:tcPr>
          <w:p w14:paraId="7A071BA8" w14:textId="7895ED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DBCF14A" w14:textId="2AD1C6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481AE6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0D5FE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D5B7A42" w14:textId="77777777" w:rsidTr="00C51F06">
        <w:tc>
          <w:tcPr>
            <w:tcW w:w="0" w:type="auto"/>
          </w:tcPr>
          <w:p w14:paraId="1E95564D" w14:textId="596DFD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R4-2105375</w:t>
            </w:r>
          </w:p>
        </w:tc>
        <w:tc>
          <w:tcPr>
            <w:tcW w:w="0" w:type="auto"/>
          </w:tcPr>
          <w:p w14:paraId="621C960C" w14:textId="6B9B96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update the note of DL interruption applicability for 37.867</w:t>
            </w:r>
          </w:p>
        </w:tc>
        <w:tc>
          <w:tcPr>
            <w:tcW w:w="0" w:type="auto"/>
          </w:tcPr>
          <w:p w14:paraId="7DB52E89" w14:textId="4AEB19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AC7385B" w14:textId="385070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7C9B4D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2B04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162AA5F" w14:textId="77777777" w:rsidTr="00C51F06">
        <w:tc>
          <w:tcPr>
            <w:tcW w:w="0" w:type="auto"/>
          </w:tcPr>
          <w:p w14:paraId="0B1392EA" w14:textId="312ED0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R4-2105376</w:t>
            </w:r>
          </w:p>
        </w:tc>
        <w:tc>
          <w:tcPr>
            <w:tcW w:w="0" w:type="auto"/>
          </w:tcPr>
          <w:p w14:paraId="08F7DD40" w14:textId="6C0F53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DL interruption applicability of CA_n3-n40 for 37.867</w:t>
            </w:r>
          </w:p>
        </w:tc>
        <w:tc>
          <w:tcPr>
            <w:tcW w:w="0" w:type="auto"/>
          </w:tcPr>
          <w:p w14:paraId="27EF833E" w14:textId="22FB80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A8AB4B2" w14:textId="257C71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642DBF8" w14:textId="320DE5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R4-2104590</w:t>
            </w:r>
          </w:p>
        </w:tc>
        <w:tc>
          <w:tcPr>
            <w:tcW w:w="0" w:type="auto"/>
          </w:tcPr>
          <w:p w14:paraId="6DFD819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8CBD18" w14:textId="77777777" w:rsidTr="00C51F06">
        <w:tc>
          <w:tcPr>
            <w:tcW w:w="0" w:type="auto"/>
          </w:tcPr>
          <w:p w14:paraId="442D486E" w14:textId="333F3D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R4-2105377</w:t>
            </w:r>
          </w:p>
        </w:tc>
        <w:tc>
          <w:tcPr>
            <w:tcW w:w="0" w:type="auto"/>
          </w:tcPr>
          <w:p w14:paraId="18407BC8" w14:textId="1C2734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Simultaneous Rx/Tx</w:t>
            </w:r>
          </w:p>
        </w:tc>
        <w:tc>
          <w:tcPr>
            <w:tcW w:w="0" w:type="auto"/>
          </w:tcPr>
          <w:p w14:paraId="7CD956A2" w14:textId="270423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8DD80C9" w14:textId="64D769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4A2634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C786D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BD2E800" w14:textId="77777777" w:rsidTr="00C51F06">
        <w:tc>
          <w:tcPr>
            <w:tcW w:w="0" w:type="auto"/>
          </w:tcPr>
          <w:p w14:paraId="3C72D546" w14:textId="651B3A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R4-2105378</w:t>
            </w:r>
          </w:p>
        </w:tc>
        <w:tc>
          <w:tcPr>
            <w:tcW w:w="0" w:type="auto"/>
          </w:tcPr>
          <w:p w14:paraId="1C6CA0BE" w14:textId="60971C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how to handle the MSD requirements for inter-band ENDC</w:t>
            </w:r>
          </w:p>
        </w:tc>
        <w:tc>
          <w:tcPr>
            <w:tcW w:w="0" w:type="auto"/>
          </w:tcPr>
          <w:p w14:paraId="0E5F695A" w14:textId="203491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D594A61" w14:textId="1BCE68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5875D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12585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0337D5" w14:textId="77777777" w:rsidTr="00C51F06">
        <w:tc>
          <w:tcPr>
            <w:tcW w:w="0" w:type="auto"/>
          </w:tcPr>
          <w:p w14:paraId="6DD0253D" w14:textId="3581B1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R4-2105379</w:t>
            </w:r>
          </w:p>
        </w:tc>
        <w:tc>
          <w:tcPr>
            <w:tcW w:w="0" w:type="auto"/>
          </w:tcPr>
          <w:p w14:paraId="653176A4" w14:textId="4B92EE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introduce the missing MSD requirements (Rel-16)</w:t>
            </w:r>
          </w:p>
        </w:tc>
        <w:tc>
          <w:tcPr>
            <w:tcW w:w="0" w:type="auto"/>
          </w:tcPr>
          <w:p w14:paraId="35A1578E" w14:textId="5EDCCF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9A8C499" w14:textId="5819E5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A8AC52D" w14:textId="749814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R4-2106682</w:t>
            </w:r>
          </w:p>
        </w:tc>
        <w:tc>
          <w:tcPr>
            <w:tcW w:w="0" w:type="auto"/>
          </w:tcPr>
          <w:p w14:paraId="28BB0D8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F3036C0" w14:textId="77777777" w:rsidTr="00C51F06">
        <w:tc>
          <w:tcPr>
            <w:tcW w:w="0" w:type="auto"/>
          </w:tcPr>
          <w:p w14:paraId="3D217AFA" w14:textId="07B14F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R4-2105380</w:t>
            </w:r>
          </w:p>
        </w:tc>
        <w:tc>
          <w:tcPr>
            <w:tcW w:w="0" w:type="auto"/>
          </w:tcPr>
          <w:p w14:paraId="48778D9B" w14:textId="383DDC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MPR for PC 1.5</w:t>
            </w:r>
          </w:p>
        </w:tc>
        <w:tc>
          <w:tcPr>
            <w:tcW w:w="0" w:type="auto"/>
          </w:tcPr>
          <w:p w14:paraId="2D804369" w14:textId="384F6B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2CA6CD4A" w14:textId="59DCA7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61E67E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85B2FC" w14:textId="0116BA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R4-2105492</w:t>
            </w:r>
          </w:p>
        </w:tc>
      </w:tr>
      <w:tr w:rsidR="00C51F06" w14:paraId="19DEF039" w14:textId="77777777" w:rsidTr="00C51F06">
        <w:tc>
          <w:tcPr>
            <w:tcW w:w="0" w:type="auto"/>
          </w:tcPr>
          <w:p w14:paraId="1C0FBED4" w14:textId="18B28B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R4-2105381</w:t>
            </w:r>
          </w:p>
        </w:tc>
        <w:tc>
          <w:tcPr>
            <w:tcW w:w="0" w:type="auto"/>
          </w:tcPr>
          <w:p w14:paraId="23187ABF" w14:textId="148C80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UE RF requirements for PC 1.5 in Band n79</w:t>
            </w:r>
          </w:p>
        </w:tc>
        <w:tc>
          <w:tcPr>
            <w:tcW w:w="0" w:type="auto"/>
          </w:tcPr>
          <w:p w14:paraId="7D29BFE8" w14:textId="6D3C02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5B43545" w14:textId="323FB8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D6C7A0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9114F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691C388" w14:textId="77777777" w:rsidTr="00C51F06">
        <w:tc>
          <w:tcPr>
            <w:tcW w:w="0" w:type="auto"/>
          </w:tcPr>
          <w:p w14:paraId="53F0C493" w14:textId="510733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R4-2105382</w:t>
            </w:r>
          </w:p>
        </w:tc>
        <w:tc>
          <w:tcPr>
            <w:tcW w:w="0" w:type="auto"/>
          </w:tcPr>
          <w:p w14:paraId="56B2305D" w14:textId="1C4493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RF exposure mitigation approaches for PC 1.5</w:t>
            </w:r>
          </w:p>
        </w:tc>
        <w:tc>
          <w:tcPr>
            <w:tcW w:w="0" w:type="auto"/>
          </w:tcPr>
          <w:p w14:paraId="0CF64E62" w14:textId="0DE443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029BCF9" w14:textId="08EF11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C437F3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7423E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F140810" w14:textId="77777777" w:rsidTr="00C51F06">
        <w:tc>
          <w:tcPr>
            <w:tcW w:w="0" w:type="auto"/>
          </w:tcPr>
          <w:p w14:paraId="37F8FB56" w14:textId="7E8634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R4-2105383</w:t>
            </w:r>
          </w:p>
        </w:tc>
        <w:tc>
          <w:tcPr>
            <w:tcW w:w="0" w:type="auto"/>
          </w:tcPr>
          <w:p w14:paraId="65CEDEAB" w14:textId="7D9A6D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introduction of lower 6GHz NR unlicensed operation for Europe</w:t>
            </w:r>
          </w:p>
        </w:tc>
        <w:tc>
          <w:tcPr>
            <w:tcW w:w="0" w:type="auto"/>
          </w:tcPr>
          <w:p w14:paraId="4C412A73" w14:textId="28581F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B065FEE" w14:textId="57B71C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E9B2BB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E8E7D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060D32A" w14:textId="77777777" w:rsidTr="00C51F06">
        <w:tc>
          <w:tcPr>
            <w:tcW w:w="0" w:type="auto"/>
          </w:tcPr>
          <w:p w14:paraId="4604C2CC" w14:textId="2D91CC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R4-2105384</w:t>
            </w:r>
          </w:p>
        </w:tc>
        <w:tc>
          <w:tcPr>
            <w:tcW w:w="0" w:type="auto"/>
          </w:tcPr>
          <w:p w14:paraId="3FB1F502" w14:textId="4D4CCC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38.849 on NR-ARFCN and GSCN points</w:t>
            </w:r>
          </w:p>
        </w:tc>
        <w:tc>
          <w:tcPr>
            <w:tcW w:w="0" w:type="auto"/>
          </w:tcPr>
          <w:p w14:paraId="291132F5" w14:textId="165CD7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3DCA3B1" w14:textId="02C86F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2808A1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3EE84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AF53B29" w14:textId="77777777" w:rsidTr="00C51F06">
        <w:tc>
          <w:tcPr>
            <w:tcW w:w="0" w:type="auto"/>
          </w:tcPr>
          <w:p w14:paraId="4BB2A95E" w14:textId="5CEB75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R4-2105385</w:t>
            </w:r>
          </w:p>
        </w:tc>
        <w:tc>
          <w:tcPr>
            <w:tcW w:w="0" w:type="auto"/>
          </w:tcPr>
          <w:p w14:paraId="201848ED" w14:textId="5019C8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PC5 requirements in n259</w:t>
            </w:r>
          </w:p>
        </w:tc>
        <w:tc>
          <w:tcPr>
            <w:tcW w:w="0" w:type="auto"/>
          </w:tcPr>
          <w:p w14:paraId="5EB27467" w14:textId="0839E1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7F28781E" w14:textId="2F8620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E951BE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5C09E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3E5C86B" w14:textId="77777777" w:rsidTr="00C51F06">
        <w:tc>
          <w:tcPr>
            <w:tcW w:w="0" w:type="auto"/>
          </w:tcPr>
          <w:p w14:paraId="79E8CC18" w14:textId="61467E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R4-2105386</w:t>
            </w:r>
          </w:p>
        </w:tc>
        <w:tc>
          <w:tcPr>
            <w:tcW w:w="0" w:type="auto"/>
          </w:tcPr>
          <w:p w14:paraId="72EAAD6D" w14:textId="68614F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PC2 n34 and n39 for NR</w:t>
            </w:r>
          </w:p>
        </w:tc>
        <w:tc>
          <w:tcPr>
            <w:tcW w:w="0" w:type="auto"/>
          </w:tcPr>
          <w:p w14:paraId="300C206A" w14:textId="783456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C44590C" w14:textId="0AD97F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51919B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FB909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F9666E9" w14:textId="77777777" w:rsidTr="00C51F06">
        <w:tc>
          <w:tcPr>
            <w:tcW w:w="0" w:type="auto"/>
          </w:tcPr>
          <w:p w14:paraId="749A8873" w14:textId="37F6BC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R4-2105387</w:t>
            </w:r>
          </w:p>
        </w:tc>
        <w:tc>
          <w:tcPr>
            <w:tcW w:w="0" w:type="auto"/>
          </w:tcPr>
          <w:p w14:paraId="6771A45A" w14:textId="0FAE56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RMR 900MHz and 1900MHz</w:t>
            </w:r>
          </w:p>
        </w:tc>
        <w:tc>
          <w:tcPr>
            <w:tcW w:w="0" w:type="auto"/>
          </w:tcPr>
          <w:p w14:paraId="0DBB0536" w14:textId="2E3894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UIC</w:t>
            </w:r>
          </w:p>
        </w:tc>
        <w:tc>
          <w:tcPr>
            <w:tcW w:w="0" w:type="auto"/>
          </w:tcPr>
          <w:p w14:paraId="5AC3AD66" w14:textId="4B98BC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FE0188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19607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709D3BB" w14:textId="77777777" w:rsidTr="00C51F06">
        <w:tc>
          <w:tcPr>
            <w:tcW w:w="0" w:type="auto"/>
          </w:tcPr>
          <w:p w14:paraId="01B9CDE8" w14:textId="0F0C7E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R4-2105388</w:t>
            </w:r>
          </w:p>
        </w:tc>
        <w:tc>
          <w:tcPr>
            <w:tcW w:w="0" w:type="auto"/>
          </w:tcPr>
          <w:p w14:paraId="501CF2A1" w14:textId="6D61D9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MPR/AMPR requirements for PC2 intra-band UL contiguous CA</w:t>
            </w:r>
          </w:p>
        </w:tc>
        <w:tc>
          <w:tcPr>
            <w:tcW w:w="0" w:type="auto"/>
          </w:tcPr>
          <w:p w14:paraId="0194F0EC" w14:textId="5DE976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</w:t>
            </w:r>
          </w:p>
        </w:tc>
        <w:tc>
          <w:tcPr>
            <w:tcW w:w="0" w:type="auto"/>
          </w:tcPr>
          <w:p w14:paraId="49EB3D77" w14:textId="606A67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0A1CC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38FB3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A6CD460" w14:textId="77777777" w:rsidTr="00C51F06">
        <w:tc>
          <w:tcPr>
            <w:tcW w:w="0" w:type="auto"/>
          </w:tcPr>
          <w:p w14:paraId="520875BF" w14:textId="3C1C6A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R4-2105389</w:t>
            </w:r>
          </w:p>
        </w:tc>
        <w:tc>
          <w:tcPr>
            <w:tcW w:w="0" w:type="auto"/>
          </w:tcPr>
          <w:p w14:paraId="299A034B" w14:textId="293261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RF architecture options handling for PC2 intra-band UL NC CA</w:t>
            </w:r>
          </w:p>
        </w:tc>
        <w:tc>
          <w:tcPr>
            <w:tcW w:w="0" w:type="auto"/>
          </w:tcPr>
          <w:p w14:paraId="147D2519" w14:textId="0CCF5C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004E32F" w14:textId="0A1D4B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68C574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FCB9B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7655066" w14:textId="77777777" w:rsidTr="00C51F06">
        <w:tc>
          <w:tcPr>
            <w:tcW w:w="0" w:type="auto"/>
          </w:tcPr>
          <w:p w14:paraId="3EA7E68B" w14:textId="64CA2F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R4-2105390</w:t>
            </w:r>
          </w:p>
        </w:tc>
        <w:tc>
          <w:tcPr>
            <w:tcW w:w="0" w:type="auto"/>
          </w:tcPr>
          <w:p w14:paraId="4A442E19" w14:textId="3B8553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intra-band UL contiguous CA for UL MIMO</w:t>
            </w:r>
          </w:p>
        </w:tc>
        <w:tc>
          <w:tcPr>
            <w:tcW w:w="0" w:type="auto"/>
          </w:tcPr>
          <w:p w14:paraId="34A9597D" w14:textId="04D0B8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FDAD32B" w14:textId="565318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8E412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B052C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2D7A805" w14:textId="77777777" w:rsidTr="00C51F06">
        <w:tc>
          <w:tcPr>
            <w:tcW w:w="0" w:type="auto"/>
          </w:tcPr>
          <w:p w14:paraId="3338D978" w14:textId="165583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R4-2105391</w:t>
            </w:r>
          </w:p>
        </w:tc>
        <w:tc>
          <w:tcPr>
            <w:tcW w:w="0" w:type="auto"/>
          </w:tcPr>
          <w:p w14:paraId="26FB9E39" w14:textId="69B24F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IBM Requirements</w:t>
            </w:r>
          </w:p>
        </w:tc>
        <w:tc>
          <w:tcPr>
            <w:tcW w:w="0" w:type="auto"/>
          </w:tcPr>
          <w:p w14:paraId="1DF1AB14" w14:textId="788F4B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B3CE4D9" w14:textId="2C4443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A2436B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53FB2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ECA195A" w14:textId="77777777" w:rsidTr="00C51F06">
        <w:tc>
          <w:tcPr>
            <w:tcW w:w="0" w:type="auto"/>
          </w:tcPr>
          <w:p w14:paraId="126BA955" w14:textId="3A3B6D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R4-2105392</w:t>
            </w:r>
          </w:p>
        </w:tc>
        <w:tc>
          <w:tcPr>
            <w:tcW w:w="0" w:type="auto"/>
          </w:tcPr>
          <w:p w14:paraId="474BE47D" w14:textId="14DE35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UE requirements for CA configurations based on CBM</w:t>
            </w:r>
          </w:p>
        </w:tc>
        <w:tc>
          <w:tcPr>
            <w:tcW w:w="0" w:type="auto"/>
          </w:tcPr>
          <w:p w14:paraId="45897B9B" w14:textId="2BB10D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4657CE3D" w14:textId="426BE2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18FC75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DF0B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2D3CF46" w14:textId="77777777" w:rsidTr="00C51F06">
        <w:tc>
          <w:tcPr>
            <w:tcW w:w="0" w:type="auto"/>
          </w:tcPr>
          <w:p w14:paraId="1B3DC954" w14:textId="12C372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R4-2105393</w:t>
            </w:r>
          </w:p>
        </w:tc>
        <w:tc>
          <w:tcPr>
            <w:tcW w:w="0" w:type="auto"/>
          </w:tcPr>
          <w:p w14:paraId="2C615882" w14:textId="6F15B3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Inter-band UL CA</w:t>
            </w:r>
          </w:p>
        </w:tc>
        <w:tc>
          <w:tcPr>
            <w:tcW w:w="0" w:type="auto"/>
          </w:tcPr>
          <w:p w14:paraId="2D8D4786" w14:textId="2E8E43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FFDA06C" w14:textId="22BBEF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000005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18D5E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AF4C3F1" w14:textId="77777777" w:rsidTr="00C51F06">
        <w:tc>
          <w:tcPr>
            <w:tcW w:w="0" w:type="auto"/>
          </w:tcPr>
          <w:p w14:paraId="4F9A4210" w14:textId="4B0DEB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R4-2105394</w:t>
            </w:r>
          </w:p>
        </w:tc>
        <w:tc>
          <w:tcPr>
            <w:tcW w:w="0" w:type="auto"/>
          </w:tcPr>
          <w:p w14:paraId="6BE54231" w14:textId="700372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UL gap for FR2</w:t>
            </w:r>
          </w:p>
        </w:tc>
        <w:tc>
          <w:tcPr>
            <w:tcW w:w="0" w:type="auto"/>
          </w:tcPr>
          <w:p w14:paraId="55293E98" w14:textId="4F4923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A534388" w14:textId="43DB1B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7528AF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AA791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48F2582" w14:textId="77777777" w:rsidTr="00C51F06">
        <w:tc>
          <w:tcPr>
            <w:tcW w:w="0" w:type="auto"/>
          </w:tcPr>
          <w:p w14:paraId="4E968688" w14:textId="729EC0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R4-2105395</w:t>
            </w:r>
          </w:p>
        </w:tc>
        <w:tc>
          <w:tcPr>
            <w:tcW w:w="0" w:type="auto"/>
          </w:tcPr>
          <w:p w14:paraId="7FB3F23C" w14:textId="4F5255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DC location parameters</w:t>
            </w:r>
          </w:p>
        </w:tc>
        <w:tc>
          <w:tcPr>
            <w:tcW w:w="0" w:type="auto"/>
          </w:tcPr>
          <w:p w14:paraId="3560D80A" w14:textId="2499D5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F4CD55E" w14:textId="3C9693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1A259E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5FDC3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FE5A31F" w14:textId="77777777" w:rsidTr="00C51F06">
        <w:tc>
          <w:tcPr>
            <w:tcW w:w="0" w:type="auto"/>
          </w:tcPr>
          <w:p w14:paraId="01284DD7" w14:textId="77AFA1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R4-2105396</w:t>
            </w:r>
          </w:p>
        </w:tc>
        <w:tc>
          <w:tcPr>
            <w:tcW w:w="0" w:type="auto"/>
          </w:tcPr>
          <w:p w14:paraId="023EE1D0" w14:textId="27E497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new CA BW class notation</w:t>
            </w:r>
          </w:p>
        </w:tc>
        <w:tc>
          <w:tcPr>
            <w:tcW w:w="0" w:type="auto"/>
          </w:tcPr>
          <w:p w14:paraId="41699E96" w14:textId="07A474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BF5C469" w14:textId="4B20B3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E7CA83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4D348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958525D" w14:textId="77777777" w:rsidTr="00C51F06">
        <w:tc>
          <w:tcPr>
            <w:tcW w:w="0" w:type="auto"/>
          </w:tcPr>
          <w:p w14:paraId="5A6808A5" w14:textId="0C5C82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R4-2105397</w:t>
            </w:r>
          </w:p>
        </w:tc>
        <w:tc>
          <w:tcPr>
            <w:tcW w:w="0" w:type="auto"/>
          </w:tcPr>
          <w:p w14:paraId="64208D3D" w14:textId="54116F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CA BW class 1600 MHz for fallback group 2</w:t>
            </w:r>
          </w:p>
        </w:tc>
        <w:tc>
          <w:tcPr>
            <w:tcW w:w="0" w:type="auto"/>
          </w:tcPr>
          <w:p w14:paraId="4FD73B32" w14:textId="3BFE84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F06C56F" w14:textId="2E1EA0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1D0E5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0AD9F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6BBAB2E" w14:textId="77777777" w:rsidTr="00C51F06">
        <w:tc>
          <w:tcPr>
            <w:tcW w:w="0" w:type="auto"/>
          </w:tcPr>
          <w:p w14:paraId="619B7D14" w14:textId="28A2DB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R4-2105398</w:t>
            </w:r>
          </w:p>
        </w:tc>
        <w:tc>
          <w:tcPr>
            <w:tcW w:w="0" w:type="auto"/>
          </w:tcPr>
          <w:p w14:paraId="251A5118" w14:textId="0ADDF5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UE RF requirement for FR2 HST</w:t>
            </w:r>
          </w:p>
        </w:tc>
        <w:tc>
          <w:tcPr>
            <w:tcW w:w="0" w:type="auto"/>
          </w:tcPr>
          <w:p w14:paraId="7DA5BD9D" w14:textId="002462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A681D34" w14:textId="0ED71F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73546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E8456A" w14:textId="6DE16D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R4-2105491</w:t>
            </w:r>
          </w:p>
        </w:tc>
      </w:tr>
      <w:tr w:rsidR="00C51F06" w14:paraId="7F0E0A66" w14:textId="77777777" w:rsidTr="00C51F06">
        <w:tc>
          <w:tcPr>
            <w:tcW w:w="0" w:type="auto"/>
          </w:tcPr>
          <w:p w14:paraId="37F9E993" w14:textId="58B1EC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R4-2105399</w:t>
            </w:r>
          </w:p>
        </w:tc>
        <w:tc>
          <w:tcPr>
            <w:tcW w:w="0" w:type="auto"/>
          </w:tcPr>
          <w:p w14:paraId="09826CD8" w14:textId="3CCBF2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for FR2 HST</w:t>
            </w:r>
          </w:p>
        </w:tc>
        <w:tc>
          <w:tcPr>
            <w:tcW w:w="0" w:type="auto"/>
          </w:tcPr>
          <w:p w14:paraId="6B965609" w14:textId="772105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Samsung</w:t>
            </w:r>
          </w:p>
        </w:tc>
        <w:tc>
          <w:tcPr>
            <w:tcW w:w="0" w:type="auto"/>
          </w:tcPr>
          <w:p w14:paraId="016F809F" w14:textId="48E9B7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DA6163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AF66F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7C03208" w14:textId="77777777" w:rsidTr="00C51F06">
        <w:tc>
          <w:tcPr>
            <w:tcW w:w="0" w:type="auto"/>
          </w:tcPr>
          <w:p w14:paraId="129A182B" w14:textId="034C50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R4-2105400</w:t>
            </w:r>
          </w:p>
        </w:tc>
        <w:tc>
          <w:tcPr>
            <w:tcW w:w="0" w:type="auto"/>
          </w:tcPr>
          <w:p w14:paraId="3C9DED35" w14:textId="21C841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general principle for SL enhancements</w:t>
            </w:r>
          </w:p>
        </w:tc>
        <w:tc>
          <w:tcPr>
            <w:tcW w:w="0" w:type="auto"/>
          </w:tcPr>
          <w:p w14:paraId="11A1DDF4" w14:textId="1A95E7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0" w:type="auto"/>
          </w:tcPr>
          <w:p w14:paraId="09CC8900" w14:textId="03E5F3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6B070B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DFBF7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BFA448B" w14:textId="77777777" w:rsidTr="00C51F06">
        <w:tc>
          <w:tcPr>
            <w:tcW w:w="0" w:type="auto"/>
          </w:tcPr>
          <w:p w14:paraId="0E11C2B8" w14:textId="7B2470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R4-2105401</w:t>
            </w:r>
          </w:p>
        </w:tc>
        <w:tc>
          <w:tcPr>
            <w:tcW w:w="0" w:type="auto"/>
          </w:tcPr>
          <w:p w14:paraId="5A67C09E" w14:textId="400AF5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CBW and system parameters for newly introduced SL bands</w:t>
            </w:r>
          </w:p>
        </w:tc>
        <w:tc>
          <w:tcPr>
            <w:tcW w:w="0" w:type="auto"/>
          </w:tcPr>
          <w:p w14:paraId="59555AF1" w14:textId="7F885F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A8EBED2" w14:textId="2DB668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13B4E04" w14:textId="49CF20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R4-2104775</w:t>
            </w:r>
          </w:p>
        </w:tc>
        <w:tc>
          <w:tcPr>
            <w:tcW w:w="0" w:type="auto"/>
          </w:tcPr>
          <w:p w14:paraId="2B2CAD1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143A3B9" w14:textId="77777777" w:rsidTr="00C51F06">
        <w:tc>
          <w:tcPr>
            <w:tcW w:w="0" w:type="auto"/>
          </w:tcPr>
          <w:p w14:paraId="07A750D1" w14:textId="0AECC4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R4-2105402</w:t>
            </w:r>
          </w:p>
        </w:tc>
        <w:tc>
          <w:tcPr>
            <w:tcW w:w="0" w:type="auto"/>
          </w:tcPr>
          <w:p w14:paraId="38D4104F" w14:textId="3846C9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operating scenarios for NR SL enhancements in Rel-17</w:t>
            </w:r>
          </w:p>
        </w:tc>
        <w:tc>
          <w:tcPr>
            <w:tcW w:w="0" w:type="auto"/>
          </w:tcPr>
          <w:p w14:paraId="3A826AE2" w14:textId="0E9D17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</w:t>
            </w:r>
          </w:p>
        </w:tc>
        <w:tc>
          <w:tcPr>
            <w:tcW w:w="0" w:type="auto"/>
          </w:tcPr>
          <w:p w14:paraId="384B452E" w14:textId="3BAC9F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AA9D0D3" w14:textId="687532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R4-2104971</w:t>
            </w:r>
          </w:p>
        </w:tc>
        <w:tc>
          <w:tcPr>
            <w:tcW w:w="0" w:type="auto"/>
          </w:tcPr>
          <w:p w14:paraId="1FBD03B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1EA0583" w14:textId="77777777" w:rsidTr="00C51F06">
        <w:tc>
          <w:tcPr>
            <w:tcW w:w="0" w:type="auto"/>
          </w:tcPr>
          <w:p w14:paraId="7EE642AD" w14:textId="49E25A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R4-2105403</w:t>
            </w:r>
          </w:p>
        </w:tc>
        <w:tc>
          <w:tcPr>
            <w:tcW w:w="0" w:type="auto"/>
          </w:tcPr>
          <w:p w14:paraId="6298DEF5" w14:textId="0BC2D0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operating scenarios for SL and Uu operated in the same licensed band</w:t>
            </w:r>
          </w:p>
        </w:tc>
        <w:tc>
          <w:tcPr>
            <w:tcW w:w="0" w:type="auto"/>
          </w:tcPr>
          <w:p w14:paraId="1DAE3D70" w14:textId="4BD130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077C2C3" w14:textId="3334D0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D777AD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B09FA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9A995AA" w14:textId="77777777" w:rsidTr="00C51F06">
        <w:tc>
          <w:tcPr>
            <w:tcW w:w="0" w:type="auto"/>
          </w:tcPr>
          <w:p w14:paraId="62D3CF48" w14:textId="19DF6D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R4-2105404</w:t>
            </w:r>
          </w:p>
        </w:tc>
        <w:tc>
          <w:tcPr>
            <w:tcW w:w="0" w:type="auto"/>
          </w:tcPr>
          <w:p w14:paraId="72C3E5E7" w14:textId="2B74EF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synchronization issue for SL and Uu operated in the same licensed band</w:t>
            </w:r>
          </w:p>
        </w:tc>
        <w:tc>
          <w:tcPr>
            <w:tcW w:w="0" w:type="auto"/>
          </w:tcPr>
          <w:p w14:paraId="6057CC92" w14:textId="401B58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34FEE68" w14:textId="741EF7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C79DECD" w14:textId="62FB4B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A65423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F25502C" w14:textId="77777777" w:rsidTr="00C51F06">
        <w:tc>
          <w:tcPr>
            <w:tcW w:w="0" w:type="auto"/>
          </w:tcPr>
          <w:p w14:paraId="0B84BA2A" w14:textId="15818C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R4-2105405</w:t>
            </w:r>
          </w:p>
        </w:tc>
        <w:tc>
          <w:tcPr>
            <w:tcW w:w="0" w:type="auto"/>
          </w:tcPr>
          <w:p w14:paraId="7DE6959A" w14:textId="25E53B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MPR/coexistence simulation assumptions for leftover issues</w:t>
            </w:r>
          </w:p>
        </w:tc>
        <w:tc>
          <w:tcPr>
            <w:tcW w:w="0" w:type="auto"/>
          </w:tcPr>
          <w:p w14:paraId="12062591" w14:textId="663183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10DBDF74" w14:textId="149538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E182C52" w14:textId="3B9D9B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R4-2104972</w:t>
            </w:r>
          </w:p>
        </w:tc>
        <w:tc>
          <w:tcPr>
            <w:tcW w:w="0" w:type="auto"/>
          </w:tcPr>
          <w:p w14:paraId="6069350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3336634" w14:textId="77777777" w:rsidTr="00C51F06">
        <w:tc>
          <w:tcPr>
            <w:tcW w:w="0" w:type="auto"/>
          </w:tcPr>
          <w:p w14:paraId="4C2342FF" w14:textId="35E4A0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R4-2105406</w:t>
            </w:r>
          </w:p>
        </w:tc>
        <w:tc>
          <w:tcPr>
            <w:tcW w:w="0" w:type="auto"/>
          </w:tcPr>
          <w:p w14:paraId="7FCE0261" w14:textId="1EDAE1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synchronous operation between Uu and SL in licensed band</w:t>
            </w:r>
          </w:p>
        </w:tc>
        <w:tc>
          <w:tcPr>
            <w:tcW w:w="0" w:type="auto"/>
          </w:tcPr>
          <w:p w14:paraId="1D3E49F6" w14:textId="4E1A88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9A82C9E" w14:textId="6AE17E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C4A9D3" w14:textId="67C124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R4-2104780</w:t>
            </w:r>
          </w:p>
        </w:tc>
        <w:tc>
          <w:tcPr>
            <w:tcW w:w="0" w:type="auto"/>
          </w:tcPr>
          <w:p w14:paraId="6AB3EA6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EBEDC4" w14:textId="77777777" w:rsidTr="00C51F06">
        <w:tc>
          <w:tcPr>
            <w:tcW w:w="0" w:type="auto"/>
          </w:tcPr>
          <w:p w14:paraId="0DA8006C" w14:textId="1C0D6B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R4-2105407</w:t>
            </w:r>
          </w:p>
        </w:tc>
        <w:tc>
          <w:tcPr>
            <w:tcW w:w="0" w:type="auto"/>
          </w:tcPr>
          <w:p w14:paraId="0124E483" w14:textId="49DCD5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PC2 NR V2X</w:t>
            </w:r>
          </w:p>
        </w:tc>
        <w:tc>
          <w:tcPr>
            <w:tcW w:w="0" w:type="auto"/>
          </w:tcPr>
          <w:p w14:paraId="7F5F2EAF" w14:textId="3808E5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18ED927" w14:textId="485B52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02D69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3A5C1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E26BEDE" w14:textId="77777777" w:rsidTr="00C51F06">
        <w:tc>
          <w:tcPr>
            <w:tcW w:w="0" w:type="auto"/>
          </w:tcPr>
          <w:p w14:paraId="584DE66C" w14:textId="4F7510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R4-2105408</w:t>
            </w:r>
          </w:p>
        </w:tc>
        <w:tc>
          <w:tcPr>
            <w:tcW w:w="0" w:type="auto"/>
          </w:tcPr>
          <w:p w14:paraId="3F8DAD2D" w14:textId="590903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results for coexistence evaluation in n38</w:t>
            </w:r>
          </w:p>
        </w:tc>
        <w:tc>
          <w:tcPr>
            <w:tcW w:w="0" w:type="auto"/>
          </w:tcPr>
          <w:p w14:paraId="39397F6C" w14:textId="49D775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DDA3789" w14:textId="69B444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9172C9" w14:textId="43A59B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R4-2104532</w:t>
            </w:r>
          </w:p>
        </w:tc>
        <w:tc>
          <w:tcPr>
            <w:tcW w:w="0" w:type="auto"/>
          </w:tcPr>
          <w:p w14:paraId="51ED782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057A28" w14:textId="77777777" w:rsidTr="00C51F06">
        <w:tc>
          <w:tcPr>
            <w:tcW w:w="0" w:type="auto"/>
          </w:tcPr>
          <w:p w14:paraId="09879207" w14:textId="2B2C28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R4-2105409</w:t>
            </w:r>
          </w:p>
        </w:tc>
        <w:tc>
          <w:tcPr>
            <w:tcW w:w="0" w:type="auto"/>
          </w:tcPr>
          <w:p w14:paraId="30F9CCB8" w14:textId="581A73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A2F6ED4" w14:textId="09CA9D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8BBBFDE" w14:textId="3CFD72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5BC5D1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4B68E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3C454FB" w14:textId="77777777" w:rsidTr="00C51F06">
        <w:tc>
          <w:tcPr>
            <w:tcW w:w="0" w:type="auto"/>
          </w:tcPr>
          <w:p w14:paraId="29A3918A" w14:textId="6DFCDF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R4-2105410</w:t>
            </w:r>
          </w:p>
        </w:tc>
        <w:tc>
          <w:tcPr>
            <w:tcW w:w="0" w:type="auto"/>
          </w:tcPr>
          <w:p w14:paraId="03132F5B" w14:textId="1917F6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WF on [137] NR_ext_to_71GHz_Part1</w:t>
            </w:r>
          </w:p>
        </w:tc>
        <w:tc>
          <w:tcPr>
            <w:tcW w:w="0" w:type="auto"/>
          </w:tcPr>
          <w:p w14:paraId="120C6FD5" w14:textId="475144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022AF396" w14:textId="13C8B8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4CF644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461C9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F29230C" w14:textId="77777777" w:rsidTr="00C51F06">
        <w:tc>
          <w:tcPr>
            <w:tcW w:w="0" w:type="auto"/>
          </w:tcPr>
          <w:p w14:paraId="56FD3ED7" w14:textId="283246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R4-2105411</w:t>
            </w:r>
          </w:p>
        </w:tc>
        <w:tc>
          <w:tcPr>
            <w:tcW w:w="0" w:type="auto"/>
          </w:tcPr>
          <w:p w14:paraId="4C60A641" w14:textId="2BC466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RAN1 on max/min CBW and channelization for NR operation in 52.6 - 71 GHz</w:t>
            </w:r>
          </w:p>
        </w:tc>
        <w:tc>
          <w:tcPr>
            <w:tcW w:w="0" w:type="auto"/>
          </w:tcPr>
          <w:p w14:paraId="32D6F7E3" w14:textId="289DA2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7BF084FF" w14:textId="4262A7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52B1A0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9368D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CA1C84" w14:textId="77777777" w:rsidTr="00C51F06">
        <w:tc>
          <w:tcPr>
            <w:tcW w:w="0" w:type="auto"/>
          </w:tcPr>
          <w:p w14:paraId="66113BE3" w14:textId="75B4C3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R4-2105412</w:t>
            </w:r>
          </w:p>
        </w:tc>
        <w:tc>
          <w:tcPr>
            <w:tcW w:w="0" w:type="auto"/>
          </w:tcPr>
          <w:p w14:paraId="3E335446" w14:textId="32B268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52.6 - 71 GHz work plan</w:t>
            </w:r>
          </w:p>
        </w:tc>
        <w:tc>
          <w:tcPr>
            <w:tcW w:w="0" w:type="auto"/>
          </w:tcPr>
          <w:p w14:paraId="5234CEFB" w14:textId="0165AD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4EF54CF2" w14:textId="34C78B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395D0FB" w14:textId="664CC9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R4-2106464</w:t>
            </w:r>
          </w:p>
        </w:tc>
        <w:tc>
          <w:tcPr>
            <w:tcW w:w="0" w:type="auto"/>
          </w:tcPr>
          <w:p w14:paraId="157F0AB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D3A446B" w14:textId="77777777" w:rsidTr="00C51F06">
        <w:tc>
          <w:tcPr>
            <w:tcW w:w="0" w:type="auto"/>
          </w:tcPr>
          <w:p w14:paraId="44091BE4" w14:textId="2F5F93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R4-2105413</w:t>
            </w:r>
          </w:p>
        </w:tc>
        <w:tc>
          <w:tcPr>
            <w:tcW w:w="0" w:type="auto"/>
          </w:tcPr>
          <w:p w14:paraId="2C7FCB94" w14:textId="00A15B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60GHz beam switching</w:t>
            </w:r>
          </w:p>
        </w:tc>
        <w:tc>
          <w:tcPr>
            <w:tcW w:w="0" w:type="auto"/>
          </w:tcPr>
          <w:p w14:paraId="3DB1A6C3" w14:textId="494938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35750F1" w14:textId="1914F3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C9200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DF0E7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AB18F71" w14:textId="77777777" w:rsidTr="00C51F06">
        <w:tc>
          <w:tcPr>
            <w:tcW w:w="0" w:type="auto"/>
          </w:tcPr>
          <w:p w14:paraId="2123B6D6" w14:textId="28D897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R4-2105414</w:t>
            </w:r>
          </w:p>
        </w:tc>
        <w:tc>
          <w:tcPr>
            <w:tcW w:w="0" w:type="auto"/>
          </w:tcPr>
          <w:p w14:paraId="7229FA4B" w14:textId="1826AB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out on 60GHz beam switching</w:t>
            </w:r>
          </w:p>
        </w:tc>
        <w:tc>
          <w:tcPr>
            <w:tcW w:w="0" w:type="auto"/>
          </w:tcPr>
          <w:p w14:paraId="4F74052F" w14:textId="1E7FE4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0F7B251" w14:textId="2B74E3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980A9E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0248D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8BBDB1B" w14:textId="77777777" w:rsidTr="00C51F06">
        <w:tc>
          <w:tcPr>
            <w:tcW w:w="0" w:type="auto"/>
          </w:tcPr>
          <w:p w14:paraId="100530A1" w14:textId="09D18C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R4-2105415</w:t>
            </w:r>
          </w:p>
        </w:tc>
        <w:tc>
          <w:tcPr>
            <w:tcW w:w="0" w:type="auto"/>
          </w:tcPr>
          <w:p w14:paraId="32275BA4" w14:textId="46FB6D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system simulations for 60 GHz</w:t>
            </w:r>
          </w:p>
        </w:tc>
        <w:tc>
          <w:tcPr>
            <w:tcW w:w="0" w:type="auto"/>
          </w:tcPr>
          <w:p w14:paraId="2AF38389" w14:textId="369F92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5B09FA41" w14:textId="22D292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D287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A504F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3227D00" w14:textId="77777777" w:rsidTr="00C51F06">
        <w:tc>
          <w:tcPr>
            <w:tcW w:w="0" w:type="auto"/>
          </w:tcPr>
          <w:p w14:paraId="2E73163C" w14:textId="1D223A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R4-2105416</w:t>
            </w:r>
          </w:p>
        </w:tc>
        <w:tc>
          <w:tcPr>
            <w:tcW w:w="0" w:type="auto"/>
          </w:tcPr>
          <w:p w14:paraId="1028C8C0" w14:textId="452ED2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UE RF requirements for DL1024QAM</w:t>
            </w:r>
          </w:p>
        </w:tc>
        <w:tc>
          <w:tcPr>
            <w:tcW w:w="0" w:type="auto"/>
          </w:tcPr>
          <w:p w14:paraId="07AA3622" w14:textId="303B42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7EB7BA9" w14:textId="6C7B0B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FF3DCE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6E9A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59BDD7A" w14:textId="77777777" w:rsidTr="00C51F06">
        <w:tc>
          <w:tcPr>
            <w:tcW w:w="0" w:type="auto"/>
          </w:tcPr>
          <w:p w14:paraId="2620CE54" w14:textId="378C6A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R4-2105417</w:t>
            </w:r>
          </w:p>
        </w:tc>
        <w:tc>
          <w:tcPr>
            <w:tcW w:w="0" w:type="auto"/>
          </w:tcPr>
          <w:p w14:paraId="5398308D" w14:textId="20D277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 on PUCCH and PUSCH repetition</w:t>
            </w:r>
          </w:p>
        </w:tc>
        <w:tc>
          <w:tcPr>
            <w:tcW w:w="0" w:type="auto"/>
          </w:tcPr>
          <w:p w14:paraId="108B685E" w14:textId="453594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4F2F9B24" w14:textId="338E48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05F885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FF8B9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A913E79" w14:textId="77777777" w:rsidTr="00C51F06">
        <w:tc>
          <w:tcPr>
            <w:tcW w:w="0" w:type="auto"/>
          </w:tcPr>
          <w:p w14:paraId="6A9CCC25" w14:textId="711682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R4-2105418</w:t>
            </w:r>
          </w:p>
        </w:tc>
        <w:tc>
          <w:tcPr>
            <w:tcW w:w="0" w:type="auto"/>
          </w:tcPr>
          <w:p w14:paraId="1C50846E" w14:textId="079AFF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phase continuity and power consistency for PUCCH and PUSCH repetition</w:t>
            </w:r>
          </w:p>
        </w:tc>
        <w:tc>
          <w:tcPr>
            <w:tcW w:w="0" w:type="auto"/>
          </w:tcPr>
          <w:p w14:paraId="57F53365" w14:textId="604834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4C195CF" w14:textId="4D2446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19D2A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75282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AC71FDD" w14:textId="77777777" w:rsidTr="00C51F06">
        <w:tc>
          <w:tcPr>
            <w:tcW w:w="0" w:type="auto"/>
          </w:tcPr>
          <w:p w14:paraId="0C80F5C7" w14:textId="541E30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R4-2105419</w:t>
            </w:r>
          </w:p>
        </w:tc>
        <w:tc>
          <w:tcPr>
            <w:tcW w:w="0" w:type="auto"/>
          </w:tcPr>
          <w:p w14:paraId="4A617E60" w14:textId="252B5F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Evaluation of Irregular BW Approaches</w:t>
            </w:r>
          </w:p>
        </w:tc>
        <w:tc>
          <w:tcPr>
            <w:tcW w:w="0" w:type="auto"/>
          </w:tcPr>
          <w:p w14:paraId="193A13BA" w14:textId="0BEF34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4137ACB" w14:textId="72CFA5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A5AAEB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EE5F3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BFB2202" w14:textId="77777777" w:rsidTr="00C51F06">
        <w:tc>
          <w:tcPr>
            <w:tcW w:w="0" w:type="auto"/>
          </w:tcPr>
          <w:p w14:paraId="658CD4DC" w14:textId="3C544C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R4-2105420</w:t>
            </w:r>
          </w:p>
        </w:tc>
        <w:tc>
          <w:tcPr>
            <w:tcW w:w="0" w:type="auto"/>
          </w:tcPr>
          <w:p w14:paraId="66CEEF02" w14:textId="090186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the TR 38.844: Terminology</w:t>
            </w:r>
          </w:p>
        </w:tc>
        <w:tc>
          <w:tcPr>
            <w:tcW w:w="0" w:type="auto"/>
          </w:tcPr>
          <w:p w14:paraId="2BB41FEE" w14:textId="1A913D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3839BF22" w14:textId="5101A9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A6654BE" w14:textId="47C13B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R4-2106690</w:t>
            </w:r>
          </w:p>
        </w:tc>
        <w:tc>
          <w:tcPr>
            <w:tcW w:w="0" w:type="auto"/>
          </w:tcPr>
          <w:p w14:paraId="62CDCB3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E00CC04" w14:textId="77777777" w:rsidTr="00C51F06">
        <w:tc>
          <w:tcPr>
            <w:tcW w:w="0" w:type="auto"/>
          </w:tcPr>
          <w:p w14:paraId="0C10C561" w14:textId="7F9FBD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R4-2105421</w:t>
            </w:r>
          </w:p>
        </w:tc>
        <w:tc>
          <w:tcPr>
            <w:tcW w:w="0" w:type="auto"/>
          </w:tcPr>
          <w:p w14:paraId="7A70C805" w14:textId="2E44F1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Coexistence with Other Services</w:t>
            </w:r>
          </w:p>
        </w:tc>
        <w:tc>
          <w:tcPr>
            <w:tcW w:w="0" w:type="auto"/>
          </w:tcPr>
          <w:p w14:paraId="53B657F9" w14:textId="25F395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559D93B" w14:textId="0CC2C7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2EF63E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D7987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3301BFE" w14:textId="77777777" w:rsidTr="00C51F06">
        <w:tc>
          <w:tcPr>
            <w:tcW w:w="0" w:type="auto"/>
          </w:tcPr>
          <w:p w14:paraId="569C35B1" w14:textId="47AEC8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R4-2105422</w:t>
            </w:r>
          </w:p>
        </w:tc>
        <w:tc>
          <w:tcPr>
            <w:tcW w:w="0" w:type="auto"/>
          </w:tcPr>
          <w:p w14:paraId="41C4A303" w14:textId="175364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Frequency arrangements for further study and corresponding UE filter configurations</w:t>
            </w:r>
          </w:p>
        </w:tc>
        <w:tc>
          <w:tcPr>
            <w:tcW w:w="0" w:type="auto"/>
          </w:tcPr>
          <w:p w14:paraId="2FAE9085" w14:textId="7540ED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56EAFD68" w14:textId="56D15B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08566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E6615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097E207" w14:textId="77777777" w:rsidTr="00C51F06">
        <w:tc>
          <w:tcPr>
            <w:tcW w:w="0" w:type="auto"/>
          </w:tcPr>
          <w:p w14:paraId="6ED57728" w14:textId="7DC6EB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R4-2105423</w:t>
            </w:r>
          </w:p>
        </w:tc>
        <w:tc>
          <w:tcPr>
            <w:tcW w:w="0" w:type="auto"/>
          </w:tcPr>
          <w:p w14:paraId="0E491938" w14:textId="534485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TR for extended 600MHz NR band</w:t>
            </w:r>
          </w:p>
        </w:tc>
        <w:tc>
          <w:tcPr>
            <w:tcW w:w="0" w:type="auto"/>
          </w:tcPr>
          <w:p w14:paraId="25592B2C" w14:textId="06BCCC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Spark</w:t>
            </w:r>
          </w:p>
        </w:tc>
        <w:tc>
          <w:tcPr>
            <w:tcW w:w="0" w:type="auto"/>
          </w:tcPr>
          <w:p w14:paraId="68DA08CE" w14:textId="13FA44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F90AE2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76473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738551D" w14:textId="77777777" w:rsidTr="00C51F06">
        <w:tc>
          <w:tcPr>
            <w:tcW w:w="0" w:type="auto"/>
          </w:tcPr>
          <w:p w14:paraId="74BA8C5D" w14:textId="572623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R4-2105424</w:t>
            </w:r>
          </w:p>
        </w:tc>
        <w:tc>
          <w:tcPr>
            <w:tcW w:w="0" w:type="auto"/>
          </w:tcPr>
          <w:p w14:paraId="33A7BAC1" w14:textId="6D265F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PC2 for NR FDD band</w:t>
            </w:r>
          </w:p>
        </w:tc>
        <w:tc>
          <w:tcPr>
            <w:tcW w:w="0" w:type="auto"/>
          </w:tcPr>
          <w:p w14:paraId="44B45867" w14:textId="743DBD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55B03C89" w14:textId="7FAD57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50F3AC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4F7496" w14:textId="380EB1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R4-2105494</w:t>
            </w:r>
          </w:p>
        </w:tc>
      </w:tr>
      <w:tr w:rsidR="00C51F06" w14:paraId="5764A6E1" w14:textId="77777777" w:rsidTr="00C51F06">
        <w:tc>
          <w:tcPr>
            <w:tcW w:w="0" w:type="auto"/>
          </w:tcPr>
          <w:p w14:paraId="7E2DE179" w14:textId="4B62ED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R4-2105425</w:t>
            </w:r>
          </w:p>
        </w:tc>
        <w:tc>
          <w:tcPr>
            <w:tcW w:w="0" w:type="auto"/>
          </w:tcPr>
          <w:p w14:paraId="412FE408" w14:textId="2D360A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initial agreements on system performance evaluation</w:t>
            </w:r>
          </w:p>
        </w:tc>
        <w:tc>
          <w:tcPr>
            <w:tcW w:w="0" w:type="auto"/>
          </w:tcPr>
          <w:p w14:paraId="654BD129" w14:textId="0D480E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28A3EBF6" w14:textId="20508E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39FFC9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A9AD2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A0F6B70" w14:textId="77777777" w:rsidTr="00C51F06">
        <w:tc>
          <w:tcPr>
            <w:tcW w:w="0" w:type="auto"/>
          </w:tcPr>
          <w:p w14:paraId="2245848E" w14:textId="2C9966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R4-2105426</w:t>
            </w:r>
          </w:p>
        </w:tc>
        <w:tc>
          <w:tcPr>
            <w:tcW w:w="0" w:type="auto"/>
          </w:tcPr>
          <w:p w14:paraId="5FFB1101" w14:textId="1408B7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Handling of SDL related EN-DC combinations</w:t>
            </w:r>
          </w:p>
        </w:tc>
        <w:tc>
          <w:tcPr>
            <w:tcW w:w="0" w:type="auto"/>
          </w:tcPr>
          <w:p w14:paraId="3DC82FE6" w14:textId="2D833F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43E270E8" w14:textId="1F3762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11252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FE04E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AC1D758" w14:textId="77777777" w:rsidTr="00C51F06">
        <w:tc>
          <w:tcPr>
            <w:tcW w:w="0" w:type="auto"/>
          </w:tcPr>
          <w:p w14:paraId="0A5FDAE9" w14:textId="296F40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R4-2105427</w:t>
            </w:r>
          </w:p>
        </w:tc>
        <w:tc>
          <w:tcPr>
            <w:tcW w:w="0" w:type="auto"/>
          </w:tcPr>
          <w:p w14:paraId="1A5DCACE" w14:textId="2C02DB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Optimization to the tables of delta TIB and RIB</w:t>
            </w:r>
          </w:p>
        </w:tc>
        <w:tc>
          <w:tcPr>
            <w:tcW w:w="0" w:type="auto"/>
          </w:tcPr>
          <w:p w14:paraId="1B39F01E" w14:textId="04A814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8BD79FB" w14:textId="3F1EA6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7FD45C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6BF5D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F3B6F05" w14:textId="77777777" w:rsidTr="00C51F06">
        <w:tc>
          <w:tcPr>
            <w:tcW w:w="0" w:type="auto"/>
          </w:tcPr>
          <w:p w14:paraId="61AE79FE" w14:textId="261F1E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R4-2105428</w:t>
            </w:r>
          </w:p>
        </w:tc>
        <w:tc>
          <w:tcPr>
            <w:tcW w:w="0" w:type="auto"/>
          </w:tcPr>
          <w:p w14:paraId="7D8AE5B4" w14:textId="12DE64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49B21D3" w14:textId="78D1EC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E6D8A2C" w14:textId="28598B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B5A90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6FFCA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018009" w14:textId="77777777" w:rsidTr="00C51F06">
        <w:tc>
          <w:tcPr>
            <w:tcW w:w="0" w:type="auto"/>
          </w:tcPr>
          <w:p w14:paraId="41D81C52" w14:textId="739994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R4-2105429</w:t>
            </w:r>
          </w:p>
        </w:tc>
        <w:tc>
          <w:tcPr>
            <w:tcW w:w="0" w:type="auto"/>
          </w:tcPr>
          <w:p w14:paraId="1AC35A1F" w14:textId="65E15F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365130E" w14:textId="1222AC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798D7FA" w14:textId="574658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DA26E2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67DF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CF7B501" w14:textId="77777777" w:rsidTr="00C51F06">
        <w:tc>
          <w:tcPr>
            <w:tcW w:w="0" w:type="auto"/>
          </w:tcPr>
          <w:p w14:paraId="02F157D0" w14:textId="15E7A4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R4-2105430</w:t>
            </w:r>
          </w:p>
        </w:tc>
        <w:tc>
          <w:tcPr>
            <w:tcW w:w="0" w:type="auto"/>
          </w:tcPr>
          <w:p w14:paraId="7FC2837A" w14:textId="72934B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rules and guidelines for specifying band combinations</w:t>
            </w:r>
          </w:p>
        </w:tc>
        <w:tc>
          <w:tcPr>
            <w:tcW w:w="0" w:type="auto"/>
          </w:tcPr>
          <w:p w14:paraId="643AD303" w14:textId="17C88F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FBDF607" w14:textId="042363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5943F82" w14:textId="5CA522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R4-2104892</w:t>
            </w:r>
          </w:p>
        </w:tc>
        <w:tc>
          <w:tcPr>
            <w:tcW w:w="0" w:type="auto"/>
          </w:tcPr>
          <w:p w14:paraId="53555DA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F46542A" w14:textId="77777777" w:rsidTr="00C51F06">
        <w:tc>
          <w:tcPr>
            <w:tcW w:w="0" w:type="auto"/>
          </w:tcPr>
          <w:p w14:paraId="3D2F598D" w14:textId="4817C5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R4-2105431</w:t>
            </w:r>
          </w:p>
        </w:tc>
        <w:tc>
          <w:tcPr>
            <w:tcW w:w="0" w:type="auto"/>
          </w:tcPr>
          <w:p w14:paraId="5C8B462B" w14:textId="52FD84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skeleton 38.xxx v001 Band combination handling</w:t>
            </w:r>
          </w:p>
        </w:tc>
        <w:tc>
          <w:tcPr>
            <w:tcW w:w="0" w:type="auto"/>
          </w:tcPr>
          <w:p w14:paraId="660FD88E" w14:textId="62E201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8F39FDF" w14:textId="134EE7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548F127" w14:textId="5518BC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R4-2104874</w:t>
            </w:r>
          </w:p>
        </w:tc>
        <w:tc>
          <w:tcPr>
            <w:tcW w:w="0" w:type="auto"/>
          </w:tcPr>
          <w:p w14:paraId="5A580F0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176840C" w14:textId="77777777" w:rsidTr="00C51F06">
        <w:tc>
          <w:tcPr>
            <w:tcW w:w="0" w:type="auto"/>
          </w:tcPr>
          <w:p w14:paraId="5E2C4DAD" w14:textId="6AB4BE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R4-2105432</w:t>
            </w:r>
          </w:p>
        </w:tc>
        <w:tc>
          <w:tcPr>
            <w:tcW w:w="0" w:type="auto"/>
          </w:tcPr>
          <w:p w14:paraId="64ACDE08" w14:textId="330FC8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BS RF requirements for R17 NB-IoT 16QAM</w:t>
            </w:r>
          </w:p>
        </w:tc>
        <w:tc>
          <w:tcPr>
            <w:tcW w:w="0" w:type="auto"/>
          </w:tcPr>
          <w:p w14:paraId="56CEC03B" w14:textId="7F991D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Ericsson</w:t>
            </w:r>
          </w:p>
        </w:tc>
        <w:tc>
          <w:tcPr>
            <w:tcW w:w="0" w:type="auto"/>
          </w:tcPr>
          <w:p w14:paraId="54B183C7" w14:textId="301FBD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9195C2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F155D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B69BD60" w14:textId="77777777" w:rsidTr="00C51F06">
        <w:tc>
          <w:tcPr>
            <w:tcW w:w="0" w:type="auto"/>
          </w:tcPr>
          <w:p w14:paraId="07F15215" w14:textId="3292E5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R4-2105433</w:t>
            </w:r>
          </w:p>
        </w:tc>
        <w:tc>
          <w:tcPr>
            <w:tcW w:w="0" w:type="auto"/>
          </w:tcPr>
          <w:p w14:paraId="4FE6A2CE" w14:textId="48722F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UE RF requirements for R17 NB-IoT 16QAM</w:t>
            </w:r>
          </w:p>
        </w:tc>
        <w:tc>
          <w:tcPr>
            <w:tcW w:w="0" w:type="auto"/>
          </w:tcPr>
          <w:p w14:paraId="5E0094FF" w14:textId="5FA589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760E482" w14:textId="6C8DCE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B2B425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9BF74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A7DDFD1" w14:textId="77777777" w:rsidTr="00C51F06">
        <w:tc>
          <w:tcPr>
            <w:tcW w:w="0" w:type="auto"/>
          </w:tcPr>
          <w:p w14:paraId="1DCA64C4" w14:textId="4A005A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R4-2105434</w:t>
            </w:r>
          </w:p>
        </w:tc>
        <w:tc>
          <w:tcPr>
            <w:tcW w:w="0" w:type="auto"/>
          </w:tcPr>
          <w:p w14:paraId="7888840C" w14:textId="0A9D9B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37.880: Coexistence Simulation Results for High-power UE Vs NB-IoT in-band operation for fixed-wireless/vehicle-mounted use cases in Band 12, Band 5, and Band n71</w:t>
            </w:r>
          </w:p>
        </w:tc>
        <w:tc>
          <w:tcPr>
            <w:tcW w:w="0" w:type="auto"/>
          </w:tcPr>
          <w:p w14:paraId="283EC030" w14:textId="5B6068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A5FC6C9" w14:textId="1CA0A5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759BC3A" w14:textId="5A02F8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R4-2104460</w:t>
            </w:r>
          </w:p>
        </w:tc>
        <w:tc>
          <w:tcPr>
            <w:tcW w:w="0" w:type="auto"/>
          </w:tcPr>
          <w:p w14:paraId="6896C12E" w14:textId="3F00A9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103B7DDB" w14:textId="77777777" w:rsidTr="00C51F06">
        <w:tc>
          <w:tcPr>
            <w:tcW w:w="0" w:type="auto"/>
          </w:tcPr>
          <w:p w14:paraId="3F0A65E4" w14:textId="555804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R4-2105435</w:t>
            </w:r>
          </w:p>
        </w:tc>
        <w:tc>
          <w:tcPr>
            <w:tcW w:w="0" w:type="auto"/>
          </w:tcPr>
          <w:p w14:paraId="0CF3AD0E" w14:textId="2CB4DA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transition time for Type A HD-FDD UE</w:t>
            </w:r>
          </w:p>
        </w:tc>
        <w:tc>
          <w:tcPr>
            <w:tcW w:w="0" w:type="auto"/>
          </w:tcPr>
          <w:p w14:paraId="7B42A1AA" w14:textId="311C98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640DDB6" w14:textId="310136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18658C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086C9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BA368CF" w14:textId="77777777" w:rsidTr="00C51F06">
        <w:tc>
          <w:tcPr>
            <w:tcW w:w="0" w:type="auto"/>
          </w:tcPr>
          <w:p w14:paraId="32175A90" w14:textId="56F8BC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R4-2105436</w:t>
            </w:r>
          </w:p>
        </w:tc>
        <w:tc>
          <w:tcPr>
            <w:tcW w:w="0" w:type="auto"/>
          </w:tcPr>
          <w:p w14:paraId="44FA2074" w14:textId="1F68D7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[draft]Second reply LS on Beam switching gaps for Multi-TRP UL transmission</w:t>
            </w:r>
          </w:p>
        </w:tc>
        <w:tc>
          <w:tcPr>
            <w:tcW w:w="0" w:type="auto"/>
          </w:tcPr>
          <w:p w14:paraId="4ABBC952" w14:textId="140F36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1273E0F" w14:textId="26A089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984952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5B9D0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6F25A9B" w14:textId="77777777" w:rsidTr="00C51F06">
        <w:tc>
          <w:tcPr>
            <w:tcW w:w="0" w:type="auto"/>
          </w:tcPr>
          <w:p w14:paraId="489518F4" w14:textId="1A8A9B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R4-2105437</w:t>
            </w:r>
          </w:p>
        </w:tc>
        <w:tc>
          <w:tcPr>
            <w:tcW w:w="0" w:type="auto"/>
          </w:tcPr>
          <w:p w14:paraId="1AEB251B" w14:textId="52829A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minimum requirements for Transmit ON/OFF time mask in UL MIMO FR1</w:t>
            </w:r>
          </w:p>
        </w:tc>
        <w:tc>
          <w:tcPr>
            <w:tcW w:w="0" w:type="auto"/>
          </w:tcPr>
          <w:p w14:paraId="49FB35D4" w14:textId="7779A6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54CE89F" w14:textId="10FD27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84F71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08640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690B47C" w14:textId="77777777" w:rsidTr="00C51F06">
        <w:tc>
          <w:tcPr>
            <w:tcW w:w="0" w:type="auto"/>
          </w:tcPr>
          <w:p w14:paraId="728F4018" w14:textId="6868D3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R4-2105438</w:t>
            </w:r>
          </w:p>
        </w:tc>
        <w:tc>
          <w:tcPr>
            <w:tcW w:w="0" w:type="auto"/>
          </w:tcPr>
          <w:p w14:paraId="7C9ABAF2" w14:textId="18919E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exception requirements for Intermodulation due to Dual uplink (IMD)</w:t>
            </w:r>
          </w:p>
        </w:tc>
        <w:tc>
          <w:tcPr>
            <w:tcW w:w="0" w:type="auto"/>
          </w:tcPr>
          <w:p w14:paraId="5702DB36" w14:textId="257DAE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23A085DA" w14:textId="61A774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03BD0D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C891D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295A8C1" w14:textId="77777777" w:rsidTr="00C51F06">
        <w:tc>
          <w:tcPr>
            <w:tcW w:w="0" w:type="auto"/>
          </w:tcPr>
          <w:p w14:paraId="0F411DC2" w14:textId="7277F9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R4-2105439</w:t>
            </w:r>
          </w:p>
        </w:tc>
        <w:tc>
          <w:tcPr>
            <w:tcW w:w="0" w:type="auto"/>
          </w:tcPr>
          <w:p w14:paraId="501F4CC7" w14:textId="7FA530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Enabling US 3.45 – 3.55GHz in Band n77</w:t>
            </w:r>
          </w:p>
        </w:tc>
        <w:tc>
          <w:tcPr>
            <w:tcW w:w="0" w:type="auto"/>
          </w:tcPr>
          <w:p w14:paraId="5BD15C10" w14:textId="7F45A3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9C5AFA0" w14:textId="2DAFFA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FEF507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EF8A3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94ECFBE" w14:textId="77777777" w:rsidTr="00C51F06">
        <w:tc>
          <w:tcPr>
            <w:tcW w:w="0" w:type="auto"/>
          </w:tcPr>
          <w:p w14:paraId="0FCCEA81" w14:textId="6F8483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R4-2105440</w:t>
            </w:r>
          </w:p>
        </w:tc>
        <w:tc>
          <w:tcPr>
            <w:tcW w:w="0" w:type="auto"/>
          </w:tcPr>
          <w:p w14:paraId="434D06E4" w14:textId="49C584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[98-bis-e][101] NR_TxD</w:t>
            </w:r>
          </w:p>
        </w:tc>
        <w:tc>
          <w:tcPr>
            <w:tcW w:w="0" w:type="auto"/>
          </w:tcPr>
          <w:p w14:paraId="7D0E4339" w14:textId="39720F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(vivo)</w:t>
            </w:r>
          </w:p>
        </w:tc>
        <w:tc>
          <w:tcPr>
            <w:tcW w:w="0" w:type="auto"/>
          </w:tcPr>
          <w:p w14:paraId="2735DF37" w14:textId="67BF5B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C0FE0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DEED9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07ED833" w14:textId="77777777" w:rsidTr="00C51F06">
        <w:tc>
          <w:tcPr>
            <w:tcW w:w="0" w:type="auto"/>
          </w:tcPr>
          <w:p w14:paraId="600FEF52" w14:textId="2D3903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R4-2105441</w:t>
            </w:r>
          </w:p>
        </w:tc>
        <w:tc>
          <w:tcPr>
            <w:tcW w:w="0" w:type="auto"/>
          </w:tcPr>
          <w:p w14:paraId="5E5D010B" w14:textId="7F3BCF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[98-bis-e][102] NR_LTE_NR_DC_CA_enh</w:t>
            </w:r>
          </w:p>
        </w:tc>
        <w:tc>
          <w:tcPr>
            <w:tcW w:w="0" w:type="auto"/>
          </w:tcPr>
          <w:p w14:paraId="30FDDE2F" w14:textId="349C1D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16418D17" w14:textId="64370E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CE60ED" w14:textId="2F251F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R4-2105175</w:t>
            </w:r>
          </w:p>
        </w:tc>
        <w:tc>
          <w:tcPr>
            <w:tcW w:w="0" w:type="auto"/>
          </w:tcPr>
          <w:p w14:paraId="67695F6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9B7439D" w14:textId="77777777" w:rsidTr="00C51F06">
        <w:tc>
          <w:tcPr>
            <w:tcW w:w="0" w:type="auto"/>
          </w:tcPr>
          <w:p w14:paraId="0041EA66" w14:textId="26A99C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R4-2105442</w:t>
            </w:r>
          </w:p>
        </w:tc>
        <w:tc>
          <w:tcPr>
            <w:tcW w:w="0" w:type="auto"/>
          </w:tcPr>
          <w:p w14:paraId="7BC9E859" w14:textId="53E6AD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[98-bis-e][103] R16_UE_ feature</w:t>
            </w:r>
          </w:p>
        </w:tc>
        <w:tc>
          <w:tcPr>
            <w:tcW w:w="0" w:type="auto"/>
          </w:tcPr>
          <w:p w14:paraId="0BE39F5D" w14:textId="539151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36656C68" w14:textId="08F678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FC9F68" w14:textId="728B7A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R4-2105176</w:t>
            </w:r>
          </w:p>
        </w:tc>
        <w:tc>
          <w:tcPr>
            <w:tcW w:w="0" w:type="auto"/>
          </w:tcPr>
          <w:p w14:paraId="557C398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5F1608" w14:textId="77777777" w:rsidTr="00C51F06">
        <w:tc>
          <w:tcPr>
            <w:tcW w:w="0" w:type="auto"/>
          </w:tcPr>
          <w:p w14:paraId="1408F034" w14:textId="18DD19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R4-2105443</w:t>
            </w:r>
          </w:p>
        </w:tc>
        <w:tc>
          <w:tcPr>
            <w:tcW w:w="0" w:type="auto"/>
          </w:tcPr>
          <w:p w14:paraId="35F3A3F4" w14:textId="753998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[98-bis-e][106] NR_Baskets_Part_3</w:t>
            </w:r>
          </w:p>
        </w:tc>
        <w:tc>
          <w:tcPr>
            <w:tcW w:w="0" w:type="auto"/>
          </w:tcPr>
          <w:p w14:paraId="5EE58FCC" w14:textId="3DA7F7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(Skyworks)</w:t>
            </w:r>
          </w:p>
        </w:tc>
        <w:tc>
          <w:tcPr>
            <w:tcW w:w="0" w:type="auto"/>
          </w:tcPr>
          <w:p w14:paraId="27CA5BE1" w14:textId="6FD442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338741" w14:textId="3D07B5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R4-2105179</w:t>
            </w:r>
          </w:p>
        </w:tc>
        <w:tc>
          <w:tcPr>
            <w:tcW w:w="0" w:type="auto"/>
          </w:tcPr>
          <w:p w14:paraId="68D88B2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50C0BEF" w14:textId="77777777" w:rsidTr="00C51F06">
        <w:tc>
          <w:tcPr>
            <w:tcW w:w="0" w:type="auto"/>
          </w:tcPr>
          <w:p w14:paraId="4505DC57" w14:textId="2A32B0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R4-2105444</w:t>
            </w:r>
          </w:p>
        </w:tc>
        <w:tc>
          <w:tcPr>
            <w:tcW w:w="0" w:type="auto"/>
          </w:tcPr>
          <w:p w14:paraId="0CE2CE40" w14:textId="75A664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[98-bis-e][107] NR_SAR_PC2_interB_SUL_2BUL_NWM</w:t>
            </w:r>
          </w:p>
        </w:tc>
        <w:tc>
          <w:tcPr>
            <w:tcW w:w="0" w:type="auto"/>
          </w:tcPr>
          <w:p w14:paraId="740F1C27" w14:textId="0B757F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02B7F923" w14:textId="35A98E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DD55A8" w14:textId="44C2CF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R4-2105180</w:t>
            </w:r>
          </w:p>
        </w:tc>
        <w:tc>
          <w:tcPr>
            <w:tcW w:w="0" w:type="auto"/>
          </w:tcPr>
          <w:p w14:paraId="542BF2B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46C4BA5" w14:textId="77777777" w:rsidTr="00C51F06">
        <w:tc>
          <w:tcPr>
            <w:tcW w:w="0" w:type="auto"/>
          </w:tcPr>
          <w:p w14:paraId="0A22AC31" w14:textId="099EE3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R4-2105445</w:t>
            </w:r>
          </w:p>
        </w:tc>
        <w:tc>
          <w:tcPr>
            <w:tcW w:w="0" w:type="auto"/>
          </w:tcPr>
          <w:p w14:paraId="6F34815B" w14:textId="2F78D8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Email discussion summary for [98-bis-e][108] </w:t>
            </w:r>
            <w:r>
              <w:rPr>
                <w:sz w:val="16"/>
              </w:rPr>
              <w:lastRenderedPageBreak/>
              <w:t>NR_PC2_CA_R17_2BDL_2BUL</w:t>
            </w:r>
          </w:p>
        </w:tc>
        <w:tc>
          <w:tcPr>
            <w:tcW w:w="0" w:type="auto"/>
          </w:tcPr>
          <w:p w14:paraId="4C53762F" w14:textId="4A0D76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Moderator (China </w:t>
            </w:r>
            <w:r>
              <w:rPr>
                <w:sz w:val="16"/>
              </w:rPr>
              <w:lastRenderedPageBreak/>
              <w:t>Telecom</w:t>
            </w:r>
          </w:p>
        </w:tc>
        <w:tc>
          <w:tcPr>
            <w:tcW w:w="0" w:type="auto"/>
          </w:tcPr>
          <w:p w14:paraId="38E9BD85" w14:textId="017B95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noted</w:t>
            </w:r>
          </w:p>
        </w:tc>
        <w:tc>
          <w:tcPr>
            <w:tcW w:w="0" w:type="auto"/>
          </w:tcPr>
          <w:p w14:paraId="7A1865FD" w14:textId="7D236B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2105181</w:t>
            </w:r>
          </w:p>
        </w:tc>
        <w:tc>
          <w:tcPr>
            <w:tcW w:w="0" w:type="auto"/>
          </w:tcPr>
          <w:p w14:paraId="150D907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1D612DC" w14:textId="77777777" w:rsidTr="00C51F06">
        <w:tc>
          <w:tcPr>
            <w:tcW w:w="0" w:type="auto"/>
          </w:tcPr>
          <w:p w14:paraId="0CB2529B" w14:textId="7C9E5D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R4-2105446</w:t>
            </w:r>
          </w:p>
        </w:tc>
        <w:tc>
          <w:tcPr>
            <w:tcW w:w="0" w:type="auto"/>
          </w:tcPr>
          <w:p w14:paraId="3017C0C7" w14:textId="627256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[98-bis-e][109] ENDC_UE_PC2_R17_NR_TDD</w:t>
            </w:r>
          </w:p>
        </w:tc>
        <w:tc>
          <w:tcPr>
            <w:tcW w:w="0" w:type="auto"/>
          </w:tcPr>
          <w:p w14:paraId="1A4B5C2D" w14:textId="5773A9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Unicom)</w:t>
            </w:r>
          </w:p>
        </w:tc>
        <w:tc>
          <w:tcPr>
            <w:tcW w:w="0" w:type="auto"/>
          </w:tcPr>
          <w:p w14:paraId="581BE192" w14:textId="0B3D42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A972DC" w14:textId="483B30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R4-2105182</w:t>
            </w:r>
          </w:p>
        </w:tc>
        <w:tc>
          <w:tcPr>
            <w:tcW w:w="0" w:type="auto"/>
          </w:tcPr>
          <w:p w14:paraId="3FA82D1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066357E" w14:textId="77777777" w:rsidTr="00C51F06">
        <w:tc>
          <w:tcPr>
            <w:tcW w:w="0" w:type="auto"/>
          </w:tcPr>
          <w:p w14:paraId="59CB18B3" w14:textId="0C1ED4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R4-2105447</w:t>
            </w:r>
          </w:p>
        </w:tc>
        <w:tc>
          <w:tcPr>
            <w:tcW w:w="0" w:type="auto"/>
          </w:tcPr>
          <w:p w14:paraId="5F7F6DB5" w14:textId="15BDAA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[98-bis-e][110] NR_UE_PC2_CA_SUL_xBDL_yBUL</w:t>
            </w:r>
          </w:p>
        </w:tc>
        <w:tc>
          <w:tcPr>
            <w:tcW w:w="0" w:type="auto"/>
          </w:tcPr>
          <w:p w14:paraId="36A09B10" w14:textId="284470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4A697447" w14:textId="6490A5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9E9BDD" w14:textId="1C1D6A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R4-2105183</w:t>
            </w:r>
          </w:p>
        </w:tc>
        <w:tc>
          <w:tcPr>
            <w:tcW w:w="0" w:type="auto"/>
          </w:tcPr>
          <w:p w14:paraId="41CE3F7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FFBAED8" w14:textId="77777777" w:rsidTr="00C51F06">
        <w:tc>
          <w:tcPr>
            <w:tcW w:w="0" w:type="auto"/>
          </w:tcPr>
          <w:p w14:paraId="6CB6A5B7" w14:textId="256F81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R4-2105448</w:t>
            </w:r>
          </w:p>
        </w:tc>
        <w:tc>
          <w:tcPr>
            <w:tcW w:w="0" w:type="auto"/>
          </w:tcPr>
          <w:p w14:paraId="36004E19" w14:textId="41BBFD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(Email discussion summary for [98-bis-e][111] ENDC_PC2_R17_xLTE_yNR</w:t>
            </w:r>
          </w:p>
        </w:tc>
        <w:tc>
          <w:tcPr>
            <w:tcW w:w="0" w:type="auto"/>
          </w:tcPr>
          <w:p w14:paraId="44C0EF39" w14:textId="640698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38A624E4" w14:textId="6C0A78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E207BB" w14:textId="68AF77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R4-2105359</w:t>
            </w:r>
          </w:p>
        </w:tc>
        <w:tc>
          <w:tcPr>
            <w:tcW w:w="0" w:type="auto"/>
          </w:tcPr>
          <w:p w14:paraId="724F870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C033631" w14:textId="77777777" w:rsidTr="00C51F06">
        <w:tc>
          <w:tcPr>
            <w:tcW w:w="0" w:type="auto"/>
          </w:tcPr>
          <w:p w14:paraId="751D16B9" w14:textId="6242D5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R4-2105449</w:t>
            </w:r>
          </w:p>
        </w:tc>
        <w:tc>
          <w:tcPr>
            <w:tcW w:w="0" w:type="auto"/>
          </w:tcPr>
          <w:p w14:paraId="77FDB5FC" w14:textId="39160D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[98-bis-e][112] NR_bands_R17_BWs</w:t>
            </w:r>
          </w:p>
        </w:tc>
        <w:tc>
          <w:tcPr>
            <w:tcW w:w="0" w:type="auto"/>
          </w:tcPr>
          <w:p w14:paraId="5B3B6B46" w14:textId="1E0C67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118F3779" w14:textId="5CE9BA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E4FC4AB" w14:textId="0DB17A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R4-2105185</w:t>
            </w:r>
          </w:p>
        </w:tc>
        <w:tc>
          <w:tcPr>
            <w:tcW w:w="0" w:type="auto"/>
          </w:tcPr>
          <w:p w14:paraId="1538B84E" w14:textId="6CB893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R4-2105493</w:t>
            </w:r>
          </w:p>
        </w:tc>
      </w:tr>
      <w:tr w:rsidR="00C51F06" w14:paraId="3B1591B8" w14:textId="77777777" w:rsidTr="00C51F06">
        <w:tc>
          <w:tcPr>
            <w:tcW w:w="0" w:type="auto"/>
          </w:tcPr>
          <w:p w14:paraId="5290D71A" w14:textId="458406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R4-2105450</w:t>
            </w:r>
          </w:p>
        </w:tc>
        <w:tc>
          <w:tcPr>
            <w:tcW w:w="0" w:type="auto"/>
          </w:tcPr>
          <w:p w14:paraId="1998E899" w14:textId="7508A0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[98-bis-e][113] NR_FR1_35MHz_45MHz_BW</w:t>
            </w:r>
          </w:p>
        </w:tc>
        <w:tc>
          <w:tcPr>
            <w:tcW w:w="0" w:type="auto"/>
          </w:tcPr>
          <w:p w14:paraId="1A1FFB7E" w14:textId="670A17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57FFD64E" w14:textId="093CD1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CD5DC2" w14:textId="7D3545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R4-2105450</w:t>
            </w:r>
          </w:p>
        </w:tc>
        <w:tc>
          <w:tcPr>
            <w:tcW w:w="0" w:type="auto"/>
          </w:tcPr>
          <w:p w14:paraId="3D9292C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166C170" w14:textId="77777777" w:rsidTr="00C51F06">
        <w:tc>
          <w:tcPr>
            <w:tcW w:w="0" w:type="auto"/>
          </w:tcPr>
          <w:p w14:paraId="235D5216" w14:textId="0E17CB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R4-2105451</w:t>
            </w:r>
          </w:p>
        </w:tc>
        <w:tc>
          <w:tcPr>
            <w:tcW w:w="0" w:type="auto"/>
          </w:tcPr>
          <w:p w14:paraId="4E22D468" w14:textId="41E75B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[98-bis-e][114] NR_LTE_V2X_PC5_combos</w:t>
            </w:r>
          </w:p>
        </w:tc>
        <w:tc>
          <w:tcPr>
            <w:tcW w:w="0" w:type="auto"/>
          </w:tcPr>
          <w:p w14:paraId="293B7F63" w14:textId="639EA7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6A92B821" w14:textId="5882FB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AEA88D" w14:textId="33F9E8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R4-2105187</w:t>
            </w:r>
          </w:p>
        </w:tc>
        <w:tc>
          <w:tcPr>
            <w:tcW w:w="0" w:type="auto"/>
          </w:tcPr>
          <w:p w14:paraId="5C84E58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5DEA3D" w14:textId="77777777" w:rsidTr="00C51F06">
        <w:tc>
          <w:tcPr>
            <w:tcW w:w="0" w:type="auto"/>
          </w:tcPr>
          <w:p w14:paraId="77B442A1" w14:textId="53F018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R4-2105452</w:t>
            </w:r>
          </w:p>
        </w:tc>
        <w:tc>
          <w:tcPr>
            <w:tcW w:w="0" w:type="auto"/>
          </w:tcPr>
          <w:p w14:paraId="596D0D94" w14:textId="3CE8C7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[98-bis-e][115] NR_47GHz_Band</w:t>
            </w:r>
          </w:p>
        </w:tc>
        <w:tc>
          <w:tcPr>
            <w:tcW w:w="0" w:type="auto"/>
          </w:tcPr>
          <w:p w14:paraId="47AEC09B" w14:textId="4935CF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161FCBFC" w14:textId="3057AD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E1359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D116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9543FAC" w14:textId="77777777" w:rsidTr="00C51F06">
        <w:tc>
          <w:tcPr>
            <w:tcW w:w="0" w:type="auto"/>
          </w:tcPr>
          <w:p w14:paraId="2CA9FBD9" w14:textId="201B65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R4-2105453</w:t>
            </w:r>
          </w:p>
        </w:tc>
        <w:tc>
          <w:tcPr>
            <w:tcW w:w="0" w:type="auto"/>
          </w:tcPr>
          <w:p w14:paraId="102F721A" w14:textId="56064C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[98-bis-e][116] NR_LTE_band_n24</w:t>
            </w:r>
          </w:p>
        </w:tc>
        <w:tc>
          <w:tcPr>
            <w:tcW w:w="0" w:type="auto"/>
          </w:tcPr>
          <w:p w14:paraId="073900C0" w14:textId="4ABDA7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(Ligado Networks)</w:t>
            </w:r>
          </w:p>
        </w:tc>
        <w:tc>
          <w:tcPr>
            <w:tcW w:w="0" w:type="auto"/>
          </w:tcPr>
          <w:p w14:paraId="30DE8D28" w14:textId="68E2B2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DA1557" w14:textId="5BEEB8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R4-2105189</w:t>
            </w:r>
          </w:p>
        </w:tc>
        <w:tc>
          <w:tcPr>
            <w:tcW w:w="0" w:type="auto"/>
          </w:tcPr>
          <w:p w14:paraId="1D71945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515AABD" w14:textId="77777777" w:rsidTr="00C51F06">
        <w:tc>
          <w:tcPr>
            <w:tcW w:w="0" w:type="auto"/>
          </w:tcPr>
          <w:p w14:paraId="0A676D2D" w14:textId="1B43EF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R4-2105454</w:t>
            </w:r>
          </w:p>
        </w:tc>
        <w:tc>
          <w:tcPr>
            <w:tcW w:w="0" w:type="auto"/>
          </w:tcPr>
          <w:p w14:paraId="3CD41E88" w14:textId="1849B4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[98-bis-e][117] NR_n67_n85_NWM</w:t>
            </w:r>
          </w:p>
        </w:tc>
        <w:tc>
          <w:tcPr>
            <w:tcW w:w="0" w:type="auto"/>
          </w:tcPr>
          <w:p w14:paraId="30A41050" w14:textId="5E9919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</w:t>
            </w:r>
          </w:p>
        </w:tc>
        <w:tc>
          <w:tcPr>
            <w:tcW w:w="0" w:type="auto"/>
          </w:tcPr>
          <w:p w14:paraId="21129CCA" w14:textId="328146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15AF0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E94C0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C5703D5" w14:textId="77777777" w:rsidTr="00C51F06">
        <w:tc>
          <w:tcPr>
            <w:tcW w:w="0" w:type="auto"/>
          </w:tcPr>
          <w:p w14:paraId="47B27B6C" w14:textId="213ABE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R4-2105455</w:t>
            </w:r>
          </w:p>
        </w:tc>
        <w:tc>
          <w:tcPr>
            <w:tcW w:w="0" w:type="auto"/>
          </w:tcPr>
          <w:p w14:paraId="2535BE4B" w14:textId="65BB34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[98-bis-e][118] NR_BCS4</w:t>
            </w:r>
          </w:p>
        </w:tc>
        <w:tc>
          <w:tcPr>
            <w:tcW w:w="0" w:type="auto"/>
          </w:tcPr>
          <w:p w14:paraId="19D217D8" w14:textId="59DD11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</w:t>
            </w:r>
          </w:p>
        </w:tc>
        <w:tc>
          <w:tcPr>
            <w:tcW w:w="0" w:type="auto"/>
          </w:tcPr>
          <w:p w14:paraId="2BE96FB8" w14:textId="10F8C9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6FAC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450ED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024BE36" w14:textId="77777777" w:rsidTr="00C51F06">
        <w:tc>
          <w:tcPr>
            <w:tcW w:w="0" w:type="auto"/>
          </w:tcPr>
          <w:p w14:paraId="46A3D467" w14:textId="6CA1D2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R4-2105456</w:t>
            </w:r>
          </w:p>
        </w:tc>
        <w:tc>
          <w:tcPr>
            <w:tcW w:w="0" w:type="auto"/>
          </w:tcPr>
          <w:p w14:paraId="16185C65" w14:textId="172454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[98-bis-e][119] NR_intra_HPUE_UL_MIMO_bands</w:t>
            </w:r>
          </w:p>
        </w:tc>
        <w:tc>
          <w:tcPr>
            <w:tcW w:w="0" w:type="auto"/>
          </w:tcPr>
          <w:p w14:paraId="3F9D5486" w14:textId="67C25E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11C07D9C" w14:textId="26A655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9F96DA" w14:textId="5631AF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R4-2105192</w:t>
            </w:r>
          </w:p>
        </w:tc>
        <w:tc>
          <w:tcPr>
            <w:tcW w:w="0" w:type="auto"/>
          </w:tcPr>
          <w:p w14:paraId="256AE01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5F7259B" w14:textId="77777777" w:rsidTr="00C51F06">
        <w:tc>
          <w:tcPr>
            <w:tcW w:w="0" w:type="auto"/>
          </w:tcPr>
          <w:p w14:paraId="077E8C63" w14:textId="156A66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R4-2105457</w:t>
            </w:r>
          </w:p>
        </w:tc>
        <w:tc>
          <w:tcPr>
            <w:tcW w:w="0" w:type="auto"/>
          </w:tcPr>
          <w:p w14:paraId="1CDC77E0" w14:textId="2DE289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[98-bis-e][120] DL_intrpt_combos_TxSW_R17</w:t>
            </w:r>
          </w:p>
        </w:tc>
        <w:tc>
          <w:tcPr>
            <w:tcW w:w="0" w:type="auto"/>
          </w:tcPr>
          <w:p w14:paraId="50EF91E8" w14:textId="66CBBA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11BD60B4" w14:textId="30C871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3390B0" w14:textId="14C2B0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R4-2105193</w:t>
            </w:r>
          </w:p>
        </w:tc>
        <w:tc>
          <w:tcPr>
            <w:tcW w:w="0" w:type="auto"/>
          </w:tcPr>
          <w:p w14:paraId="3A428B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BAAA658" w14:textId="77777777" w:rsidTr="00C51F06">
        <w:tc>
          <w:tcPr>
            <w:tcW w:w="0" w:type="auto"/>
          </w:tcPr>
          <w:p w14:paraId="1B4B64DF" w14:textId="6CBC4B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R4-2105458</w:t>
            </w:r>
          </w:p>
        </w:tc>
        <w:tc>
          <w:tcPr>
            <w:tcW w:w="0" w:type="auto"/>
          </w:tcPr>
          <w:p w14:paraId="36698A9E" w14:textId="0EBB46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[98-bis-e][121] Simultaneous_RxTx</w:t>
            </w:r>
          </w:p>
        </w:tc>
        <w:tc>
          <w:tcPr>
            <w:tcW w:w="0" w:type="auto"/>
          </w:tcPr>
          <w:p w14:paraId="09F78D71" w14:textId="4184F6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78F9EACF" w14:textId="24F82A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B2015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E9F6B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9F3F57A" w14:textId="77777777" w:rsidTr="00C51F06">
        <w:tc>
          <w:tcPr>
            <w:tcW w:w="0" w:type="auto"/>
          </w:tcPr>
          <w:p w14:paraId="0400B08E" w14:textId="1F1D55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R4-2105459</w:t>
            </w:r>
          </w:p>
        </w:tc>
        <w:tc>
          <w:tcPr>
            <w:tcW w:w="0" w:type="auto"/>
          </w:tcPr>
          <w:p w14:paraId="2981E18C" w14:textId="435517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[98-bis-e][122] Full_BW_Inter_Band_ENDC</w:t>
            </w:r>
          </w:p>
        </w:tc>
        <w:tc>
          <w:tcPr>
            <w:tcW w:w="0" w:type="auto"/>
          </w:tcPr>
          <w:p w14:paraId="76B686E8" w14:textId="3273C8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53626452" w14:textId="1ED104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0AF8951" w14:textId="53A01E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R4-2105195</w:t>
            </w:r>
          </w:p>
        </w:tc>
        <w:tc>
          <w:tcPr>
            <w:tcW w:w="0" w:type="auto"/>
          </w:tcPr>
          <w:p w14:paraId="69338EA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4C4A299" w14:textId="77777777" w:rsidTr="00C51F06">
        <w:tc>
          <w:tcPr>
            <w:tcW w:w="0" w:type="auto"/>
          </w:tcPr>
          <w:p w14:paraId="5E3EA974" w14:textId="669EA2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R4-2105460</w:t>
            </w:r>
          </w:p>
        </w:tc>
        <w:tc>
          <w:tcPr>
            <w:tcW w:w="0" w:type="auto"/>
          </w:tcPr>
          <w:p w14:paraId="24F7A9AC" w14:textId="6ECE9B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[98-bis-e][123] HPUE_PC1_5_n77_n78</w:t>
            </w:r>
          </w:p>
        </w:tc>
        <w:tc>
          <w:tcPr>
            <w:tcW w:w="0" w:type="auto"/>
          </w:tcPr>
          <w:p w14:paraId="4C34FFDA" w14:textId="07423B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28483C44" w14:textId="12DF75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3CD005" w14:textId="21B52A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R4-2105196</w:t>
            </w:r>
          </w:p>
        </w:tc>
        <w:tc>
          <w:tcPr>
            <w:tcW w:w="0" w:type="auto"/>
          </w:tcPr>
          <w:p w14:paraId="16054F6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A64507E" w14:textId="77777777" w:rsidTr="00C51F06">
        <w:tc>
          <w:tcPr>
            <w:tcW w:w="0" w:type="auto"/>
          </w:tcPr>
          <w:p w14:paraId="6662CF96" w14:textId="1570B1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R4-2105461</w:t>
            </w:r>
          </w:p>
        </w:tc>
        <w:tc>
          <w:tcPr>
            <w:tcW w:w="0" w:type="auto"/>
          </w:tcPr>
          <w:p w14:paraId="77C2ACCB" w14:textId="1F6344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[98-bis-e][124] NR_6GHz_unlic_EU</w:t>
            </w:r>
          </w:p>
        </w:tc>
        <w:tc>
          <w:tcPr>
            <w:tcW w:w="0" w:type="auto"/>
          </w:tcPr>
          <w:p w14:paraId="026BD8E4" w14:textId="3E3C09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7E6C6117" w14:textId="204F17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D5AD64" w14:textId="15554D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R4-2105197</w:t>
            </w:r>
          </w:p>
        </w:tc>
        <w:tc>
          <w:tcPr>
            <w:tcW w:w="0" w:type="auto"/>
          </w:tcPr>
          <w:p w14:paraId="06698D7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48E4CB5" w14:textId="77777777" w:rsidTr="00C51F06">
        <w:tc>
          <w:tcPr>
            <w:tcW w:w="0" w:type="auto"/>
          </w:tcPr>
          <w:p w14:paraId="44530F16" w14:textId="022172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R4-2105462</w:t>
            </w:r>
          </w:p>
        </w:tc>
        <w:tc>
          <w:tcPr>
            <w:tcW w:w="0" w:type="auto"/>
          </w:tcPr>
          <w:p w14:paraId="4176AA37" w14:textId="582517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[98-bis-e][125] NR_FR2_FWA_Bn259</w:t>
            </w:r>
          </w:p>
        </w:tc>
        <w:tc>
          <w:tcPr>
            <w:tcW w:w="0" w:type="auto"/>
          </w:tcPr>
          <w:p w14:paraId="006CD70D" w14:textId="21F292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6A82C3BE" w14:textId="71FBCE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9C4ECE" w14:textId="643422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R4-2105198</w:t>
            </w:r>
          </w:p>
        </w:tc>
        <w:tc>
          <w:tcPr>
            <w:tcW w:w="0" w:type="auto"/>
          </w:tcPr>
          <w:p w14:paraId="488800A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C232892" w14:textId="77777777" w:rsidTr="00C51F06">
        <w:tc>
          <w:tcPr>
            <w:tcW w:w="0" w:type="auto"/>
          </w:tcPr>
          <w:p w14:paraId="63E10F57" w14:textId="0BD82D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R4-2105463</w:t>
            </w:r>
          </w:p>
        </w:tc>
        <w:tc>
          <w:tcPr>
            <w:tcW w:w="0" w:type="auto"/>
          </w:tcPr>
          <w:p w14:paraId="4C166009" w14:textId="7F48E8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[98-bis-e][126] HPUE_n79_n34_n39</w:t>
            </w:r>
          </w:p>
        </w:tc>
        <w:tc>
          <w:tcPr>
            <w:tcW w:w="0" w:type="auto"/>
          </w:tcPr>
          <w:p w14:paraId="116F1489" w14:textId="2B1C38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6D738862" w14:textId="74A677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4415C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046F0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700D5E8" w14:textId="77777777" w:rsidTr="00C51F06">
        <w:tc>
          <w:tcPr>
            <w:tcW w:w="0" w:type="auto"/>
          </w:tcPr>
          <w:p w14:paraId="001BAB15" w14:textId="661AFA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R4-2105464</w:t>
            </w:r>
          </w:p>
        </w:tc>
        <w:tc>
          <w:tcPr>
            <w:tcW w:w="0" w:type="auto"/>
          </w:tcPr>
          <w:p w14:paraId="407EE8F8" w14:textId="3407E1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[98-bis-e][127] RAIL_900_1900MHz</w:t>
            </w:r>
          </w:p>
        </w:tc>
        <w:tc>
          <w:tcPr>
            <w:tcW w:w="0" w:type="auto"/>
          </w:tcPr>
          <w:p w14:paraId="5FBC4F9B" w14:textId="2D7419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(UIC)</w:t>
            </w:r>
          </w:p>
        </w:tc>
        <w:tc>
          <w:tcPr>
            <w:tcW w:w="0" w:type="auto"/>
          </w:tcPr>
          <w:p w14:paraId="5646C98B" w14:textId="5A1602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AECA5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95343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887AFC9" w14:textId="77777777" w:rsidTr="00C51F06">
        <w:tc>
          <w:tcPr>
            <w:tcW w:w="0" w:type="auto"/>
          </w:tcPr>
          <w:p w14:paraId="06251D74" w14:textId="386F92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R4-2105465</w:t>
            </w:r>
          </w:p>
        </w:tc>
        <w:tc>
          <w:tcPr>
            <w:tcW w:w="0" w:type="auto"/>
          </w:tcPr>
          <w:p w14:paraId="58E79566" w14:textId="2B5ADC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[98-bis-e][128] NR_RF_FR1_enh_Part_1</w:t>
            </w:r>
          </w:p>
        </w:tc>
        <w:tc>
          <w:tcPr>
            <w:tcW w:w="0" w:type="auto"/>
          </w:tcPr>
          <w:p w14:paraId="475B54FA" w14:textId="57D66C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15D7DC61" w14:textId="581359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2E3BC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B6E54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BD815EC" w14:textId="77777777" w:rsidTr="00C51F06">
        <w:tc>
          <w:tcPr>
            <w:tcW w:w="0" w:type="auto"/>
          </w:tcPr>
          <w:p w14:paraId="28A6F700" w14:textId="2BCDE8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R4-2105466</w:t>
            </w:r>
          </w:p>
        </w:tc>
        <w:tc>
          <w:tcPr>
            <w:tcW w:w="0" w:type="auto"/>
          </w:tcPr>
          <w:p w14:paraId="285E88ED" w14:textId="156455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[98-bis-e][129] NR_RF_FR1_enh_Part_2</w:t>
            </w:r>
          </w:p>
        </w:tc>
        <w:tc>
          <w:tcPr>
            <w:tcW w:w="0" w:type="auto"/>
          </w:tcPr>
          <w:p w14:paraId="4DB7C257" w14:textId="452DCD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1DA76012" w14:textId="09327D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1D4B8F" w14:textId="7112C4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R4-2105202</w:t>
            </w:r>
          </w:p>
        </w:tc>
        <w:tc>
          <w:tcPr>
            <w:tcW w:w="0" w:type="auto"/>
          </w:tcPr>
          <w:p w14:paraId="33E88F8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D655A7F" w14:textId="77777777" w:rsidTr="00C51F06">
        <w:tc>
          <w:tcPr>
            <w:tcW w:w="0" w:type="auto"/>
          </w:tcPr>
          <w:p w14:paraId="017DB11B" w14:textId="744D99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R4-2105467</w:t>
            </w:r>
          </w:p>
        </w:tc>
        <w:tc>
          <w:tcPr>
            <w:tcW w:w="0" w:type="auto"/>
          </w:tcPr>
          <w:p w14:paraId="4DFFF85A" w14:textId="601005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[98-bis-e][130] NR_RF_FR2_req_enh2_Part_1</w:t>
            </w:r>
          </w:p>
        </w:tc>
        <w:tc>
          <w:tcPr>
            <w:tcW w:w="0" w:type="auto"/>
          </w:tcPr>
          <w:p w14:paraId="6FE78097" w14:textId="61B127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1F3D1BBD" w14:textId="64516E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5DF7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E536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CA4FD2D" w14:textId="77777777" w:rsidTr="00C51F06">
        <w:tc>
          <w:tcPr>
            <w:tcW w:w="0" w:type="auto"/>
          </w:tcPr>
          <w:p w14:paraId="2929F5A6" w14:textId="509174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R4-2105468</w:t>
            </w:r>
          </w:p>
        </w:tc>
        <w:tc>
          <w:tcPr>
            <w:tcW w:w="0" w:type="auto"/>
          </w:tcPr>
          <w:p w14:paraId="49C1A663" w14:textId="771ED6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[98-bis-e][131] NR_RF_FR2_req_enh2_Part_2</w:t>
            </w:r>
          </w:p>
        </w:tc>
        <w:tc>
          <w:tcPr>
            <w:tcW w:w="0" w:type="auto"/>
          </w:tcPr>
          <w:p w14:paraId="25190FF0" w14:textId="752108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4D853A36" w14:textId="0F576E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17032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E0F1B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D92955E" w14:textId="77777777" w:rsidTr="00C51F06">
        <w:tc>
          <w:tcPr>
            <w:tcW w:w="0" w:type="auto"/>
          </w:tcPr>
          <w:p w14:paraId="4F8C1973" w14:textId="7B7928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R4-2105469</w:t>
            </w:r>
          </w:p>
        </w:tc>
        <w:tc>
          <w:tcPr>
            <w:tcW w:w="0" w:type="auto"/>
          </w:tcPr>
          <w:p w14:paraId="4CB93149" w14:textId="720B83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[98-bis-e][132] NR_RF_FR2_req_enh2_Part_3</w:t>
            </w:r>
          </w:p>
        </w:tc>
        <w:tc>
          <w:tcPr>
            <w:tcW w:w="0" w:type="auto"/>
          </w:tcPr>
          <w:p w14:paraId="77A4958F" w14:textId="3EC110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000A7934" w14:textId="0F9C5B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D862E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564B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0AE3441" w14:textId="77777777" w:rsidTr="00C51F06">
        <w:tc>
          <w:tcPr>
            <w:tcW w:w="0" w:type="auto"/>
          </w:tcPr>
          <w:p w14:paraId="2EC98D8F" w14:textId="561758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R4-2105470</w:t>
            </w:r>
          </w:p>
        </w:tc>
        <w:tc>
          <w:tcPr>
            <w:tcW w:w="0" w:type="auto"/>
          </w:tcPr>
          <w:p w14:paraId="05486FC9" w14:textId="58BABE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[98-bis-e][133] NR_HST_FR2_enh</w:t>
            </w:r>
          </w:p>
        </w:tc>
        <w:tc>
          <w:tcPr>
            <w:tcW w:w="0" w:type="auto"/>
          </w:tcPr>
          <w:p w14:paraId="46F51469" w14:textId="0F286F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431CE84C" w14:textId="1D44D7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08718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F7C0D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B86C983" w14:textId="77777777" w:rsidTr="00C51F06">
        <w:tc>
          <w:tcPr>
            <w:tcW w:w="0" w:type="auto"/>
          </w:tcPr>
          <w:p w14:paraId="1E7D98F4" w14:textId="0CED86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R4-2105471</w:t>
            </w:r>
          </w:p>
        </w:tc>
        <w:tc>
          <w:tcPr>
            <w:tcW w:w="0" w:type="auto"/>
          </w:tcPr>
          <w:p w14:paraId="53619AC3" w14:textId="0F47E3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[98-bis-e][134] NRSL_enh_Part_1</w:t>
            </w:r>
          </w:p>
        </w:tc>
        <w:tc>
          <w:tcPr>
            <w:tcW w:w="0" w:type="auto"/>
          </w:tcPr>
          <w:p w14:paraId="627B07AD" w14:textId="53EC46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(LG Electronics)</w:t>
            </w:r>
          </w:p>
        </w:tc>
        <w:tc>
          <w:tcPr>
            <w:tcW w:w="0" w:type="auto"/>
          </w:tcPr>
          <w:p w14:paraId="24E253B6" w14:textId="2A5D6D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B23B1F" w14:textId="5D48E0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R4-2105207</w:t>
            </w:r>
          </w:p>
        </w:tc>
        <w:tc>
          <w:tcPr>
            <w:tcW w:w="0" w:type="auto"/>
          </w:tcPr>
          <w:p w14:paraId="6592CB1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DED0524" w14:textId="77777777" w:rsidTr="00C51F06">
        <w:tc>
          <w:tcPr>
            <w:tcW w:w="0" w:type="auto"/>
          </w:tcPr>
          <w:p w14:paraId="6F2E652E" w14:textId="18EB17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R4-2105472</w:t>
            </w:r>
          </w:p>
        </w:tc>
        <w:tc>
          <w:tcPr>
            <w:tcW w:w="0" w:type="auto"/>
          </w:tcPr>
          <w:p w14:paraId="61EC99CF" w14:textId="0DDF8F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[98-bis-e][135] NRSL_enh_Part_2</w:t>
            </w:r>
          </w:p>
        </w:tc>
        <w:tc>
          <w:tcPr>
            <w:tcW w:w="0" w:type="auto"/>
          </w:tcPr>
          <w:p w14:paraId="4CD57D07" w14:textId="549AD6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352A65C9" w14:textId="5336E6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8FAD9B" w14:textId="7C33C6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R4-2105326</w:t>
            </w:r>
          </w:p>
        </w:tc>
        <w:tc>
          <w:tcPr>
            <w:tcW w:w="0" w:type="auto"/>
          </w:tcPr>
          <w:p w14:paraId="4103E82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0288D3B" w14:textId="77777777" w:rsidTr="00C51F06">
        <w:tc>
          <w:tcPr>
            <w:tcW w:w="0" w:type="auto"/>
          </w:tcPr>
          <w:p w14:paraId="4CA9115D" w14:textId="5EBF0D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R4-2105473</w:t>
            </w:r>
          </w:p>
        </w:tc>
        <w:tc>
          <w:tcPr>
            <w:tcW w:w="0" w:type="auto"/>
          </w:tcPr>
          <w:p w14:paraId="0D0BEE89" w14:textId="626F94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[98-bis-e][136] NRSL_enh_Part_3</w:t>
            </w:r>
          </w:p>
        </w:tc>
        <w:tc>
          <w:tcPr>
            <w:tcW w:w="0" w:type="auto"/>
          </w:tcPr>
          <w:p w14:paraId="1DCAB7C4" w14:textId="6DA6A0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04F8A450" w14:textId="2C6987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C436D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782B7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C7A823" w14:textId="77777777" w:rsidTr="00C51F06">
        <w:tc>
          <w:tcPr>
            <w:tcW w:w="0" w:type="auto"/>
          </w:tcPr>
          <w:p w14:paraId="5DB1170D" w14:textId="178A0D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R4-2105474</w:t>
            </w:r>
          </w:p>
        </w:tc>
        <w:tc>
          <w:tcPr>
            <w:tcW w:w="0" w:type="auto"/>
          </w:tcPr>
          <w:p w14:paraId="6DCE2FE0" w14:textId="264119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[98-bis-e][137] NR_ext_to_71GHz_Part_1_NWM</w:t>
            </w:r>
          </w:p>
        </w:tc>
        <w:tc>
          <w:tcPr>
            <w:tcW w:w="0" w:type="auto"/>
          </w:tcPr>
          <w:p w14:paraId="1A0FA2A2" w14:textId="2A7F89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0" w:type="auto"/>
          </w:tcPr>
          <w:p w14:paraId="64DED6DF" w14:textId="79D27B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E627CA" w14:textId="1ADFB2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R4-2105328</w:t>
            </w:r>
          </w:p>
        </w:tc>
        <w:tc>
          <w:tcPr>
            <w:tcW w:w="0" w:type="auto"/>
          </w:tcPr>
          <w:p w14:paraId="3F91571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74862D1" w14:textId="77777777" w:rsidTr="00C51F06">
        <w:tc>
          <w:tcPr>
            <w:tcW w:w="0" w:type="auto"/>
          </w:tcPr>
          <w:p w14:paraId="06441FB8" w14:textId="6F03B8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R4-2105475</w:t>
            </w:r>
          </w:p>
        </w:tc>
        <w:tc>
          <w:tcPr>
            <w:tcW w:w="0" w:type="auto"/>
          </w:tcPr>
          <w:p w14:paraId="7E8185B8" w14:textId="7CCCD8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[98-bis-e][138] NR_ext_to_71GHz_Part_2</w:t>
            </w:r>
          </w:p>
        </w:tc>
        <w:tc>
          <w:tcPr>
            <w:tcW w:w="0" w:type="auto"/>
          </w:tcPr>
          <w:p w14:paraId="49F3E6AB" w14:textId="599FBB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</w:t>
            </w:r>
          </w:p>
        </w:tc>
        <w:tc>
          <w:tcPr>
            <w:tcW w:w="0" w:type="auto"/>
          </w:tcPr>
          <w:p w14:paraId="2CE50DA8" w14:textId="5FDBD4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A49B03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F9DAB7" w14:textId="0F7642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R4-2105496</w:t>
            </w:r>
          </w:p>
        </w:tc>
      </w:tr>
      <w:tr w:rsidR="00C51F06" w14:paraId="4BECF7CA" w14:textId="77777777" w:rsidTr="00C51F06">
        <w:tc>
          <w:tcPr>
            <w:tcW w:w="0" w:type="auto"/>
          </w:tcPr>
          <w:p w14:paraId="3BAC9BCB" w14:textId="5CEADA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R4-2105476</w:t>
            </w:r>
          </w:p>
        </w:tc>
        <w:tc>
          <w:tcPr>
            <w:tcW w:w="0" w:type="auto"/>
          </w:tcPr>
          <w:p w14:paraId="67E18CA4" w14:textId="38CE0D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[98-bis-e][139] NR_DL1024QAM_FR1</w:t>
            </w:r>
          </w:p>
        </w:tc>
        <w:tc>
          <w:tcPr>
            <w:tcW w:w="0" w:type="auto"/>
          </w:tcPr>
          <w:p w14:paraId="52DD5DDF" w14:textId="53F6A0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Source: Moderator (Ericsson)</w:t>
            </w:r>
          </w:p>
        </w:tc>
        <w:tc>
          <w:tcPr>
            <w:tcW w:w="0" w:type="auto"/>
          </w:tcPr>
          <w:p w14:paraId="11671C3D" w14:textId="376C47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B31D0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6DCA0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EDB1BD3" w14:textId="77777777" w:rsidTr="00C51F06">
        <w:tc>
          <w:tcPr>
            <w:tcW w:w="0" w:type="auto"/>
          </w:tcPr>
          <w:p w14:paraId="53C04B3D" w14:textId="76C749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R4-2105477</w:t>
            </w:r>
          </w:p>
        </w:tc>
        <w:tc>
          <w:tcPr>
            <w:tcW w:w="0" w:type="auto"/>
          </w:tcPr>
          <w:p w14:paraId="13134DDC" w14:textId="566A7A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[98-bis-e][140] NR_cov_enh</w:t>
            </w:r>
          </w:p>
        </w:tc>
        <w:tc>
          <w:tcPr>
            <w:tcW w:w="0" w:type="auto"/>
          </w:tcPr>
          <w:p w14:paraId="669EBD92" w14:textId="4DE2F1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72DB8345" w14:textId="1655D7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47EA3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F165C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6F84C07" w14:textId="77777777" w:rsidTr="00C51F06">
        <w:tc>
          <w:tcPr>
            <w:tcW w:w="0" w:type="auto"/>
          </w:tcPr>
          <w:p w14:paraId="5934032E" w14:textId="1E8966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R4-2105478</w:t>
            </w:r>
          </w:p>
        </w:tc>
        <w:tc>
          <w:tcPr>
            <w:tcW w:w="0" w:type="auto"/>
          </w:tcPr>
          <w:p w14:paraId="3B6ACF8E" w14:textId="18342B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[98-bis-e][141] FS_NR_eff_BW_uti</w:t>
            </w:r>
          </w:p>
        </w:tc>
        <w:tc>
          <w:tcPr>
            <w:tcW w:w="0" w:type="auto"/>
          </w:tcPr>
          <w:p w14:paraId="0BA95E3E" w14:textId="24673A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7B913A53" w14:textId="27336C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777F2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55144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C6A499F" w14:textId="77777777" w:rsidTr="00C51F06">
        <w:tc>
          <w:tcPr>
            <w:tcW w:w="0" w:type="auto"/>
          </w:tcPr>
          <w:p w14:paraId="3D1276F6" w14:textId="349713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R4-2105479</w:t>
            </w:r>
          </w:p>
        </w:tc>
        <w:tc>
          <w:tcPr>
            <w:tcW w:w="0" w:type="auto"/>
          </w:tcPr>
          <w:p w14:paraId="086AA180" w14:textId="22E564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[98-bis-e][142] FS_NR_600MHz_ext</w:t>
            </w:r>
          </w:p>
        </w:tc>
        <w:tc>
          <w:tcPr>
            <w:tcW w:w="0" w:type="auto"/>
          </w:tcPr>
          <w:p w14:paraId="7DC24EB6" w14:textId="554DCC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2252AA8F" w14:textId="24AB65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65EE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8D4A5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F881A22" w14:textId="77777777" w:rsidTr="00C51F06">
        <w:tc>
          <w:tcPr>
            <w:tcW w:w="0" w:type="auto"/>
          </w:tcPr>
          <w:p w14:paraId="7416067C" w14:textId="335F63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R4-2105480</w:t>
            </w:r>
          </w:p>
        </w:tc>
        <w:tc>
          <w:tcPr>
            <w:tcW w:w="0" w:type="auto"/>
          </w:tcPr>
          <w:p w14:paraId="0C03C6D9" w14:textId="6D851E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[98-bis-e][143] FS_NR_PC2_UE_FDD</w:t>
            </w:r>
          </w:p>
        </w:tc>
        <w:tc>
          <w:tcPr>
            <w:tcW w:w="0" w:type="auto"/>
          </w:tcPr>
          <w:p w14:paraId="07F039CB" w14:textId="26E152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Unicom)</w:t>
            </w:r>
          </w:p>
        </w:tc>
        <w:tc>
          <w:tcPr>
            <w:tcW w:w="0" w:type="auto"/>
          </w:tcPr>
          <w:p w14:paraId="25E5D4C0" w14:textId="2D35E7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1F7F78" w14:textId="08009C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R4-2105216</w:t>
            </w:r>
          </w:p>
        </w:tc>
        <w:tc>
          <w:tcPr>
            <w:tcW w:w="0" w:type="auto"/>
          </w:tcPr>
          <w:p w14:paraId="3C6A27D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ABD6485" w14:textId="77777777" w:rsidTr="00C51F06">
        <w:tc>
          <w:tcPr>
            <w:tcW w:w="0" w:type="auto"/>
          </w:tcPr>
          <w:p w14:paraId="46BBDEA1" w14:textId="1EC601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R4-2105481</w:t>
            </w:r>
          </w:p>
        </w:tc>
        <w:tc>
          <w:tcPr>
            <w:tcW w:w="0" w:type="auto"/>
          </w:tcPr>
          <w:p w14:paraId="3058946A" w14:textId="2D3F29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[98-bis-e][144] FS_BC_handling</w:t>
            </w:r>
          </w:p>
        </w:tc>
        <w:tc>
          <w:tcPr>
            <w:tcW w:w="0" w:type="auto"/>
          </w:tcPr>
          <w:p w14:paraId="51427CC0" w14:textId="6B3096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7EB8AE35" w14:textId="4214C1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002D01" w14:textId="313D41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R4-2105217</w:t>
            </w:r>
          </w:p>
        </w:tc>
        <w:tc>
          <w:tcPr>
            <w:tcW w:w="0" w:type="auto"/>
          </w:tcPr>
          <w:p w14:paraId="37CB3BA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BAB5BD" w14:textId="77777777" w:rsidTr="00C51F06">
        <w:tc>
          <w:tcPr>
            <w:tcW w:w="0" w:type="auto"/>
          </w:tcPr>
          <w:p w14:paraId="17998D75" w14:textId="16DAFA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R4-2105482</w:t>
            </w:r>
          </w:p>
        </w:tc>
        <w:tc>
          <w:tcPr>
            <w:tcW w:w="0" w:type="auto"/>
          </w:tcPr>
          <w:p w14:paraId="78D47846" w14:textId="69BBE3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[98-bis-e][147] NB_IOTenh4_LTE_eMTC6</w:t>
            </w:r>
          </w:p>
        </w:tc>
        <w:tc>
          <w:tcPr>
            <w:tcW w:w="0" w:type="auto"/>
          </w:tcPr>
          <w:p w14:paraId="0A170D2B" w14:textId="680C6D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3160E84A" w14:textId="3FE0D1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BC252A" w14:textId="2ECCE1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R4-2105220</w:t>
            </w:r>
          </w:p>
        </w:tc>
        <w:tc>
          <w:tcPr>
            <w:tcW w:w="0" w:type="auto"/>
          </w:tcPr>
          <w:p w14:paraId="65EAA4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4961237" w14:textId="77777777" w:rsidTr="00C51F06">
        <w:tc>
          <w:tcPr>
            <w:tcW w:w="0" w:type="auto"/>
          </w:tcPr>
          <w:p w14:paraId="5278E5AC" w14:textId="5C4596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R4-2105483</w:t>
            </w:r>
          </w:p>
        </w:tc>
        <w:tc>
          <w:tcPr>
            <w:tcW w:w="0" w:type="auto"/>
          </w:tcPr>
          <w:p w14:paraId="030FD094" w14:textId="749A7B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[98-bis-e][148] FS_LTE_NR_HPUE_FWVM</w:t>
            </w:r>
          </w:p>
        </w:tc>
        <w:tc>
          <w:tcPr>
            <w:tcW w:w="0" w:type="auto"/>
          </w:tcPr>
          <w:p w14:paraId="10C1701F" w14:textId="6577B3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67F70B23" w14:textId="3C3E44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731F33" w14:textId="3BE4D4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R4-2105221</w:t>
            </w:r>
          </w:p>
        </w:tc>
        <w:tc>
          <w:tcPr>
            <w:tcW w:w="0" w:type="auto"/>
          </w:tcPr>
          <w:p w14:paraId="5A80A71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82B15BF" w14:textId="77777777" w:rsidTr="00C51F06">
        <w:tc>
          <w:tcPr>
            <w:tcW w:w="0" w:type="auto"/>
          </w:tcPr>
          <w:p w14:paraId="3F22418B" w14:textId="27EE46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R4-2105484</w:t>
            </w:r>
          </w:p>
        </w:tc>
        <w:tc>
          <w:tcPr>
            <w:tcW w:w="0" w:type="auto"/>
          </w:tcPr>
          <w:p w14:paraId="20394CD6" w14:textId="7B1C67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[98-bis-e][149] NR_reply_LS_Part_1</w:t>
            </w:r>
          </w:p>
        </w:tc>
        <w:tc>
          <w:tcPr>
            <w:tcW w:w="0" w:type="auto"/>
          </w:tcPr>
          <w:p w14:paraId="51457154" w14:textId="0BCE89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70197735" w14:textId="0D7791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FF285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BB3D4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37FDE48" w14:textId="77777777" w:rsidTr="00C51F06">
        <w:tc>
          <w:tcPr>
            <w:tcW w:w="0" w:type="auto"/>
          </w:tcPr>
          <w:p w14:paraId="61A16CBF" w14:textId="5B7F18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R4-2105485</w:t>
            </w:r>
          </w:p>
        </w:tc>
        <w:tc>
          <w:tcPr>
            <w:tcW w:w="0" w:type="auto"/>
          </w:tcPr>
          <w:p w14:paraId="08D5D333" w14:textId="35E322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[98-bis-e][150] NR_reply_LS_Part_2</w:t>
            </w:r>
          </w:p>
        </w:tc>
        <w:tc>
          <w:tcPr>
            <w:tcW w:w="0" w:type="auto"/>
          </w:tcPr>
          <w:p w14:paraId="0E141004" w14:textId="65ABBD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</w:t>
            </w:r>
          </w:p>
        </w:tc>
        <w:tc>
          <w:tcPr>
            <w:tcW w:w="0" w:type="auto"/>
          </w:tcPr>
          <w:p w14:paraId="32B71DAE" w14:textId="087FC0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FA66D7" w14:textId="27FBC0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R4-2105223</w:t>
            </w:r>
          </w:p>
        </w:tc>
        <w:tc>
          <w:tcPr>
            <w:tcW w:w="0" w:type="auto"/>
          </w:tcPr>
          <w:p w14:paraId="62481CA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8216D63" w14:textId="77777777" w:rsidTr="00C51F06">
        <w:tc>
          <w:tcPr>
            <w:tcW w:w="0" w:type="auto"/>
          </w:tcPr>
          <w:p w14:paraId="74B2F4F4" w14:textId="156E55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R4-2105486</w:t>
            </w:r>
          </w:p>
        </w:tc>
        <w:tc>
          <w:tcPr>
            <w:tcW w:w="0" w:type="auto"/>
          </w:tcPr>
          <w:p w14:paraId="106C2449" w14:textId="44C063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[98-bis-e][151] NR_reply_LS_Part_3</w:t>
            </w:r>
          </w:p>
        </w:tc>
        <w:tc>
          <w:tcPr>
            <w:tcW w:w="0" w:type="auto"/>
          </w:tcPr>
          <w:p w14:paraId="1FB8D0E0" w14:textId="23B338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(Xiaomi)</w:t>
            </w:r>
          </w:p>
        </w:tc>
        <w:tc>
          <w:tcPr>
            <w:tcW w:w="0" w:type="auto"/>
          </w:tcPr>
          <w:p w14:paraId="1031D860" w14:textId="2D96A8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469AC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AD0EE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5A5AB6E" w14:textId="77777777" w:rsidTr="00C51F06">
        <w:tc>
          <w:tcPr>
            <w:tcW w:w="0" w:type="auto"/>
          </w:tcPr>
          <w:p w14:paraId="47FC5D54" w14:textId="5FAE6E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R4-2105487</w:t>
            </w:r>
          </w:p>
        </w:tc>
        <w:tc>
          <w:tcPr>
            <w:tcW w:w="0" w:type="auto"/>
          </w:tcPr>
          <w:p w14:paraId="379549D7" w14:textId="41C6B9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[98-bis-e][152] US_n77</w:t>
            </w:r>
          </w:p>
        </w:tc>
        <w:tc>
          <w:tcPr>
            <w:tcW w:w="0" w:type="auto"/>
          </w:tcPr>
          <w:p w14:paraId="753E8D47" w14:textId="7FC834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7BBEC444" w14:textId="3E9119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7C5F0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57B41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E3D6345" w14:textId="77777777" w:rsidTr="00C51F06">
        <w:tc>
          <w:tcPr>
            <w:tcW w:w="0" w:type="auto"/>
          </w:tcPr>
          <w:p w14:paraId="1F241140" w14:textId="64160F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R4-2105488</w:t>
            </w:r>
          </w:p>
        </w:tc>
        <w:tc>
          <w:tcPr>
            <w:tcW w:w="0" w:type="auto"/>
          </w:tcPr>
          <w:p w14:paraId="45B6921A" w14:textId="3D682A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 Correction on DL interruption applicability for inter-band CA</w:t>
            </w:r>
          </w:p>
        </w:tc>
        <w:tc>
          <w:tcPr>
            <w:tcW w:w="0" w:type="auto"/>
          </w:tcPr>
          <w:p w14:paraId="080FBEB9" w14:textId="6036F9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F14796D" w14:textId="380461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F83299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E005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1E1F925" w14:textId="77777777" w:rsidTr="00C51F06">
        <w:tc>
          <w:tcPr>
            <w:tcW w:w="0" w:type="auto"/>
          </w:tcPr>
          <w:p w14:paraId="2CC4ED04" w14:textId="051FE2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R4-2105489</w:t>
            </w:r>
          </w:p>
        </w:tc>
        <w:tc>
          <w:tcPr>
            <w:tcW w:w="0" w:type="auto"/>
          </w:tcPr>
          <w:p w14:paraId="19C587B9" w14:textId="3333A0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37.827 v0.0.1 ENDC_PC2_R17_xLTE_yNR</w:t>
            </w:r>
          </w:p>
        </w:tc>
        <w:tc>
          <w:tcPr>
            <w:tcW w:w="0" w:type="auto"/>
          </w:tcPr>
          <w:p w14:paraId="49F492CE" w14:textId="5E9785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6B0D76E" w14:textId="75F9A4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94574B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9AB36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0F529BE" w14:textId="77777777" w:rsidTr="00C51F06">
        <w:tc>
          <w:tcPr>
            <w:tcW w:w="0" w:type="auto"/>
          </w:tcPr>
          <w:p w14:paraId="59B5AC03" w14:textId="484F1A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R4-2105490</w:t>
            </w:r>
          </w:p>
        </w:tc>
        <w:tc>
          <w:tcPr>
            <w:tcW w:w="0" w:type="auto"/>
          </w:tcPr>
          <w:p w14:paraId="2994D239" w14:textId="1DBDDD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open issues for BCS4 (other than MSD)</w:t>
            </w:r>
          </w:p>
        </w:tc>
        <w:tc>
          <w:tcPr>
            <w:tcW w:w="0" w:type="auto"/>
          </w:tcPr>
          <w:p w14:paraId="4D519419" w14:textId="17E341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4DAB502F" w14:textId="0442CB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2FF16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4C6CC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442A0CA" w14:textId="77777777" w:rsidTr="00C51F06">
        <w:tc>
          <w:tcPr>
            <w:tcW w:w="0" w:type="auto"/>
          </w:tcPr>
          <w:p w14:paraId="25266316" w14:textId="0B1F26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R4-2105491</w:t>
            </w:r>
          </w:p>
        </w:tc>
        <w:tc>
          <w:tcPr>
            <w:tcW w:w="0" w:type="auto"/>
          </w:tcPr>
          <w:p w14:paraId="4CB41B8F" w14:textId="4511CA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UE RF requirement for FR2 HST</w:t>
            </w:r>
          </w:p>
        </w:tc>
        <w:tc>
          <w:tcPr>
            <w:tcW w:w="0" w:type="auto"/>
          </w:tcPr>
          <w:p w14:paraId="34920B40" w14:textId="56865B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1C668F8" w14:textId="7B7D4C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3B5E051" w14:textId="10F064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R4-2105398</w:t>
            </w:r>
          </w:p>
        </w:tc>
        <w:tc>
          <w:tcPr>
            <w:tcW w:w="0" w:type="auto"/>
          </w:tcPr>
          <w:p w14:paraId="436B3E5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A951AFF" w14:textId="77777777" w:rsidTr="00C51F06">
        <w:tc>
          <w:tcPr>
            <w:tcW w:w="0" w:type="auto"/>
          </w:tcPr>
          <w:p w14:paraId="1F256C50" w14:textId="55398C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R4-2105492</w:t>
            </w:r>
          </w:p>
        </w:tc>
        <w:tc>
          <w:tcPr>
            <w:tcW w:w="0" w:type="auto"/>
          </w:tcPr>
          <w:p w14:paraId="79B90556" w14:textId="1BC503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MPR for PC 1.5</w:t>
            </w:r>
          </w:p>
        </w:tc>
        <w:tc>
          <w:tcPr>
            <w:tcW w:w="0" w:type="auto"/>
          </w:tcPr>
          <w:p w14:paraId="4A0EB0FF" w14:textId="7017D6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30A9111C" w14:textId="5D8AD2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1023D48" w14:textId="31B448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R4-2105380</w:t>
            </w:r>
          </w:p>
        </w:tc>
        <w:tc>
          <w:tcPr>
            <w:tcW w:w="0" w:type="auto"/>
          </w:tcPr>
          <w:p w14:paraId="2DF5D26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BFACCF" w14:textId="77777777" w:rsidTr="00C51F06">
        <w:tc>
          <w:tcPr>
            <w:tcW w:w="0" w:type="auto"/>
          </w:tcPr>
          <w:p w14:paraId="1ADC91BE" w14:textId="7A5573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R4-2105493</w:t>
            </w:r>
          </w:p>
        </w:tc>
        <w:tc>
          <w:tcPr>
            <w:tcW w:w="0" w:type="auto"/>
          </w:tcPr>
          <w:p w14:paraId="1ACFEFAE" w14:textId="3B3B76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[98-bis-e][112] NR_bands_R17_BWs</w:t>
            </w:r>
          </w:p>
        </w:tc>
        <w:tc>
          <w:tcPr>
            <w:tcW w:w="0" w:type="auto"/>
          </w:tcPr>
          <w:p w14:paraId="362AAEE4" w14:textId="733042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1E844203" w14:textId="1D63F4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E5371E" w14:textId="1EB6EA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R4-2105449</w:t>
            </w:r>
          </w:p>
        </w:tc>
        <w:tc>
          <w:tcPr>
            <w:tcW w:w="0" w:type="auto"/>
          </w:tcPr>
          <w:p w14:paraId="3E80656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8A2B0C3" w14:textId="77777777" w:rsidTr="00C51F06">
        <w:tc>
          <w:tcPr>
            <w:tcW w:w="0" w:type="auto"/>
          </w:tcPr>
          <w:p w14:paraId="3D62EAF6" w14:textId="24640A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R4-2105494</w:t>
            </w:r>
          </w:p>
        </w:tc>
        <w:tc>
          <w:tcPr>
            <w:tcW w:w="0" w:type="auto"/>
          </w:tcPr>
          <w:p w14:paraId="16DCC712" w14:textId="2D06B0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PC2 for NR FDD band</w:t>
            </w:r>
          </w:p>
        </w:tc>
        <w:tc>
          <w:tcPr>
            <w:tcW w:w="0" w:type="auto"/>
          </w:tcPr>
          <w:p w14:paraId="2ECDC000" w14:textId="74AF07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264B9E43" w14:textId="79B9FF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E03372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67793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1A8217" w14:textId="77777777" w:rsidTr="00C51F06">
        <w:tc>
          <w:tcPr>
            <w:tcW w:w="0" w:type="auto"/>
          </w:tcPr>
          <w:p w14:paraId="7AE30050" w14:textId="51FD8B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R4-2105495</w:t>
            </w:r>
          </w:p>
        </w:tc>
        <w:tc>
          <w:tcPr>
            <w:tcW w:w="0" w:type="auto"/>
          </w:tcPr>
          <w:p w14:paraId="718FF2B2" w14:textId="06D575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inter-band CA for different frequency band groups with IBM (TP to TS 38.851</w:t>
            </w:r>
          </w:p>
        </w:tc>
        <w:tc>
          <w:tcPr>
            <w:tcW w:w="0" w:type="auto"/>
          </w:tcPr>
          <w:p w14:paraId="3A5E9DC3" w14:textId="45F7F4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NTT DOCOMO, INC.</w:t>
            </w:r>
          </w:p>
        </w:tc>
        <w:tc>
          <w:tcPr>
            <w:tcW w:w="0" w:type="auto"/>
          </w:tcPr>
          <w:p w14:paraId="5AD7087F" w14:textId="547338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66DD4F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90DA7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CE87F01" w14:textId="77777777" w:rsidTr="00C51F06">
        <w:tc>
          <w:tcPr>
            <w:tcW w:w="0" w:type="auto"/>
          </w:tcPr>
          <w:p w14:paraId="79546FC2" w14:textId="3E5D1B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R4-2105496</w:t>
            </w:r>
          </w:p>
        </w:tc>
        <w:tc>
          <w:tcPr>
            <w:tcW w:w="0" w:type="auto"/>
          </w:tcPr>
          <w:p w14:paraId="37506827" w14:textId="14EE81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[98-bis-e][138] NR_ext_to_71GHz_Part_2</w:t>
            </w:r>
          </w:p>
        </w:tc>
        <w:tc>
          <w:tcPr>
            <w:tcW w:w="0" w:type="auto"/>
          </w:tcPr>
          <w:p w14:paraId="22B8719E" w14:textId="1CDD26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18EB7EE3" w14:textId="6B0EA6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6F7EB1" w14:textId="2C0FA2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R4-2105475</w:t>
            </w:r>
          </w:p>
        </w:tc>
        <w:tc>
          <w:tcPr>
            <w:tcW w:w="0" w:type="auto"/>
          </w:tcPr>
          <w:p w14:paraId="595C16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15FF8CD" w14:textId="77777777" w:rsidTr="00C51F06">
        <w:tc>
          <w:tcPr>
            <w:tcW w:w="0" w:type="auto"/>
          </w:tcPr>
          <w:p w14:paraId="390D1A9A" w14:textId="49D893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R4-2105497</w:t>
            </w:r>
          </w:p>
        </w:tc>
        <w:tc>
          <w:tcPr>
            <w:tcW w:w="0" w:type="auto"/>
          </w:tcPr>
          <w:p w14:paraId="46C250CC" w14:textId="14B1F7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skeleton for Study on high power UE (power class 2) for one NR FDD band</w:t>
            </w:r>
          </w:p>
        </w:tc>
        <w:tc>
          <w:tcPr>
            <w:tcW w:w="0" w:type="auto"/>
          </w:tcPr>
          <w:p w14:paraId="27A28D8F" w14:textId="0A6812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221D6C8F" w14:textId="5591B2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DDA79F9" w14:textId="5182D6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R4-2106912</w:t>
            </w:r>
          </w:p>
        </w:tc>
        <w:tc>
          <w:tcPr>
            <w:tcW w:w="0" w:type="auto"/>
          </w:tcPr>
          <w:p w14:paraId="21861F00" w14:textId="235A7E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428C0840" w14:textId="77777777" w:rsidTr="00C51F06">
        <w:tc>
          <w:tcPr>
            <w:tcW w:w="0" w:type="auto"/>
          </w:tcPr>
          <w:p w14:paraId="16A253AE" w14:textId="11255F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R4-2105498</w:t>
            </w:r>
          </w:p>
        </w:tc>
        <w:tc>
          <w:tcPr>
            <w:tcW w:w="0" w:type="auto"/>
          </w:tcPr>
          <w:p w14:paraId="6C70F268" w14:textId="61CECD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4106276" w14:textId="55BE0D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39E2B40" w14:textId="7719E2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5EDFCA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0395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342D9CA" w14:textId="77777777" w:rsidTr="00C51F06">
        <w:tc>
          <w:tcPr>
            <w:tcW w:w="0" w:type="auto"/>
          </w:tcPr>
          <w:p w14:paraId="22D3D3B5" w14:textId="16AA08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R4-2105499</w:t>
            </w:r>
          </w:p>
        </w:tc>
        <w:tc>
          <w:tcPr>
            <w:tcW w:w="0" w:type="auto"/>
          </w:tcPr>
          <w:p w14:paraId="336D8A1E" w14:textId="141E9C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C585FB1" w14:textId="7577B8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55BC505" w14:textId="0CF460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CA221B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F5301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E939B89" w14:textId="77777777" w:rsidTr="00C51F06">
        <w:tc>
          <w:tcPr>
            <w:tcW w:w="0" w:type="auto"/>
          </w:tcPr>
          <w:p w14:paraId="27215536" w14:textId="7FC2D9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R4-2105500</w:t>
            </w:r>
          </w:p>
        </w:tc>
        <w:tc>
          <w:tcPr>
            <w:tcW w:w="0" w:type="auto"/>
          </w:tcPr>
          <w:p w14:paraId="44CEAD71" w14:textId="7119DC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7E0A410" w14:textId="081C47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002D5C1" w14:textId="3FFC46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7CEFBB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9B9AE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DBD1F8B" w14:textId="77777777" w:rsidTr="00C51F06">
        <w:tc>
          <w:tcPr>
            <w:tcW w:w="0" w:type="auto"/>
          </w:tcPr>
          <w:p w14:paraId="462D111A" w14:textId="4B6FDD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R4-2105501</w:t>
            </w:r>
          </w:p>
        </w:tc>
        <w:tc>
          <w:tcPr>
            <w:tcW w:w="0" w:type="auto"/>
          </w:tcPr>
          <w:p w14:paraId="49F5D98E" w14:textId="1D9923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7A7F586" w14:textId="16FF28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18306D3" w14:textId="55B00D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AA98AE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43310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FBEC8C3" w14:textId="77777777" w:rsidTr="00C51F06">
        <w:tc>
          <w:tcPr>
            <w:tcW w:w="0" w:type="auto"/>
          </w:tcPr>
          <w:p w14:paraId="12B1A549" w14:textId="752897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R4-2105502</w:t>
            </w:r>
          </w:p>
        </w:tc>
        <w:tc>
          <w:tcPr>
            <w:tcW w:w="0" w:type="auto"/>
          </w:tcPr>
          <w:p w14:paraId="441E9E10" w14:textId="3155D3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5A29CA8" w14:textId="448D3E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A60D8DC" w14:textId="79A002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06C451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A4578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4C5829C" w14:textId="77777777" w:rsidTr="00C51F06">
        <w:tc>
          <w:tcPr>
            <w:tcW w:w="0" w:type="auto"/>
          </w:tcPr>
          <w:p w14:paraId="7959830D" w14:textId="683076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R4-2105503</w:t>
            </w:r>
          </w:p>
        </w:tc>
        <w:tc>
          <w:tcPr>
            <w:tcW w:w="0" w:type="auto"/>
          </w:tcPr>
          <w:p w14:paraId="7A057099" w14:textId="263D53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DBD868F" w14:textId="19C87F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ADFE1DC" w14:textId="3BDEFF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9E87A7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AEA39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9DA41D0" w14:textId="77777777" w:rsidTr="00C51F06">
        <w:tc>
          <w:tcPr>
            <w:tcW w:w="0" w:type="auto"/>
          </w:tcPr>
          <w:p w14:paraId="651A77BA" w14:textId="151B78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R4-2105504</w:t>
            </w:r>
          </w:p>
        </w:tc>
        <w:tc>
          <w:tcPr>
            <w:tcW w:w="0" w:type="auto"/>
          </w:tcPr>
          <w:p w14:paraId="436FF589" w14:textId="59F6C2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92B4FE1" w14:textId="6A9E89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DA42CAD" w14:textId="5F0AFF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E52BCB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1DB5F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D8EF441" w14:textId="77777777" w:rsidTr="00C51F06">
        <w:tc>
          <w:tcPr>
            <w:tcW w:w="0" w:type="auto"/>
          </w:tcPr>
          <w:p w14:paraId="51F6B5AC" w14:textId="203D53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R4-2105505</w:t>
            </w:r>
          </w:p>
        </w:tc>
        <w:tc>
          <w:tcPr>
            <w:tcW w:w="0" w:type="auto"/>
          </w:tcPr>
          <w:p w14:paraId="00A47628" w14:textId="6BA81A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0559ADF" w14:textId="2B02EA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F233BA6" w14:textId="29E188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5B41E0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F1D54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7A179C1" w14:textId="77777777" w:rsidTr="00C51F06">
        <w:tc>
          <w:tcPr>
            <w:tcW w:w="0" w:type="auto"/>
          </w:tcPr>
          <w:p w14:paraId="765BAB09" w14:textId="28C8B1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R4-2105506</w:t>
            </w:r>
          </w:p>
        </w:tc>
        <w:tc>
          <w:tcPr>
            <w:tcW w:w="0" w:type="auto"/>
          </w:tcPr>
          <w:p w14:paraId="35BD63DE" w14:textId="3651A4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DAD0F32" w14:textId="751FC6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32CB8F2" w14:textId="5F0059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5BFF63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54FE0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7F50EFC" w14:textId="77777777" w:rsidTr="00C51F06">
        <w:tc>
          <w:tcPr>
            <w:tcW w:w="0" w:type="auto"/>
          </w:tcPr>
          <w:p w14:paraId="644FDF4D" w14:textId="0F4CDF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R4-2105507</w:t>
            </w:r>
          </w:p>
        </w:tc>
        <w:tc>
          <w:tcPr>
            <w:tcW w:w="0" w:type="auto"/>
          </w:tcPr>
          <w:p w14:paraId="67366CE1" w14:textId="131683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DFBE0C3" w14:textId="61BB62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2EA5755" w14:textId="6CC28E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3251E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00136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C7200CC" w14:textId="77777777" w:rsidTr="00C51F06">
        <w:tc>
          <w:tcPr>
            <w:tcW w:w="0" w:type="auto"/>
          </w:tcPr>
          <w:p w14:paraId="29FCCE20" w14:textId="1C956D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R4-2105508</w:t>
            </w:r>
          </w:p>
        </w:tc>
        <w:tc>
          <w:tcPr>
            <w:tcW w:w="0" w:type="auto"/>
          </w:tcPr>
          <w:p w14:paraId="627C6EF3" w14:textId="2B8639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AB94B80" w14:textId="5745EA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1924492" w14:textId="302FE2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35D4B1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157D3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ADC61B7" w14:textId="77777777" w:rsidTr="00C51F06">
        <w:tc>
          <w:tcPr>
            <w:tcW w:w="0" w:type="auto"/>
          </w:tcPr>
          <w:p w14:paraId="04AE719A" w14:textId="639D71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R4-2105509</w:t>
            </w:r>
          </w:p>
        </w:tc>
        <w:tc>
          <w:tcPr>
            <w:tcW w:w="0" w:type="auto"/>
          </w:tcPr>
          <w:p w14:paraId="3348CA3B" w14:textId="2A2310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A831680" w14:textId="1E4567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202D08A" w14:textId="67AD8C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107262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4EC4B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89B0BD3" w14:textId="77777777" w:rsidTr="00C51F06">
        <w:tc>
          <w:tcPr>
            <w:tcW w:w="0" w:type="auto"/>
          </w:tcPr>
          <w:p w14:paraId="5A3275D0" w14:textId="5F216D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R4-2105510</w:t>
            </w:r>
          </w:p>
        </w:tc>
        <w:tc>
          <w:tcPr>
            <w:tcW w:w="0" w:type="auto"/>
          </w:tcPr>
          <w:p w14:paraId="5CDE9071" w14:textId="205F80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1581DC2" w14:textId="0AD37C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C7A8C19" w14:textId="6E4D24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45D4EC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A4353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8D81A79" w14:textId="77777777" w:rsidTr="00C51F06">
        <w:tc>
          <w:tcPr>
            <w:tcW w:w="0" w:type="auto"/>
          </w:tcPr>
          <w:p w14:paraId="02EB7DA4" w14:textId="757C84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R4-2105511</w:t>
            </w:r>
          </w:p>
        </w:tc>
        <w:tc>
          <w:tcPr>
            <w:tcW w:w="0" w:type="auto"/>
          </w:tcPr>
          <w:p w14:paraId="1F3FBA2C" w14:textId="450534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AD5E94D" w14:textId="73C82E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B640C1C" w14:textId="61A66F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8315F9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2E1B3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25EF628" w14:textId="77777777" w:rsidTr="00C51F06">
        <w:tc>
          <w:tcPr>
            <w:tcW w:w="0" w:type="auto"/>
          </w:tcPr>
          <w:p w14:paraId="0D85CC84" w14:textId="60160A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R4-2105512</w:t>
            </w:r>
          </w:p>
        </w:tc>
        <w:tc>
          <w:tcPr>
            <w:tcW w:w="0" w:type="auto"/>
          </w:tcPr>
          <w:p w14:paraId="6103A331" w14:textId="489398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3987454" w14:textId="6148BE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AB39913" w14:textId="3ECEFC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704509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9446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3F695AD" w14:textId="77777777" w:rsidTr="00C51F06">
        <w:tc>
          <w:tcPr>
            <w:tcW w:w="0" w:type="auto"/>
          </w:tcPr>
          <w:p w14:paraId="5B9FFC42" w14:textId="35D8E2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R4-2105513</w:t>
            </w:r>
          </w:p>
        </w:tc>
        <w:tc>
          <w:tcPr>
            <w:tcW w:w="0" w:type="auto"/>
          </w:tcPr>
          <w:p w14:paraId="239D5415" w14:textId="5C8245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5AF76E1" w14:textId="0C9E83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77079FF" w14:textId="381AE4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104E07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23EA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CC2FEE" w14:textId="77777777" w:rsidTr="00C51F06">
        <w:tc>
          <w:tcPr>
            <w:tcW w:w="0" w:type="auto"/>
          </w:tcPr>
          <w:p w14:paraId="499D9FFE" w14:textId="055760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R4-2105514</w:t>
            </w:r>
          </w:p>
        </w:tc>
        <w:tc>
          <w:tcPr>
            <w:tcW w:w="0" w:type="auto"/>
          </w:tcPr>
          <w:p w14:paraId="3F0FBD13" w14:textId="043034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9D547A9" w14:textId="48574E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62AFC5A" w14:textId="586F35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A20005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BA7FF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3E664B6" w14:textId="77777777" w:rsidTr="00C51F06">
        <w:tc>
          <w:tcPr>
            <w:tcW w:w="0" w:type="auto"/>
          </w:tcPr>
          <w:p w14:paraId="0E7B5EF8" w14:textId="08B266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R4-2105515</w:t>
            </w:r>
          </w:p>
        </w:tc>
        <w:tc>
          <w:tcPr>
            <w:tcW w:w="0" w:type="auto"/>
          </w:tcPr>
          <w:p w14:paraId="2DF70D76" w14:textId="3F0387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9CC38A3" w14:textId="0575F3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AA5BE13" w14:textId="1909F1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379B84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9FE37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22A5294" w14:textId="77777777" w:rsidTr="00C51F06">
        <w:tc>
          <w:tcPr>
            <w:tcW w:w="0" w:type="auto"/>
          </w:tcPr>
          <w:p w14:paraId="7A43172F" w14:textId="2CAEB9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R4-2105516</w:t>
            </w:r>
          </w:p>
        </w:tc>
        <w:tc>
          <w:tcPr>
            <w:tcW w:w="0" w:type="auto"/>
          </w:tcPr>
          <w:p w14:paraId="7ADD7110" w14:textId="460E62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C4770EB" w14:textId="30EA74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BC3B5D1" w14:textId="2D8F02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E2319F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A73F0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2D7E5A2" w14:textId="77777777" w:rsidTr="00C51F06">
        <w:tc>
          <w:tcPr>
            <w:tcW w:w="0" w:type="auto"/>
          </w:tcPr>
          <w:p w14:paraId="4B2712C1" w14:textId="1F9150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R4-2105517</w:t>
            </w:r>
          </w:p>
        </w:tc>
        <w:tc>
          <w:tcPr>
            <w:tcW w:w="0" w:type="auto"/>
          </w:tcPr>
          <w:p w14:paraId="350744DD" w14:textId="24C6E7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2E9A873" w14:textId="7D9F55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8F03FA3" w14:textId="64A7C8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3C60D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FE1E2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8F1CBD3" w14:textId="77777777" w:rsidTr="00C51F06">
        <w:tc>
          <w:tcPr>
            <w:tcW w:w="0" w:type="auto"/>
          </w:tcPr>
          <w:p w14:paraId="2BD90DB1" w14:textId="1F255F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R4-2105518</w:t>
            </w:r>
          </w:p>
        </w:tc>
        <w:tc>
          <w:tcPr>
            <w:tcW w:w="0" w:type="auto"/>
          </w:tcPr>
          <w:p w14:paraId="40EF0B21" w14:textId="77DC08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D8AC3EF" w14:textId="4F4817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F8B8496" w14:textId="1BC89E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66A436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A7FF1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FF526D9" w14:textId="77777777" w:rsidTr="00C51F06">
        <w:tc>
          <w:tcPr>
            <w:tcW w:w="0" w:type="auto"/>
          </w:tcPr>
          <w:p w14:paraId="0B20E533" w14:textId="4ADFFE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R4-2105519</w:t>
            </w:r>
          </w:p>
        </w:tc>
        <w:tc>
          <w:tcPr>
            <w:tcW w:w="0" w:type="auto"/>
          </w:tcPr>
          <w:p w14:paraId="08058B7B" w14:textId="0E33E3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7C498C4" w14:textId="77B7CF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C25820D" w14:textId="61977E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5FB075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5452B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3AA2AF1" w14:textId="77777777" w:rsidTr="00C51F06">
        <w:tc>
          <w:tcPr>
            <w:tcW w:w="0" w:type="auto"/>
          </w:tcPr>
          <w:p w14:paraId="0391957A" w14:textId="323E21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R4-2105520</w:t>
            </w:r>
          </w:p>
        </w:tc>
        <w:tc>
          <w:tcPr>
            <w:tcW w:w="0" w:type="auto"/>
          </w:tcPr>
          <w:p w14:paraId="03200AAB" w14:textId="14892C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F45EF13" w14:textId="6D8C6B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8F1AB82" w14:textId="3F10F8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A4D718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08C63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BAD6C42" w14:textId="77777777" w:rsidTr="00C51F06">
        <w:tc>
          <w:tcPr>
            <w:tcW w:w="0" w:type="auto"/>
          </w:tcPr>
          <w:p w14:paraId="7B061ADC" w14:textId="271F10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R4-2105521</w:t>
            </w:r>
          </w:p>
        </w:tc>
        <w:tc>
          <w:tcPr>
            <w:tcW w:w="0" w:type="auto"/>
          </w:tcPr>
          <w:p w14:paraId="34416003" w14:textId="6DCC71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B0D10C1" w14:textId="5722BD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F48A8C2" w14:textId="6AD5A2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17F02D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9D400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D1D6DCA" w14:textId="77777777" w:rsidTr="00C51F06">
        <w:tc>
          <w:tcPr>
            <w:tcW w:w="0" w:type="auto"/>
          </w:tcPr>
          <w:p w14:paraId="629A8359" w14:textId="0D0991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R4-2105522</w:t>
            </w:r>
          </w:p>
        </w:tc>
        <w:tc>
          <w:tcPr>
            <w:tcW w:w="0" w:type="auto"/>
          </w:tcPr>
          <w:p w14:paraId="5CADD7CE" w14:textId="431F17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43CD7F3" w14:textId="1ACB6D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D353E25" w14:textId="092763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E9E0C7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5161B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8B6812D" w14:textId="77777777" w:rsidTr="00C51F06">
        <w:tc>
          <w:tcPr>
            <w:tcW w:w="0" w:type="auto"/>
          </w:tcPr>
          <w:p w14:paraId="65A3350A" w14:textId="3C8684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R4-2105523</w:t>
            </w:r>
          </w:p>
        </w:tc>
        <w:tc>
          <w:tcPr>
            <w:tcW w:w="0" w:type="auto"/>
          </w:tcPr>
          <w:p w14:paraId="4136A590" w14:textId="0FA628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87A527D" w14:textId="747DDC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7BB62B2" w14:textId="1B84D0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AC625F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AB9D1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3672E85" w14:textId="77777777" w:rsidTr="00C51F06">
        <w:tc>
          <w:tcPr>
            <w:tcW w:w="0" w:type="auto"/>
          </w:tcPr>
          <w:p w14:paraId="53CE6F1F" w14:textId="58708D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R4-2105524</w:t>
            </w:r>
          </w:p>
        </w:tc>
        <w:tc>
          <w:tcPr>
            <w:tcW w:w="0" w:type="auto"/>
          </w:tcPr>
          <w:p w14:paraId="3189E1C3" w14:textId="70E09C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1A6C617" w14:textId="73E532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60A2870" w14:textId="3AC61E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EBE207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F1200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3BB8D98" w14:textId="77777777" w:rsidTr="00C51F06">
        <w:tc>
          <w:tcPr>
            <w:tcW w:w="0" w:type="auto"/>
          </w:tcPr>
          <w:p w14:paraId="3F69349F" w14:textId="6D33BA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R4-2105525</w:t>
            </w:r>
          </w:p>
        </w:tc>
        <w:tc>
          <w:tcPr>
            <w:tcW w:w="0" w:type="auto"/>
          </w:tcPr>
          <w:p w14:paraId="42147F2B" w14:textId="747E79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75F726F" w14:textId="331974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3B5CFB0" w14:textId="728A1F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0ED51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652EA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FA8A237" w14:textId="77777777" w:rsidTr="00C51F06">
        <w:tc>
          <w:tcPr>
            <w:tcW w:w="0" w:type="auto"/>
          </w:tcPr>
          <w:p w14:paraId="1E9CF59C" w14:textId="336419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R4-2105526</w:t>
            </w:r>
          </w:p>
        </w:tc>
        <w:tc>
          <w:tcPr>
            <w:tcW w:w="0" w:type="auto"/>
          </w:tcPr>
          <w:p w14:paraId="06872543" w14:textId="2242B1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9AD28AD" w14:textId="73B080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2FE2434" w14:textId="552B74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ABFB0E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F3BD0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F74C98E" w14:textId="77777777" w:rsidTr="00C51F06">
        <w:tc>
          <w:tcPr>
            <w:tcW w:w="0" w:type="auto"/>
          </w:tcPr>
          <w:p w14:paraId="30F72B5D" w14:textId="5E6505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R4-2105527</w:t>
            </w:r>
          </w:p>
        </w:tc>
        <w:tc>
          <w:tcPr>
            <w:tcW w:w="0" w:type="auto"/>
          </w:tcPr>
          <w:p w14:paraId="15474C61" w14:textId="648C4E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B49E48D" w14:textId="75A4C7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CD1E1B9" w14:textId="4D8CFA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ACD2A4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DBEF3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A25BD50" w14:textId="77777777" w:rsidTr="00C51F06">
        <w:tc>
          <w:tcPr>
            <w:tcW w:w="0" w:type="auto"/>
          </w:tcPr>
          <w:p w14:paraId="46F1F0FD" w14:textId="14DCAF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R4-2105528</w:t>
            </w:r>
          </w:p>
        </w:tc>
        <w:tc>
          <w:tcPr>
            <w:tcW w:w="0" w:type="auto"/>
          </w:tcPr>
          <w:p w14:paraId="4AB7001D" w14:textId="7144E0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98C2915" w14:textId="7A69EC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110EE95" w14:textId="4CA4F7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19DAFC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6E5E5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92D33E2" w14:textId="77777777" w:rsidTr="00C51F06">
        <w:tc>
          <w:tcPr>
            <w:tcW w:w="0" w:type="auto"/>
          </w:tcPr>
          <w:p w14:paraId="6D2F2E2C" w14:textId="562C62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R4-2105529</w:t>
            </w:r>
          </w:p>
        </w:tc>
        <w:tc>
          <w:tcPr>
            <w:tcW w:w="0" w:type="auto"/>
          </w:tcPr>
          <w:p w14:paraId="460B350C" w14:textId="7FC9F7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6FEF489" w14:textId="023BD5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DF80A2D" w14:textId="4C6CA8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FAB5B7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E05BC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B49E1C4" w14:textId="77777777" w:rsidTr="00C51F06">
        <w:tc>
          <w:tcPr>
            <w:tcW w:w="0" w:type="auto"/>
          </w:tcPr>
          <w:p w14:paraId="42BD8821" w14:textId="6C66F8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R4-2105530</w:t>
            </w:r>
          </w:p>
        </w:tc>
        <w:tc>
          <w:tcPr>
            <w:tcW w:w="0" w:type="auto"/>
          </w:tcPr>
          <w:p w14:paraId="7C1C3865" w14:textId="456151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1AC75CC" w14:textId="416DBE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02FFDBC" w14:textId="2A3AA8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C25DAF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4EA62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ABF8191" w14:textId="77777777" w:rsidTr="00C51F06">
        <w:tc>
          <w:tcPr>
            <w:tcW w:w="0" w:type="auto"/>
          </w:tcPr>
          <w:p w14:paraId="35E7D609" w14:textId="5FDA5E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R4-2105531</w:t>
            </w:r>
          </w:p>
        </w:tc>
        <w:tc>
          <w:tcPr>
            <w:tcW w:w="0" w:type="auto"/>
          </w:tcPr>
          <w:p w14:paraId="1A0AF635" w14:textId="576787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194080D" w14:textId="39C511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705A86D" w14:textId="5834FF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F1B1EE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7E9FA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677FA58" w14:textId="77777777" w:rsidTr="00C51F06">
        <w:tc>
          <w:tcPr>
            <w:tcW w:w="0" w:type="auto"/>
          </w:tcPr>
          <w:p w14:paraId="6469D66A" w14:textId="33CBD9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R4-2105532</w:t>
            </w:r>
          </w:p>
        </w:tc>
        <w:tc>
          <w:tcPr>
            <w:tcW w:w="0" w:type="auto"/>
          </w:tcPr>
          <w:p w14:paraId="4B5398D8" w14:textId="2E71A9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11B7C5F" w14:textId="597634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67F238C" w14:textId="26BF19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683A64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8F95F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E1C316B" w14:textId="77777777" w:rsidTr="00C51F06">
        <w:tc>
          <w:tcPr>
            <w:tcW w:w="0" w:type="auto"/>
          </w:tcPr>
          <w:p w14:paraId="1D99C574" w14:textId="2AA0BA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R4-2105533</w:t>
            </w:r>
          </w:p>
        </w:tc>
        <w:tc>
          <w:tcPr>
            <w:tcW w:w="0" w:type="auto"/>
          </w:tcPr>
          <w:p w14:paraId="2F38ACE9" w14:textId="732557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C4E4235" w14:textId="7AAA44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14EC3BE" w14:textId="711E97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5B83DB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2492B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7F1D204" w14:textId="77777777" w:rsidTr="00C51F06">
        <w:tc>
          <w:tcPr>
            <w:tcW w:w="0" w:type="auto"/>
          </w:tcPr>
          <w:p w14:paraId="3738915E" w14:textId="5312AD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R4-2105534</w:t>
            </w:r>
          </w:p>
        </w:tc>
        <w:tc>
          <w:tcPr>
            <w:tcW w:w="0" w:type="auto"/>
          </w:tcPr>
          <w:p w14:paraId="102D8E01" w14:textId="0EA772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EAD8173" w14:textId="48DDC0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14BDE63" w14:textId="7E224C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69F4BF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33027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9A5E352" w14:textId="77777777" w:rsidTr="00C51F06">
        <w:tc>
          <w:tcPr>
            <w:tcW w:w="0" w:type="auto"/>
          </w:tcPr>
          <w:p w14:paraId="67375F26" w14:textId="1C0EA3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R4-2105535</w:t>
            </w:r>
          </w:p>
        </w:tc>
        <w:tc>
          <w:tcPr>
            <w:tcW w:w="0" w:type="auto"/>
          </w:tcPr>
          <w:p w14:paraId="524A3276" w14:textId="78A214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37EBACD" w14:textId="7D08A1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FD10D76" w14:textId="4F2400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1FE2A2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A4F70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EA6383B" w14:textId="77777777" w:rsidTr="00C51F06">
        <w:tc>
          <w:tcPr>
            <w:tcW w:w="0" w:type="auto"/>
          </w:tcPr>
          <w:p w14:paraId="79CEFDAC" w14:textId="49C82B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R4-2105536</w:t>
            </w:r>
          </w:p>
        </w:tc>
        <w:tc>
          <w:tcPr>
            <w:tcW w:w="0" w:type="auto"/>
          </w:tcPr>
          <w:p w14:paraId="14E69DC8" w14:textId="1F3FF8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E3FC384" w14:textId="743C1E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F3C9232" w14:textId="4166BA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1C149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363BF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EAB1BA3" w14:textId="77777777" w:rsidTr="00C51F06">
        <w:tc>
          <w:tcPr>
            <w:tcW w:w="0" w:type="auto"/>
          </w:tcPr>
          <w:p w14:paraId="565A75E8" w14:textId="255000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R4-2105537</w:t>
            </w:r>
          </w:p>
        </w:tc>
        <w:tc>
          <w:tcPr>
            <w:tcW w:w="0" w:type="auto"/>
          </w:tcPr>
          <w:p w14:paraId="676A1647" w14:textId="09266E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BE58931" w14:textId="2265D5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FCD101D" w14:textId="37C36E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8F0175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BCCA5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742A8F8" w14:textId="77777777" w:rsidTr="00C51F06">
        <w:tc>
          <w:tcPr>
            <w:tcW w:w="0" w:type="auto"/>
          </w:tcPr>
          <w:p w14:paraId="40F61433" w14:textId="535936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R4-2105538</w:t>
            </w:r>
          </w:p>
        </w:tc>
        <w:tc>
          <w:tcPr>
            <w:tcW w:w="0" w:type="auto"/>
          </w:tcPr>
          <w:p w14:paraId="3B71ACCA" w14:textId="209D97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2FE8712" w14:textId="58C3AB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9906E2B" w14:textId="659C6D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4DF3D0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35852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2CE7B9A" w14:textId="77777777" w:rsidTr="00C51F06">
        <w:tc>
          <w:tcPr>
            <w:tcW w:w="0" w:type="auto"/>
          </w:tcPr>
          <w:p w14:paraId="0A626AF1" w14:textId="46687D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R4-2105539</w:t>
            </w:r>
          </w:p>
        </w:tc>
        <w:tc>
          <w:tcPr>
            <w:tcW w:w="0" w:type="auto"/>
          </w:tcPr>
          <w:p w14:paraId="7CAD66F4" w14:textId="3190D3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353A2D1" w14:textId="1C0FC1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A99EF49" w14:textId="236DF5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E7DA8A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BCB09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4998FC8" w14:textId="77777777" w:rsidTr="00C51F06">
        <w:tc>
          <w:tcPr>
            <w:tcW w:w="0" w:type="auto"/>
          </w:tcPr>
          <w:p w14:paraId="1B184D5A" w14:textId="322DA0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R4-2105540</w:t>
            </w:r>
          </w:p>
        </w:tc>
        <w:tc>
          <w:tcPr>
            <w:tcW w:w="0" w:type="auto"/>
          </w:tcPr>
          <w:p w14:paraId="0E5C329E" w14:textId="1B782A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20E7E5E" w14:textId="6C00DE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1127AA6" w14:textId="78602B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CF7E30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CCB71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96A9E46" w14:textId="77777777" w:rsidTr="00C51F06">
        <w:tc>
          <w:tcPr>
            <w:tcW w:w="0" w:type="auto"/>
          </w:tcPr>
          <w:p w14:paraId="62000CCF" w14:textId="0A46EF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R4-2105541</w:t>
            </w:r>
          </w:p>
        </w:tc>
        <w:tc>
          <w:tcPr>
            <w:tcW w:w="0" w:type="auto"/>
          </w:tcPr>
          <w:p w14:paraId="36F853C4" w14:textId="5E5ADB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FB255A0" w14:textId="5E98D1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78BC9A5" w14:textId="27B96D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8C395C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5607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45E9963" w14:textId="77777777" w:rsidTr="00C51F06">
        <w:tc>
          <w:tcPr>
            <w:tcW w:w="0" w:type="auto"/>
          </w:tcPr>
          <w:p w14:paraId="5E77043F" w14:textId="7C2F48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R4-2105542</w:t>
            </w:r>
          </w:p>
        </w:tc>
        <w:tc>
          <w:tcPr>
            <w:tcW w:w="0" w:type="auto"/>
          </w:tcPr>
          <w:p w14:paraId="16EABE94" w14:textId="3CEDDE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69DF780" w14:textId="0C89DB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52CCB22" w14:textId="1FC80C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279A4D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B52BC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A8CE5B5" w14:textId="77777777" w:rsidTr="00C51F06">
        <w:tc>
          <w:tcPr>
            <w:tcW w:w="0" w:type="auto"/>
          </w:tcPr>
          <w:p w14:paraId="34360524" w14:textId="1A553D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R4-2105543</w:t>
            </w:r>
          </w:p>
        </w:tc>
        <w:tc>
          <w:tcPr>
            <w:tcW w:w="0" w:type="auto"/>
          </w:tcPr>
          <w:p w14:paraId="17700BCD" w14:textId="532CD9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0816328" w14:textId="7AB0B0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EC5CB66" w14:textId="6769B4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518E80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8A954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31933B2" w14:textId="77777777" w:rsidTr="00C51F06">
        <w:tc>
          <w:tcPr>
            <w:tcW w:w="0" w:type="auto"/>
          </w:tcPr>
          <w:p w14:paraId="7DC6C41A" w14:textId="38E107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R4-2105544</w:t>
            </w:r>
          </w:p>
        </w:tc>
        <w:tc>
          <w:tcPr>
            <w:tcW w:w="0" w:type="auto"/>
          </w:tcPr>
          <w:p w14:paraId="4D5E0784" w14:textId="2BD8AA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B53265A" w14:textId="3217D1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FF3048B" w14:textId="56CF55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90204A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79C22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43630F5" w14:textId="77777777" w:rsidTr="00C51F06">
        <w:tc>
          <w:tcPr>
            <w:tcW w:w="0" w:type="auto"/>
          </w:tcPr>
          <w:p w14:paraId="611B6138" w14:textId="6E00F9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R4-2105545</w:t>
            </w:r>
          </w:p>
        </w:tc>
        <w:tc>
          <w:tcPr>
            <w:tcW w:w="0" w:type="auto"/>
          </w:tcPr>
          <w:p w14:paraId="726D78C8" w14:textId="36735C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CBF8FE2" w14:textId="02B78F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BFFBB6E" w14:textId="56FB7C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CC614D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1A90E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90D0CCA" w14:textId="77777777" w:rsidTr="00C51F06">
        <w:tc>
          <w:tcPr>
            <w:tcW w:w="0" w:type="auto"/>
          </w:tcPr>
          <w:p w14:paraId="67A413E8" w14:textId="64B07D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R4-2105546</w:t>
            </w:r>
          </w:p>
        </w:tc>
        <w:tc>
          <w:tcPr>
            <w:tcW w:w="0" w:type="auto"/>
          </w:tcPr>
          <w:p w14:paraId="1C9CA6B1" w14:textId="61CA47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0B38DFF" w14:textId="2825CA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35B443B" w14:textId="4CD091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F55680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855B5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B6536C3" w14:textId="77777777" w:rsidTr="00C51F06">
        <w:tc>
          <w:tcPr>
            <w:tcW w:w="0" w:type="auto"/>
          </w:tcPr>
          <w:p w14:paraId="2ED95E67" w14:textId="14F28F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R4-2105547</w:t>
            </w:r>
          </w:p>
        </w:tc>
        <w:tc>
          <w:tcPr>
            <w:tcW w:w="0" w:type="auto"/>
          </w:tcPr>
          <w:p w14:paraId="6407551B" w14:textId="3885CD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858D5C9" w14:textId="002A8F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30E45DA" w14:textId="7BCB66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59AA11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2415C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C6EC09E" w14:textId="77777777" w:rsidTr="00C51F06">
        <w:tc>
          <w:tcPr>
            <w:tcW w:w="0" w:type="auto"/>
          </w:tcPr>
          <w:p w14:paraId="1E711476" w14:textId="6FE06F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R4-2105548</w:t>
            </w:r>
          </w:p>
        </w:tc>
        <w:tc>
          <w:tcPr>
            <w:tcW w:w="0" w:type="auto"/>
          </w:tcPr>
          <w:p w14:paraId="732AA358" w14:textId="101E7B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5C954D0" w14:textId="7C781A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7C7947D" w14:textId="268E7E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E9872F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7EB19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9D54603" w14:textId="77777777" w:rsidTr="00C51F06">
        <w:tc>
          <w:tcPr>
            <w:tcW w:w="0" w:type="auto"/>
          </w:tcPr>
          <w:p w14:paraId="505BF7BB" w14:textId="05EBDD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R4-2105549</w:t>
            </w:r>
          </w:p>
        </w:tc>
        <w:tc>
          <w:tcPr>
            <w:tcW w:w="0" w:type="auto"/>
          </w:tcPr>
          <w:p w14:paraId="733BAE8D" w14:textId="448DD3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3A44D75" w14:textId="0FED85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13C739E" w14:textId="263118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72C66B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6E418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A40EDE5" w14:textId="77777777" w:rsidTr="00C51F06">
        <w:tc>
          <w:tcPr>
            <w:tcW w:w="0" w:type="auto"/>
          </w:tcPr>
          <w:p w14:paraId="29FDD823" w14:textId="67F334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R4-2105550</w:t>
            </w:r>
          </w:p>
        </w:tc>
        <w:tc>
          <w:tcPr>
            <w:tcW w:w="0" w:type="auto"/>
          </w:tcPr>
          <w:p w14:paraId="0A59822C" w14:textId="783873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6E38217" w14:textId="28A413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102775D" w14:textId="398F96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6A9D77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BAEDC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96AD1CB" w14:textId="77777777" w:rsidTr="00C51F06">
        <w:tc>
          <w:tcPr>
            <w:tcW w:w="0" w:type="auto"/>
          </w:tcPr>
          <w:p w14:paraId="219F83DC" w14:textId="11FF55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R4-2105551</w:t>
            </w:r>
          </w:p>
        </w:tc>
        <w:tc>
          <w:tcPr>
            <w:tcW w:w="0" w:type="auto"/>
          </w:tcPr>
          <w:p w14:paraId="7F926277" w14:textId="0B6EBA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DD85D60" w14:textId="31FF28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0830650" w14:textId="24B6EF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D960E1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A873A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92BC5F4" w14:textId="77777777" w:rsidTr="00C51F06">
        <w:tc>
          <w:tcPr>
            <w:tcW w:w="0" w:type="auto"/>
          </w:tcPr>
          <w:p w14:paraId="528327A9" w14:textId="6F55CD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R4-2105552</w:t>
            </w:r>
          </w:p>
        </w:tc>
        <w:tc>
          <w:tcPr>
            <w:tcW w:w="0" w:type="auto"/>
          </w:tcPr>
          <w:p w14:paraId="0C955BFC" w14:textId="49C11E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8F68100" w14:textId="10B714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3BFCE85" w14:textId="5A93B0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0627EE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AB8C2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75DF696" w14:textId="77777777" w:rsidTr="00C51F06">
        <w:tc>
          <w:tcPr>
            <w:tcW w:w="0" w:type="auto"/>
          </w:tcPr>
          <w:p w14:paraId="6EC0F888" w14:textId="3AC97A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R4-2105553</w:t>
            </w:r>
          </w:p>
        </w:tc>
        <w:tc>
          <w:tcPr>
            <w:tcW w:w="0" w:type="auto"/>
          </w:tcPr>
          <w:p w14:paraId="7C0B6C1E" w14:textId="5E7C18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D3FBEB2" w14:textId="59BB3B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1839FFB" w14:textId="7EE749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19D60E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9BA6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82D3401" w14:textId="77777777" w:rsidTr="00C51F06">
        <w:tc>
          <w:tcPr>
            <w:tcW w:w="0" w:type="auto"/>
          </w:tcPr>
          <w:p w14:paraId="11ADB98C" w14:textId="1930C5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R4-2105554</w:t>
            </w:r>
          </w:p>
        </w:tc>
        <w:tc>
          <w:tcPr>
            <w:tcW w:w="0" w:type="auto"/>
          </w:tcPr>
          <w:p w14:paraId="50B3D89F" w14:textId="7F17C5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E8A1E69" w14:textId="4DFEF0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3BD6309" w14:textId="485A2D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38D0F4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9034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156C48" w14:textId="77777777" w:rsidTr="00C51F06">
        <w:tc>
          <w:tcPr>
            <w:tcW w:w="0" w:type="auto"/>
          </w:tcPr>
          <w:p w14:paraId="242523A8" w14:textId="51E7F7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R4-2105555</w:t>
            </w:r>
          </w:p>
        </w:tc>
        <w:tc>
          <w:tcPr>
            <w:tcW w:w="0" w:type="auto"/>
          </w:tcPr>
          <w:p w14:paraId="3FD5B867" w14:textId="4B1B22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5100F21" w14:textId="6AFE18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42111F2" w14:textId="30F2DD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3BA4A2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BBA0D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35A48AC" w14:textId="77777777" w:rsidTr="00C51F06">
        <w:tc>
          <w:tcPr>
            <w:tcW w:w="0" w:type="auto"/>
          </w:tcPr>
          <w:p w14:paraId="380C52F3" w14:textId="79A2D9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R4-2105556</w:t>
            </w:r>
          </w:p>
        </w:tc>
        <w:tc>
          <w:tcPr>
            <w:tcW w:w="0" w:type="auto"/>
          </w:tcPr>
          <w:p w14:paraId="4BD71635" w14:textId="778C99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57BD89B" w14:textId="67FACE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B31749F" w14:textId="1BD5B7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353C8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2FC30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FE1ECF2" w14:textId="77777777" w:rsidTr="00C51F06">
        <w:tc>
          <w:tcPr>
            <w:tcW w:w="0" w:type="auto"/>
          </w:tcPr>
          <w:p w14:paraId="165258C3" w14:textId="694BAC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R4-2105557</w:t>
            </w:r>
          </w:p>
        </w:tc>
        <w:tc>
          <w:tcPr>
            <w:tcW w:w="0" w:type="auto"/>
          </w:tcPr>
          <w:p w14:paraId="7023E85C" w14:textId="172560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C96021E" w14:textId="10032C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1DBF392" w14:textId="64CD09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E1BE42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0BB9C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3D10502" w14:textId="77777777" w:rsidTr="00C51F06">
        <w:tc>
          <w:tcPr>
            <w:tcW w:w="0" w:type="auto"/>
          </w:tcPr>
          <w:p w14:paraId="50E3CE49" w14:textId="04B9C2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R4-2105558</w:t>
            </w:r>
          </w:p>
        </w:tc>
        <w:tc>
          <w:tcPr>
            <w:tcW w:w="0" w:type="auto"/>
          </w:tcPr>
          <w:p w14:paraId="4E6DB39D" w14:textId="6573A2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19079DB" w14:textId="2029C7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E9FAF01" w14:textId="7DDECA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not </w:t>
            </w:r>
            <w:r>
              <w:rPr>
                <w:sz w:val="16"/>
              </w:rPr>
              <w:lastRenderedPageBreak/>
              <w:t>treated</w:t>
            </w:r>
          </w:p>
        </w:tc>
        <w:tc>
          <w:tcPr>
            <w:tcW w:w="0" w:type="auto"/>
          </w:tcPr>
          <w:p w14:paraId="4F09C18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5173B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F5E6C90" w14:textId="77777777" w:rsidTr="00C51F06">
        <w:tc>
          <w:tcPr>
            <w:tcW w:w="0" w:type="auto"/>
          </w:tcPr>
          <w:p w14:paraId="617860C8" w14:textId="0477A1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R4-2105559</w:t>
            </w:r>
          </w:p>
        </w:tc>
        <w:tc>
          <w:tcPr>
            <w:tcW w:w="0" w:type="auto"/>
          </w:tcPr>
          <w:p w14:paraId="6225BF62" w14:textId="7C6B9B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D2BED90" w14:textId="4738E3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9459AC8" w14:textId="6C851D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E4FD2F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5CD4D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860966C" w14:textId="77777777" w:rsidTr="00C51F06">
        <w:tc>
          <w:tcPr>
            <w:tcW w:w="0" w:type="auto"/>
          </w:tcPr>
          <w:p w14:paraId="39EA8DE7" w14:textId="4C776B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R4-2105560</w:t>
            </w:r>
          </w:p>
        </w:tc>
        <w:tc>
          <w:tcPr>
            <w:tcW w:w="0" w:type="auto"/>
          </w:tcPr>
          <w:p w14:paraId="7652B0E7" w14:textId="1C63E5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D5993E3" w14:textId="3F5B6A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08B62FA" w14:textId="30FF6C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E60DFC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7659D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E5FBF0A" w14:textId="77777777" w:rsidTr="00C51F06">
        <w:tc>
          <w:tcPr>
            <w:tcW w:w="0" w:type="auto"/>
          </w:tcPr>
          <w:p w14:paraId="20A51893" w14:textId="7A30B4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R4-2105561</w:t>
            </w:r>
          </w:p>
        </w:tc>
        <w:tc>
          <w:tcPr>
            <w:tcW w:w="0" w:type="auto"/>
          </w:tcPr>
          <w:p w14:paraId="78AC84B5" w14:textId="399BCC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D6C14A2" w14:textId="29037F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6604E84" w14:textId="0650DD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7B0D24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7ED93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5AF8FA5" w14:textId="77777777" w:rsidTr="00C51F06">
        <w:tc>
          <w:tcPr>
            <w:tcW w:w="0" w:type="auto"/>
          </w:tcPr>
          <w:p w14:paraId="050A7A73" w14:textId="5B266F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R4-2105562</w:t>
            </w:r>
          </w:p>
        </w:tc>
        <w:tc>
          <w:tcPr>
            <w:tcW w:w="0" w:type="auto"/>
          </w:tcPr>
          <w:p w14:paraId="7E08510F" w14:textId="6C9260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01AB100" w14:textId="4689CD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B050CEA" w14:textId="2FA8FE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BCD44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CAA88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7F9F6DB" w14:textId="77777777" w:rsidTr="00C51F06">
        <w:tc>
          <w:tcPr>
            <w:tcW w:w="0" w:type="auto"/>
          </w:tcPr>
          <w:p w14:paraId="14679BF6" w14:textId="4B801C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R4-2105563</w:t>
            </w:r>
          </w:p>
        </w:tc>
        <w:tc>
          <w:tcPr>
            <w:tcW w:w="0" w:type="auto"/>
          </w:tcPr>
          <w:p w14:paraId="65D6DEF1" w14:textId="0CD53E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F33B4B0" w14:textId="6BD2FF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DA7CEC7" w14:textId="18ADB8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9B4987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49BD9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DCF6B61" w14:textId="77777777" w:rsidTr="00C51F06">
        <w:tc>
          <w:tcPr>
            <w:tcW w:w="0" w:type="auto"/>
          </w:tcPr>
          <w:p w14:paraId="2F8CB07B" w14:textId="795749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R4-2105564</w:t>
            </w:r>
          </w:p>
        </w:tc>
        <w:tc>
          <w:tcPr>
            <w:tcW w:w="0" w:type="auto"/>
          </w:tcPr>
          <w:p w14:paraId="435B36B9" w14:textId="24AB5E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D4F4175" w14:textId="5D4725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48EEEB6" w14:textId="0D8309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A6881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372D3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216CCDA" w14:textId="77777777" w:rsidTr="00C51F06">
        <w:tc>
          <w:tcPr>
            <w:tcW w:w="0" w:type="auto"/>
          </w:tcPr>
          <w:p w14:paraId="4B80612F" w14:textId="6FBDB6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R4-2105565</w:t>
            </w:r>
          </w:p>
        </w:tc>
        <w:tc>
          <w:tcPr>
            <w:tcW w:w="0" w:type="auto"/>
          </w:tcPr>
          <w:p w14:paraId="171D20F1" w14:textId="5BFF63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385815C" w14:textId="6F9CDD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3C08F06" w14:textId="6FE251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D3BA28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D734F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1232D95" w14:textId="77777777" w:rsidTr="00C51F06">
        <w:tc>
          <w:tcPr>
            <w:tcW w:w="0" w:type="auto"/>
          </w:tcPr>
          <w:p w14:paraId="0A2DA829" w14:textId="4D987C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R4-2105566</w:t>
            </w:r>
          </w:p>
        </w:tc>
        <w:tc>
          <w:tcPr>
            <w:tcW w:w="0" w:type="auto"/>
          </w:tcPr>
          <w:p w14:paraId="1498ED7C" w14:textId="6DEF1B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9DB778D" w14:textId="09081E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3863D55" w14:textId="179212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FEBA8F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BCEED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77903A3" w14:textId="77777777" w:rsidTr="00C51F06">
        <w:tc>
          <w:tcPr>
            <w:tcW w:w="0" w:type="auto"/>
          </w:tcPr>
          <w:p w14:paraId="30CE148D" w14:textId="288D76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R4-2105567</w:t>
            </w:r>
          </w:p>
        </w:tc>
        <w:tc>
          <w:tcPr>
            <w:tcW w:w="0" w:type="auto"/>
          </w:tcPr>
          <w:p w14:paraId="6CF721B0" w14:textId="5612A6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FD44D2E" w14:textId="247A3B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EA1BB72" w14:textId="005464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DA0E72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D1460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8DA8E8F" w14:textId="77777777" w:rsidTr="00C51F06">
        <w:tc>
          <w:tcPr>
            <w:tcW w:w="0" w:type="auto"/>
          </w:tcPr>
          <w:p w14:paraId="0A086B75" w14:textId="139BD5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R4-2105568</w:t>
            </w:r>
          </w:p>
        </w:tc>
        <w:tc>
          <w:tcPr>
            <w:tcW w:w="0" w:type="auto"/>
          </w:tcPr>
          <w:p w14:paraId="000F161D" w14:textId="5C61EE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DD00943" w14:textId="33F526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100280F" w14:textId="5ECA8A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E0D8A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98CC1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84CF140" w14:textId="77777777" w:rsidTr="00C51F06">
        <w:tc>
          <w:tcPr>
            <w:tcW w:w="0" w:type="auto"/>
          </w:tcPr>
          <w:p w14:paraId="58F12E1E" w14:textId="3AD01D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R4-2105569</w:t>
            </w:r>
          </w:p>
        </w:tc>
        <w:tc>
          <w:tcPr>
            <w:tcW w:w="0" w:type="auto"/>
          </w:tcPr>
          <w:p w14:paraId="378318EE" w14:textId="5D1093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B6028BF" w14:textId="5FF875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307E965" w14:textId="59C6C9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191C8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D3CC2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3CE5ADC" w14:textId="77777777" w:rsidTr="00C51F06">
        <w:tc>
          <w:tcPr>
            <w:tcW w:w="0" w:type="auto"/>
          </w:tcPr>
          <w:p w14:paraId="69914660" w14:textId="2E809D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R4-2105570</w:t>
            </w:r>
          </w:p>
        </w:tc>
        <w:tc>
          <w:tcPr>
            <w:tcW w:w="0" w:type="auto"/>
          </w:tcPr>
          <w:p w14:paraId="0545C684" w14:textId="171CF5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0DD702C" w14:textId="4D049A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A2526FF" w14:textId="44B3AB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E55C46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5C6CF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FB29FF5" w14:textId="77777777" w:rsidTr="00C51F06">
        <w:tc>
          <w:tcPr>
            <w:tcW w:w="0" w:type="auto"/>
          </w:tcPr>
          <w:p w14:paraId="1D65A4E8" w14:textId="52AF31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R4-2105571</w:t>
            </w:r>
          </w:p>
        </w:tc>
        <w:tc>
          <w:tcPr>
            <w:tcW w:w="0" w:type="auto"/>
          </w:tcPr>
          <w:p w14:paraId="5F742767" w14:textId="25FA93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618936E" w14:textId="18EBEC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7DCA3D9" w14:textId="2DD140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686A13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E3655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35F941F" w14:textId="77777777" w:rsidTr="00C51F06">
        <w:tc>
          <w:tcPr>
            <w:tcW w:w="0" w:type="auto"/>
          </w:tcPr>
          <w:p w14:paraId="56516395" w14:textId="74C235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R4-2105572</w:t>
            </w:r>
          </w:p>
        </w:tc>
        <w:tc>
          <w:tcPr>
            <w:tcW w:w="0" w:type="auto"/>
          </w:tcPr>
          <w:p w14:paraId="0B662D5D" w14:textId="599565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9E70147" w14:textId="5355CD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E28FF58" w14:textId="1DC317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5D8CB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F67E7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04DE239" w14:textId="77777777" w:rsidTr="00C51F06">
        <w:tc>
          <w:tcPr>
            <w:tcW w:w="0" w:type="auto"/>
          </w:tcPr>
          <w:p w14:paraId="550AEB9C" w14:textId="36EC81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R4-2105573</w:t>
            </w:r>
          </w:p>
        </w:tc>
        <w:tc>
          <w:tcPr>
            <w:tcW w:w="0" w:type="auto"/>
          </w:tcPr>
          <w:p w14:paraId="1EFDA102" w14:textId="2A40EC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3167B55" w14:textId="17C5E1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08628CD" w14:textId="1D772D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5D7E77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D68F8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CEE72A2" w14:textId="77777777" w:rsidTr="00C51F06">
        <w:tc>
          <w:tcPr>
            <w:tcW w:w="0" w:type="auto"/>
          </w:tcPr>
          <w:p w14:paraId="5329C070" w14:textId="32B066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R4-2105574</w:t>
            </w:r>
          </w:p>
        </w:tc>
        <w:tc>
          <w:tcPr>
            <w:tcW w:w="0" w:type="auto"/>
          </w:tcPr>
          <w:p w14:paraId="03C86A06" w14:textId="346777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A9819C8" w14:textId="006B67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821F0EF" w14:textId="335F78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924F48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C530D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FEDABEF" w14:textId="77777777" w:rsidTr="00C51F06">
        <w:tc>
          <w:tcPr>
            <w:tcW w:w="0" w:type="auto"/>
          </w:tcPr>
          <w:p w14:paraId="58D7D986" w14:textId="0BE9F2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R4-2105575</w:t>
            </w:r>
          </w:p>
        </w:tc>
        <w:tc>
          <w:tcPr>
            <w:tcW w:w="0" w:type="auto"/>
          </w:tcPr>
          <w:p w14:paraId="6BC0CCCF" w14:textId="28FA8A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E7E06F3" w14:textId="2EA6A2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3DD8BE5" w14:textId="49A893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54C8E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F396D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3872CF" w14:textId="77777777" w:rsidTr="00C51F06">
        <w:tc>
          <w:tcPr>
            <w:tcW w:w="0" w:type="auto"/>
          </w:tcPr>
          <w:p w14:paraId="2F55553F" w14:textId="4E995B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R4-2105576</w:t>
            </w:r>
          </w:p>
        </w:tc>
        <w:tc>
          <w:tcPr>
            <w:tcW w:w="0" w:type="auto"/>
          </w:tcPr>
          <w:p w14:paraId="77B42774" w14:textId="6C6555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55A779D" w14:textId="069B1A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AABA039" w14:textId="074C1B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52E6A8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BA4D6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7D4AF2A" w14:textId="77777777" w:rsidTr="00C51F06">
        <w:tc>
          <w:tcPr>
            <w:tcW w:w="0" w:type="auto"/>
          </w:tcPr>
          <w:p w14:paraId="7B656C5E" w14:textId="1550BA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R4-2105577</w:t>
            </w:r>
          </w:p>
        </w:tc>
        <w:tc>
          <w:tcPr>
            <w:tcW w:w="0" w:type="auto"/>
          </w:tcPr>
          <w:p w14:paraId="7CFB4AA1" w14:textId="550F64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F6B05B0" w14:textId="4A93CA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7C60CE0" w14:textId="22B962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3E8C25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74830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BAAE1ED" w14:textId="77777777" w:rsidTr="00C51F06">
        <w:tc>
          <w:tcPr>
            <w:tcW w:w="0" w:type="auto"/>
          </w:tcPr>
          <w:p w14:paraId="4DC48828" w14:textId="45AA1D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R4-2105578</w:t>
            </w:r>
          </w:p>
        </w:tc>
        <w:tc>
          <w:tcPr>
            <w:tcW w:w="0" w:type="auto"/>
          </w:tcPr>
          <w:p w14:paraId="07A84E03" w14:textId="2A3FB6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EC576A5" w14:textId="693DC7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8658290" w14:textId="021689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94EBA5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50326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F9BD796" w14:textId="77777777" w:rsidTr="00C51F06">
        <w:tc>
          <w:tcPr>
            <w:tcW w:w="0" w:type="auto"/>
          </w:tcPr>
          <w:p w14:paraId="6B94F1C6" w14:textId="78AA74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R4-2105579</w:t>
            </w:r>
          </w:p>
        </w:tc>
        <w:tc>
          <w:tcPr>
            <w:tcW w:w="0" w:type="auto"/>
          </w:tcPr>
          <w:p w14:paraId="4C0C33BD" w14:textId="3E3E78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B29A86A" w14:textId="7DB06E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82E9A50" w14:textId="7486AD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EE2C48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9B5F1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6E5283B" w14:textId="77777777" w:rsidTr="00C51F06">
        <w:tc>
          <w:tcPr>
            <w:tcW w:w="0" w:type="auto"/>
          </w:tcPr>
          <w:p w14:paraId="2CD6FF35" w14:textId="004543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R4-2105580</w:t>
            </w:r>
          </w:p>
        </w:tc>
        <w:tc>
          <w:tcPr>
            <w:tcW w:w="0" w:type="auto"/>
          </w:tcPr>
          <w:p w14:paraId="4F094C73" w14:textId="7C3152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2C6BA76" w14:textId="0B4636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CEBFCD0" w14:textId="1F9DC3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44E770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391B9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36364AD" w14:textId="77777777" w:rsidTr="00C51F06">
        <w:tc>
          <w:tcPr>
            <w:tcW w:w="0" w:type="auto"/>
          </w:tcPr>
          <w:p w14:paraId="5B34A80D" w14:textId="771A21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R4-2105581</w:t>
            </w:r>
          </w:p>
        </w:tc>
        <w:tc>
          <w:tcPr>
            <w:tcW w:w="0" w:type="auto"/>
          </w:tcPr>
          <w:p w14:paraId="0E1FE280" w14:textId="4075D8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84111ED" w14:textId="03FF03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359B199" w14:textId="693C32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2FF283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B622D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96CC669" w14:textId="77777777" w:rsidTr="00C51F06">
        <w:tc>
          <w:tcPr>
            <w:tcW w:w="0" w:type="auto"/>
          </w:tcPr>
          <w:p w14:paraId="4302CD84" w14:textId="4D0474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R4-2105582</w:t>
            </w:r>
          </w:p>
        </w:tc>
        <w:tc>
          <w:tcPr>
            <w:tcW w:w="0" w:type="auto"/>
          </w:tcPr>
          <w:p w14:paraId="5D932189" w14:textId="3EE9A7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07A63C7" w14:textId="24CBF2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252AF6C" w14:textId="3F2E94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9208BE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A3728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7CF6678" w14:textId="77777777" w:rsidTr="00C51F06">
        <w:tc>
          <w:tcPr>
            <w:tcW w:w="0" w:type="auto"/>
          </w:tcPr>
          <w:p w14:paraId="5DC9659D" w14:textId="3A9AB1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R4-2105583</w:t>
            </w:r>
          </w:p>
        </w:tc>
        <w:tc>
          <w:tcPr>
            <w:tcW w:w="0" w:type="auto"/>
          </w:tcPr>
          <w:p w14:paraId="124C26A2" w14:textId="5BA7E0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E72CC3A" w14:textId="525BA8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5118976" w14:textId="21544E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CD35D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A90FC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4BE4547" w14:textId="77777777" w:rsidTr="00C51F06">
        <w:tc>
          <w:tcPr>
            <w:tcW w:w="0" w:type="auto"/>
          </w:tcPr>
          <w:p w14:paraId="17601F4F" w14:textId="227498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R4-2105584</w:t>
            </w:r>
          </w:p>
        </w:tc>
        <w:tc>
          <w:tcPr>
            <w:tcW w:w="0" w:type="auto"/>
          </w:tcPr>
          <w:p w14:paraId="5D9DC8AE" w14:textId="6E0C1D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92890C8" w14:textId="61D2BD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4470CC3" w14:textId="6CC1EF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4C1995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23714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FC07667" w14:textId="77777777" w:rsidTr="00C51F06">
        <w:tc>
          <w:tcPr>
            <w:tcW w:w="0" w:type="auto"/>
          </w:tcPr>
          <w:p w14:paraId="218F2318" w14:textId="158B46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R4-2105585</w:t>
            </w:r>
          </w:p>
        </w:tc>
        <w:tc>
          <w:tcPr>
            <w:tcW w:w="0" w:type="auto"/>
          </w:tcPr>
          <w:p w14:paraId="0B420A51" w14:textId="1B280A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F927A8C" w14:textId="6A1C3D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17444BF" w14:textId="587675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47E1ED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71F4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43A90DD" w14:textId="77777777" w:rsidTr="00C51F06">
        <w:tc>
          <w:tcPr>
            <w:tcW w:w="0" w:type="auto"/>
          </w:tcPr>
          <w:p w14:paraId="25B0B3C4" w14:textId="65D457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R4-2105586</w:t>
            </w:r>
          </w:p>
        </w:tc>
        <w:tc>
          <w:tcPr>
            <w:tcW w:w="0" w:type="auto"/>
          </w:tcPr>
          <w:p w14:paraId="06ED2F7D" w14:textId="1E218B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443743F" w14:textId="07E9F2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ACF8AAD" w14:textId="34F69C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707D70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D0182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9CC9D6D" w14:textId="77777777" w:rsidTr="00C51F06">
        <w:tc>
          <w:tcPr>
            <w:tcW w:w="0" w:type="auto"/>
          </w:tcPr>
          <w:p w14:paraId="221CF991" w14:textId="09C019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R4-2105587</w:t>
            </w:r>
          </w:p>
        </w:tc>
        <w:tc>
          <w:tcPr>
            <w:tcW w:w="0" w:type="auto"/>
          </w:tcPr>
          <w:p w14:paraId="4C9EFBBA" w14:textId="29A767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A2BF66D" w14:textId="1635F5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3995DA2" w14:textId="2F1D62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DA9E5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E4639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214376A" w14:textId="77777777" w:rsidTr="00C51F06">
        <w:tc>
          <w:tcPr>
            <w:tcW w:w="0" w:type="auto"/>
          </w:tcPr>
          <w:p w14:paraId="1C503442" w14:textId="3C9EBF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R4-2105588</w:t>
            </w:r>
          </w:p>
        </w:tc>
        <w:tc>
          <w:tcPr>
            <w:tcW w:w="0" w:type="auto"/>
          </w:tcPr>
          <w:p w14:paraId="4BF18F75" w14:textId="313174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D196049" w14:textId="514AF4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18F8FC3" w14:textId="438EBF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B8AEB0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6663E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A03CFCB" w14:textId="77777777" w:rsidTr="00C51F06">
        <w:tc>
          <w:tcPr>
            <w:tcW w:w="0" w:type="auto"/>
          </w:tcPr>
          <w:p w14:paraId="2B484309" w14:textId="5F4796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R4-2105589</w:t>
            </w:r>
          </w:p>
        </w:tc>
        <w:tc>
          <w:tcPr>
            <w:tcW w:w="0" w:type="auto"/>
          </w:tcPr>
          <w:p w14:paraId="0E408312" w14:textId="585F10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BF0F200" w14:textId="52152F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580C723" w14:textId="11C227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8645B1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073E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67D936F" w14:textId="77777777" w:rsidTr="00C51F06">
        <w:tc>
          <w:tcPr>
            <w:tcW w:w="0" w:type="auto"/>
          </w:tcPr>
          <w:p w14:paraId="661B29CC" w14:textId="1A8DCE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R4-2105590</w:t>
            </w:r>
          </w:p>
        </w:tc>
        <w:tc>
          <w:tcPr>
            <w:tcW w:w="0" w:type="auto"/>
          </w:tcPr>
          <w:p w14:paraId="3B1F5DFD" w14:textId="4D3CF7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D657572" w14:textId="36EA94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8577BA4" w14:textId="605BA3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F2F2B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A98C7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CD312AF" w14:textId="77777777" w:rsidTr="00C51F06">
        <w:tc>
          <w:tcPr>
            <w:tcW w:w="0" w:type="auto"/>
          </w:tcPr>
          <w:p w14:paraId="61711161" w14:textId="688076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R4-2105591</w:t>
            </w:r>
          </w:p>
        </w:tc>
        <w:tc>
          <w:tcPr>
            <w:tcW w:w="0" w:type="auto"/>
          </w:tcPr>
          <w:p w14:paraId="49B49D90" w14:textId="233BC1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10D89A9" w14:textId="466FD4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F66E4E5" w14:textId="4B3C54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968107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4D697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0D97497" w14:textId="77777777" w:rsidTr="00C51F06">
        <w:tc>
          <w:tcPr>
            <w:tcW w:w="0" w:type="auto"/>
          </w:tcPr>
          <w:p w14:paraId="003E9816" w14:textId="215A9C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R4-2105592</w:t>
            </w:r>
          </w:p>
        </w:tc>
        <w:tc>
          <w:tcPr>
            <w:tcW w:w="0" w:type="auto"/>
          </w:tcPr>
          <w:p w14:paraId="7C5D3CC9" w14:textId="2C2528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FF1DF16" w14:textId="289880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D081ECB" w14:textId="7D80BE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B92166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716F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F7BD2B1" w14:textId="77777777" w:rsidTr="00C51F06">
        <w:tc>
          <w:tcPr>
            <w:tcW w:w="0" w:type="auto"/>
          </w:tcPr>
          <w:p w14:paraId="1CDDAFB7" w14:textId="3C4EAF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R4-2105593</w:t>
            </w:r>
          </w:p>
        </w:tc>
        <w:tc>
          <w:tcPr>
            <w:tcW w:w="0" w:type="auto"/>
          </w:tcPr>
          <w:p w14:paraId="7FAAB773" w14:textId="319FB0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34CC1EB" w14:textId="563803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2B83A0D" w14:textId="3DFB5B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097CAD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4E0DF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EF3965D" w14:textId="77777777" w:rsidTr="00C51F06">
        <w:tc>
          <w:tcPr>
            <w:tcW w:w="0" w:type="auto"/>
          </w:tcPr>
          <w:p w14:paraId="21043202" w14:textId="31DC2C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R4-2105594</w:t>
            </w:r>
          </w:p>
        </w:tc>
        <w:tc>
          <w:tcPr>
            <w:tcW w:w="0" w:type="auto"/>
          </w:tcPr>
          <w:p w14:paraId="38FF4D7F" w14:textId="669E45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54CD8A7" w14:textId="60EB59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0205E80" w14:textId="3FCD97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4D63A8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911C3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DCEC591" w14:textId="77777777" w:rsidTr="00C51F06">
        <w:tc>
          <w:tcPr>
            <w:tcW w:w="0" w:type="auto"/>
          </w:tcPr>
          <w:p w14:paraId="11F6FD3B" w14:textId="607E2A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R4-2105595</w:t>
            </w:r>
          </w:p>
        </w:tc>
        <w:tc>
          <w:tcPr>
            <w:tcW w:w="0" w:type="auto"/>
          </w:tcPr>
          <w:p w14:paraId="4B5D6DFD" w14:textId="631E82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A516D88" w14:textId="248F46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0E3E675" w14:textId="27A1E3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20CC72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4038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46F0210" w14:textId="77777777" w:rsidTr="00C51F06">
        <w:tc>
          <w:tcPr>
            <w:tcW w:w="0" w:type="auto"/>
          </w:tcPr>
          <w:p w14:paraId="0065D65A" w14:textId="31AEC9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R4-2105596</w:t>
            </w:r>
          </w:p>
        </w:tc>
        <w:tc>
          <w:tcPr>
            <w:tcW w:w="0" w:type="auto"/>
          </w:tcPr>
          <w:p w14:paraId="5DDCDA77" w14:textId="196881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CB5E1AB" w14:textId="592A3C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89F4E8F" w14:textId="4468E0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295C47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9E5D5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791A5EE" w14:textId="77777777" w:rsidTr="00C51F06">
        <w:tc>
          <w:tcPr>
            <w:tcW w:w="0" w:type="auto"/>
          </w:tcPr>
          <w:p w14:paraId="645BE2C3" w14:textId="79974D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R4-2105597</w:t>
            </w:r>
          </w:p>
        </w:tc>
        <w:tc>
          <w:tcPr>
            <w:tcW w:w="0" w:type="auto"/>
          </w:tcPr>
          <w:p w14:paraId="341747F4" w14:textId="3C8B41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C3031CE" w14:textId="454BAF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FF3A7B1" w14:textId="038ED2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17514E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AEE4F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8898B93" w14:textId="77777777" w:rsidTr="00C51F06">
        <w:tc>
          <w:tcPr>
            <w:tcW w:w="0" w:type="auto"/>
          </w:tcPr>
          <w:p w14:paraId="4814781E" w14:textId="0FBC5D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R4-2105598</w:t>
            </w:r>
          </w:p>
        </w:tc>
        <w:tc>
          <w:tcPr>
            <w:tcW w:w="0" w:type="auto"/>
          </w:tcPr>
          <w:p w14:paraId="5450F1DC" w14:textId="484961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05B7264" w14:textId="42381A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F404EA2" w14:textId="7D5414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1154A5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D1828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D84ECE0" w14:textId="77777777" w:rsidTr="00C51F06">
        <w:tc>
          <w:tcPr>
            <w:tcW w:w="0" w:type="auto"/>
          </w:tcPr>
          <w:p w14:paraId="6FB814E4" w14:textId="0F7FFE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R4-2105599</w:t>
            </w:r>
          </w:p>
        </w:tc>
        <w:tc>
          <w:tcPr>
            <w:tcW w:w="0" w:type="auto"/>
          </w:tcPr>
          <w:p w14:paraId="04065DE0" w14:textId="3C62C0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34C1559" w14:textId="337568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8DBA8F0" w14:textId="3A456A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DECBC1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F93C2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6A9D34A" w14:textId="77777777" w:rsidTr="00C51F06">
        <w:tc>
          <w:tcPr>
            <w:tcW w:w="0" w:type="auto"/>
          </w:tcPr>
          <w:p w14:paraId="152B8818" w14:textId="7C1B96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R4-2105600</w:t>
            </w:r>
          </w:p>
        </w:tc>
        <w:tc>
          <w:tcPr>
            <w:tcW w:w="0" w:type="auto"/>
          </w:tcPr>
          <w:p w14:paraId="4210BE9C" w14:textId="496D47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76D41DD" w14:textId="00690D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58470EF" w14:textId="5944E7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4ED5CC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0C79C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00279CA" w14:textId="77777777" w:rsidTr="00C51F06">
        <w:tc>
          <w:tcPr>
            <w:tcW w:w="0" w:type="auto"/>
          </w:tcPr>
          <w:p w14:paraId="62DDFD75" w14:textId="0A0709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R4-2105601</w:t>
            </w:r>
          </w:p>
        </w:tc>
        <w:tc>
          <w:tcPr>
            <w:tcW w:w="0" w:type="auto"/>
          </w:tcPr>
          <w:p w14:paraId="79515275" w14:textId="4B12F2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FD5545B" w14:textId="30E36D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611F8A7" w14:textId="1FF4EC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A7D177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F98F7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09D8496" w14:textId="77777777" w:rsidTr="00C51F06">
        <w:tc>
          <w:tcPr>
            <w:tcW w:w="0" w:type="auto"/>
          </w:tcPr>
          <w:p w14:paraId="2D738A27" w14:textId="75F44C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R4-2105602</w:t>
            </w:r>
          </w:p>
        </w:tc>
        <w:tc>
          <w:tcPr>
            <w:tcW w:w="0" w:type="auto"/>
          </w:tcPr>
          <w:p w14:paraId="4487CC37" w14:textId="3822EF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8B22FDA" w14:textId="2F4D6E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6E277D0" w14:textId="489CF8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91B5A8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6DB3F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C423994" w14:textId="77777777" w:rsidTr="00C51F06">
        <w:tc>
          <w:tcPr>
            <w:tcW w:w="0" w:type="auto"/>
          </w:tcPr>
          <w:p w14:paraId="0A5D2521" w14:textId="53A7A7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R4-2105603</w:t>
            </w:r>
          </w:p>
        </w:tc>
        <w:tc>
          <w:tcPr>
            <w:tcW w:w="0" w:type="auto"/>
          </w:tcPr>
          <w:p w14:paraId="32661557" w14:textId="61D39C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14D86D8" w14:textId="0E20D6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63AD6F2" w14:textId="1CC9F9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A54F0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A9E85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2B8B9BF" w14:textId="77777777" w:rsidTr="00C51F06">
        <w:tc>
          <w:tcPr>
            <w:tcW w:w="0" w:type="auto"/>
          </w:tcPr>
          <w:p w14:paraId="262214B0" w14:textId="63BAAC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R4-2105604</w:t>
            </w:r>
          </w:p>
        </w:tc>
        <w:tc>
          <w:tcPr>
            <w:tcW w:w="0" w:type="auto"/>
          </w:tcPr>
          <w:p w14:paraId="0480649B" w14:textId="0B7E5B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CA0386B" w14:textId="09877A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9A13DDC" w14:textId="2D7B5E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9CEE45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1B632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4558F69" w14:textId="77777777" w:rsidTr="00C51F06">
        <w:tc>
          <w:tcPr>
            <w:tcW w:w="0" w:type="auto"/>
          </w:tcPr>
          <w:p w14:paraId="32BCA912" w14:textId="616B5D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R4-2105605</w:t>
            </w:r>
          </w:p>
        </w:tc>
        <w:tc>
          <w:tcPr>
            <w:tcW w:w="0" w:type="auto"/>
          </w:tcPr>
          <w:p w14:paraId="0AAEDE5A" w14:textId="6EECE8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194C8C2" w14:textId="119AD4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3E69ECD" w14:textId="7BCDC2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167271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52961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CEDB695" w14:textId="77777777" w:rsidTr="00C51F06">
        <w:tc>
          <w:tcPr>
            <w:tcW w:w="0" w:type="auto"/>
          </w:tcPr>
          <w:p w14:paraId="77A93370" w14:textId="76825D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R4-2105606</w:t>
            </w:r>
          </w:p>
        </w:tc>
        <w:tc>
          <w:tcPr>
            <w:tcW w:w="0" w:type="auto"/>
          </w:tcPr>
          <w:p w14:paraId="312746C0" w14:textId="0249DC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AD20DBD" w14:textId="669FF4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765EB44" w14:textId="218510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BFF873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F3180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9C095AF" w14:textId="77777777" w:rsidTr="00C51F06">
        <w:tc>
          <w:tcPr>
            <w:tcW w:w="0" w:type="auto"/>
          </w:tcPr>
          <w:p w14:paraId="347B58AF" w14:textId="0C3B13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R4-2105607</w:t>
            </w:r>
          </w:p>
        </w:tc>
        <w:tc>
          <w:tcPr>
            <w:tcW w:w="0" w:type="auto"/>
          </w:tcPr>
          <w:p w14:paraId="7B060F4E" w14:textId="5162F1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2862C75" w14:textId="5BCC8C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0644790" w14:textId="512FE8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21A4E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53D93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FB1AD6C" w14:textId="77777777" w:rsidTr="00C51F06">
        <w:tc>
          <w:tcPr>
            <w:tcW w:w="0" w:type="auto"/>
          </w:tcPr>
          <w:p w14:paraId="7128201A" w14:textId="5E5706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R4-2105608</w:t>
            </w:r>
          </w:p>
        </w:tc>
        <w:tc>
          <w:tcPr>
            <w:tcW w:w="0" w:type="auto"/>
          </w:tcPr>
          <w:p w14:paraId="2B648BE8" w14:textId="4BA965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B58084A" w14:textId="3CA159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B42E3E4" w14:textId="14ECB1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02D4F9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53ECD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F5B28FC" w14:textId="77777777" w:rsidTr="00C51F06">
        <w:tc>
          <w:tcPr>
            <w:tcW w:w="0" w:type="auto"/>
          </w:tcPr>
          <w:p w14:paraId="383B11A2" w14:textId="77402F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R4-2105609</w:t>
            </w:r>
          </w:p>
        </w:tc>
        <w:tc>
          <w:tcPr>
            <w:tcW w:w="0" w:type="auto"/>
          </w:tcPr>
          <w:p w14:paraId="4D2058B4" w14:textId="745CC7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CF7DDF6" w14:textId="266AC4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C0B07C5" w14:textId="68FD08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E3615D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F19E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CB4A8E3" w14:textId="77777777" w:rsidTr="00C51F06">
        <w:tc>
          <w:tcPr>
            <w:tcW w:w="0" w:type="auto"/>
          </w:tcPr>
          <w:p w14:paraId="545A792A" w14:textId="49BFD9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R4-2105610</w:t>
            </w:r>
          </w:p>
        </w:tc>
        <w:tc>
          <w:tcPr>
            <w:tcW w:w="0" w:type="auto"/>
          </w:tcPr>
          <w:p w14:paraId="2DE714B4" w14:textId="600A65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5120C11" w14:textId="09F7A4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065B75F" w14:textId="7C7668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938B77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E4198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DC828DB" w14:textId="77777777" w:rsidTr="00C51F06">
        <w:tc>
          <w:tcPr>
            <w:tcW w:w="0" w:type="auto"/>
          </w:tcPr>
          <w:p w14:paraId="0491F2B2" w14:textId="42D42D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R4-2105611</w:t>
            </w:r>
          </w:p>
        </w:tc>
        <w:tc>
          <w:tcPr>
            <w:tcW w:w="0" w:type="auto"/>
          </w:tcPr>
          <w:p w14:paraId="6E1846D7" w14:textId="60EA2B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4629E71" w14:textId="1295C6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665241A" w14:textId="16E41D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126C52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6521A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17959A9" w14:textId="77777777" w:rsidTr="00C51F06">
        <w:tc>
          <w:tcPr>
            <w:tcW w:w="0" w:type="auto"/>
          </w:tcPr>
          <w:p w14:paraId="7DC7C55A" w14:textId="377196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R4-2105612</w:t>
            </w:r>
          </w:p>
        </w:tc>
        <w:tc>
          <w:tcPr>
            <w:tcW w:w="0" w:type="auto"/>
          </w:tcPr>
          <w:p w14:paraId="73EB0EB8" w14:textId="1B9D86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BA0A0F5" w14:textId="054E8A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C4B9112" w14:textId="312F4C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A0956F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5A7CF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60EAC6A" w14:textId="77777777" w:rsidTr="00C51F06">
        <w:tc>
          <w:tcPr>
            <w:tcW w:w="0" w:type="auto"/>
          </w:tcPr>
          <w:p w14:paraId="79A23566" w14:textId="2BF965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R4-2105613</w:t>
            </w:r>
          </w:p>
        </w:tc>
        <w:tc>
          <w:tcPr>
            <w:tcW w:w="0" w:type="auto"/>
          </w:tcPr>
          <w:p w14:paraId="5EE77666" w14:textId="19CA11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0B61A11" w14:textId="780467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512F76A" w14:textId="5BF6A8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3AA4D1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5C2BF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88B7D46" w14:textId="77777777" w:rsidTr="00C51F06">
        <w:tc>
          <w:tcPr>
            <w:tcW w:w="0" w:type="auto"/>
          </w:tcPr>
          <w:p w14:paraId="466B5F3C" w14:textId="6A51A2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R4-2105614</w:t>
            </w:r>
          </w:p>
        </w:tc>
        <w:tc>
          <w:tcPr>
            <w:tcW w:w="0" w:type="auto"/>
          </w:tcPr>
          <w:p w14:paraId="2031625B" w14:textId="58C37C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1970391" w14:textId="5E99C2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970A898" w14:textId="4BB8A3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2009DA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AD89C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C350493" w14:textId="77777777" w:rsidTr="00C51F06">
        <w:tc>
          <w:tcPr>
            <w:tcW w:w="0" w:type="auto"/>
          </w:tcPr>
          <w:p w14:paraId="57CF88A9" w14:textId="08FD41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R4-2105615</w:t>
            </w:r>
          </w:p>
        </w:tc>
        <w:tc>
          <w:tcPr>
            <w:tcW w:w="0" w:type="auto"/>
          </w:tcPr>
          <w:p w14:paraId="4FBAA977" w14:textId="76B6BF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704248E" w14:textId="5BEFFB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4FB2BC3" w14:textId="20A20F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2CA98F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5A9C9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4D5EBDC" w14:textId="77777777" w:rsidTr="00C51F06">
        <w:tc>
          <w:tcPr>
            <w:tcW w:w="0" w:type="auto"/>
          </w:tcPr>
          <w:p w14:paraId="4256545B" w14:textId="7DC652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R4-2105616</w:t>
            </w:r>
          </w:p>
        </w:tc>
        <w:tc>
          <w:tcPr>
            <w:tcW w:w="0" w:type="auto"/>
          </w:tcPr>
          <w:p w14:paraId="04EF00C0" w14:textId="3C4B80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FFC897C" w14:textId="379A48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6333BAD" w14:textId="34D141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6854FB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4EE5E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4023DD3" w14:textId="77777777" w:rsidTr="00C51F06">
        <w:tc>
          <w:tcPr>
            <w:tcW w:w="0" w:type="auto"/>
          </w:tcPr>
          <w:p w14:paraId="3773748F" w14:textId="350A7D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R4-2105617</w:t>
            </w:r>
          </w:p>
        </w:tc>
        <w:tc>
          <w:tcPr>
            <w:tcW w:w="0" w:type="auto"/>
          </w:tcPr>
          <w:p w14:paraId="634B5409" w14:textId="6E870E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BE3BF0D" w14:textId="4E3610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B253123" w14:textId="0B3562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CDAD64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5AE4A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CDE85E3" w14:textId="77777777" w:rsidTr="00C51F06">
        <w:tc>
          <w:tcPr>
            <w:tcW w:w="0" w:type="auto"/>
          </w:tcPr>
          <w:p w14:paraId="0DB3B37B" w14:textId="3FC32C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R4-2105618</w:t>
            </w:r>
          </w:p>
        </w:tc>
        <w:tc>
          <w:tcPr>
            <w:tcW w:w="0" w:type="auto"/>
          </w:tcPr>
          <w:p w14:paraId="41F9306D" w14:textId="3D84BA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FC3AF06" w14:textId="27EC51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11E4275" w14:textId="30033F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0E8751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E002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2C75C84" w14:textId="77777777" w:rsidTr="00C51F06">
        <w:tc>
          <w:tcPr>
            <w:tcW w:w="0" w:type="auto"/>
          </w:tcPr>
          <w:p w14:paraId="5C6A26A9" w14:textId="15352C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R4-2105619</w:t>
            </w:r>
          </w:p>
        </w:tc>
        <w:tc>
          <w:tcPr>
            <w:tcW w:w="0" w:type="auto"/>
          </w:tcPr>
          <w:p w14:paraId="6F5A00C7" w14:textId="340221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ADCB4E5" w14:textId="50B915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014B6E5" w14:textId="676B7C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5B932D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E0AFD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C26EB90" w14:textId="77777777" w:rsidTr="00C51F06">
        <w:tc>
          <w:tcPr>
            <w:tcW w:w="0" w:type="auto"/>
          </w:tcPr>
          <w:p w14:paraId="76DC3BA2" w14:textId="2C27F2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R4-2105620</w:t>
            </w:r>
          </w:p>
        </w:tc>
        <w:tc>
          <w:tcPr>
            <w:tcW w:w="0" w:type="auto"/>
          </w:tcPr>
          <w:p w14:paraId="79E8A2B8" w14:textId="138502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CB76A32" w14:textId="70CFEB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371FC05" w14:textId="737B9D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6DE2F6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CD1EE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0AEAEB6" w14:textId="77777777" w:rsidTr="00C51F06">
        <w:tc>
          <w:tcPr>
            <w:tcW w:w="0" w:type="auto"/>
          </w:tcPr>
          <w:p w14:paraId="369C94C7" w14:textId="687145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R4-2105621</w:t>
            </w:r>
          </w:p>
        </w:tc>
        <w:tc>
          <w:tcPr>
            <w:tcW w:w="0" w:type="auto"/>
          </w:tcPr>
          <w:p w14:paraId="30045A54" w14:textId="5C88C5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20A1FA9" w14:textId="061BBF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96D5363" w14:textId="717E05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224D14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7CB81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1AFB3FB" w14:textId="77777777" w:rsidTr="00C51F06">
        <w:tc>
          <w:tcPr>
            <w:tcW w:w="0" w:type="auto"/>
          </w:tcPr>
          <w:p w14:paraId="5ADB92E4" w14:textId="0C988A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R4-2105622</w:t>
            </w:r>
          </w:p>
        </w:tc>
        <w:tc>
          <w:tcPr>
            <w:tcW w:w="0" w:type="auto"/>
          </w:tcPr>
          <w:p w14:paraId="349F1FC0" w14:textId="52F928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791EA4E" w14:textId="3BA2EF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3D69F36" w14:textId="74D922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BA68B2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35E57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1428D9A" w14:textId="77777777" w:rsidTr="00C51F06">
        <w:tc>
          <w:tcPr>
            <w:tcW w:w="0" w:type="auto"/>
          </w:tcPr>
          <w:p w14:paraId="39B43FA2" w14:textId="513F2C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R4-2105623</w:t>
            </w:r>
          </w:p>
        </w:tc>
        <w:tc>
          <w:tcPr>
            <w:tcW w:w="0" w:type="auto"/>
          </w:tcPr>
          <w:p w14:paraId="52FA0005" w14:textId="7FA2D4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BDF954F" w14:textId="24BE13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B6FDB35" w14:textId="2AEDC5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D393C1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C4502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2004F5C" w14:textId="77777777" w:rsidTr="00C51F06">
        <w:tc>
          <w:tcPr>
            <w:tcW w:w="0" w:type="auto"/>
          </w:tcPr>
          <w:p w14:paraId="772C4D21" w14:textId="40F15C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R4-2105624</w:t>
            </w:r>
          </w:p>
        </w:tc>
        <w:tc>
          <w:tcPr>
            <w:tcW w:w="0" w:type="auto"/>
          </w:tcPr>
          <w:p w14:paraId="7997E472" w14:textId="0672CF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323D430" w14:textId="7D8BA9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0900922" w14:textId="71F2F3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0BB331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A30B9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E5DD440" w14:textId="77777777" w:rsidTr="00C51F06">
        <w:tc>
          <w:tcPr>
            <w:tcW w:w="0" w:type="auto"/>
          </w:tcPr>
          <w:p w14:paraId="7E4B8B08" w14:textId="10A46A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R4-2105625</w:t>
            </w:r>
          </w:p>
        </w:tc>
        <w:tc>
          <w:tcPr>
            <w:tcW w:w="0" w:type="auto"/>
          </w:tcPr>
          <w:p w14:paraId="3321BA0D" w14:textId="0E8917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FEB6036" w14:textId="3C6712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3D6C923" w14:textId="594CBF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1EF358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E578F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B4388EA" w14:textId="77777777" w:rsidTr="00C51F06">
        <w:tc>
          <w:tcPr>
            <w:tcW w:w="0" w:type="auto"/>
          </w:tcPr>
          <w:p w14:paraId="669B635F" w14:textId="28E854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R4-2105626</w:t>
            </w:r>
          </w:p>
        </w:tc>
        <w:tc>
          <w:tcPr>
            <w:tcW w:w="0" w:type="auto"/>
          </w:tcPr>
          <w:p w14:paraId="7240246D" w14:textId="73F89D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1C25F89" w14:textId="23CF14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8D7E103" w14:textId="5A41A5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CE00C8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4E5C9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7A2BEAD" w14:textId="77777777" w:rsidTr="00C51F06">
        <w:tc>
          <w:tcPr>
            <w:tcW w:w="0" w:type="auto"/>
          </w:tcPr>
          <w:p w14:paraId="557BE1F6" w14:textId="7979B8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R4-2105627</w:t>
            </w:r>
          </w:p>
        </w:tc>
        <w:tc>
          <w:tcPr>
            <w:tcW w:w="0" w:type="auto"/>
          </w:tcPr>
          <w:p w14:paraId="0C9877BB" w14:textId="4DAED0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03600D9" w14:textId="4673C2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2CB5C59" w14:textId="61F2F4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EA2A22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340B5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30632BE" w14:textId="77777777" w:rsidTr="00C51F06">
        <w:tc>
          <w:tcPr>
            <w:tcW w:w="0" w:type="auto"/>
          </w:tcPr>
          <w:p w14:paraId="5B35400D" w14:textId="6FD569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R4-2105628</w:t>
            </w:r>
          </w:p>
        </w:tc>
        <w:tc>
          <w:tcPr>
            <w:tcW w:w="0" w:type="auto"/>
          </w:tcPr>
          <w:p w14:paraId="24E71F72" w14:textId="6932DD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1AE2165" w14:textId="5F7560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043F663" w14:textId="34F23E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A4FED8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57814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059CDA4" w14:textId="77777777" w:rsidTr="00C51F06">
        <w:tc>
          <w:tcPr>
            <w:tcW w:w="0" w:type="auto"/>
          </w:tcPr>
          <w:p w14:paraId="606430DF" w14:textId="2032FA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R4-2105629</w:t>
            </w:r>
          </w:p>
        </w:tc>
        <w:tc>
          <w:tcPr>
            <w:tcW w:w="0" w:type="auto"/>
          </w:tcPr>
          <w:p w14:paraId="7EB3BD2A" w14:textId="5EAF86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06CF283" w14:textId="0ECDD5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EA067F9" w14:textId="097A68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AC1BA3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12768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8067DB1" w14:textId="77777777" w:rsidTr="00C51F06">
        <w:tc>
          <w:tcPr>
            <w:tcW w:w="0" w:type="auto"/>
          </w:tcPr>
          <w:p w14:paraId="509CC589" w14:textId="0C10C9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R4-2105630</w:t>
            </w:r>
          </w:p>
        </w:tc>
        <w:tc>
          <w:tcPr>
            <w:tcW w:w="0" w:type="auto"/>
          </w:tcPr>
          <w:p w14:paraId="2952F250" w14:textId="7AFE5B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E269CDC" w14:textId="0B17A4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A5C8DCB" w14:textId="2504F9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BB897E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A8A67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37B2F17" w14:textId="77777777" w:rsidTr="00C51F06">
        <w:tc>
          <w:tcPr>
            <w:tcW w:w="0" w:type="auto"/>
          </w:tcPr>
          <w:p w14:paraId="409F9D99" w14:textId="47CA51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R4-2105631</w:t>
            </w:r>
          </w:p>
        </w:tc>
        <w:tc>
          <w:tcPr>
            <w:tcW w:w="0" w:type="auto"/>
          </w:tcPr>
          <w:p w14:paraId="466DC03D" w14:textId="37AA8A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B74ACD6" w14:textId="248656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617954A" w14:textId="50C172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1C701F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A4130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C8430BB" w14:textId="77777777" w:rsidTr="00C51F06">
        <w:tc>
          <w:tcPr>
            <w:tcW w:w="0" w:type="auto"/>
          </w:tcPr>
          <w:p w14:paraId="7362DE3B" w14:textId="664E47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R4-2105632</w:t>
            </w:r>
          </w:p>
        </w:tc>
        <w:tc>
          <w:tcPr>
            <w:tcW w:w="0" w:type="auto"/>
          </w:tcPr>
          <w:p w14:paraId="32F46D27" w14:textId="642C3E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60C4469" w14:textId="105558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FA968C7" w14:textId="3538E5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125851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6EB0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0DEEBCB" w14:textId="77777777" w:rsidTr="00C51F06">
        <w:tc>
          <w:tcPr>
            <w:tcW w:w="0" w:type="auto"/>
          </w:tcPr>
          <w:p w14:paraId="232ECC69" w14:textId="3308CC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R4-2105633</w:t>
            </w:r>
          </w:p>
        </w:tc>
        <w:tc>
          <w:tcPr>
            <w:tcW w:w="0" w:type="auto"/>
          </w:tcPr>
          <w:p w14:paraId="5564A3F9" w14:textId="73AC3A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0F35A68" w14:textId="315137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2DFFE2D" w14:textId="13C953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not </w:t>
            </w:r>
            <w:r>
              <w:rPr>
                <w:sz w:val="16"/>
              </w:rPr>
              <w:lastRenderedPageBreak/>
              <w:t>treated</w:t>
            </w:r>
          </w:p>
        </w:tc>
        <w:tc>
          <w:tcPr>
            <w:tcW w:w="0" w:type="auto"/>
          </w:tcPr>
          <w:p w14:paraId="4626FF9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28AF6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93D0EC7" w14:textId="77777777" w:rsidTr="00C51F06">
        <w:tc>
          <w:tcPr>
            <w:tcW w:w="0" w:type="auto"/>
          </w:tcPr>
          <w:p w14:paraId="47B2F15C" w14:textId="366CD3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R4-2105634</w:t>
            </w:r>
          </w:p>
        </w:tc>
        <w:tc>
          <w:tcPr>
            <w:tcW w:w="0" w:type="auto"/>
          </w:tcPr>
          <w:p w14:paraId="36E222DA" w14:textId="07ECE6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C5FC32A" w14:textId="265FB8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0CEDE0E" w14:textId="413588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B29709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D213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3737A40" w14:textId="77777777" w:rsidTr="00C51F06">
        <w:tc>
          <w:tcPr>
            <w:tcW w:w="0" w:type="auto"/>
          </w:tcPr>
          <w:p w14:paraId="11FFCED5" w14:textId="1025B9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R4-2105635</w:t>
            </w:r>
          </w:p>
        </w:tc>
        <w:tc>
          <w:tcPr>
            <w:tcW w:w="0" w:type="auto"/>
          </w:tcPr>
          <w:p w14:paraId="1DAE8079" w14:textId="124D0B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A83532F" w14:textId="30BD2C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B1B18E1" w14:textId="646D39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9962B4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0838B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81BCEC" w14:textId="77777777" w:rsidTr="00C51F06">
        <w:tc>
          <w:tcPr>
            <w:tcW w:w="0" w:type="auto"/>
          </w:tcPr>
          <w:p w14:paraId="287DFC91" w14:textId="5D3959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R4-2105636</w:t>
            </w:r>
          </w:p>
        </w:tc>
        <w:tc>
          <w:tcPr>
            <w:tcW w:w="0" w:type="auto"/>
          </w:tcPr>
          <w:p w14:paraId="044F1342" w14:textId="7C2CD8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8A27083" w14:textId="5F7F55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AC351DE" w14:textId="3304E3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2288A4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4E0E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00D4DF7" w14:textId="77777777" w:rsidTr="00C51F06">
        <w:tc>
          <w:tcPr>
            <w:tcW w:w="0" w:type="auto"/>
          </w:tcPr>
          <w:p w14:paraId="65F607F4" w14:textId="2974E0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R4-2105637</w:t>
            </w:r>
          </w:p>
        </w:tc>
        <w:tc>
          <w:tcPr>
            <w:tcW w:w="0" w:type="auto"/>
          </w:tcPr>
          <w:p w14:paraId="2A9C0CA2" w14:textId="03E7FE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F9D7965" w14:textId="76244E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746E9AA" w14:textId="69DD08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67EEDA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702A2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529AD18" w14:textId="77777777" w:rsidTr="00C51F06">
        <w:tc>
          <w:tcPr>
            <w:tcW w:w="0" w:type="auto"/>
          </w:tcPr>
          <w:p w14:paraId="4DE1F6BA" w14:textId="3AE24B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R4-2105638</w:t>
            </w:r>
          </w:p>
        </w:tc>
        <w:tc>
          <w:tcPr>
            <w:tcW w:w="0" w:type="auto"/>
          </w:tcPr>
          <w:p w14:paraId="70C32079" w14:textId="16797E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8C1B92C" w14:textId="4DFB73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AE9802A" w14:textId="427D6D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AE6810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F1DF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7BD3E5C" w14:textId="77777777" w:rsidTr="00C51F06">
        <w:tc>
          <w:tcPr>
            <w:tcW w:w="0" w:type="auto"/>
          </w:tcPr>
          <w:p w14:paraId="671505A3" w14:textId="120E2A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R4-2105639</w:t>
            </w:r>
          </w:p>
        </w:tc>
        <w:tc>
          <w:tcPr>
            <w:tcW w:w="0" w:type="auto"/>
          </w:tcPr>
          <w:p w14:paraId="2C862BC3" w14:textId="44771F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249A0BF" w14:textId="28F9CA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DA88F1C" w14:textId="11C974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687093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78D62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61732AA" w14:textId="77777777" w:rsidTr="00C51F06">
        <w:tc>
          <w:tcPr>
            <w:tcW w:w="0" w:type="auto"/>
          </w:tcPr>
          <w:p w14:paraId="1EA12CC5" w14:textId="42FF6A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R4-2105640</w:t>
            </w:r>
          </w:p>
        </w:tc>
        <w:tc>
          <w:tcPr>
            <w:tcW w:w="0" w:type="auto"/>
          </w:tcPr>
          <w:p w14:paraId="283F3711" w14:textId="5BA529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C30552E" w14:textId="6A2BA4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5407C90" w14:textId="276153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5F7524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1CC0A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D8169B6" w14:textId="77777777" w:rsidTr="00C51F06">
        <w:tc>
          <w:tcPr>
            <w:tcW w:w="0" w:type="auto"/>
          </w:tcPr>
          <w:p w14:paraId="41586106" w14:textId="08C133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R4-2105641</w:t>
            </w:r>
          </w:p>
        </w:tc>
        <w:tc>
          <w:tcPr>
            <w:tcW w:w="0" w:type="auto"/>
          </w:tcPr>
          <w:p w14:paraId="768F058F" w14:textId="76D326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7D52BBE" w14:textId="1D8A5C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7FC0E55" w14:textId="6007EA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BBECBD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9DCB0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114935F" w14:textId="77777777" w:rsidTr="00C51F06">
        <w:tc>
          <w:tcPr>
            <w:tcW w:w="0" w:type="auto"/>
          </w:tcPr>
          <w:p w14:paraId="7BFB0138" w14:textId="4D6668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R4-2105642</w:t>
            </w:r>
          </w:p>
        </w:tc>
        <w:tc>
          <w:tcPr>
            <w:tcW w:w="0" w:type="auto"/>
          </w:tcPr>
          <w:p w14:paraId="676AC78A" w14:textId="6CB35C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675DF44" w14:textId="37E0F1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302D6EB" w14:textId="4BA104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EFBDD7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6B43C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9C828E4" w14:textId="77777777" w:rsidTr="00C51F06">
        <w:tc>
          <w:tcPr>
            <w:tcW w:w="0" w:type="auto"/>
          </w:tcPr>
          <w:p w14:paraId="001F3981" w14:textId="0ED5BC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R4-2105643</w:t>
            </w:r>
          </w:p>
        </w:tc>
        <w:tc>
          <w:tcPr>
            <w:tcW w:w="0" w:type="auto"/>
          </w:tcPr>
          <w:p w14:paraId="48EDC954" w14:textId="38AC3B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5516F96" w14:textId="426E04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032AE14" w14:textId="11A5DE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34CEDE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4FE9C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E59A5E5" w14:textId="77777777" w:rsidTr="00C51F06">
        <w:tc>
          <w:tcPr>
            <w:tcW w:w="0" w:type="auto"/>
          </w:tcPr>
          <w:p w14:paraId="2D625642" w14:textId="503E2D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R4-2105644</w:t>
            </w:r>
          </w:p>
        </w:tc>
        <w:tc>
          <w:tcPr>
            <w:tcW w:w="0" w:type="auto"/>
          </w:tcPr>
          <w:p w14:paraId="3093FAB1" w14:textId="7C5E32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805348A" w14:textId="44D1C3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ABD5C9D" w14:textId="3E4B3A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D96BBA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A95CC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93AF403" w14:textId="77777777" w:rsidTr="00C51F06">
        <w:tc>
          <w:tcPr>
            <w:tcW w:w="0" w:type="auto"/>
          </w:tcPr>
          <w:p w14:paraId="54A4A555" w14:textId="05AFE7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R4-2105645</w:t>
            </w:r>
          </w:p>
        </w:tc>
        <w:tc>
          <w:tcPr>
            <w:tcW w:w="0" w:type="auto"/>
          </w:tcPr>
          <w:p w14:paraId="4B679667" w14:textId="48563C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001D62B" w14:textId="2F4F23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18206EA" w14:textId="0A0A07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45009F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9A083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93B4DCE" w14:textId="77777777" w:rsidTr="00C51F06">
        <w:tc>
          <w:tcPr>
            <w:tcW w:w="0" w:type="auto"/>
          </w:tcPr>
          <w:p w14:paraId="693C39E5" w14:textId="2324D0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R4-2105646</w:t>
            </w:r>
          </w:p>
        </w:tc>
        <w:tc>
          <w:tcPr>
            <w:tcW w:w="0" w:type="auto"/>
          </w:tcPr>
          <w:p w14:paraId="4685E3C7" w14:textId="566436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9801E1D" w14:textId="5D7C9B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31009B0" w14:textId="10683F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95085E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2D7DA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505AEBC" w14:textId="77777777" w:rsidTr="00C51F06">
        <w:tc>
          <w:tcPr>
            <w:tcW w:w="0" w:type="auto"/>
          </w:tcPr>
          <w:p w14:paraId="02E5F956" w14:textId="260D4B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R4-2105647</w:t>
            </w:r>
          </w:p>
        </w:tc>
        <w:tc>
          <w:tcPr>
            <w:tcW w:w="0" w:type="auto"/>
          </w:tcPr>
          <w:p w14:paraId="4B9AF863" w14:textId="671BE1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337C4E3" w14:textId="33AB3A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D88F78E" w14:textId="4AF89A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A8DDA2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F7D72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A8BE298" w14:textId="77777777" w:rsidTr="00C51F06">
        <w:tc>
          <w:tcPr>
            <w:tcW w:w="0" w:type="auto"/>
          </w:tcPr>
          <w:p w14:paraId="7478E634" w14:textId="7380CE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R4-2105648</w:t>
            </w:r>
          </w:p>
        </w:tc>
        <w:tc>
          <w:tcPr>
            <w:tcW w:w="0" w:type="auto"/>
          </w:tcPr>
          <w:p w14:paraId="5D2441DD" w14:textId="2F833E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2FFA78E" w14:textId="58FC74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4CBDE7C" w14:textId="68023F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C23041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61371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B326061" w14:textId="77777777" w:rsidTr="00C51F06">
        <w:tc>
          <w:tcPr>
            <w:tcW w:w="0" w:type="auto"/>
          </w:tcPr>
          <w:p w14:paraId="479DE564" w14:textId="66A842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R4-2105649</w:t>
            </w:r>
          </w:p>
        </w:tc>
        <w:tc>
          <w:tcPr>
            <w:tcW w:w="0" w:type="auto"/>
          </w:tcPr>
          <w:p w14:paraId="0F75FDCE" w14:textId="5FFA00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C967E76" w14:textId="14FBA9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47E384D" w14:textId="159EC4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942CE1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E94CC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8957DFB" w14:textId="77777777" w:rsidTr="00C51F06">
        <w:tc>
          <w:tcPr>
            <w:tcW w:w="0" w:type="auto"/>
          </w:tcPr>
          <w:p w14:paraId="2AFA21E8" w14:textId="0A0EBE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R4-2105650</w:t>
            </w:r>
          </w:p>
        </w:tc>
        <w:tc>
          <w:tcPr>
            <w:tcW w:w="0" w:type="auto"/>
          </w:tcPr>
          <w:p w14:paraId="58F38BAF" w14:textId="72AD51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242A094" w14:textId="7E2790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11705BD" w14:textId="4EE1F0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B43F17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921DF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0AE03F" w14:textId="77777777" w:rsidTr="00C51F06">
        <w:tc>
          <w:tcPr>
            <w:tcW w:w="0" w:type="auto"/>
          </w:tcPr>
          <w:p w14:paraId="71CB3D46" w14:textId="19498C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R4-2105651</w:t>
            </w:r>
          </w:p>
        </w:tc>
        <w:tc>
          <w:tcPr>
            <w:tcW w:w="0" w:type="auto"/>
          </w:tcPr>
          <w:p w14:paraId="1CFA951A" w14:textId="35AF66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436C4DC" w14:textId="250455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42B1186" w14:textId="32616C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34C273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88FAD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D582EE6" w14:textId="77777777" w:rsidTr="00C51F06">
        <w:tc>
          <w:tcPr>
            <w:tcW w:w="0" w:type="auto"/>
          </w:tcPr>
          <w:p w14:paraId="0CC01F1D" w14:textId="6B0C30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R4-2105652</w:t>
            </w:r>
          </w:p>
        </w:tc>
        <w:tc>
          <w:tcPr>
            <w:tcW w:w="0" w:type="auto"/>
          </w:tcPr>
          <w:p w14:paraId="41764FD6" w14:textId="4DBFD7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2E19656" w14:textId="53C43D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3515A07" w14:textId="2A70DC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2F790E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7E463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E642A1E" w14:textId="77777777" w:rsidTr="00C51F06">
        <w:tc>
          <w:tcPr>
            <w:tcW w:w="0" w:type="auto"/>
          </w:tcPr>
          <w:p w14:paraId="2641F7A0" w14:textId="63B0C8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R4-2105653</w:t>
            </w:r>
          </w:p>
        </w:tc>
        <w:tc>
          <w:tcPr>
            <w:tcW w:w="0" w:type="auto"/>
          </w:tcPr>
          <w:p w14:paraId="4BC574E3" w14:textId="1017C6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1221868" w14:textId="7B3040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40F35DB" w14:textId="053250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691F7F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E182C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4DCDE7F" w14:textId="77777777" w:rsidTr="00C51F06">
        <w:tc>
          <w:tcPr>
            <w:tcW w:w="0" w:type="auto"/>
          </w:tcPr>
          <w:p w14:paraId="50AAE1C5" w14:textId="685087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R4-2105654</w:t>
            </w:r>
          </w:p>
        </w:tc>
        <w:tc>
          <w:tcPr>
            <w:tcW w:w="0" w:type="auto"/>
          </w:tcPr>
          <w:p w14:paraId="46A41909" w14:textId="746934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0613946" w14:textId="030BFC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CDF0573" w14:textId="7DF302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2E0F08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777C0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89C950B" w14:textId="77777777" w:rsidTr="00C51F06">
        <w:tc>
          <w:tcPr>
            <w:tcW w:w="0" w:type="auto"/>
          </w:tcPr>
          <w:p w14:paraId="2E917F9B" w14:textId="4A0E89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R4-2105655</w:t>
            </w:r>
          </w:p>
        </w:tc>
        <w:tc>
          <w:tcPr>
            <w:tcW w:w="0" w:type="auto"/>
          </w:tcPr>
          <w:p w14:paraId="1ED9173B" w14:textId="2AB0AC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95CF593" w14:textId="56CE1D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E45B249" w14:textId="3C4C8F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2D588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F43B8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3E10EE2" w14:textId="77777777" w:rsidTr="00C51F06">
        <w:tc>
          <w:tcPr>
            <w:tcW w:w="0" w:type="auto"/>
          </w:tcPr>
          <w:p w14:paraId="269220A3" w14:textId="0C04B3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R4-2105656</w:t>
            </w:r>
          </w:p>
        </w:tc>
        <w:tc>
          <w:tcPr>
            <w:tcW w:w="0" w:type="auto"/>
          </w:tcPr>
          <w:p w14:paraId="4EFAC57C" w14:textId="2B63D6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5770FB3" w14:textId="3015BE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3A1FDD9" w14:textId="4D45A1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894540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68ADD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87E7E79" w14:textId="77777777" w:rsidTr="00C51F06">
        <w:tc>
          <w:tcPr>
            <w:tcW w:w="0" w:type="auto"/>
          </w:tcPr>
          <w:p w14:paraId="27B29FC3" w14:textId="47C695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R4-2105657</w:t>
            </w:r>
          </w:p>
        </w:tc>
        <w:tc>
          <w:tcPr>
            <w:tcW w:w="0" w:type="auto"/>
          </w:tcPr>
          <w:p w14:paraId="0AA7BE28" w14:textId="286B4C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036AE7D" w14:textId="376F1A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CD0E6D3" w14:textId="3C522D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533F85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CA99E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751EC3" w14:textId="77777777" w:rsidTr="00C51F06">
        <w:tc>
          <w:tcPr>
            <w:tcW w:w="0" w:type="auto"/>
          </w:tcPr>
          <w:p w14:paraId="3A62452B" w14:textId="4E29FC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R4-2105658</w:t>
            </w:r>
          </w:p>
        </w:tc>
        <w:tc>
          <w:tcPr>
            <w:tcW w:w="0" w:type="auto"/>
          </w:tcPr>
          <w:p w14:paraId="67046274" w14:textId="3BBA36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E41E232" w14:textId="71DA4A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08F5AC7" w14:textId="5E6770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69A4A2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1A928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038146F" w14:textId="77777777" w:rsidTr="00C51F06">
        <w:tc>
          <w:tcPr>
            <w:tcW w:w="0" w:type="auto"/>
          </w:tcPr>
          <w:p w14:paraId="4D9DD2BE" w14:textId="4274CC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R4-2105659</w:t>
            </w:r>
          </w:p>
        </w:tc>
        <w:tc>
          <w:tcPr>
            <w:tcW w:w="0" w:type="auto"/>
          </w:tcPr>
          <w:p w14:paraId="3AAA8EB4" w14:textId="15D167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C315466" w14:textId="1D89DC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B7FB20F" w14:textId="4CCADD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CDEBD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1C496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99558F2" w14:textId="77777777" w:rsidTr="00C51F06">
        <w:tc>
          <w:tcPr>
            <w:tcW w:w="0" w:type="auto"/>
          </w:tcPr>
          <w:p w14:paraId="3A64D0D0" w14:textId="018226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R4-2105660</w:t>
            </w:r>
          </w:p>
        </w:tc>
        <w:tc>
          <w:tcPr>
            <w:tcW w:w="0" w:type="auto"/>
          </w:tcPr>
          <w:p w14:paraId="48AB98D9" w14:textId="791021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A139C23" w14:textId="7AE92F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D59ECB7" w14:textId="5EDBF9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DDB080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CF4B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9C2493A" w14:textId="77777777" w:rsidTr="00C51F06">
        <w:tc>
          <w:tcPr>
            <w:tcW w:w="0" w:type="auto"/>
          </w:tcPr>
          <w:p w14:paraId="6DE06AB0" w14:textId="6D8014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R4-2105661</w:t>
            </w:r>
          </w:p>
        </w:tc>
        <w:tc>
          <w:tcPr>
            <w:tcW w:w="0" w:type="auto"/>
          </w:tcPr>
          <w:p w14:paraId="5569DD6B" w14:textId="658D48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96038E5" w14:textId="7817CF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B73A007" w14:textId="448EAE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DCF098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AD69D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A548CC" w14:textId="77777777" w:rsidTr="00C51F06">
        <w:tc>
          <w:tcPr>
            <w:tcW w:w="0" w:type="auto"/>
          </w:tcPr>
          <w:p w14:paraId="5B01018A" w14:textId="30E66A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R4-2105662</w:t>
            </w:r>
          </w:p>
        </w:tc>
        <w:tc>
          <w:tcPr>
            <w:tcW w:w="0" w:type="auto"/>
          </w:tcPr>
          <w:p w14:paraId="50A4DFF3" w14:textId="12858A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0305ECB" w14:textId="2831B8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AB172B4" w14:textId="168276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48A3E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9B0F4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E7E37D0" w14:textId="77777777" w:rsidTr="00C51F06">
        <w:tc>
          <w:tcPr>
            <w:tcW w:w="0" w:type="auto"/>
          </w:tcPr>
          <w:p w14:paraId="7A7B63F9" w14:textId="3B2FE8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R4-2105663</w:t>
            </w:r>
          </w:p>
        </w:tc>
        <w:tc>
          <w:tcPr>
            <w:tcW w:w="0" w:type="auto"/>
          </w:tcPr>
          <w:p w14:paraId="6AB730F4" w14:textId="380889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0DDF741" w14:textId="3A9270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E6340B2" w14:textId="1F04A6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0B5BC7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0BE5D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D917377" w14:textId="77777777" w:rsidTr="00C51F06">
        <w:tc>
          <w:tcPr>
            <w:tcW w:w="0" w:type="auto"/>
          </w:tcPr>
          <w:p w14:paraId="241B26FB" w14:textId="200756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R4-2105664</w:t>
            </w:r>
          </w:p>
        </w:tc>
        <w:tc>
          <w:tcPr>
            <w:tcW w:w="0" w:type="auto"/>
          </w:tcPr>
          <w:p w14:paraId="40B31EA9" w14:textId="5497D8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2AC0B11" w14:textId="6050A4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D316492" w14:textId="10CBA5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AEBDCE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8655A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8DF61F0" w14:textId="77777777" w:rsidTr="00C51F06">
        <w:tc>
          <w:tcPr>
            <w:tcW w:w="0" w:type="auto"/>
          </w:tcPr>
          <w:p w14:paraId="0B9E79A8" w14:textId="2CBD27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R4-2105665</w:t>
            </w:r>
          </w:p>
        </w:tc>
        <w:tc>
          <w:tcPr>
            <w:tcW w:w="0" w:type="auto"/>
          </w:tcPr>
          <w:p w14:paraId="59ADD355" w14:textId="6F9B88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C9151A5" w14:textId="3CD36A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DF62B1D" w14:textId="15A148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7E0E14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2E863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4698780" w14:textId="77777777" w:rsidTr="00C51F06">
        <w:tc>
          <w:tcPr>
            <w:tcW w:w="0" w:type="auto"/>
          </w:tcPr>
          <w:p w14:paraId="654E0142" w14:textId="1F801B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R4-2105666</w:t>
            </w:r>
          </w:p>
        </w:tc>
        <w:tc>
          <w:tcPr>
            <w:tcW w:w="0" w:type="auto"/>
          </w:tcPr>
          <w:p w14:paraId="7C93259A" w14:textId="10AEF4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41682FA" w14:textId="22D577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EAB7860" w14:textId="72490A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335E69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DD433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99C19FC" w14:textId="77777777" w:rsidTr="00C51F06">
        <w:tc>
          <w:tcPr>
            <w:tcW w:w="0" w:type="auto"/>
          </w:tcPr>
          <w:p w14:paraId="319277C0" w14:textId="049DA3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R4-2105667</w:t>
            </w:r>
          </w:p>
        </w:tc>
        <w:tc>
          <w:tcPr>
            <w:tcW w:w="0" w:type="auto"/>
          </w:tcPr>
          <w:p w14:paraId="5B08CF20" w14:textId="2E8CAB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BFED850" w14:textId="65A625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ABD5F28" w14:textId="3200C6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DF8898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C0CD9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84ACB6C" w14:textId="77777777" w:rsidTr="00C51F06">
        <w:tc>
          <w:tcPr>
            <w:tcW w:w="0" w:type="auto"/>
          </w:tcPr>
          <w:p w14:paraId="32E93334" w14:textId="286AC4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R4-2105668</w:t>
            </w:r>
          </w:p>
        </w:tc>
        <w:tc>
          <w:tcPr>
            <w:tcW w:w="0" w:type="auto"/>
          </w:tcPr>
          <w:p w14:paraId="375E1A92" w14:textId="22EF19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02E3439" w14:textId="49B454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79638BC" w14:textId="262211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90B6FD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CD97F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11F83F9" w14:textId="77777777" w:rsidTr="00C51F06">
        <w:tc>
          <w:tcPr>
            <w:tcW w:w="0" w:type="auto"/>
          </w:tcPr>
          <w:p w14:paraId="69F48477" w14:textId="1116C6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R4-2105669</w:t>
            </w:r>
          </w:p>
        </w:tc>
        <w:tc>
          <w:tcPr>
            <w:tcW w:w="0" w:type="auto"/>
          </w:tcPr>
          <w:p w14:paraId="648ABAF8" w14:textId="31B76A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933B1F5" w14:textId="646F7C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F3ED322" w14:textId="240E1E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8366B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CC0D1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4693B2E" w14:textId="77777777" w:rsidTr="00C51F06">
        <w:tc>
          <w:tcPr>
            <w:tcW w:w="0" w:type="auto"/>
          </w:tcPr>
          <w:p w14:paraId="37369E65" w14:textId="041037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R4-2105670</w:t>
            </w:r>
          </w:p>
        </w:tc>
        <w:tc>
          <w:tcPr>
            <w:tcW w:w="0" w:type="auto"/>
          </w:tcPr>
          <w:p w14:paraId="45676A53" w14:textId="7D317A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B66BFA1" w14:textId="6E3AB6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FD25649" w14:textId="5D83AC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344FD5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B7F61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309F00A" w14:textId="77777777" w:rsidTr="00C51F06">
        <w:tc>
          <w:tcPr>
            <w:tcW w:w="0" w:type="auto"/>
          </w:tcPr>
          <w:p w14:paraId="5D0BF41F" w14:textId="4F4A6C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R4-2105671</w:t>
            </w:r>
          </w:p>
        </w:tc>
        <w:tc>
          <w:tcPr>
            <w:tcW w:w="0" w:type="auto"/>
          </w:tcPr>
          <w:p w14:paraId="2EA12640" w14:textId="75332A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[98-bis-e][201] NR_unlic_RRM_1</w:t>
            </w:r>
          </w:p>
        </w:tc>
        <w:tc>
          <w:tcPr>
            <w:tcW w:w="0" w:type="auto"/>
          </w:tcPr>
          <w:p w14:paraId="774528AF" w14:textId="46F428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3336ADB2" w14:textId="1FB284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3B263B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A7A24A" w14:textId="1E9C5C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R4-2105803</w:t>
            </w:r>
          </w:p>
        </w:tc>
      </w:tr>
      <w:tr w:rsidR="00C51F06" w14:paraId="5E02BF94" w14:textId="77777777" w:rsidTr="00C51F06">
        <w:tc>
          <w:tcPr>
            <w:tcW w:w="0" w:type="auto"/>
          </w:tcPr>
          <w:p w14:paraId="3346E62C" w14:textId="2A7C66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R4-2105672</w:t>
            </w:r>
          </w:p>
        </w:tc>
        <w:tc>
          <w:tcPr>
            <w:tcW w:w="0" w:type="auto"/>
          </w:tcPr>
          <w:p w14:paraId="41F8F93B" w14:textId="016BD5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[98-bis-e][202] NR_unlic_RRM 2</w:t>
            </w:r>
          </w:p>
        </w:tc>
        <w:tc>
          <w:tcPr>
            <w:tcW w:w="0" w:type="auto"/>
          </w:tcPr>
          <w:p w14:paraId="077E1EB5" w14:textId="20E9B1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(Nokia, Nokia Shanghai Bell)</w:t>
            </w:r>
          </w:p>
        </w:tc>
        <w:tc>
          <w:tcPr>
            <w:tcW w:w="0" w:type="auto"/>
          </w:tcPr>
          <w:p w14:paraId="0C6CCA2B" w14:textId="405B3C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49480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21067E" w14:textId="073AF4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R4-2105804</w:t>
            </w:r>
          </w:p>
        </w:tc>
      </w:tr>
      <w:tr w:rsidR="00C51F06" w14:paraId="2F14515B" w14:textId="77777777" w:rsidTr="00C51F06">
        <w:tc>
          <w:tcPr>
            <w:tcW w:w="0" w:type="auto"/>
          </w:tcPr>
          <w:p w14:paraId="765A877E" w14:textId="3981E8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R4-2105673</w:t>
            </w:r>
          </w:p>
        </w:tc>
        <w:tc>
          <w:tcPr>
            <w:tcW w:w="0" w:type="auto"/>
          </w:tcPr>
          <w:p w14:paraId="0A0CD8D3" w14:textId="47D18F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[98-bis-e][203] NR IAB RRM</w:t>
            </w:r>
          </w:p>
        </w:tc>
        <w:tc>
          <w:tcPr>
            <w:tcW w:w="0" w:type="auto"/>
          </w:tcPr>
          <w:p w14:paraId="29E6C76F" w14:textId="4D8A9F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 Corporation)</w:t>
            </w:r>
          </w:p>
        </w:tc>
        <w:tc>
          <w:tcPr>
            <w:tcW w:w="0" w:type="auto"/>
          </w:tcPr>
          <w:p w14:paraId="157DAA52" w14:textId="5A246A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FBB9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10AEF2" w14:textId="4214DD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R4-2105805</w:t>
            </w:r>
          </w:p>
        </w:tc>
      </w:tr>
      <w:tr w:rsidR="00C51F06" w14:paraId="5CD5E459" w14:textId="77777777" w:rsidTr="00C51F06">
        <w:tc>
          <w:tcPr>
            <w:tcW w:w="0" w:type="auto"/>
          </w:tcPr>
          <w:p w14:paraId="63AAF277" w14:textId="14A622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R4-2105674</w:t>
            </w:r>
          </w:p>
        </w:tc>
        <w:tc>
          <w:tcPr>
            <w:tcW w:w="0" w:type="auto"/>
          </w:tcPr>
          <w:p w14:paraId="3024BBC3" w14:textId="4489E9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[98-bis-e][204] LTE_NR_DC_CA_RRM_1_NWM</w:t>
            </w:r>
          </w:p>
        </w:tc>
        <w:tc>
          <w:tcPr>
            <w:tcW w:w="0" w:type="auto"/>
          </w:tcPr>
          <w:p w14:paraId="0C43FD56" w14:textId="79C23F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275A8963" w14:textId="2BF8E2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75556D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F1083C" w14:textId="0620FA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R4-2105806</w:t>
            </w:r>
          </w:p>
        </w:tc>
      </w:tr>
      <w:tr w:rsidR="00C51F06" w14:paraId="0D56A4CC" w14:textId="77777777" w:rsidTr="00C51F06">
        <w:tc>
          <w:tcPr>
            <w:tcW w:w="0" w:type="auto"/>
          </w:tcPr>
          <w:p w14:paraId="27EB0C21" w14:textId="4FFCD3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R4-2105675</w:t>
            </w:r>
          </w:p>
        </w:tc>
        <w:tc>
          <w:tcPr>
            <w:tcW w:w="0" w:type="auto"/>
          </w:tcPr>
          <w:p w14:paraId="7F3D2487" w14:textId="3159AA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[98-bis-e][205] LTE_NR_DC_CA_RRM_2</w:t>
            </w:r>
          </w:p>
        </w:tc>
        <w:tc>
          <w:tcPr>
            <w:tcW w:w="0" w:type="auto"/>
          </w:tcPr>
          <w:p w14:paraId="67AF4760" w14:textId="5801B1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4A52234A" w14:textId="5414DC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C20998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AFEE53" w14:textId="3F4D5C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R4-2105807</w:t>
            </w:r>
          </w:p>
        </w:tc>
      </w:tr>
      <w:tr w:rsidR="00C51F06" w14:paraId="34A90746" w14:textId="77777777" w:rsidTr="00C51F06">
        <w:tc>
          <w:tcPr>
            <w:tcW w:w="0" w:type="auto"/>
          </w:tcPr>
          <w:p w14:paraId="705E4DCE" w14:textId="5388DC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R4-2105676</w:t>
            </w:r>
          </w:p>
        </w:tc>
        <w:tc>
          <w:tcPr>
            <w:tcW w:w="0" w:type="auto"/>
          </w:tcPr>
          <w:p w14:paraId="6CDBD87C" w14:textId="447D23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[98-bis-e][206] NR_pos_1</w:t>
            </w:r>
          </w:p>
        </w:tc>
        <w:tc>
          <w:tcPr>
            <w:tcW w:w="0" w:type="auto"/>
          </w:tcPr>
          <w:p w14:paraId="490D089A" w14:textId="0FD45A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140FEA05" w14:textId="60AF1B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1916EC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537B2C" w14:textId="38C15B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R4-2105808</w:t>
            </w:r>
          </w:p>
        </w:tc>
      </w:tr>
      <w:tr w:rsidR="00C51F06" w14:paraId="6421B9E3" w14:textId="77777777" w:rsidTr="00C51F06">
        <w:tc>
          <w:tcPr>
            <w:tcW w:w="0" w:type="auto"/>
          </w:tcPr>
          <w:p w14:paraId="43377B33" w14:textId="7CE523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R4-2105677</w:t>
            </w:r>
          </w:p>
        </w:tc>
        <w:tc>
          <w:tcPr>
            <w:tcW w:w="0" w:type="auto"/>
          </w:tcPr>
          <w:p w14:paraId="427E33E3" w14:textId="7D9DAC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[98-bis-e][207] NR_pos_RRM_Part_2</w:t>
            </w:r>
          </w:p>
        </w:tc>
        <w:tc>
          <w:tcPr>
            <w:tcW w:w="0" w:type="auto"/>
          </w:tcPr>
          <w:p w14:paraId="7E995591" w14:textId="24ECB5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 Corporation)</w:t>
            </w:r>
          </w:p>
        </w:tc>
        <w:tc>
          <w:tcPr>
            <w:tcW w:w="0" w:type="auto"/>
          </w:tcPr>
          <w:p w14:paraId="5B748E2A" w14:textId="27E9A8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17ED01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015B8C" w14:textId="4A00A9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R4-2105809</w:t>
            </w:r>
          </w:p>
        </w:tc>
      </w:tr>
      <w:tr w:rsidR="00C51F06" w14:paraId="7CDB4BF4" w14:textId="77777777" w:rsidTr="00C51F06">
        <w:tc>
          <w:tcPr>
            <w:tcW w:w="0" w:type="auto"/>
          </w:tcPr>
          <w:p w14:paraId="26D7FD38" w14:textId="03FDDC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R4-2105678</w:t>
            </w:r>
          </w:p>
        </w:tc>
        <w:tc>
          <w:tcPr>
            <w:tcW w:w="0" w:type="auto"/>
          </w:tcPr>
          <w:p w14:paraId="471A1068" w14:textId="3D0F8C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[98-bis-e][208] NR_pos_3</w:t>
            </w:r>
          </w:p>
        </w:tc>
        <w:tc>
          <w:tcPr>
            <w:tcW w:w="0" w:type="auto"/>
          </w:tcPr>
          <w:p w14:paraId="4DF42F10" w14:textId="18960E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2BBE4504" w14:textId="4FAFF7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D6A79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D274E5" w14:textId="2CC998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R4-2105810</w:t>
            </w:r>
          </w:p>
        </w:tc>
      </w:tr>
      <w:tr w:rsidR="00C51F06" w14:paraId="5A6A2CA6" w14:textId="77777777" w:rsidTr="00C51F06">
        <w:tc>
          <w:tcPr>
            <w:tcW w:w="0" w:type="auto"/>
          </w:tcPr>
          <w:p w14:paraId="669583C7" w14:textId="363FB1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R4-2105679</w:t>
            </w:r>
          </w:p>
        </w:tc>
        <w:tc>
          <w:tcPr>
            <w:tcW w:w="0" w:type="auto"/>
          </w:tcPr>
          <w:p w14:paraId="10ED5FD5" w14:textId="4494C2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[98-bis-e][209]NR_RRM_Enh_1</w:t>
            </w:r>
          </w:p>
        </w:tc>
        <w:tc>
          <w:tcPr>
            <w:tcW w:w="0" w:type="auto"/>
          </w:tcPr>
          <w:p w14:paraId="7D822F7D" w14:textId="19FAE3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 Corporation)</w:t>
            </w:r>
          </w:p>
        </w:tc>
        <w:tc>
          <w:tcPr>
            <w:tcW w:w="0" w:type="auto"/>
          </w:tcPr>
          <w:p w14:paraId="0664C8B2" w14:textId="48ED86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37418E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ED01C7" w14:textId="5B501A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R4-2105811</w:t>
            </w:r>
          </w:p>
        </w:tc>
      </w:tr>
      <w:tr w:rsidR="00C51F06" w14:paraId="2AF1F3BB" w14:textId="77777777" w:rsidTr="00C51F06">
        <w:tc>
          <w:tcPr>
            <w:tcW w:w="0" w:type="auto"/>
          </w:tcPr>
          <w:p w14:paraId="6438B397" w14:textId="1F2029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R4-2105680</w:t>
            </w:r>
          </w:p>
        </w:tc>
        <w:tc>
          <w:tcPr>
            <w:tcW w:w="0" w:type="auto"/>
          </w:tcPr>
          <w:p w14:paraId="6E4EA056" w14:textId="2FD847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[98-bis-e][210] NR_RRM_Enh_2</w:t>
            </w:r>
          </w:p>
        </w:tc>
        <w:tc>
          <w:tcPr>
            <w:tcW w:w="0" w:type="auto"/>
          </w:tcPr>
          <w:p w14:paraId="596A0671" w14:textId="173A68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 Corporation)</w:t>
            </w:r>
          </w:p>
        </w:tc>
        <w:tc>
          <w:tcPr>
            <w:tcW w:w="0" w:type="auto"/>
          </w:tcPr>
          <w:p w14:paraId="5385F8FD" w14:textId="36D4B3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5ADD6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194ED5" w14:textId="19088C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R4-2105812</w:t>
            </w:r>
          </w:p>
        </w:tc>
      </w:tr>
      <w:tr w:rsidR="00C51F06" w14:paraId="650FF6F0" w14:textId="77777777" w:rsidTr="00C51F06">
        <w:tc>
          <w:tcPr>
            <w:tcW w:w="0" w:type="auto"/>
          </w:tcPr>
          <w:p w14:paraId="5B93C17D" w14:textId="308148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R4-2105681</w:t>
            </w:r>
          </w:p>
        </w:tc>
        <w:tc>
          <w:tcPr>
            <w:tcW w:w="0" w:type="auto"/>
          </w:tcPr>
          <w:p w14:paraId="4E72BDB6" w14:textId="6AB8E5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[98-bis-e][211] NR_RRM_Enh_3_NWM - Version 0.0.4</w:t>
            </w:r>
          </w:p>
        </w:tc>
        <w:tc>
          <w:tcPr>
            <w:tcW w:w="0" w:type="auto"/>
          </w:tcPr>
          <w:p w14:paraId="22E4DF23" w14:textId="525835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41510A65" w14:textId="1D1292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D08A5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D04C68" w14:textId="6C9159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R4-2105813</w:t>
            </w:r>
          </w:p>
        </w:tc>
      </w:tr>
      <w:tr w:rsidR="00C51F06" w14:paraId="66F2045D" w14:textId="77777777" w:rsidTr="00C51F06">
        <w:tc>
          <w:tcPr>
            <w:tcW w:w="0" w:type="auto"/>
          </w:tcPr>
          <w:p w14:paraId="50EEE04B" w14:textId="6D9E4B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R4-2105682</w:t>
            </w:r>
          </w:p>
        </w:tc>
        <w:tc>
          <w:tcPr>
            <w:tcW w:w="0" w:type="auto"/>
          </w:tcPr>
          <w:p w14:paraId="771F8BEA" w14:textId="6CBCFD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disc+B1284:R1284ussion summary: [98-bis-e][212] NR_CSIRS_L3meas_1</w:t>
            </w:r>
          </w:p>
        </w:tc>
        <w:tc>
          <w:tcPr>
            <w:tcW w:w="0" w:type="auto"/>
          </w:tcPr>
          <w:p w14:paraId="104774B7" w14:textId="2947C1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205548C1" w14:textId="40D9A4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2D4D76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58423D" w14:textId="78933C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R4-2105814</w:t>
            </w:r>
          </w:p>
        </w:tc>
      </w:tr>
      <w:tr w:rsidR="00C51F06" w14:paraId="6D25F7AD" w14:textId="77777777" w:rsidTr="00C51F06">
        <w:tc>
          <w:tcPr>
            <w:tcW w:w="0" w:type="auto"/>
          </w:tcPr>
          <w:p w14:paraId="38ED121F" w14:textId="649B98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R4-2105683</w:t>
            </w:r>
          </w:p>
        </w:tc>
        <w:tc>
          <w:tcPr>
            <w:tcW w:w="0" w:type="auto"/>
          </w:tcPr>
          <w:p w14:paraId="79DD0833" w14:textId="4037C7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[98-bis-e][213] NR_CSIRS_L3meas_2</w:t>
            </w:r>
          </w:p>
        </w:tc>
        <w:tc>
          <w:tcPr>
            <w:tcW w:w="0" w:type="auto"/>
          </w:tcPr>
          <w:p w14:paraId="2F907DAC" w14:textId="36E078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(OPPO)</w:t>
            </w:r>
          </w:p>
        </w:tc>
        <w:tc>
          <w:tcPr>
            <w:tcW w:w="0" w:type="auto"/>
          </w:tcPr>
          <w:p w14:paraId="5531EDC0" w14:textId="5C83D1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77AB6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B4EE47" w14:textId="481796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R4-2105815</w:t>
            </w:r>
          </w:p>
        </w:tc>
      </w:tr>
      <w:tr w:rsidR="00C51F06" w14:paraId="0D00D0A7" w14:textId="77777777" w:rsidTr="00C51F06">
        <w:tc>
          <w:tcPr>
            <w:tcW w:w="0" w:type="auto"/>
          </w:tcPr>
          <w:p w14:paraId="4CD3C38E" w14:textId="73514C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R4-2105684</w:t>
            </w:r>
          </w:p>
        </w:tc>
        <w:tc>
          <w:tcPr>
            <w:tcW w:w="0" w:type="auto"/>
          </w:tcPr>
          <w:p w14:paraId="7301FBCB" w14:textId="11037A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[98-bis-e][214] Spectrum_RRM</w:t>
            </w:r>
          </w:p>
        </w:tc>
        <w:tc>
          <w:tcPr>
            <w:tcW w:w="0" w:type="auto"/>
          </w:tcPr>
          <w:p w14:paraId="2E259974" w14:textId="4D73CC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737CB09C" w14:textId="6E837E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19036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904054" w14:textId="4586B1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R4-2105816</w:t>
            </w:r>
          </w:p>
        </w:tc>
      </w:tr>
      <w:tr w:rsidR="00C51F06" w14:paraId="789DBAA2" w14:textId="77777777" w:rsidTr="00C51F06">
        <w:tc>
          <w:tcPr>
            <w:tcW w:w="0" w:type="auto"/>
          </w:tcPr>
          <w:p w14:paraId="0A5AFF91" w14:textId="560DC6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R4-2105685</w:t>
            </w:r>
          </w:p>
        </w:tc>
        <w:tc>
          <w:tcPr>
            <w:tcW w:w="0" w:type="auto"/>
          </w:tcPr>
          <w:p w14:paraId="600B0250" w14:textId="6983DF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[98-bis-e][215] NR_RF_FR2_req_enh2_RRM</w:t>
            </w:r>
          </w:p>
        </w:tc>
        <w:tc>
          <w:tcPr>
            <w:tcW w:w="0" w:type="auto"/>
          </w:tcPr>
          <w:p w14:paraId="2164B073" w14:textId="033199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(Nokia, Nokia Shanghai Bell)</w:t>
            </w:r>
          </w:p>
        </w:tc>
        <w:tc>
          <w:tcPr>
            <w:tcW w:w="0" w:type="auto"/>
          </w:tcPr>
          <w:p w14:paraId="2ED1E925" w14:textId="20E820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5EA013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3D6D7A" w14:textId="0432D1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R4-2105817</w:t>
            </w:r>
          </w:p>
        </w:tc>
      </w:tr>
      <w:tr w:rsidR="00C51F06" w14:paraId="4B3EC24E" w14:textId="77777777" w:rsidTr="00C51F06">
        <w:tc>
          <w:tcPr>
            <w:tcW w:w="0" w:type="auto"/>
          </w:tcPr>
          <w:p w14:paraId="5179C828" w14:textId="41B107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R4-2105686</w:t>
            </w:r>
          </w:p>
        </w:tc>
        <w:tc>
          <w:tcPr>
            <w:tcW w:w="0" w:type="auto"/>
          </w:tcPr>
          <w:p w14:paraId="4800834B" w14:textId="3F7B5E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[98-bis-e][216] NR_RRM_enh2_1</w:t>
            </w:r>
          </w:p>
        </w:tc>
        <w:tc>
          <w:tcPr>
            <w:tcW w:w="0" w:type="auto"/>
          </w:tcPr>
          <w:p w14:paraId="56B9A924" w14:textId="7AD9AA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2B9A9C33" w14:textId="0B6691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5672D5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4424A6" w14:textId="78ECAE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R4-2105818</w:t>
            </w:r>
          </w:p>
        </w:tc>
      </w:tr>
      <w:tr w:rsidR="00C51F06" w14:paraId="7DED5C48" w14:textId="77777777" w:rsidTr="00C51F06">
        <w:tc>
          <w:tcPr>
            <w:tcW w:w="0" w:type="auto"/>
          </w:tcPr>
          <w:p w14:paraId="42DA297D" w14:textId="15FA23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R4-2105687</w:t>
            </w:r>
          </w:p>
        </w:tc>
        <w:tc>
          <w:tcPr>
            <w:tcW w:w="0" w:type="auto"/>
          </w:tcPr>
          <w:p w14:paraId="46767AEC" w14:textId="383B59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[98-bis-e][217] NR_RRM_enh2_2</w:t>
            </w:r>
          </w:p>
        </w:tc>
        <w:tc>
          <w:tcPr>
            <w:tcW w:w="0" w:type="auto"/>
          </w:tcPr>
          <w:p w14:paraId="4A5699C2" w14:textId="57DB72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77558223" w14:textId="18B4E3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66E70A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E56F57" w14:textId="6E7560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R4-2105819</w:t>
            </w:r>
          </w:p>
        </w:tc>
      </w:tr>
      <w:tr w:rsidR="00C51F06" w14:paraId="015F7075" w14:textId="77777777" w:rsidTr="00C51F06">
        <w:tc>
          <w:tcPr>
            <w:tcW w:w="0" w:type="auto"/>
          </w:tcPr>
          <w:p w14:paraId="083497F5" w14:textId="4569F4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R4-2105688</w:t>
            </w:r>
          </w:p>
        </w:tc>
        <w:tc>
          <w:tcPr>
            <w:tcW w:w="0" w:type="auto"/>
          </w:tcPr>
          <w:p w14:paraId="64B63F69" w14:textId="0CDF1E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[98-bis-e][218] NR_MG_enh_1</w:t>
            </w:r>
          </w:p>
        </w:tc>
        <w:tc>
          <w:tcPr>
            <w:tcW w:w="0" w:type="auto"/>
          </w:tcPr>
          <w:p w14:paraId="3EAB7BD5" w14:textId="66AA94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(MediaTek inc.)</w:t>
            </w:r>
          </w:p>
        </w:tc>
        <w:tc>
          <w:tcPr>
            <w:tcW w:w="0" w:type="auto"/>
          </w:tcPr>
          <w:p w14:paraId="53BA684E" w14:textId="391463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1404E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13603B" w14:textId="5E37AB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R4-2105842</w:t>
            </w:r>
          </w:p>
        </w:tc>
      </w:tr>
      <w:tr w:rsidR="00C51F06" w14:paraId="0A36C451" w14:textId="77777777" w:rsidTr="00C51F06">
        <w:tc>
          <w:tcPr>
            <w:tcW w:w="0" w:type="auto"/>
          </w:tcPr>
          <w:p w14:paraId="29FAE861" w14:textId="721614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R4-2105689</w:t>
            </w:r>
          </w:p>
        </w:tc>
        <w:tc>
          <w:tcPr>
            <w:tcW w:w="0" w:type="auto"/>
          </w:tcPr>
          <w:p w14:paraId="19B19739" w14:textId="541461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[98-bis-e][219] NR_MG_Part_2</w:t>
            </w:r>
          </w:p>
        </w:tc>
        <w:tc>
          <w:tcPr>
            <w:tcW w:w="0" w:type="auto"/>
          </w:tcPr>
          <w:p w14:paraId="4D033235" w14:textId="2CEA5B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 Corporation)</w:t>
            </w:r>
          </w:p>
        </w:tc>
        <w:tc>
          <w:tcPr>
            <w:tcW w:w="0" w:type="auto"/>
          </w:tcPr>
          <w:p w14:paraId="0EAA068E" w14:textId="35CAF3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BCA2D4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37153F" w14:textId="45E5B9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R4-2105846</w:t>
            </w:r>
          </w:p>
        </w:tc>
      </w:tr>
      <w:tr w:rsidR="00C51F06" w14:paraId="4266D5CE" w14:textId="77777777" w:rsidTr="00C51F06">
        <w:tc>
          <w:tcPr>
            <w:tcW w:w="0" w:type="auto"/>
          </w:tcPr>
          <w:p w14:paraId="5974DCDF" w14:textId="7E2505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R4-2105690</w:t>
            </w:r>
          </w:p>
        </w:tc>
        <w:tc>
          <w:tcPr>
            <w:tcW w:w="0" w:type="auto"/>
          </w:tcPr>
          <w:p w14:paraId="734A3365" w14:textId="6D5FF5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 [220] NR_HST_FR1_enh_RRM</w:t>
            </w:r>
          </w:p>
        </w:tc>
        <w:tc>
          <w:tcPr>
            <w:tcW w:w="0" w:type="auto"/>
          </w:tcPr>
          <w:p w14:paraId="00A2A879" w14:textId="15603B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7B25EA51" w14:textId="27DFEE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89B26C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2A8CC2" w14:textId="54C47A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R4-2105820</w:t>
            </w:r>
          </w:p>
        </w:tc>
      </w:tr>
      <w:tr w:rsidR="00C51F06" w14:paraId="09F64F39" w14:textId="77777777" w:rsidTr="00C51F06">
        <w:tc>
          <w:tcPr>
            <w:tcW w:w="0" w:type="auto"/>
          </w:tcPr>
          <w:p w14:paraId="1151838D" w14:textId="4949F9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R4-2105691</w:t>
            </w:r>
          </w:p>
        </w:tc>
        <w:tc>
          <w:tcPr>
            <w:tcW w:w="0" w:type="auto"/>
          </w:tcPr>
          <w:p w14:paraId="7F306E64" w14:textId="35E71C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[98-bis-e][221]NR_HST_FR2_RRM</w:t>
            </w:r>
          </w:p>
        </w:tc>
        <w:tc>
          <w:tcPr>
            <w:tcW w:w="0" w:type="auto"/>
          </w:tcPr>
          <w:p w14:paraId="0007FF0C" w14:textId="7E2B76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(Nokia, Nokia Shanghai Bell)</w:t>
            </w:r>
          </w:p>
        </w:tc>
        <w:tc>
          <w:tcPr>
            <w:tcW w:w="0" w:type="auto"/>
          </w:tcPr>
          <w:p w14:paraId="4DD027A1" w14:textId="6461DF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58D352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3C6B89" w14:textId="19B54C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R4-2105821</w:t>
            </w:r>
          </w:p>
        </w:tc>
      </w:tr>
      <w:tr w:rsidR="00C51F06" w14:paraId="26D4033E" w14:textId="77777777" w:rsidTr="00C51F06">
        <w:tc>
          <w:tcPr>
            <w:tcW w:w="0" w:type="auto"/>
          </w:tcPr>
          <w:p w14:paraId="6B89C1B1" w14:textId="2E8D2E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R4-2105692</w:t>
            </w:r>
          </w:p>
        </w:tc>
        <w:tc>
          <w:tcPr>
            <w:tcW w:w="0" w:type="auto"/>
          </w:tcPr>
          <w:p w14:paraId="1ED8A2AE" w14:textId="794286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[98-bis-e][222] NR_NTN_solutions_RRM_1</w:t>
            </w:r>
          </w:p>
        </w:tc>
        <w:tc>
          <w:tcPr>
            <w:tcW w:w="0" w:type="auto"/>
          </w:tcPr>
          <w:p w14:paraId="77E5BEF4" w14:textId="082C80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(Fraunhofer HHI)</w:t>
            </w:r>
          </w:p>
        </w:tc>
        <w:tc>
          <w:tcPr>
            <w:tcW w:w="0" w:type="auto"/>
          </w:tcPr>
          <w:p w14:paraId="43DB9D5D" w14:textId="2E49CA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30C30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B730B2" w14:textId="5FD80B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R4-2105822</w:t>
            </w:r>
          </w:p>
        </w:tc>
      </w:tr>
      <w:tr w:rsidR="00C51F06" w14:paraId="0BA8D923" w14:textId="77777777" w:rsidTr="00C51F06">
        <w:tc>
          <w:tcPr>
            <w:tcW w:w="0" w:type="auto"/>
          </w:tcPr>
          <w:p w14:paraId="26ED5CF4" w14:textId="679ECE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R4-2105693</w:t>
            </w:r>
          </w:p>
        </w:tc>
        <w:tc>
          <w:tcPr>
            <w:tcW w:w="0" w:type="auto"/>
          </w:tcPr>
          <w:p w14:paraId="7B13C40C" w14:textId="5254E8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[98-bis-e][223] NR_NTN_solutions_RRM_2</w:t>
            </w:r>
          </w:p>
        </w:tc>
        <w:tc>
          <w:tcPr>
            <w:tcW w:w="0" w:type="auto"/>
          </w:tcPr>
          <w:p w14:paraId="4054E9AC" w14:textId="1E6B2D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(Xiaomi)</w:t>
            </w:r>
          </w:p>
        </w:tc>
        <w:tc>
          <w:tcPr>
            <w:tcW w:w="0" w:type="auto"/>
          </w:tcPr>
          <w:p w14:paraId="14953D89" w14:textId="10B53A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C66604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883D6A" w14:textId="13870A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R4-2105823</w:t>
            </w:r>
          </w:p>
        </w:tc>
      </w:tr>
      <w:tr w:rsidR="00C51F06" w14:paraId="6F08945E" w14:textId="77777777" w:rsidTr="00C51F06">
        <w:tc>
          <w:tcPr>
            <w:tcW w:w="0" w:type="auto"/>
          </w:tcPr>
          <w:p w14:paraId="3B757516" w14:textId="3730D8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R4-2105694</w:t>
            </w:r>
          </w:p>
        </w:tc>
        <w:tc>
          <w:tcPr>
            <w:tcW w:w="0" w:type="auto"/>
          </w:tcPr>
          <w:p w14:paraId="2419A1E3" w14:textId="67FC03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[98-bis-e][224] NR_UE_pow_sav_enh</w:t>
            </w:r>
          </w:p>
        </w:tc>
        <w:tc>
          <w:tcPr>
            <w:tcW w:w="0" w:type="auto"/>
          </w:tcPr>
          <w:p w14:paraId="06645397" w14:textId="4A0D09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(MediaTek inc.)</w:t>
            </w:r>
          </w:p>
        </w:tc>
        <w:tc>
          <w:tcPr>
            <w:tcW w:w="0" w:type="auto"/>
          </w:tcPr>
          <w:p w14:paraId="51E77E54" w14:textId="7135F5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8E6386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0DAF3C" w14:textId="3E0C44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R4-2105824</w:t>
            </w:r>
          </w:p>
        </w:tc>
      </w:tr>
      <w:tr w:rsidR="00C51F06" w14:paraId="32303BBB" w14:textId="77777777" w:rsidTr="00C51F06">
        <w:tc>
          <w:tcPr>
            <w:tcW w:w="0" w:type="auto"/>
          </w:tcPr>
          <w:p w14:paraId="2DD31DC2" w14:textId="7F7042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R4-2105695</w:t>
            </w:r>
          </w:p>
        </w:tc>
        <w:tc>
          <w:tcPr>
            <w:tcW w:w="0" w:type="auto"/>
          </w:tcPr>
          <w:p w14:paraId="17296FEC" w14:textId="10A229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[98-bis-e][225] LS_reply_R1-2009798_MR_DC_NWM</w:t>
            </w:r>
          </w:p>
        </w:tc>
        <w:tc>
          <w:tcPr>
            <w:tcW w:w="0" w:type="auto"/>
          </w:tcPr>
          <w:p w14:paraId="2BB77F69" w14:textId="382242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399FAE58" w14:textId="156E33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DF03F9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C41A42" w14:textId="3FA743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R4-2105825</w:t>
            </w:r>
          </w:p>
        </w:tc>
      </w:tr>
      <w:tr w:rsidR="00C51F06" w14:paraId="4446C7AB" w14:textId="77777777" w:rsidTr="00C51F06">
        <w:tc>
          <w:tcPr>
            <w:tcW w:w="0" w:type="auto"/>
          </w:tcPr>
          <w:p w14:paraId="3A2C0808" w14:textId="6A66B2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R4-2105696</w:t>
            </w:r>
          </w:p>
        </w:tc>
        <w:tc>
          <w:tcPr>
            <w:tcW w:w="0" w:type="auto"/>
          </w:tcPr>
          <w:p w14:paraId="463CFE7C" w14:textId="00ED02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[98-bis-e][226] LS_reply_R2-2102165_NBIOT</w:t>
            </w:r>
          </w:p>
        </w:tc>
        <w:tc>
          <w:tcPr>
            <w:tcW w:w="0" w:type="auto"/>
          </w:tcPr>
          <w:p w14:paraId="2CFBC43F" w14:textId="1F758A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51A47FA0" w14:textId="7B4613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EC0F5B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9E559A" w14:textId="4A7038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R4-2105826</w:t>
            </w:r>
          </w:p>
        </w:tc>
      </w:tr>
      <w:tr w:rsidR="00C51F06" w14:paraId="6BB481D9" w14:textId="77777777" w:rsidTr="00C51F06">
        <w:tc>
          <w:tcPr>
            <w:tcW w:w="0" w:type="auto"/>
          </w:tcPr>
          <w:p w14:paraId="767D40D6" w14:textId="06E65A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R4-2105697</w:t>
            </w:r>
          </w:p>
        </w:tc>
        <w:tc>
          <w:tcPr>
            <w:tcW w:w="0" w:type="auto"/>
          </w:tcPr>
          <w:p w14:paraId="3E2D4847" w14:textId="4E34F1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[98-bis-e][227] LS_reply_R1-2102245_IIoT_URLLC</w:t>
            </w:r>
          </w:p>
        </w:tc>
        <w:tc>
          <w:tcPr>
            <w:tcW w:w="0" w:type="auto"/>
          </w:tcPr>
          <w:p w14:paraId="6A3AB36B" w14:textId="6026CB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6901F1BA" w14:textId="4B519D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AA34EF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18AD13" w14:textId="1522FC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R4-2105827</w:t>
            </w:r>
          </w:p>
        </w:tc>
      </w:tr>
      <w:tr w:rsidR="00C51F06" w14:paraId="272CFC8D" w14:textId="77777777" w:rsidTr="00C51F06">
        <w:tc>
          <w:tcPr>
            <w:tcW w:w="0" w:type="auto"/>
          </w:tcPr>
          <w:p w14:paraId="7A703E68" w14:textId="03E185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R4-2105698</w:t>
            </w:r>
          </w:p>
        </w:tc>
        <w:tc>
          <w:tcPr>
            <w:tcW w:w="0" w:type="auto"/>
          </w:tcPr>
          <w:p w14:paraId="3F170727" w14:textId="7DD384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[98-bis-e][228] LS_reply_R1-2102248_feMIMO</w:t>
            </w:r>
          </w:p>
        </w:tc>
        <w:tc>
          <w:tcPr>
            <w:tcW w:w="0" w:type="auto"/>
          </w:tcPr>
          <w:p w14:paraId="717A483E" w14:textId="369AF6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7B3273FF" w14:textId="71EBBB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998F90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96FB21" w14:textId="7B7EBD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R4-2105828</w:t>
            </w:r>
          </w:p>
        </w:tc>
      </w:tr>
      <w:tr w:rsidR="00C51F06" w14:paraId="775209B1" w14:textId="77777777" w:rsidTr="00C51F06">
        <w:tc>
          <w:tcPr>
            <w:tcW w:w="0" w:type="auto"/>
          </w:tcPr>
          <w:p w14:paraId="3A6763DB" w14:textId="214AD2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R4-2105699</w:t>
            </w:r>
          </w:p>
        </w:tc>
        <w:tc>
          <w:tcPr>
            <w:tcW w:w="0" w:type="auto"/>
          </w:tcPr>
          <w:p w14:paraId="2B6EA984" w14:textId="4E7EF9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SCell activation requirements for NR-U</w:t>
            </w:r>
          </w:p>
        </w:tc>
        <w:tc>
          <w:tcPr>
            <w:tcW w:w="0" w:type="auto"/>
          </w:tcPr>
          <w:p w14:paraId="4F6A0871" w14:textId="78329D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1D2A893" w14:textId="48D194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999DAD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6DDA0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907DC87" w14:textId="77777777" w:rsidTr="00C51F06">
        <w:tc>
          <w:tcPr>
            <w:tcW w:w="0" w:type="auto"/>
          </w:tcPr>
          <w:p w14:paraId="5DEE966F" w14:textId="7DA3FB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R4-2105700</w:t>
            </w:r>
          </w:p>
        </w:tc>
        <w:tc>
          <w:tcPr>
            <w:tcW w:w="0" w:type="auto"/>
          </w:tcPr>
          <w:p w14:paraId="250E0C13" w14:textId="16EDF9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NR-U RRM Core Requirements</w:t>
            </w:r>
          </w:p>
        </w:tc>
        <w:tc>
          <w:tcPr>
            <w:tcW w:w="0" w:type="auto"/>
          </w:tcPr>
          <w:p w14:paraId="26F1F006" w14:textId="42837C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A91D5B8" w14:textId="4948A1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7C0CEE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CD822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CC5928E" w14:textId="77777777" w:rsidTr="00C51F06">
        <w:tc>
          <w:tcPr>
            <w:tcW w:w="0" w:type="auto"/>
          </w:tcPr>
          <w:p w14:paraId="459AA167" w14:textId="529435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R4-2105701</w:t>
            </w:r>
          </w:p>
        </w:tc>
        <w:tc>
          <w:tcPr>
            <w:tcW w:w="0" w:type="auto"/>
          </w:tcPr>
          <w:p w14:paraId="582EBEB0" w14:textId="1AC875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in SCell activation in NR-U</w:t>
            </w:r>
          </w:p>
        </w:tc>
        <w:tc>
          <w:tcPr>
            <w:tcW w:w="0" w:type="auto"/>
          </w:tcPr>
          <w:p w14:paraId="145650B7" w14:textId="174EE4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E6329BD" w14:textId="4896F7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D450669" w14:textId="6291FB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R4-2106845</w:t>
            </w:r>
          </w:p>
        </w:tc>
        <w:tc>
          <w:tcPr>
            <w:tcW w:w="0" w:type="auto"/>
          </w:tcPr>
          <w:p w14:paraId="6C13C04F" w14:textId="15702E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41AC8085" w14:textId="77777777" w:rsidTr="00C51F06">
        <w:tc>
          <w:tcPr>
            <w:tcW w:w="0" w:type="auto"/>
          </w:tcPr>
          <w:p w14:paraId="08733E28" w14:textId="11CB3E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R4-2105702</w:t>
            </w:r>
          </w:p>
        </w:tc>
        <w:tc>
          <w:tcPr>
            <w:tcW w:w="0" w:type="auto"/>
          </w:tcPr>
          <w:p w14:paraId="482446B1" w14:textId="3D31C8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SCell activation requirement for NR-U R16</w:t>
            </w:r>
          </w:p>
        </w:tc>
        <w:tc>
          <w:tcPr>
            <w:tcW w:w="0" w:type="auto"/>
          </w:tcPr>
          <w:p w14:paraId="32B8DD0D" w14:textId="39E59E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9051303" w14:textId="38ED6A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2B74B61" w14:textId="07284E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R4-2105005</w:t>
            </w:r>
          </w:p>
        </w:tc>
        <w:tc>
          <w:tcPr>
            <w:tcW w:w="0" w:type="auto"/>
          </w:tcPr>
          <w:p w14:paraId="5CD3BAA7" w14:textId="306633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276DD9AD" w14:textId="77777777" w:rsidTr="00C51F06">
        <w:tc>
          <w:tcPr>
            <w:tcW w:w="0" w:type="auto"/>
          </w:tcPr>
          <w:p w14:paraId="29F25E06" w14:textId="3C4488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R4-2105703</w:t>
            </w:r>
          </w:p>
        </w:tc>
        <w:tc>
          <w:tcPr>
            <w:tcW w:w="0" w:type="auto"/>
          </w:tcPr>
          <w:p w14:paraId="520DD383" w14:textId="2C3E41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RLM requirements for NR-U</w:t>
            </w:r>
          </w:p>
        </w:tc>
        <w:tc>
          <w:tcPr>
            <w:tcW w:w="0" w:type="auto"/>
          </w:tcPr>
          <w:p w14:paraId="77781F6E" w14:textId="6B5D13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65AACCE" w14:textId="6CCA82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FA43FC3" w14:textId="300661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R4-2106966</w:t>
            </w:r>
          </w:p>
        </w:tc>
        <w:tc>
          <w:tcPr>
            <w:tcW w:w="0" w:type="auto"/>
          </w:tcPr>
          <w:p w14:paraId="0B2F0F62" w14:textId="7FC817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0ADD827F" w14:textId="77777777" w:rsidTr="00C51F06">
        <w:tc>
          <w:tcPr>
            <w:tcW w:w="0" w:type="auto"/>
          </w:tcPr>
          <w:p w14:paraId="2CC8CC38" w14:textId="6EE3F3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R4-2105704</w:t>
            </w:r>
          </w:p>
        </w:tc>
        <w:tc>
          <w:tcPr>
            <w:tcW w:w="0" w:type="auto"/>
          </w:tcPr>
          <w:p w14:paraId="2E4F5098" w14:textId="39F09E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measurement requirements for NR-U</w:t>
            </w:r>
          </w:p>
        </w:tc>
        <w:tc>
          <w:tcPr>
            <w:tcW w:w="0" w:type="auto"/>
          </w:tcPr>
          <w:p w14:paraId="33D39F4D" w14:textId="5EEE3D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8931CC5" w14:textId="74C808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EC39C91" w14:textId="390564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R4-2106968</w:t>
            </w:r>
          </w:p>
        </w:tc>
        <w:tc>
          <w:tcPr>
            <w:tcW w:w="0" w:type="auto"/>
          </w:tcPr>
          <w:p w14:paraId="515A28D6" w14:textId="1EE6C0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19947FE0" w14:textId="77777777" w:rsidTr="00C51F06">
        <w:tc>
          <w:tcPr>
            <w:tcW w:w="0" w:type="auto"/>
          </w:tcPr>
          <w:p w14:paraId="30E697B7" w14:textId="70FA76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R4-2105705</w:t>
            </w:r>
          </w:p>
        </w:tc>
        <w:tc>
          <w:tcPr>
            <w:tcW w:w="0" w:type="auto"/>
          </w:tcPr>
          <w:p w14:paraId="195727C4" w14:textId="53A24E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CSSF updating for NR-U</w:t>
            </w:r>
          </w:p>
        </w:tc>
        <w:tc>
          <w:tcPr>
            <w:tcW w:w="0" w:type="auto"/>
          </w:tcPr>
          <w:p w14:paraId="3F9D4D57" w14:textId="14AB1B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0ACD2DB" w14:textId="0354BA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121E3A4" w14:textId="647D85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R4-2106969</w:t>
            </w:r>
          </w:p>
        </w:tc>
        <w:tc>
          <w:tcPr>
            <w:tcW w:w="0" w:type="auto"/>
          </w:tcPr>
          <w:p w14:paraId="1C26DA61" w14:textId="3E820B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38F5F331" w14:textId="77777777" w:rsidTr="00C51F06">
        <w:tc>
          <w:tcPr>
            <w:tcW w:w="0" w:type="auto"/>
          </w:tcPr>
          <w:p w14:paraId="77A9F076" w14:textId="4E7F65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R4-2105706</w:t>
            </w:r>
          </w:p>
        </w:tc>
        <w:tc>
          <w:tcPr>
            <w:tcW w:w="0" w:type="auto"/>
          </w:tcPr>
          <w:p w14:paraId="4D7ADC5F" w14:textId="086F64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updates for NR-U in 38.133</w:t>
            </w:r>
          </w:p>
        </w:tc>
        <w:tc>
          <w:tcPr>
            <w:tcW w:w="0" w:type="auto"/>
          </w:tcPr>
          <w:p w14:paraId="7D650BF0" w14:textId="346A60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887F7D1" w14:textId="700081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33AC9B2" w14:textId="5E777C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R4-2106840</w:t>
            </w:r>
          </w:p>
        </w:tc>
        <w:tc>
          <w:tcPr>
            <w:tcW w:w="0" w:type="auto"/>
          </w:tcPr>
          <w:p w14:paraId="0158710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65D5213" w14:textId="77777777" w:rsidTr="00C51F06">
        <w:tc>
          <w:tcPr>
            <w:tcW w:w="0" w:type="auto"/>
          </w:tcPr>
          <w:p w14:paraId="33667765" w14:textId="15224E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R4-2105707</w:t>
            </w:r>
          </w:p>
        </w:tc>
        <w:tc>
          <w:tcPr>
            <w:tcW w:w="0" w:type="auto"/>
          </w:tcPr>
          <w:p w14:paraId="7CFF19EE" w14:textId="603925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updates for NR-U in 36.133</w:t>
            </w:r>
          </w:p>
        </w:tc>
        <w:tc>
          <w:tcPr>
            <w:tcW w:w="0" w:type="auto"/>
          </w:tcPr>
          <w:p w14:paraId="6192C129" w14:textId="0B6D9E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6092BEB" w14:textId="07785F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8E6B109" w14:textId="2FE9B9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R4-2106841</w:t>
            </w:r>
          </w:p>
        </w:tc>
        <w:tc>
          <w:tcPr>
            <w:tcW w:w="0" w:type="auto"/>
          </w:tcPr>
          <w:p w14:paraId="052277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5A1465E" w14:textId="77777777" w:rsidTr="00C51F06">
        <w:tc>
          <w:tcPr>
            <w:tcW w:w="0" w:type="auto"/>
          </w:tcPr>
          <w:p w14:paraId="635F6E75" w14:textId="37153D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R4-2105708</w:t>
            </w:r>
          </w:p>
        </w:tc>
        <w:tc>
          <w:tcPr>
            <w:tcW w:w="0" w:type="auto"/>
          </w:tcPr>
          <w:p w14:paraId="5F1D721E" w14:textId="44F53B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SCell activation requirements for NR-U</w:t>
            </w:r>
          </w:p>
        </w:tc>
        <w:tc>
          <w:tcPr>
            <w:tcW w:w="0" w:type="auto"/>
          </w:tcPr>
          <w:p w14:paraId="07AFCD28" w14:textId="0F0918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E5E2C5A" w14:textId="6AF6A2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DD87B1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F63D7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73EB7F9" w14:textId="77777777" w:rsidTr="00C51F06">
        <w:tc>
          <w:tcPr>
            <w:tcW w:w="0" w:type="auto"/>
          </w:tcPr>
          <w:p w14:paraId="246372E3" w14:textId="5C2478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R4-2105709</w:t>
            </w:r>
          </w:p>
        </w:tc>
        <w:tc>
          <w:tcPr>
            <w:tcW w:w="0" w:type="auto"/>
          </w:tcPr>
          <w:p w14:paraId="163B2C49" w14:textId="7E2973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WF on general test configurations for NR-U RRM </w:t>
            </w:r>
            <w:r>
              <w:rPr>
                <w:sz w:val="16"/>
              </w:rPr>
              <w:lastRenderedPageBreak/>
              <w:t>performance requirements</w:t>
            </w:r>
          </w:p>
        </w:tc>
        <w:tc>
          <w:tcPr>
            <w:tcW w:w="0" w:type="auto"/>
          </w:tcPr>
          <w:p w14:paraId="771E9A5F" w14:textId="174F43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Nokia</w:t>
            </w:r>
          </w:p>
        </w:tc>
        <w:tc>
          <w:tcPr>
            <w:tcW w:w="0" w:type="auto"/>
          </w:tcPr>
          <w:p w14:paraId="6C153501" w14:textId="56CFDC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49F695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99F45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524F6D" w14:textId="77777777" w:rsidTr="00C51F06">
        <w:tc>
          <w:tcPr>
            <w:tcW w:w="0" w:type="auto"/>
          </w:tcPr>
          <w:p w14:paraId="4C9CDDB5" w14:textId="01BDEF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R4-2105710</w:t>
            </w:r>
          </w:p>
        </w:tc>
        <w:tc>
          <w:tcPr>
            <w:tcW w:w="0" w:type="auto"/>
          </w:tcPr>
          <w:p w14:paraId="38F25540" w14:textId="6E9BBD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LBT models for NR-U RRM performance requirements</w:t>
            </w:r>
          </w:p>
        </w:tc>
        <w:tc>
          <w:tcPr>
            <w:tcW w:w="0" w:type="auto"/>
          </w:tcPr>
          <w:p w14:paraId="43BD52B0" w14:textId="67CA69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511A0CFE" w14:textId="5B4512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F714B0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594FA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F7D8446" w14:textId="77777777" w:rsidTr="00C51F06">
        <w:tc>
          <w:tcPr>
            <w:tcW w:w="0" w:type="auto"/>
          </w:tcPr>
          <w:p w14:paraId="6EEB5F2A" w14:textId="0D487B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R4-2105711</w:t>
            </w:r>
          </w:p>
        </w:tc>
        <w:tc>
          <w:tcPr>
            <w:tcW w:w="0" w:type="auto"/>
          </w:tcPr>
          <w:p w14:paraId="56AEADCA" w14:textId="30AC15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test case list for NR-U</w:t>
            </w:r>
          </w:p>
        </w:tc>
        <w:tc>
          <w:tcPr>
            <w:tcW w:w="0" w:type="auto"/>
          </w:tcPr>
          <w:p w14:paraId="064E0F01" w14:textId="54B030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BA24D0F" w14:textId="065287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C734564" w14:textId="272941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R4-2106848</w:t>
            </w:r>
          </w:p>
        </w:tc>
        <w:tc>
          <w:tcPr>
            <w:tcW w:w="0" w:type="auto"/>
          </w:tcPr>
          <w:p w14:paraId="0D39DA6F" w14:textId="74BE6B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3CB0D616" w14:textId="77777777" w:rsidTr="00C51F06">
        <w:tc>
          <w:tcPr>
            <w:tcW w:w="0" w:type="auto"/>
          </w:tcPr>
          <w:p w14:paraId="3FBFF6F5" w14:textId="6711CF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R4-2105712</w:t>
            </w:r>
          </w:p>
        </w:tc>
        <w:tc>
          <w:tcPr>
            <w:tcW w:w="0" w:type="auto"/>
          </w:tcPr>
          <w:p w14:paraId="4271E926" w14:textId="315616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Big CR: Introduction of Rel-16 NR-U RRM performance requirements</w:t>
            </w:r>
          </w:p>
        </w:tc>
        <w:tc>
          <w:tcPr>
            <w:tcW w:w="0" w:type="auto"/>
          </w:tcPr>
          <w:p w14:paraId="270A2FF9" w14:textId="4EBC01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CDF1CC7" w14:textId="1D9780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65FD669" w14:textId="5816DC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R4-2106846</w:t>
            </w:r>
          </w:p>
        </w:tc>
        <w:tc>
          <w:tcPr>
            <w:tcW w:w="0" w:type="auto"/>
          </w:tcPr>
          <w:p w14:paraId="45B144F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7B1AFAE" w14:textId="77777777" w:rsidTr="00C51F06">
        <w:tc>
          <w:tcPr>
            <w:tcW w:w="0" w:type="auto"/>
          </w:tcPr>
          <w:p w14:paraId="6521A9D3" w14:textId="66AD77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R4-2105713</w:t>
            </w:r>
          </w:p>
        </w:tc>
        <w:tc>
          <w:tcPr>
            <w:tcW w:w="0" w:type="auto"/>
          </w:tcPr>
          <w:p w14:paraId="577CF3E5" w14:textId="27D732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DL CCA model for NR-U</w:t>
            </w:r>
          </w:p>
        </w:tc>
        <w:tc>
          <w:tcPr>
            <w:tcW w:w="0" w:type="auto"/>
          </w:tcPr>
          <w:p w14:paraId="6FA575C6" w14:textId="05C2C6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</w:t>
            </w:r>
          </w:p>
        </w:tc>
        <w:tc>
          <w:tcPr>
            <w:tcW w:w="0" w:type="auto"/>
          </w:tcPr>
          <w:p w14:paraId="39A4281D" w14:textId="1C3B1D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9A3ABB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FE5FE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167DEEC" w14:textId="77777777" w:rsidTr="00C51F06">
        <w:tc>
          <w:tcPr>
            <w:tcW w:w="0" w:type="auto"/>
          </w:tcPr>
          <w:p w14:paraId="7DCD8F8F" w14:textId="48DFEB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R4-2105714</w:t>
            </w:r>
          </w:p>
        </w:tc>
        <w:tc>
          <w:tcPr>
            <w:tcW w:w="0" w:type="auto"/>
          </w:tcPr>
          <w:p w14:paraId="520959E2" w14:textId="516929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rules for legacy NR tests for NR-U in 38.133</w:t>
            </w:r>
          </w:p>
        </w:tc>
        <w:tc>
          <w:tcPr>
            <w:tcW w:w="0" w:type="auto"/>
          </w:tcPr>
          <w:p w14:paraId="4BCA1389" w14:textId="4A650D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25C3FD8" w14:textId="21C03E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80A097A" w14:textId="671F08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R4-2107140</w:t>
            </w:r>
          </w:p>
        </w:tc>
        <w:tc>
          <w:tcPr>
            <w:tcW w:w="0" w:type="auto"/>
          </w:tcPr>
          <w:p w14:paraId="441A56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8EC4C65" w14:textId="77777777" w:rsidTr="00C51F06">
        <w:tc>
          <w:tcPr>
            <w:tcW w:w="0" w:type="auto"/>
          </w:tcPr>
          <w:p w14:paraId="12F3FE33" w14:textId="6C3B80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R4-2105715</w:t>
            </w:r>
          </w:p>
        </w:tc>
        <w:tc>
          <w:tcPr>
            <w:tcW w:w="0" w:type="auto"/>
          </w:tcPr>
          <w:p w14:paraId="356B9B3B" w14:textId="41C554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NR-U cell reselection tests</w:t>
            </w:r>
          </w:p>
        </w:tc>
        <w:tc>
          <w:tcPr>
            <w:tcW w:w="0" w:type="auto"/>
          </w:tcPr>
          <w:p w14:paraId="7C2F02D1" w14:textId="4A3C2E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28C0AB5" w14:textId="01CDD5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183821E" w14:textId="508F06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R4-2106854</w:t>
            </w:r>
          </w:p>
        </w:tc>
        <w:tc>
          <w:tcPr>
            <w:tcW w:w="0" w:type="auto"/>
          </w:tcPr>
          <w:p w14:paraId="6D2393D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8ED1A76" w14:textId="77777777" w:rsidTr="00C51F06">
        <w:tc>
          <w:tcPr>
            <w:tcW w:w="0" w:type="auto"/>
          </w:tcPr>
          <w:p w14:paraId="0CD93065" w14:textId="4B1CEE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R4-2105716</w:t>
            </w:r>
          </w:p>
        </w:tc>
        <w:tc>
          <w:tcPr>
            <w:tcW w:w="0" w:type="auto"/>
          </w:tcPr>
          <w:p w14:paraId="03225C6D" w14:textId="2FF918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TC NR-U handover test cases</w:t>
            </w:r>
          </w:p>
        </w:tc>
        <w:tc>
          <w:tcPr>
            <w:tcW w:w="0" w:type="auto"/>
          </w:tcPr>
          <w:p w14:paraId="58406AE2" w14:textId="022903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A513D2A" w14:textId="7A7FC8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9A455AA" w14:textId="133385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R4-2106576</w:t>
            </w:r>
          </w:p>
        </w:tc>
        <w:tc>
          <w:tcPr>
            <w:tcW w:w="0" w:type="auto"/>
          </w:tcPr>
          <w:p w14:paraId="107739B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9BFCE5D" w14:textId="77777777" w:rsidTr="00C51F06">
        <w:tc>
          <w:tcPr>
            <w:tcW w:w="0" w:type="auto"/>
          </w:tcPr>
          <w:p w14:paraId="7721A8AE" w14:textId="3E5C8F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R4-2105717</w:t>
            </w:r>
          </w:p>
        </w:tc>
        <w:tc>
          <w:tcPr>
            <w:tcW w:w="0" w:type="auto"/>
          </w:tcPr>
          <w:p w14:paraId="61510755" w14:textId="7FFA8A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NR-U handover tests</w:t>
            </w:r>
          </w:p>
        </w:tc>
        <w:tc>
          <w:tcPr>
            <w:tcW w:w="0" w:type="auto"/>
          </w:tcPr>
          <w:p w14:paraId="7C9325E9" w14:textId="49A413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4225A46" w14:textId="3679FE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4EE085F" w14:textId="011CDF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R4-2106856</w:t>
            </w:r>
          </w:p>
        </w:tc>
        <w:tc>
          <w:tcPr>
            <w:tcW w:w="0" w:type="auto"/>
          </w:tcPr>
          <w:p w14:paraId="5AC3EF4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03F662D" w14:textId="77777777" w:rsidTr="00C51F06">
        <w:tc>
          <w:tcPr>
            <w:tcW w:w="0" w:type="auto"/>
          </w:tcPr>
          <w:p w14:paraId="6D08A734" w14:textId="1B3F81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R4-2105718</w:t>
            </w:r>
          </w:p>
        </w:tc>
        <w:tc>
          <w:tcPr>
            <w:tcW w:w="0" w:type="auto"/>
          </w:tcPr>
          <w:p w14:paraId="00036863" w14:textId="6E5F70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of test cases for HO delay and interruption for NR-U</w:t>
            </w:r>
          </w:p>
        </w:tc>
        <w:tc>
          <w:tcPr>
            <w:tcW w:w="0" w:type="auto"/>
          </w:tcPr>
          <w:p w14:paraId="1DC8400F" w14:textId="5E5C16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64E4BBB" w14:textId="0DCC4F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4BC02CA" w14:textId="7203C1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R4-2106978</w:t>
            </w:r>
          </w:p>
        </w:tc>
        <w:tc>
          <w:tcPr>
            <w:tcW w:w="0" w:type="auto"/>
          </w:tcPr>
          <w:p w14:paraId="5BC3C3E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FE1BB2B" w14:textId="77777777" w:rsidTr="00C51F06">
        <w:tc>
          <w:tcPr>
            <w:tcW w:w="0" w:type="auto"/>
          </w:tcPr>
          <w:p w14:paraId="107A6090" w14:textId="11D66B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R4-2105719</w:t>
            </w:r>
          </w:p>
        </w:tc>
        <w:tc>
          <w:tcPr>
            <w:tcW w:w="0" w:type="auto"/>
          </w:tcPr>
          <w:p w14:paraId="41D72F95" w14:textId="69DFBE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test cases for RRC release with redirection for NR-U</w:t>
            </w:r>
          </w:p>
        </w:tc>
        <w:tc>
          <w:tcPr>
            <w:tcW w:w="0" w:type="auto"/>
          </w:tcPr>
          <w:p w14:paraId="7749349A" w14:textId="479422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E73F11B" w14:textId="18ED3E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0F567B5" w14:textId="607057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R4-2106979</w:t>
            </w:r>
          </w:p>
        </w:tc>
        <w:tc>
          <w:tcPr>
            <w:tcW w:w="0" w:type="auto"/>
          </w:tcPr>
          <w:p w14:paraId="71986ED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01E0318" w14:textId="77777777" w:rsidTr="00C51F06">
        <w:tc>
          <w:tcPr>
            <w:tcW w:w="0" w:type="auto"/>
          </w:tcPr>
          <w:p w14:paraId="6BAE1C45" w14:textId="1A696E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R4-2105720</w:t>
            </w:r>
          </w:p>
        </w:tc>
        <w:tc>
          <w:tcPr>
            <w:tcW w:w="0" w:type="auto"/>
          </w:tcPr>
          <w:p w14:paraId="117F6646" w14:textId="59B5D3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RRC connection release with re-direction from NR to NR-U test in 38.133</w:t>
            </w:r>
          </w:p>
        </w:tc>
        <w:tc>
          <w:tcPr>
            <w:tcW w:w="0" w:type="auto"/>
          </w:tcPr>
          <w:p w14:paraId="5F8351C9" w14:textId="2F8C35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BE57B5D" w14:textId="30EA78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DBA757A" w14:textId="2E219C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R4-2107144</w:t>
            </w:r>
          </w:p>
        </w:tc>
        <w:tc>
          <w:tcPr>
            <w:tcW w:w="0" w:type="auto"/>
          </w:tcPr>
          <w:p w14:paraId="3539A93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861083C" w14:textId="77777777" w:rsidTr="00C51F06">
        <w:tc>
          <w:tcPr>
            <w:tcW w:w="0" w:type="auto"/>
          </w:tcPr>
          <w:p w14:paraId="751E4836" w14:textId="2D85AC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R4-2105721</w:t>
            </w:r>
          </w:p>
        </w:tc>
        <w:tc>
          <w:tcPr>
            <w:tcW w:w="0" w:type="auto"/>
          </w:tcPr>
          <w:p w14:paraId="25C542AB" w14:textId="7C38A2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Random access procedure test cases for NR-U</w:t>
            </w:r>
          </w:p>
        </w:tc>
        <w:tc>
          <w:tcPr>
            <w:tcW w:w="0" w:type="auto"/>
          </w:tcPr>
          <w:p w14:paraId="1B9B6820" w14:textId="23CCE0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</w:t>
            </w:r>
          </w:p>
        </w:tc>
        <w:tc>
          <w:tcPr>
            <w:tcW w:w="0" w:type="auto"/>
          </w:tcPr>
          <w:p w14:paraId="33F64A79" w14:textId="05D66E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A93DC4D" w14:textId="0E4F90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R4-2106877</w:t>
            </w:r>
          </w:p>
        </w:tc>
        <w:tc>
          <w:tcPr>
            <w:tcW w:w="0" w:type="auto"/>
          </w:tcPr>
          <w:p w14:paraId="65772F5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CD23CE" w14:textId="77777777" w:rsidTr="00C51F06">
        <w:tc>
          <w:tcPr>
            <w:tcW w:w="0" w:type="auto"/>
          </w:tcPr>
          <w:p w14:paraId="066A7A9B" w14:textId="35E33B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R4-2105722</w:t>
            </w:r>
          </w:p>
        </w:tc>
        <w:tc>
          <w:tcPr>
            <w:tcW w:w="0" w:type="auto"/>
          </w:tcPr>
          <w:p w14:paraId="3DEE3F1C" w14:textId="6969AB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cases on BWP switching for NR-U SA in TS 38.133</w:t>
            </w:r>
          </w:p>
        </w:tc>
        <w:tc>
          <w:tcPr>
            <w:tcW w:w="0" w:type="auto"/>
          </w:tcPr>
          <w:p w14:paraId="77F7F4DA" w14:textId="15F054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E794DAC" w14:textId="3FD45C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EA5B0B4" w14:textId="50F6DA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R4-2107146</w:t>
            </w:r>
          </w:p>
        </w:tc>
        <w:tc>
          <w:tcPr>
            <w:tcW w:w="0" w:type="auto"/>
          </w:tcPr>
          <w:p w14:paraId="0578AE8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1857130" w14:textId="77777777" w:rsidTr="00C51F06">
        <w:tc>
          <w:tcPr>
            <w:tcW w:w="0" w:type="auto"/>
          </w:tcPr>
          <w:p w14:paraId="57B74D0E" w14:textId="675409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R4-2105723</w:t>
            </w:r>
          </w:p>
        </w:tc>
        <w:tc>
          <w:tcPr>
            <w:tcW w:w="0" w:type="auto"/>
          </w:tcPr>
          <w:p w14:paraId="2E13EF60" w14:textId="1DF827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of test cases for PSCell addition and release for NR-U</w:t>
            </w:r>
          </w:p>
        </w:tc>
        <w:tc>
          <w:tcPr>
            <w:tcW w:w="0" w:type="auto"/>
          </w:tcPr>
          <w:p w14:paraId="4DD2EED2" w14:textId="5404B7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020C9ED" w14:textId="53FBD4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4EF688E" w14:textId="7F1947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R4-2106981</w:t>
            </w:r>
          </w:p>
        </w:tc>
        <w:tc>
          <w:tcPr>
            <w:tcW w:w="0" w:type="auto"/>
          </w:tcPr>
          <w:p w14:paraId="1F8AF92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BF1A217" w14:textId="77777777" w:rsidTr="00C51F06">
        <w:tc>
          <w:tcPr>
            <w:tcW w:w="0" w:type="auto"/>
          </w:tcPr>
          <w:p w14:paraId="1CB9E147" w14:textId="2FE44C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R4-2105724</w:t>
            </w:r>
          </w:p>
        </w:tc>
        <w:tc>
          <w:tcPr>
            <w:tcW w:w="0" w:type="auto"/>
          </w:tcPr>
          <w:p w14:paraId="220410E6" w14:textId="6445D3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Update of beam management test cases for NR-U</w:t>
            </w:r>
          </w:p>
        </w:tc>
        <w:tc>
          <w:tcPr>
            <w:tcW w:w="0" w:type="auto"/>
          </w:tcPr>
          <w:p w14:paraId="11091290" w14:textId="65D3AF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419CAF9" w14:textId="04F0A7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C8C6FD4" w14:textId="1F4EF3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R4-2106875</w:t>
            </w:r>
          </w:p>
        </w:tc>
        <w:tc>
          <w:tcPr>
            <w:tcW w:w="0" w:type="auto"/>
          </w:tcPr>
          <w:p w14:paraId="02AAC26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831DD40" w14:textId="77777777" w:rsidTr="00C51F06">
        <w:tc>
          <w:tcPr>
            <w:tcW w:w="0" w:type="auto"/>
          </w:tcPr>
          <w:p w14:paraId="6D85ADD6" w14:textId="0C01BB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R4-2105725</w:t>
            </w:r>
          </w:p>
        </w:tc>
        <w:tc>
          <w:tcPr>
            <w:tcW w:w="0" w:type="auto"/>
          </w:tcPr>
          <w:p w14:paraId="3C6AE540" w14:textId="3977F4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test cases for inter-RAT measurement for NR-U</w:t>
            </w:r>
          </w:p>
        </w:tc>
        <w:tc>
          <w:tcPr>
            <w:tcW w:w="0" w:type="auto"/>
          </w:tcPr>
          <w:p w14:paraId="6BE9A17D" w14:textId="49DBD8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CE51F0F" w14:textId="120589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CE57CF4" w14:textId="79691B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R4-2106982</w:t>
            </w:r>
          </w:p>
        </w:tc>
        <w:tc>
          <w:tcPr>
            <w:tcW w:w="0" w:type="auto"/>
          </w:tcPr>
          <w:p w14:paraId="0AF79C3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A055D2F" w14:textId="77777777" w:rsidTr="00C51F06">
        <w:tc>
          <w:tcPr>
            <w:tcW w:w="0" w:type="auto"/>
          </w:tcPr>
          <w:p w14:paraId="768F2E3A" w14:textId="5AD4A0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R4-2105726</w:t>
            </w:r>
          </w:p>
        </w:tc>
        <w:tc>
          <w:tcPr>
            <w:tcW w:w="0" w:type="auto"/>
          </w:tcPr>
          <w:p w14:paraId="6DED6CBD" w14:textId="2A26D2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test cases for L1-RSRP measurement accuracy with CCA serving cel</w:t>
            </w:r>
          </w:p>
        </w:tc>
        <w:tc>
          <w:tcPr>
            <w:tcW w:w="0" w:type="auto"/>
          </w:tcPr>
          <w:p w14:paraId="487190A9" w14:textId="2E640E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</w:t>
            </w:r>
          </w:p>
        </w:tc>
        <w:tc>
          <w:tcPr>
            <w:tcW w:w="0" w:type="auto"/>
          </w:tcPr>
          <w:p w14:paraId="47C782EE" w14:textId="4F9A4D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BF6AEA4" w14:textId="6D9B5F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R4-2106359</w:t>
            </w:r>
          </w:p>
        </w:tc>
        <w:tc>
          <w:tcPr>
            <w:tcW w:w="0" w:type="auto"/>
          </w:tcPr>
          <w:p w14:paraId="51969CA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9E59C5B" w14:textId="77777777" w:rsidTr="00C51F06">
        <w:tc>
          <w:tcPr>
            <w:tcW w:w="0" w:type="auto"/>
          </w:tcPr>
          <w:p w14:paraId="060F2984" w14:textId="58AC39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R4-2105727</w:t>
            </w:r>
          </w:p>
        </w:tc>
        <w:tc>
          <w:tcPr>
            <w:tcW w:w="0" w:type="auto"/>
          </w:tcPr>
          <w:p w14:paraId="0EB8733D" w14:textId="623094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test cases for intra-frequency measurement accuracy for NR-U</w:t>
            </w:r>
          </w:p>
        </w:tc>
        <w:tc>
          <w:tcPr>
            <w:tcW w:w="0" w:type="auto"/>
          </w:tcPr>
          <w:p w14:paraId="5529AD2C" w14:textId="7CAF88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AE54BCC" w14:textId="752235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999B0A6" w14:textId="3C7386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R4-2106983</w:t>
            </w:r>
          </w:p>
        </w:tc>
        <w:tc>
          <w:tcPr>
            <w:tcW w:w="0" w:type="auto"/>
          </w:tcPr>
          <w:p w14:paraId="681A741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E88FDEB" w14:textId="77777777" w:rsidTr="00C51F06">
        <w:tc>
          <w:tcPr>
            <w:tcW w:w="0" w:type="auto"/>
          </w:tcPr>
          <w:p w14:paraId="2A3447B6" w14:textId="18821E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R4-2105728</w:t>
            </w:r>
          </w:p>
        </w:tc>
        <w:tc>
          <w:tcPr>
            <w:tcW w:w="0" w:type="auto"/>
          </w:tcPr>
          <w:p w14:paraId="32AFCC3D" w14:textId="52E37C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cases for RSSI and CO measurement accuracy in NR-U R16</w:t>
            </w:r>
          </w:p>
        </w:tc>
        <w:tc>
          <w:tcPr>
            <w:tcW w:w="0" w:type="auto"/>
          </w:tcPr>
          <w:p w14:paraId="1D3AFFB4" w14:textId="7C2299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B705110" w14:textId="56729B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EE2C741" w14:textId="05C42B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R4-2104830</w:t>
            </w:r>
          </w:p>
        </w:tc>
        <w:tc>
          <w:tcPr>
            <w:tcW w:w="0" w:type="auto"/>
          </w:tcPr>
          <w:p w14:paraId="7D02C69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60A51A5" w14:textId="77777777" w:rsidTr="00C51F06">
        <w:tc>
          <w:tcPr>
            <w:tcW w:w="0" w:type="auto"/>
          </w:tcPr>
          <w:p w14:paraId="065EA7FE" w14:textId="04EB1C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R4-2105729</w:t>
            </w:r>
          </w:p>
        </w:tc>
        <w:tc>
          <w:tcPr>
            <w:tcW w:w="0" w:type="auto"/>
          </w:tcPr>
          <w:p w14:paraId="785F5D4A" w14:textId="4AB43A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maintenance for IAB-MT RRM test cases</w:t>
            </w:r>
          </w:p>
        </w:tc>
        <w:tc>
          <w:tcPr>
            <w:tcW w:w="0" w:type="auto"/>
          </w:tcPr>
          <w:p w14:paraId="7D8ACB8D" w14:textId="7F3507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0AFE12C" w14:textId="305D8E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65E460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B23E3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7FBE7B9" w14:textId="77777777" w:rsidTr="00C51F06">
        <w:tc>
          <w:tcPr>
            <w:tcW w:w="0" w:type="auto"/>
          </w:tcPr>
          <w:p w14:paraId="73BDAB1F" w14:textId="05F55D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R4-2105730</w:t>
            </w:r>
          </w:p>
        </w:tc>
        <w:tc>
          <w:tcPr>
            <w:tcW w:w="0" w:type="auto"/>
          </w:tcPr>
          <w:p w14:paraId="4E5AA9CA" w14:textId="31179B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IAB-MT RRM test cases in 38.174</w:t>
            </w:r>
          </w:p>
        </w:tc>
        <w:tc>
          <w:tcPr>
            <w:tcW w:w="0" w:type="auto"/>
          </w:tcPr>
          <w:p w14:paraId="07308905" w14:textId="71C4AF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C05481A" w14:textId="218EBA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1ABEBA2" w14:textId="7B8B9B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R4-2107133</w:t>
            </w:r>
          </w:p>
        </w:tc>
        <w:tc>
          <w:tcPr>
            <w:tcW w:w="0" w:type="auto"/>
          </w:tcPr>
          <w:p w14:paraId="5B7B65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8881E0B" w14:textId="77777777" w:rsidTr="00C51F06">
        <w:tc>
          <w:tcPr>
            <w:tcW w:w="0" w:type="auto"/>
          </w:tcPr>
          <w:p w14:paraId="03AF7BEB" w14:textId="08F55E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R4-2105731</w:t>
            </w:r>
          </w:p>
        </w:tc>
        <w:tc>
          <w:tcPr>
            <w:tcW w:w="0" w:type="auto"/>
          </w:tcPr>
          <w:p w14:paraId="7E318EAE" w14:textId="484260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 CR] Test cases for Beam Failure Detection and Link Recovery with CSI-RS in FR1</w:t>
            </w:r>
          </w:p>
        </w:tc>
        <w:tc>
          <w:tcPr>
            <w:tcW w:w="0" w:type="auto"/>
          </w:tcPr>
          <w:p w14:paraId="4E3B9EC6" w14:textId="357F9E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6046EB9E" w14:textId="7BE3F5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BC9F680" w14:textId="735677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R4-2104928</w:t>
            </w:r>
          </w:p>
        </w:tc>
        <w:tc>
          <w:tcPr>
            <w:tcW w:w="0" w:type="auto"/>
          </w:tcPr>
          <w:p w14:paraId="2E0247C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6C5C01C" w14:textId="77777777" w:rsidTr="00C51F06">
        <w:tc>
          <w:tcPr>
            <w:tcW w:w="0" w:type="auto"/>
          </w:tcPr>
          <w:p w14:paraId="68157442" w14:textId="2B67D5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R4-2105732</w:t>
            </w:r>
          </w:p>
        </w:tc>
        <w:tc>
          <w:tcPr>
            <w:tcW w:w="0" w:type="auto"/>
          </w:tcPr>
          <w:p w14:paraId="1A19F141" w14:textId="497D30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 CR] Test cases for Beam Failure Detection and Link Recovery with SSB in FR1</w:t>
            </w:r>
          </w:p>
        </w:tc>
        <w:tc>
          <w:tcPr>
            <w:tcW w:w="0" w:type="auto"/>
          </w:tcPr>
          <w:p w14:paraId="704905F4" w14:textId="62AA4E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3C765C73" w14:textId="3A83F9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3C57687" w14:textId="741398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R4-2104929</w:t>
            </w:r>
          </w:p>
        </w:tc>
        <w:tc>
          <w:tcPr>
            <w:tcW w:w="0" w:type="auto"/>
          </w:tcPr>
          <w:p w14:paraId="6960EF3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F635F56" w14:textId="77777777" w:rsidTr="00C51F06">
        <w:tc>
          <w:tcPr>
            <w:tcW w:w="0" w:type="auto"/>
          </w:tcPr>
          <w:p w14:paraId="1D01D59F" w14:textId="724D2D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R4-2105733</w:t>
            </w:r>
          </w:p>
        </w:tc>
        <w:tc>
          <w:tcPr>
            <w:tcW w:w="0" w:type="auto"/>
          </w:tcPr>
          <w:p w14:paraId="6A6CF379" w14:textId="15DA37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 CR] Test cases for timing for IAB-MT</w:t>
            </w:r>
          </w:p>
        </w:tc>
        <w:tc>
          <w:tcPr>
            <w:tcW w:w="0" w:type="auto"/>
          </w:tcPr>
          <w:p w14:paraId="70C56A6E" w14:textId="6F8633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6090F95E" w14:textId="0A7061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4BB6B48" w14:textId="1464B0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R4-2104930</w:t>
            </w:r>
          </w:p>
        </w:tc>
        <w:tc>
          <w:tcPr>
            <w:tcW w:w="0" w:type="auto"/>
          </w:tcPr>
          <w:p w14:paraId="150F84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E5BE01B" w14:textId="77777777" w:rsidTr="00C51F06">
        <w:tc>
          <w:tcPr>
            <w:tcW w:w="0" w:type="auto"/>
          </w:tcPr>
          <w:p w14:paraId="7FD41DB5" w14:textId="25B15C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R4-2105734</w:t>
            </w:r>
          </w:p>
        </w:tc>
        <w:tc>
          <w:tcPr>
            <w:tcW w:w="0" w:type="auto"/>
          </w:tcPr>
          <w:p w14:paraId="0784AB22" w14:textId="203F1B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introduce test cases for BFD and LR based on SSB in FR2 for IAB-MT</w:t>
            </w:r>
          </w:p>
        </w:tc>
        <w:tc>
          <w:tcPr>
            <w:tcW w:w="0" w:type="auto"/>
          </w:tcPr>
          <w:p w14:paraId="07A5ECEE" w14:textId="300410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37F1512" w14:textId="26F630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D580644" w14:textId="4DA363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R4-2106953</w:t>
            </w:r>
          </w:p>
        </w:tc>
        <w:tc>
          <w:tcPr>
            <w:tcW w:w="0" w:type="auto"/>
          </w:tcPr>
          <w:p w14:paraId="74F537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B9BC734" w14:textId="77777777" w:rsidTr="00C51F06">
        <w:tc>
          <w:tcPr>
            <w:tcW w:w="0" w:type="auto"/>
          </w:tcPr>
          <w:p w14:paraId="791D0511" w14:textId="4235E1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R4-2105735</w:t>
            </w:r>
          </w:p>
        </w:tc>
        <w:tc>
          <w:tcPr>
            <w:tcW w:w="0" w:type="auto"/>
          </w:tcPr>
          <w:p w14:paraId="69584360" w14:textId="280FE3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test cases for CSI-RS based BFD and LR for IAB-MTs</w:t>
            </w:r>
          </w:p>
        </w:tc>
        <w:tc>
          <w:tcPr>
            <w:tcW w:w="0" w:type="auto"/>
          </w:tcPr>
          <w:p w14:paraId="7A1DB0C8" w14:textId="049A00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013F2F9" w14:textId="231D8B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85D2048" w14:textId="3F6EE5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R4-2107220</w:t>
            </w:r>
          </w:p>
        </w:tc>
        <w:tc>
          <w:tcPr>
            <w:tcW w:w="0" w:type="auto"/>
          </w:tcPr>
          <w:p w14:paraId="27AC64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17A1D25" w14:textId="77777777" w:rsidTr="00C51F06">
        <w:tc>
          <w:tcPr>
            <w:tcW w:w="0" w:type="auto"/>
          </w:tcPr>
          <w:p w14:paraId="62111C25" w14:textId="54BD06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R4-2105736</w:t>
            </w:r>
          </w:p>
        </w:tc>
        <w:tc>
          <w:tcPr>
            <w:tcW w:w="0" w:type="auto"/>
          </w:tcPr>
          <w:p w14:paraId="45719819" w14:textId="72ABA8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Test cases for MR-DC Idle mode CA measurements</w:t>
            </w:r>
          </w:p>
        </w:tc>
        <w:tc>
          <w:tcPr>
            <w:tcW w:w="0" w:type="auto"/>
          </w:tcPr>
          <w:p w14:paraId="31E4DD10" w14:textId="3E5FFC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4016A75" w14:textId="035B04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55DD476" w14:textId="55C394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BAC710E" w14:textId="4B17FF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R4-2105841</w:t>
            </w:r>
          </w:p>
        </w:tc>
      </w:tr>
      <w:tr w:rsidR="00C51F06" w14:paraId="6DCAA2E6" w14:textId="77777777" w:rsidTr="00C51F06">
        <w:tc>
          <w:tcPr>
            <w:tcW w:w="0" w:type="auto"/>
          </w:tcPr>
          <w:p w14:paraId="583525E9" w14:textId="11D846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R4-2105737</w:t>
            </w:r>
          </w:p>
        </w:tc>
        <w:tc>
          <w:tcPr>
            <w:tcW w:w="0" w:type="auto"/>
          </w:tcPr>
          <w:p w14:paraId="09FC37CF" w14:textId="3107C5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Idle Mode measurements of inter-frequency RAT CA candidate cells for early reporting (TC#3)</w:t>
            </w:r>
          </w:p>
        </w:tc>
        <w:tc>
          <w:tcPr>
            <w:tcW w:w="0" w:type="auto"/>
          </w:tcPr>
          <w:p w14:paraId="2BF5C3B6" w14:textId="1224DB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E61E9D9" w14:textId="2AF7D4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D54DD4E" w14:textId="00B1B5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R4-2106390</w:t>
            </w:r>
          </w:p>
        </w:tc>
        <w:tc>
          <w:tcPr>
            <w:tcW w:w="0" w:type="auto"/>
          </w:tcPr>
          <w:p w14:paraId="1BBAF16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8DBF68" w14:textId="77777777" w:rsidTr="00C51F06">
        <w:tc>
          <w:tcPr>
            <w:tcW w:w="0" w:type="auto"/>
          </w:tcPr>
          <w:p w14:paraId="7D91A5AB" w14:textId="29F4BC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R4-2105738</w:t>
            </w:r>
          </w:p>
        </w:tc>
        <w:tc>
          <w:tcPr>
            <w:tcW w:w="0" w:type="auto"/>
          </w:tcPr>
          <w:p w14:paraId="578D79F2" w14:textId="2CDFB6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maintenance of Direct SCell activation and SCell dormancy</w:t>
            </w:r>
          </w:p>
        </w:tc>
        <w:tc>
          <w:tcPr>
            <w:tcW w:w="0" w:type="auto"/>
          </w:tcPr>
          <w:p w14:paraId="698C173F" w14:textId="1D63CD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E64C007" w14:textId="18D443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A2794D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862D8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65006FE" w14:textId="77777777" w:rsidTr="00C51F06">
        <w:tc>
          <w:tcPr>
            <w:tcW w:w="0" w:type="auto"/>
          </w:tcPr>
          <w:p w14:paraId="1602F435" w14:textId="67290A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R4-2105739</w:t>
            </w:r>
          </w:p>
        </w:tc>
        <w:tc>
          <w:tcPr>
            <w:tcW w:w="0" w:type="auto"/>
          </w:tcPr>
          <w:p w14:paraId="0A5F44D6" w14:textId="2C83B9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core requirement maintenance on direct SCell activation</w:t>
            </w:r>
          </w:p>
        </w:tc>
        <w:tc>
          <w:tcPr>
            <w:tcW w:w="0" w:type="auto"/>
          </w:tcPr>
          <w:p w14:paraId="03E08656" w14:textId="54799C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78E3462" w14:textId="587757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57C74B6" w14:textId="755B8C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R4-2104861</w:t>
            </w:r>
          </w:p>
        </w:tc>
        <w:tc>
          <w:tcPr>
            <w:tcW w:w="0" w:type="auto"/>
          </w:tcPr>
          <w:p w14:paraId="12962D2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254C3F7" w14:textId="77777777" w:rsidTr="00C51F06">
        <w:tc>
          <w:tcPr>
            <w:tcW w:w="0" w:type="auto"/>
          </w:tcPr>
          <w:p w14:paraId="305856CD" w14:textId="18EEC0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R4-2105740</w:t>
            </w:r>
          </w:p>
        </w:tc>
        <w:tc>
          <w:tcPr>
            <w:tcW w:w="0" w:type="auto"/>
          </w:tcPr>
          <w:p w14:paraId="4806C12D" w14:textId="1A6981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Correction of activation delay for Direct activated Scell</w:t>
            </w:r>
          </w:p>
        </w:tc>
        <w:tc>
          <w:tcPr>
            <w:tcW w:w="0" w:type="auto"/>
          </w:tcPr>
          <w:p w14:paraId="462DB8DC" w14:textId="5C99F3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3199DC5" w14:textId="192233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8C68434" w14:textId="502670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R4-2106388</w:t>
            </w:r>
          </w:p>
        </w:tc>
        <w:tc>
          <w:tcPr>
            <w:tcW w:w="0" w:type="auto"/>
          </w:tcPr>
          <w:p w14:paraId="22CA9F7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CF4BCA9" w14:textId="77777777" w:rsidTr="00C51F06">
        <w:tc>
          <w:tcPr>
            <w:tcW w:w="0" w:type="auto"/>
          </w:tcPr>
          <w:p w14:paraId="242E91DB" w14:textId="33F695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R4-2105741</w:t>
            </w:r>
          </w:p>
        </w:tc>
        <w:tc>
          <w:tcPr>
            <w:tcW w:w="0" w:type="auto"/>
          </w:tcPr>
          <w:p w14:paraId="299E4298" w14:textId="15D453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direct SCell activation</w:t>
            </w:r>
          </w:p>
        </w:tc>
        <w:tc>
          <w:tcPr>
            <w:tcW w:w="0" w:type="auto"/>
          </w:tcPr>
          <w:p w14:paraId="376D985C" w14:textId="0D9763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27AE4C8" w14:textId="03D6E6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FA77A96" w14:textId="66526E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R4-2106993</w:t>
            </w:r>
          </w:p>
        </w:tc>
        <w:tc>
          <w:tcPr>
            <w:tcW w:w="0" w:type="auto"/>
          </w:tcPr>
          <w:p w14:paraId="1716B39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386233B" w14:textId="77777777" w:rsidTr="00C51F06">
        <w:tc>
          <w:tcPr>
            <w:tcW w:w="0" w:type="auto"/>
          </w:tcPr>
          <w:p w14:paraId="38669EF3" w14:textId="7C0294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R4-2105742</w:t>
            </w:r>
          </w:p>
        </w:tc>
        <w:tc>
          <w:tcPr>
            <w:tcW w:w="0" w:type="auto"/>
          </w:tcPr>
          <w:p w14:paraId="53ECB1C2" w14:textId="0A184A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Big CR 38.133: Introduction of Rel-16 MR-DC Direct SCell activation and SCell dormancy RRM performance requirements</w:t>
            </w:r>
          </w:p>
        </w:tc>
        <w:tc>
          <w:tcPr>
            <w:tcW w:w="0" w:type="auto"/>
          </w:tcPr>
          <w:p w14:paraId="3A6C4561" w14:textId="60DF80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6AE7546" w14:textId="7955F7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DD5F2DE" w14:textId="7207BB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R4-2106884</w:t>
            </w:r>
          </w:p>
        </w:tc>
        <w:tc>
          <w:tcPr>
            <w:tcW w:w="0" w:type="auto"/>
          </w:tcPr>
          <w:p w14:paraId="23D312D4" w14:textId="2DBED1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1E731996" w14:textId="77777777" w:rsidTr="00C51F06">
        <w:tc>
          <w:tcPr>
            <w:tcW w:w="0" w:type="auto"/>
          </w:tcPr>
          <w:p w14:paraId="537D932D" w14:textId="40A95B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R4-2105743</w:t>
            </w:r>
          </w:p>
        </w:tc>
        <w:tc>
          <w:tcPr>
            <w:tcW w:w="0" w:type="auto"/>
          </w:tcPr>
          <w:p w14:paraId="1384124C" w14:textId="3C212B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UE PRS measurement requirements</w:t>
            </w:r>
          </w:p>
        </w:tc>
        <w:tc>
          <w:tcPr>
            <w:tcW w:w="0" w:type="auto"/>
          </w:tcPr>
          <w:p w14:paraId="4CBEA521" w14:textId="5F97A8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8D1D3AE" w14:textId="58171C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4B29B3E" w14:textId="09A72E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2FA7BFB" w14:textId="6DA005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R4-2105851</w:t>
            </w:r>
          </w:p>
        </w:tc>
      </w:tr>
      <w:tr w:rsidR="00C51F06" w14:paraId="0A9AEA0C" w14:textId="77777777" w:rsidTr="00C51F06">
        <w:tc>
          <w:tcPr>
            <w:tcW w:w="0" w:type="auto"/>
          </w:tcPr>
          <w:p w14:paraId="1EFD543F" w14:textId="741196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R4-2105744</w:t>
            </w:r>
          </w:p>
        </w:tc>
        <w:tc>
          <w:tcPr>
            <w:tcW w:w="0" w:type="auto"/>
          </w:tcPr>
          <w:p w14:paraId="7795BE17" w14:textId="61B6DD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RSTD measurement requirements</w:t>
            </w:r>
          </w:p>
        </w:tc>
        <w:tc>
          <w:tcPr>
            <w:tcW w:w="0" w:type="auto"/>
          </w:tcPr>
          <w:p w14:paraId="46AA63F4" w14:textId="3F5C2A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1C95B30" w14:textId="4DD28B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4BC0837" w14:textId="213F8E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R4-2104743</w:t>
            </w:r>
          </w:p>
        </w:tc>
        <w:tc>
          <w:tcPr>
            <w:tcW w:w="0" w:type="auto"/>
          </w:tcPr>
          <w:p w14:paraId="6C9426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124625C" w14:textId="77777777" w:rsidTr="00C51F06">
        <w:tc>
          <w:tcPr>
            <w:tcW w:w="0" w:type="auto"/>
          </w:tcPr>
          <w:p w14:paraId="77035CF1" w14:textId="4BDE5C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R4-2105745</w:t>
            </w:r>
          </w:p>
        </w:tc>
        <w:tc>
          <w:tcPr>
            <w:tcW w:w="0" w:type="auto"/>
          </w:tcPr>
          <w:p w14:paraId="5711717A" w14:textId="2CA0EE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PRS-RSRP measurement requirements</w:t>
            </w:r>
          </w:p>
        </w:tc>
        <w:tc>
          <w:tcPr>
            <w:tcW w:w="0" w:type="auto"/>
          </w:tcPr>
          <w:p w14:paraId="533B2CC3" w14:textId="34E315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0310DB5" w14:textId="06B24B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4E79C91" w14:textId="010E24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R4-2107162</w:t>
            </w:r>
          </w:p>
        </w:tc>
        <w:tc>
          <w:tcPr>
            <w:tcW w:w="0" w:type="auto"/>
          </w:tcPr>
          <w:p w14:paraId="146E28E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4221953" w14:textId="77777777" w:rsidTr="00C51F06">
        <w:tc>
          <w:tcPr>
            <w:tcW w:w="0" w:type="auto"/>
          </w:tcPr>
          <w:p w14:paraId="0919DF7C" w14:textId="0B325E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R4-2105746</w:t>
            </w:r>
          </w:p>
        </w:tc>
        <w:tc>
          <w:tcPr>
            <w:tcW w:w="0" w:type="auto"/>
          </w:tcPr>
          <w:p w14:paraId="409F50EB" w14:textId="267198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on UE Rx-Tx time difference measurements</w:t>
            </w:r>
          </w:p>
        </w:tc>
        <w:tc>
          <w:tcPr>
            <w:tcW w:w="0" w:type="auto"/>
          </w:tcPr>
          <w:p w14:paraId="3AF01C0A" w14:textId="6EE2E3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8708F37" w14:textId="113693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132F3D2" w14:textId="75C1CA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R4-2106517</w:t>
            </w:r>
          </w:p>
        </w:tc>
        <w:tc>
          <w:tcPr>
            <w:tcW w:w="0" w:type="auto"/>
          </w:tcPr>
          <w:p w14:paraId="1AC073A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0DED98D" w14:textId="77777777" w:rsidTr="00C51F06">
        <w:tc>
          <w:tcPr>
            <w:tcW w:w="0" w:type="auto"/>
          </w:tcPr>
          <w:p w14:paraId="41924B91" w14:textId="704CD6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R4-2105747</w:t>
            </w:r>
          </w:p>
        </w:tc>
        <w:tc>
          <w:tcPr>
            <w:tcW w:w="0" w:type="auto"/>
          </w:tcPr>
          <w:p w14:paraId="2469C73B" w14:textId="4ED97B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CCSF for NR measurements for positioning</w:t>
            </w:r>
          </w:p>
        </w:tc>
        <w:tc>
          <w:tcPr>
            <w:tcW w:w="0" w:type="auto"/>
          </w:tcPr>
          <w:p w14:paraId="090CD5D7" w14:textId="0870F3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C743D72" w14:textId="703DFE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2661BED" w14:textId="154C52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R4-2106631</w:t>
            </w:r>
          </w:p>
        </w:tc>
        <w:tc>
          <w:tcPr>
            <w:tcW w:w="0" w:type="auto"/>
          </w:tcPr>
          <w:p w14:paraId="424A20F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52772AE" w14:textId="77777777" w:rsidTr="00C51F06">
        <w:tc>
          <w:tcPr>
            <w:tcW w:w="0" w:type="auto"/>
          </w:tcPr>
          <w:p w14:paraId="4D1EEC5F" w14:textId="35676B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R4-2105748</w:t>
            </w:r>
          </w:p>
        </w:tc>
        <w:tc>
          <w:tcPr>
            <w:tcW w:w="0" w:type="auto"/>
          </w:tcPr>
          <w:p w14:paraId="365ED92C" w14:textId="5B85BC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CSSF, measurement capability and MG for PRS measurement 38.133</w:t>
            </w:r>
          </w:p>
        </w:tc>
        <w:tc>
          <w:tcPr>
            <w:tcW w:w="0" w:type="auto"/>
          </w:tcPr>
          <w:p w14:paraId="6FBE2C99" w14:textId="34A659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DC1CB96" w14:textId="6CCF0D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EAC29CF" w14:textId="5E3A12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R4-2107004</w:t>
            </w:r>
          </w:p>
        </w:tc>
        <w:tc>
          <w:tcPr>
            <w:tcW w:w="0" w:type="auto"/>
          </w:tcPr>
          <w:p w14:paraId="6DCCCED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C0F7224" w14:textId="77777777" w:rsidTr="00C51F06">
        <w:tc>
          <w:tcPr>
            <w:tcW w:w="0" w:type="auto"/>
          </w:tcPr>
          <w:p w14:paraId="62C41F26" w14:textId="379AA5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R4-2105749</w:t>
            </w:r>
          </w:p>
        </w:tc>
        <w:tc>
          <w:tcPr>
            <w:tcW w:w="0" w:type="auto"/>
          </w:tcPr>
          <w:p w14:paraId="18EBDD8F" w14:textId="42BC77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remove measurement gap pattern #25 for LTE measurement in 36.133</w:t>
            </w:r>
          </w:p>
        </w:tc>
        <w:tc>
          <w:tcPr>
            <w:tcW w:w="0" w:type="auto"/>
          </w:tcPr>
          <w:p w14:paraId="2B9F67E1" w14:textId="534693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D60EDAB" w14:textId="55A725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A8A852D" w14:textId="0863DB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R4-2107005</w:t>
            </w:r>
          </w:p>
        </w:tc>
        <w:tc>
          <w:tcPr>
            <w:tcW w:w="0" w:type="auto"/>
          </w:tcPr>
          <w:p w14:paraId="1F23D0D6" w14:textId="79F196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31A7DE8D" w14:textId="77777777" w:rsidTr="00C51F06">
        <w:tc>
          <w:tcPr>
            <w:tcW w:w="0" w:type="auto"/>
          </w:tcPr>
          <w:p w14:paraId="560E8AEF" w14:textId="101185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R4-2105750</w:t>
            </w:r>
          </w:p>
        </w:tc>
        <w:tc>
          <w:tcPr>
            <w:tcW w:w="0" w:type="auto"/>
          </w:tcPr>
          <w:p w14:paraId="06F4D476" w14:textId="0B2C84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Positioning UE Performance Requirements</w:t>
            </w:r>
          </w:p>
        </w:tc>
        <w:tc>
          <w:tcPr>
            <w:tcW w:w="0" w:type="auto"/>
          </w:tcPr>
          <w:p w14:paraId="798759FA" w14:textId="45EC89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893C4FA" w14:textId="1E5905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7F8A01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2229B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8BE560" w14:textId="77777777" w:rsidTr="00C51F06">
        <w:tc>
          <w:tcPr>
            <w:tcW w:w="0" w:type="auto"/>
          </w:tcPr>
          <w:p w14:paraId="236FDB1C" w14:textId="37EB83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R4-2105751</w:t>
            </w:r>
          </w:p>
        </w:tc>
        <w:tc>
          <w:tcPr>
            <w:tcW w:w="0" w:type="auto"/>
          </w:tcPr>
          <w:p w14:paraId="15358F53" w14:textId="611E71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Big CR: Introduction of Rel-16 NR Positioning RRM performance requirements and test cases</w:t>
            </w:r>
          </w:p>
        </w:tc>
        <w:tc>
          <w:tcPr>
            <w:tcW w:w="0" w:type="auto"/>
          </w:tcPr>
          <w:p w14:paraId="42C827F0" w14:textId="67FAC0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Intel</w:t>
            </w:r>
          </w:p>
        </w:tc>
        <w:tc>
          <w:tcPr>
            <w:tcW w:w="0" w:type="auto"/>
          </w:tcPr>
          <w:p w14:paraId="13B0F24A" w14:textId="19C532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64BBB08" w14:textId="3D417B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R4-2107158</w:t>
            </w:r>
          </w:p>
        </w:tc>
        <w:tc>
          <w:tcPr>
            <w:tcW w:w="0" w:type="auto"/>
          </w:tcPr>
          <w:p w14:paraId="2252D39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8910701" w14:textId="77777777" w:rsidTr="00C51F06">
        <w:tc>
          <w:tcPr>
            <w:tcW w:w="0" w:type="auto"/>
          </w:tcPr>
          <w:p w14:paraId="3D0771CF" w14:textId="4EC683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R4-2105752</w:t>
            </w:r>
          </w:p>
        </w:tc>
        <w:tc>
          <w:tcPr>
            <w:tcW w:w="0" w:type="auto"/>
          </w:tcPr>
          <w:p w14:paraId="61A5E37F" w14:textId="30AF08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Rx-Tx measurement accuracy requirements</w:t>
            </w:r>
          </w:p>
        </w:tc>
        <w:tc>
          <w:tcPr>
            <w:tcW w:w="0" w:type="auto"/>
          </w:tcPr>
          <w:p w14:paraId="34155C0D" w14:textId="45F4A1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2791B31" w14:textId="54F64E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B14F0AE" w14:textId="083739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D6220CC" w14:textId="499818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R4-2105844</w:t>
            </w:r>
          </w:p>
        </w:tc>
      </w:tr>
      <w:tr w:rsidR="00C51F06" w14:paraId="1F399036" w14:textId="77777777" w:rsidTr="00C51F06">
        <w:tc>
          <w:tcPr>
            <w:tcW w:w="0" w:type="auto"/>
          </w:tcPr>
          <w:p w14:paraId="28EDE239" w14:textId="7E5E3A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R4-2105753</w:t>
            </w:r>
          </w:p>
        </w:tc>
        <w:tc>
          <w:tcPr>
            <w:tcW w:w="0" w:type="auto"/>
          </w:tcPr>
          <w:p w14:paraId="490C5AA8" w14:textId="7FF0E3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PRS-RSRP accuracy requirements</w:t>
            </w:r>
          </w:p>
        </w:tc>
        <w:tc>
          <w:tcPr>
            <w:tcW w:w="0" w:type="auto"/>
          </w:tcPr>
          <w:p w14:paraId="79FEB07A" w14:textId="575307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AC5232B" w14:textId="274807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7E3035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04B8FD" w14:textId="11572F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R4-2105845</w:t>
            </w:r>
          </w:p>
        </w:tc>
      </w:tr>
      <w:tr w:rsidR="00C51F06" w14:paraId="76B3B9F3" w14:textId="77777777" w:rsidTr="00C51F06">
        <w:tc>
          <w:tcPr>
            <w:tcW w:w="0" w:type="auto"/>
          </w:tcPr>
          <w:p w14:paraId="45386D65" w14:textId="67F19C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R4-2105754</w:t>
            </w:r>
          </w:p>
        </w:tc>
        <w:tc>
          <w:tcPr>
            <w:tcW w:w="0" w:type="auto"/>
          </w:tcPr>
          <w:p w14:paraId="20C98C2B" w14:textId="3B0189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link level simulation result of RSTD, PRS RSRP and UE Rx-Tx time difference</w:t>
            </w:r>
          </w:p>
        </w:tc>
        <w:tc>
          <w:tcPr>
            <w:tcW w:w="0" w:type="auto"/>
          </w:tcPr>
          <w:p w14:paraId="6F130FB5" w14:textId="44F640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494E7489" w14:textId="360711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1D9874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26C07F" w14:textId="48494B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R4-2105848</w:t>
            </w:r>
          </w:p>
        </w:tc>
      </w:tr>
      <w:tr w:rsidR="00C51F06" w14:paraId="660269F0" w14:textId="77777777" w:rsidTr="00C51F06">
        <w:tc>
          <w:tcPr>
            <w:tcW w:w="0" w:type="auto"/>
          </w:tcPr>
          <w:p w14:paraId="70E9B02C" w14:textId="05A6F8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R4-2105755</w:t>
            </w:r>
          </w:p>
        </w:tc>
        <w:tc>
          <w:tcPr>
            <w:tcW w:w="0" w:type="auto"/>
          </w:tcPr>
          <w:p w14:paraId="50187A2D" w14:textId="7186D8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gNB positioning measurement requirements</w:t>
            </w:r>
          </w:p>
        </w:tc>
        <w:tc>
          <w:tcPr>
            <w:tcW w:w="0" w:type="auto"/>
          </w:tcPr>
          <w:p w14:paraId="5613E34B" w14:textId="5D350E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4039102" w14:textId="5776F7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7DECE9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A97BE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0307E8F" w14:textId="77777777" w:rsidTr="00C51F06">
        <w:tc>
          <w:tcPr>
            <w:tcW w:w="0" w:type="auto"/>
          </w:tcPr>
          <w:p w14:paraId="61393BDF" w14:textId="6F740C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R4-2105756</w:t>
            </w:r>
          </w:p>
        </w:tc>
        <w:tc>
          <w:tcPr>
            <w:tcW w:w="0" w:type="auto"/>
          </w:tcPr>
          <w:p w14:paraId="6BBACAED" w14:textId="520E12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gNB SRS-RSRP measurement</w:t>
            </w:r>
          </w:p>
        </w:tc>
        <w:tc>
          <w:tcPr>
            <w:tcW w:w="0" w:type="auto"/>
          </w:tcPr>
          <w:p w14:paraId="7807E77F" w14:textId="00E410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248E7A6" w14:textId="4857AC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1EBB687" w14:textId="6690B1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R4-2106403</w:t>
            </w:r>
          </w:p>
        </w:tc>
        <w:tc>
          <w:tcPr>
            <w:tcW w:w="0" w:type="auto"/>
          </w:tcPr>
          <w:p w14:paraId="6AC6301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7EC3DFE" w14:textId="77777777" w:rsidTr="00C51F06">
        <w:tc>
          <w:tcPr>
            <w:tcW w:w="0" w:type="auto"/>
          </w:tcPr>
          <w:p w14:paraId="11B3AF57" w14:textId="7D130F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R4-2105757</w:t>
            </w:r>
          </w:p>
        </w:tc>
        <w:tc>
          <w:tcPr>
            <w:tcW w:w="0" w:type="auto"/>
          </w:tcPr>
          <w:p w14:paraId="355A6211" w14:textId="5F4157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gNB Rx-Tx time difference requirements</w:t>
            </w:r>
          </w:p>
        </w:tc>
        <w:tc>
          <w:tcPr>
            <w:tcW w:w="0" w:type="auto"/>
          </w:tcPr>
          <w:p w14:paraId="6770E843" w14:textId="68CD49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18B341E" w14:textId="267A99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45B64AE" w14:textId="484D83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R4-2107016</w:t>
            </w:r>
          </w:p>
        </w:tc>
        <w:tc>
          <w:tcPr>
            <w:tcW w:w="0" w:type="auto"/>
          </w:tcPr>
          <w:p w14:paraId="41320B6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F14729A" w14:textId="77777777" w:rsidTr="00C51F06">
        <w:tc>
          <w:tcPr>
            <w:tcW w:w="0" w:type="auto"/>
          </w:tcPr>
          <w:p w14:paraId="01598BAF" w14:textId="3E7D48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R4-2105758</w:t>
            </w:r>
          </w:p>
        </w:tc>
        <w:tc>
          <w:tcPr>
            <w:tcW w:w="0" w:type="auto"/>
          </w:tcPr>
          <w:p w14:paraId="63506202" w14:textId="674A86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link level simulation assumption for gNB positioning measurement performance</w:t>
            </w:r>
          </w:p>
        </w:tc>
        <w:tc>
          <w:tcPr>
            <w:tcW w:w="0" w:type="auto"/>
          </w:tcPr>
          <w:p w14:paraId="1DCCD1BA" w14:textId="31153F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5969A32" w14:textId="172B20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DA650E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7A4E2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1890682" w14:textId="77777777" w:rsidTr="00C51F06">
        <w:tc>
          <w:tcPr>
            <w:tcW w:w="0" w:type="auto"/>
          </w:tcPr>
          <w:p w14:paraId="1E204695" w14:textId="10CB90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R4-2105759</w:t>
            </w:r>
          </w:p>
        </w:tc>
        <w:tc>
          <w:tcPr>
            <w:tcW w:w="0" w:type="auto"/>
          </w:tcPr>
          <w:p w14:paraId="57407800" w14:textId="6C6CBD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R16 RRM enhancement part 1 – BWP switching, UL spatial relation switch</w:t>
            </w:r>
          </w:p>
        </w:tc>
        <w:tc>
          <w:tcPr>
            <w:tcW w:w="0" w:type="auto"/>
          </w:tcPr>
          <w:p w14:paraId="5F4888D7" w14:textId="22C038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CB68F12" w14:textId="435286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29BA61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409B0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4D600E7" w14:textId="77777777" w:rsidTr="00C51F06">
        <w:tc>
          <w:tcPr>
            <w:tcW w:w="0" w:type="auto"/>
          </w:tcPr>
          <w:p w14:paraId="05837DA3" w14:textId="30ED7A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R4-2105760</w:t>
            </w:r>
          </w:p>
        </w:tc>
        <w:tc>
          <w:tcPr>
            <w:tcW w:w="0" w:type="auto"/>
          </w:tcPr>
          <w:p w14:paraId="20778CC4" w14:textId="218B19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UL spatial relation TCs</w:t>
            </w:r>
          </w:p>
        </w:tc>
        <w:tc>
          <w:tcPr>
            <w:tcW w:w="0" w:type="auto"/>
          </w:tcPr>
          <w:p w14:paraId="255FF7AC" w14:textId="707059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6DAD4B5C" w14:textId="2132AA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C310C5F" w14:textId="2FC3C8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R4-2104901</w:t>
            </w:r>
          </w:p>
        </w:tc>
        <w:tc>
          <w:tcPr>
            <w:tcW w:w="0" w:type="auto"/>
          </w:tcPr>
          <w:p w14:paraId="70B46D67" w14:textId="04FCBF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0877B9FC" w14:textId="77777777" w:rsidTr="00C51F06">
        <w:tc>
          <w:tcPr>
            <w:tcW w:w="0" w:type="auto"/>
          </w:tcPr>
          <w:p w14:paraId="01704CF8" w14:textId="7426AB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R4-2105761</w:t>
            </w:r>
          </w:p>
        </w:tc>
        <w:tc>
          <w:tcPr>
            <w:tcW w:w="0" w:type="auto"/>
          </w:tcPr>
          <w:p w14:paraId="4C457021" w14:textId="0A8E14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R16 RRM enhancement part 2 – SRS Carrier switching, CGI reading, Mandatory MG patterns</w:t>
            </w:r>
          </w:p>
        </w:tc>
        <w:tc>
          <w:tcPr>
            <w:tcW w:w="0" w:type="auto"/>
          </w:tcPr>
          <w:p w14:paraId="1EEB7802" w14:textId="07BF26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4A67B7BF" w14:textId="4B31F6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800FE1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2195A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DFE4AB2" w14:textId="77777777" w:rsidTr="00C51F06">
        <w:tc>
          <w:tcPr>
            <w:tcW w:w="0" w:type="auto"/>
          </w:tcPr>
          <w:p w14:paraId="294F020E" w14:textId="4F848B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R4-2105762</w:t>
            </w:r>
          </w:p>
        </w:tc>
        <w:tc>
          <w:tcPr>
            <w:tcW w:w="0" w:type="auto"/>
          </w:tcPr>
          <w:p w14:paraId="570E9579" w14:textId="2AD712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SRS carrier switching</w:t>
            </w:r>
          </w:p>
        </w:tc>
        <w:tc>
          <w:tcPr>
            <w:tcW w:w="0" w:type="auto"/>
          </w:tcPr>
          <w:p w14:paraId="65891A3F" w14:textId="17FD86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7C0D42D" w14:textId="74277B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B98B4C4" w14:textId="29BD5C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R4-2106930</w:t>
            </w:r>
          </w:p>
        </w:tc>
        <w:tc>
          <w:tcPr>
            <w:tcW w:w="0" w:type="auto"/>
          </w:tcPr>
          <w:p w14:paraId="4C5B84B1" w14:textId="6083EC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523C814D" w14:textId="77777777" w:rsidTr="00C51F06">
        <w:tc>
          <w:tcPr>
            <w:tcW w:w="0" w:type="auto"/>
          </w:tcPr>
          <w:p w14:paraId="5090B533" w14:textId="763953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R4-2105763</w:t>
            </w:r>
          </w:p>
        </w:tc>
        <w:tc>
          <w:tcPr>
            <w:tcW w:w="0" w:type="auto"/>
          </w:tcPr>
          <w:p w14:paraId="5A843CBE" w14:textId="1032BD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38.133 correction on SRS carrier based switching test cases</w:t>
            </w:r>
          </w:p>
        </w:tc>
        <w:tc>
          <w:tcPr>
            <w:tcW w:w="0" w:type="auto"/>
          </w:tcPr>
          <w:p w14:paraId="1E1B2F59" w14:textId="05A883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3F43982" w14:textId="2CD100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B4EF158" w14:textId="6918C1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R4-2106613</w:t>
            </w:r>
          </w:p>
        </w:tc>
        <w:tc>
          <w:tcPr>
            <w:tcW w:w="0" w:type="auto"/>
          </w:tcPr>
          <w:p w14:paraId="3E8D6A87" w14:textId="75B388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57A85850" w14:textId="77777777" w:rsidTr="00C51F06">
        <w:tc>
          <w:tcPr>
            <w:tcW w:w="0" w:type="auto"/>
          </w:tcPr>
          <w:p w14:paraId="7A98AD7C" w14:textId="7050C9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R4-2105764</w:t>
            </w:r>
          </w:p>
        </w:tc>
        <w:tc>
          <w:tcPr>
            <w:tcW w:w="0" w:type="auto"/>
          </w:tcPr>
          <w:p w14:paraId="4E446E8D" w14:textId="6640EF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CGI reading TCs</w:t>
            </w:r>
          </w:p>
        </w:tc>
        <w:tc>
          <w:tcPr>
            <w:tcW w:w="0" w:type="auto"/>
          </w:tcPr>
          <w:p w14:paraId="3251F569" w14:textId="6432B1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0D407CFD" w14:textId="07D97E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E07A017" w14:textId="3DD1CC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R4-2104900</w:t>
            </w:r>
          </w:p>
        </w:tc>
        <w:tc>
          <w:tcPr>
            <w:tcW w:w="0" w:type="auto"/>
          </w:tcPr>
          <w:p w14:paraId="05959CA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3E51B9A" w14:textId="77777777" w:rsidTr="00C51F06">
        <w:tc>
          <w:tcPr>
            <w:tcW w:w="0" w:type="auto"/>
          </w:tcPr>
          <w:p w14:paraId="496A86C9" w14:textId="5760A4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R4-2105765</w:t>
            </w:r>
          </w:p>
        </w:tc>
        <w:tc>
          <w:tcPr>
            <w:tcW w:w="0" w:type="auto"/>
          </w:tcPr>
          <w:p w14:paraId="16C1AA15" w14:textId="318587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test applicability for mandatory gap patterns</w:t>
            </w:r>
          </w:p>
        </w:tc>
        <w:tc>
          <w:tcPr>
            <w:tcW w:w="0" w:type="auto"/>
          </w:tcPr>
          <w:p w14:paraId="1EA6B209" w14:textId="6AA215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C08C4E7" w14:textId="6725E0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776D69D" w14:textId="332E85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R4-2104863</w:t>
            </w:r>
          </w:p>
        </w:tc>
        <w:tc>
          <w:tcPr>
            <w:tcW w:w="0" w:type="auto"/>
          </w:tcPr>
          <w:p w14:paraId="25143940" w14:textId="1AC05A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36996DC8" w14:textId="77777777" w:rsidTr="00C51F06">
        <w:tc>
          <w:tcPr>
            <w:tcW w:w="0" w:type="auto"/>
          </w:tcPr>
          <w:p w14:paraId="27225E5B" w14:textId="37155D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R4-2105766</w:t>
            </w:r>
          </w:p>
        </w:tc>
        <w:tc>
          <w:tcPr>
            <w:tcW w:w="0" w:type="auto"/>
          </w:tcPr>
          <w:p w14:paraId="6C8A9D93" w14:textId="49A1D1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TS38.133 for inter-freq meas without gap</w:t>
            </w:r>
          </w:p>
        </w:tc>
        <w:tc>
          <w:tcPr>
            <w:tcW w:w="0" w:type="auto"/>
          </w:tcPr>
          <w:p w14:paraId="1CCC0C69" w14:textId="5FF44B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MediaTek</w:t>
            </w:r>
          </w:p>
        </w:tc>
        <w:tc>
          <w:tcPr>
            <w:tcW w:w="0" w:type="auto"/>
          </w:tcPr>
          <w:p w14:paraId="5B04E34C" w14:textId="3A0466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590BB91" w14:textId="55CFA3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R4-2105137</w:t>
            </w:r>
          </w:p>
        </w:tc>
        <w:tc>
          <w:tcPr>
            <w:tcW w:w="0" w:type="auto"/>
          </w:tcPr>
          <w:p w14:paraId="7C78852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BCD487D" w14:textId="77777777" w:rsidTr="00C51F06">
        <w:tc>
          <w:tcPr>
            <w:tcW w:w="0" w:type="auto"/>
          </w:tcPr>
          <w:p w14:paraId="67F6DCDD" w14:textId="6D62D1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R4-2105767</w:t>
            </w:r>
          </w:p>
        </w:tc>
        <w:tc>
          <w:tcPr>
            <w:tcW w:w="0" w:type="auto"/>
          </w:tcPr>
          <w:p w14:paraId="0483FA75" w14:textId="02FFAF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the measurement requirements of needforgap</w:t>
            </w:r>
          </w:p>
        </w:tc>
        <w:tc>
          <w:tcPr>
            <w:tcW w:w="0" w:type="auto"/>
          </w:tcPr>
          <w:p w14:paraId="562C0AC2" w14:textId="25FD6B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2A58D6A" w14:textId="060043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42F0CA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0520E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624B933" w14:textId="77777777" w:rsidTr="00C51F06">
        <w:tc>
          <w:tcPr>
            <w:tcW w:w="0" w:type="auto"/>
          </w:tcPr>
          <w:p w14:paraId="67039523" w14:textId="69E1AB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R4-2105768</w:t>
            </w:r>
          </w:p>
        </w:tc>
        <w:tc>
          <w:tcPr>
            <w:tcW w:w="0" w:type="auto"/>
          </w:tcPr>
          <w:p w14:paraId="0F7D4B64" w14:textId="118B7B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remaining issues in multiple SCell activation</w:t>
            </w:r>
          </w:p>
        </w:tc>
        <w:tc>
          <w:tcPr>
            <w:tcW w:w="0" w:type="auto"/>
          </w:tcPr>
          <w:p w14:paraId="54C1EF7A" w14:textId="2F176A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F0D0558" w14:textId="3061D8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192DBA2" w14:textId="34AE6F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R4-2105137</w:t>
            </w:r>
          </w:p>
        </w:tc>
        <w:tc>
          <w:tcPr>
            <w:tcW w:w="0" w:type="auto"/>
          </w:tcPr>
          <w:p w14:paraId="1A00A77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60CD68C" w14:textId="77777777" w:rsidTr="00C51F06">
        <w:tc>
          <w:tcPr>
            <w:tcW w:w="0" w:type="auto"/>
          </w:tcPr>
          <w:p w14:paraId="57031635" w14:textId="058F63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R4-2105769</w:t>
            </w:r>
          </w:p>
        </w:tc>
        <w:tc>
          <w:tcPr>
            <w:tcW w:w="0" w:type="auto"/>
          </w:tcPr>
          <w:p w14:paraId="2C77E412" w14:textId="68DD40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performance requirements of CSI-RS based L3 measurement</w:t>
            </w:r>
          </w:p>
        </w:tc>
        <w:tc>
          <w:tcPr>
            <w:tcW w:w="0" w:type="auto"/>
          </w:tcPr>
          <w:p w14:paraId="0E7540D6" w14:textId="0B07A3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OPPO</w:t>
            </w:r>
          </w:p>
        </w:tc>
        <w:tc>
          <w:tcPr>
            <w:tcW w:w="0" w:type="auto"/>
          </w:tcPr>
          <w:p w14:paraId="4345115B" w14:textId="3F2150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BB7B21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37002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0D5882F" w14:textId="77777777" w:rsidTr="00C51F06">
        <w:tc>
          <w:tcPr>
            <w:tcW w:w="0" w:type="auto"/>
          </w:tcPr>
          <w:p w14:paraId="66E3F15C" w14:textId="2AD648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R4-2105770</w:t>
            </w:r>
          </w:p>
        </w:tc>
        <w:tc>
          <w:tcPr>
            <w:tcW w:w="0" w:type="auto"/>
          </w:tcPr>
          <w:p w14:paraId="51AF3D13" w14:textId="79B925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core part maintenance of CSI-RS based L3 measurement requirements</w:t>
            </w:r>
          </w:p>
        </w:tc>
        <w:tc>
          <w:tcPr>
            <w:tcW w:w="0" w:type="auto"/>
          </w:tcPr>
          <w:p w14:paraId="4AC6D5E6" w14:textId="4EE1C6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908A3C8" w14:textId="4684F1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B8017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15867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461EE25" w14:textId="77777777" w:rsidTr="00C51F06">
        <w:tc>
          <w:tcPr>
            <w:tcW w:w="0" w:type="auto"/>
          </w:tcPr>
          <w:p w14:paraId="337A5EDC" w14:textId="7BF9E8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R4-2105771</w:t>
            </w:r>
          </w:p>
        </w:tc>
        <w:tc>
          <w:tcPr>
            <w:tcW w:w="0" w:type="auto"/>
          </w:tcPr>
          <w:p w14:paraId="7895DC42" w14:textId="3D6953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Big CR: Introduction of Rel-16 CSI-RS based L3 measurement RRM performance requirements</w:t>
            </w:r>
          </w:p>
        </w:tc>
        <w:tc>
          <w:tcPr>
            <w:tcW w:w="0" w:type="auto"/>
          </w:tcPr>
          <w:p w14:paraId="282FD4FA" w14:textId="0CAD28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OPPO</w:t>
            </w:r>
          </w:p>
        </w:tc>
        <w:tc>
          <w:tcPr>
            <w:tcW w:w="0" w:type="auto"/>
          </w:tcPr>
          <w:p w14:paraId="4E0A3E2E" w14:textId="69F7C8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A004FD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04B35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F22AA4A" w14:textId="77777777" w:rsidTr="00C51F06">
        <w:tc>
          <w:tcPr>
            <w:tcW w:w="0" w:type="auto"/>
          </w:tcPr>
          <w:p w14:paraId="6DD12AC3" w14:textId="0FEB8C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R4-2105772</w:t>
            </w:r>
          </w:p>
        </w:tc>
        <w:tc>
          <w:tcPr>
            <w:tcW w:w="0" w:type="auto"/>
          </w:tcPr>
          <w:p w14:paraId="0C6263BE" w14:textId="5A7197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CSI-RS based L3 measurement</w:t>
            </w:r>
          </w:p>
        </w:tc>
        <w:tc>
          <w:tcPr>
            <w:tcW w:w="0" w:type="auto"/>
          </w:tcPr>
          <w:p w14:paraId="35992EE4" w14:textId="52C343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0A8A383" w14:textId="27F689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095CBC1" w14:textId="37FA12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R4-2104734</w:t>
            </w:r>
          </w:p>
        </w:tc>
        <w:tc>
          <w:tcPr>
            <w:tcW w:w="0" w:type="auto"/>
          </w:tcPr>
          <w:p w14:paraId="3DB68BEC" w14:textId="0FA233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31C7A968" w14:textId="77777777" w:rsidTr="00C51F06">
        <w:tc>
          <w:tcPr>
            <w:tcW w:w="0" w:type="auto"/>
          </w:tcPr>
          <w:p w14:paraId="7A9CA8C7" w14:textId="53BABC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R4-2105773</w:t>
            </w:r>
          </w:p>
        </w:tc>
        <w:tc>
          <w:tcPr>
            <w:tcW w:w="0" w:type="auto"/>
          </w:tcPr>
          <w:p w14:paraId="6703D985" w14:textId="3DD853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38.133 Correction on core requirements for CSI-RS based measurement</w:t>
            </w:r>
          </w:p>
        </w:tc>
        <w:tc>
          <w:tcPr>
            <w:tcW w:w="0" w:type="auto"/>
          </w:tcPr>
          <w:p w14:paraId="19BCADA4" w14:textId="2F01DC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65E3CC0" w14:textId="756719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84D793B" w14:textId="0F3749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R4-2106620</w:t>
            </w:r>
          </w:p>
        </w:tc>
        <w:tc>
          <w:tcPr>
            <w:tcW w:w="0" w:type="auto"/>
          </w:tcPr>
          <w:p w14:paraId="6F307A10" w14:textId="571CE2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39CC73D7" w14:textId="77777777" w:rsidTr="00C51F06">
        <w:tc>
          <w:tcPr>
            <w:tcW w:w="0" w:type="auto"/>
          </w:tcPr>
          <w:p w14:paraId="6F2E98B8" w14:textId="7384CF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R4-2105774</w:t>
            </w:r>
          </w:p>
        </w:tc>
        <w:tc>
          <w:tcPr>
            <w:tcW w:w="0" w:type="auto"/>
          </w:tcPr>
          <w:p w14:paraId="69A5C38D" w14:textId="4927BD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measurement window and intra-frequency measurements</w:t>
            </w:r>
          </w:p>
        </w:tc>
        <w:tc>
          <w:tcPr>
            <w:tcW w:w="0" w:type="auto"/>
          </w:tcPr>
          <w:p w14:paraId="174BEA0B" w14:textId="149380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65E5819" w14:textId="79A97F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C66A872" w14:textId="769368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R4-2106928</w:t>
            </w:r>
          </w:p>
        </w:tc>
        <w:tc>
          <w:tcPr>
            <w:tcW w:w="0" w:type="auto"/>
          </w:tcPr>
          <w:p w14:paraId="095916CD" w14:textId="101D35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72BFEFE5" w14:textId="77777777" w:rsidTr="00C51F06">
        <w:tc>
          <w:tcPr>
            <w:tcW w:w="0" w:type="auto"/>
          </w:tcPr>
          <w:p w14:paraId="10F61DBC" w14:textId="486310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R4-2105775</w:t>
            </w:r>
          </w:p>
        </w:tc>
        <w:tc>
          <w:tcPr>
            <w:tcW w:w="0" w:type="auto"/>
          </w:tcPr>
          <w:p w14:paraId="4CDF7EBA" w14:textId="1B89CA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performance requirement for CSI-RSRP</w:t>
            </w:r>
          </w:p>
        </w:tc>
        <w:tc>
          <w:tcPr>
            <w:tcW w:w="0" w:type="auto"/>
          </w:tcPr>
          <w:p w14:paraId="350D7FB6" w14:textId="10217B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1E9304C" w14:textId="6F89E8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9EEC2E1" w14:textId="18A6B5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R4-2104737</w:t>
            </w:r>
          </w:p>
        </w:tc>
        <w:tc>
          <w:tcPr>
            <w:tcW w:w="0" w:type="auto"/>
          </w:tcPr>
          <w:p w14:paraId="67B70176" w14:textId="4E844A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3737958D" w14:textId="77777777" w:rsidTr="00C51F06">
        <w:tc>
          <w:tcPr>
            <w:tcW w:w="0" w:type="auto"/>
          </w:tcPr>
          <w:p w14:paraId="7CD2F111" w14:textId="6A7101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R4-2105776</w:t>
            </w:r>
          </w:p>
        </w:tc>
        <w:tc>
          <w:tcPr>
            <w:tcW w:w="0" w:type="auto"/>
          </w:tcPr>
          <w:p w14:paraId="43771A94" w14:textId="0C6627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performance requirement for CSI-RSRQ</w:t>
            </w:r>
          </w:p>
        </w:tc>
        <w:tc>
          <w:tcPr>
            <w:tcW w:w="0" w:type="auto"/>
          </w:tcPr>
          <w:p w14:paraId="4B436DEA" w14:textId="4605EB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4DC9527" w14:textId="6C333D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D52EFA1" w14:textId="04D611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R4-2104738</w:t>
            </w:r>
          </w:p>
        </w:tc>
        <w:tc>
          <w:tcPr>
            <w:tcW w:w="0" w:type="auto"/>
          </w:tcPr>
          <w:p w14:paraId="01BFD413" w14:textId="236E02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6FBAD7C1" w14:textId="77777777" w:rsidTr="00C51F06">
        <w:tc>
          <w:tcPr>
            <w:tcW w:w="0" w:type="auto"/>
          </w:tcPr>
          <w:p w14:paraId="3C953BEF" w14:textId="6DF3FE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R4-2105777</w:t>
            </w:r>
          </w:p>
        </w:tc>
        <w:tc>
          <w:tcPr>
            <w:tcW w:w="0" w:type="auto"/>
          </w:tcPr>
          <w:p w14:paraId="442923C7" w14:textId="447EEE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draftCR on the CSI-RSRP accuracy requirements</w:t>
            </w:r>
          </w:p>
        </w:tc>
        <w:tc>
          <w:tcPr>
            <w:tcW w:w="0" w:type="auto"/>
          </w:tcPr>
          <w:p w14:paraId="794E6EF8" w14:textId="54A287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1040C97" w14:textId="7A2680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363D74C" w14:textId="322589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R4-2106412</w:t>
            </w:r>
          </w:p>
        </w:tc>
        <w:tc>
          <w:tcPr>
            <w:tcW w:w="0" w:type="auto"/>
          </w:tcPr>
          <w:p w14:paraId="48473B4D" w14:textId="651079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00AF53F0" w14:textId="77777777" w:rsidTr="00C51F06">
        <w:tc>
          <w:tcPr>
            <w:tcW w:w="0" w:type="auto"/>
          </w:tcPr>
          <w:p w14:paraId="4A4A08DE" w14:textId="6133C8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R4-2105778</w:t>
            </w:r>
          </w:p>
        </w:tc>
        <w:tc>
          <w:tcPr>
            <w:tcW w:w="0" w:type="auto"/>
          </w:tcPr>
          <w:p w14:paraId="15430D89" w14:textId="1AB1C7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CSI-SINR accuracy requirements</w:t>
            </w:r>
          </w:p>
        </w:tc>
        <w:tc>
          <w:tcPr>
            <w:tcW w:w="0" w:type="auto"/>
          </w:tcPr>
          <w:p w14:paraId="486AEEED" w14:textId="313CBD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95CCFBE" w14:textId="023E98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89A771B" w14:textId="367192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R4-2107025</w:t>
            </w:r>
          </w:p>
        </w:tc>
        <w:tc>
          <w:tcPr>
            <w:tcW w:w="0" w:type="auto"/>
          </w:tcPr>
          <w:p w14:paraId="28D7FA70" w14:textId="3E1F85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3DB9851F" w14:textId="77777777" w:rsidTr="00C51F06">
        <w:tc>
          <w:tcPr>
            <w:tcW w:w="0" w:type="auto"/>
          </w:tcPr>
          <w:p w14:paraId="5F906EB0" w14:textId="1134C3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R4-2105779</w:t>
            </w:r>
          </w:p>
        </w:tc>
        <w:tc>
          <w:tcPr>
            <w:tcW w:w="0" w:type="auto"/>
          </w:tcPr>
          <w:p w14:paraId="42F33FE3" w14:textId="304BBC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test case for intra-frequency CSI-RS based measurement</w:t>
            </w:r>
          </w:p>
        </w:tc>
        <w:tc>
          <w:tcPr>
            <w:tcW w:w="0" w:type="auto"/>
          </w:tcPr>
          <w:p w14:paraId="08E6BB2A" w14:textId="647FB7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6A6E99E" w14:textId="12A08B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C5CFE16" w14:textId="340388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R4-2104740</w:t>
            </w:r>
          </w:p>
        </w:tc>
        <w:tc>
          <w:tcPr>
            <w:tcW w:w="0" w:type="auto"/>
          </w:tcPr>
          <w:p w14:paraId="368C417F" w14:textId="06A31B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79F5C805" w14:textId="77777777" w:rsidTr="00C51F06">
        <w:tc>
          <w:tcPr>
            <w:tcW w:w="0" w:type="auto"/>
          </w:tcPr>
          <w:p w14:paraId="61682AD0" w14:textId="650766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R4-2105780</w:t>
            </w:r>
          </w:p>
        </w:tc>
        <w:tc>
          <w:tcPr>
            <w:tcW w:w="0" w:type="auto"/>
          </w:tcPr>
          <w:p w14:paraId="743F4A65" w14:textId="67E95C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CR on the test case of EN-DC event triggered reporting for intra-frequency CSI-RS based measurements in FR1</w:t>
            </w:r>
          </w:p>
        </w:tc>
        <w:tc>
          <w:tcPr>
            <w:tcW w:w="0" w:type="auto"/>
          </w:tcPr>
          <w:p w14:paraId="3B1606EB" w14:textId="7E94DC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7143385" w14:textId="2FD410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D096077" w14:textId="75925D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R4-2106413</w:t>
            </w:r>
          </w:p>
        </w:tc>
        <w:tc>
          <w:tcPr>
            <w:tcW w:w="0" w:type="auto"/>
          </w:tcPr>
          <w:p w14:paraId="2BC68555" w14:textId="0B0E5F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5A76A8DF" w14:textId="77777777" w:rsidTr="00C51F06">
        <w:tc>
          <w:tcPr>
            <w:tcW w:w="0" w:type="auto"/>
          </w:tcPr>
          <w:p w14:paraId="598B2ABD" w14:textId="153960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R4-2105781</w:t>
            </w:r>
          </w:p>
        </w:tc>
        <w:tc>
          <w:tcPr>
            <w:tcW w:w="0" w:type="auto"/>
          </w:tcPr>
          <w:p w14:paraId="4AF38474" w14:textId="553457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CR on CSI-RS based L3 measurement RRM test cases</w:t>
            </w:r>
          </w:p>
        </w:tc>
        <w:tc>
          <w:tcPr>
            <w:tcW w:w="0" w:type="auto"/>
          </w:tcPr>
          <w:p w14:paraId="7B2D3047" w14:textId="53FECB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FA20157" w14:textId="70D1D0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51A2FA9" w14:textId="3C4355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R4-2106530</w:t>
            </w:r>
          </w:p>
        </w:tc>
        <w:tc>
          <w:tcPr>
            <w:tcW w:w="0" w:type="auto"/>
          </w:tcPr>
          <w:p w14:paraId="68A3440E" w14:textId="7E4669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61ACEB95" w14:textId="77777777" w:rsidTr="00C51F06">
        <w:tc>
          <w:tcPr>
            <w:tcW w:w="0" w:type="auto"/>
          </w:tcPr>
          <w:p w14:paraId="0184331D" w14:textId="41D6A2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R4-2105782</w:t>
            </w:r>
          </w:p>
        </w:tc>
        <w:tc>
          <w:tcPr>
            <w:tcW w:w="0" w:type="auto"/>
          </w:tcPr>
          <w:p w14:paraId="47A99E66" w14:textId="6223D2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test case of CSI-RS based intra-frequency test for EN-DC event triggered reporting tests without gap for NR neighbor cell in FR2</w:t>
            </w:r>
          </w:p>
        </w:tc>
        <w:tc>
          <w:tcPr>
            <w:tcW w:w="0" w:type="auto"/>
          </w:tcPr>
          <w:p w14:paraId="512E981B" w14:textId="13550A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038E1C14" w14:textId="4075A6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DD7DDB0" w14:textId="7C86A0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R4-2105782</w:t>
            </w:r>
          </w:p>
        </w:tc>
        <w:tc>
          <w:tcPr>
            <w:tcW w:w="0" w:type="auto"/>
          </w:tcPr>
          <w:p w14:paraId="5D60B281" w14:textId="53B798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64E3BB93" w14:textId="77777777" w:rsidTr="00C51F06">
        <w:tc>
          <w:tcPr>
            <w:tcW w:w="0" w:type="auto"/>
          </w:tcPr>
          <w:p w14:paraId="48BFE69C" w14:textId="0F9FD6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R4-2105783</w:t>
            </w:r>
          </w:p>
        </w:tc>
        <w:tc>
          <w:tcPr>
            <w:tcW w:w="0" w:type="auto"/>
          </w:tcPr>
          <w:p w14:paraId="04FECD16" w14:textId="01F341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38.133 on SA event triggered reporting tests with gap for NR neighbor cell in FR2</w:t>
            </w:r>
          </w:p>
        </w:tc>
        <w:tc>
          <w:tcPr>
            <w:tcW w:w="0" w:type="auto"/>
          </w:tcPr>
          <w:p w14:paraId="3E0E7360" w14:textId="6C2328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B6CEE0F" w14:textId="1BD4BD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CF59A87" w14:textId="4B7C2D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R4-2106623</w:t>
            </w:r>
          </w:p>
        </w:tc>
        <w:tc>
          <w:tcPr>
            <w:tcW w:w="0" w:type="auto"/>
          </w:tcPr>
          <w:p w14:paraId="65360827" w14:textId="75FB6F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70F15773" w14:textId="77777777" w:rsidTr="00C51F06">
        <w:tc>
          <w:tcPr>
            <w:tcW w:w="0" w:type="auto"/>
          </w:tcPr>
          <w:p w14:paraId="048A5C26" w14:textId="75B4BF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R4-2105784</w:t>
            </w:r>
          </w:p>
        </w:tc>
        <w:tc>
          <w:tcPr>
            <w:tcW w:w="0" w:type="auto"/>
          </w:tcPr>
          <w:p w14:paraId="4AFDD4A7" w14:textId="3218F6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WF on RRM requirements for spectrum WIs </w:t>
            </w:r>
          </w:p>
        </w:tc>
        <w:tc>
          <w:tcPr>
            <w:tcW w:w="0" w:type="auto"/>
          </w:tcPr>
          <w:p w14:paraId="06D3E303" w14:textId="02A247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9B8A37D" w14:textId="269AE9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B64AB2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05FE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73F5AA3" w14:textId="77777777" w:rsidTr="00C51F06">
        <w:tc>
          <w:tcPr>
            <w:tcW w:w="0" w:type="auto"/>
          </w:tcPr>
          <w:p w14:paraId="744FA6C1" w14:textId="548520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R4-2105785</w:t>
            </w:r>
          </w:p>
        </w:tc>
        <w:tc>
          <w:tcPr>
            <w:tcW w:w="0" w:type="auto"/>
          </w:tcPr>
          <w:p w14:paraId="2EBD232A" w14:textId="12359C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the RRM requirements or FR2 Inter-band DL CA and UL CA</w:t>
            </w:r>
          </w:p>
        </w:tc>
        <w:tc>
          <w:tcPr>
            <w:tcW w:w="0" w:type="auto"/>
          </w:tcPr>
          <w:p w14:paraId="28FACF36" w14:textId="2DB10D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8EC1300" w14:textId="7C5D9D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3A1AC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5C2D3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8F34B29" w14:textId="77777777" w:rsidTr="00C51F06">
        <w:tc>
          <w:tcPr>
            <w:tcW w:w="0" w:type="auto"/>
          </w:tcPr>
          <w:p w14:paraId="02DBB747" w14:textId="58974E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R4-2105786</w:t>
            </w:r>
          </w:p>
        </w:tc>
        <w:tc>
          <w:tcPr>
            <w:tcW w:w="0" w:type="auto"/>
          </w:tcPr>
          <w:p w14:paraId="4212C7A1" w14:textId="3FAEE9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further RRM enhancement for NR and MR-DC – SRS antenna port switching</w:t>
            </w:r>
          </w:p>
        </w:tc>
        <w:tc>
          <w:tcPr>
            <w:tcW w:w="0" w:type="auto"/>
          </w:tcPr>
          <w:p w14:paraId="6581509A" w14:textId="344EE2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CFDFEC3" w14:textId="5162CD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723380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28954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F731A8F" w14:textId="77777777" w:rsidTr="00C51F06">
        <w:tc>
          <w:tcPr>
            <w:tcW w:w="0" w:type="auto"/>
          </w:tcPr>
          <w:p w14:paraId="42064B54" w14:textId="1DCE91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R4-2105787</w:t>
            </w:r>
          </w:p>
        </w:tc>
        <w:tc>
          <w:tcPr>
            <w:tcW w:w="0" w:type="auto"/>
          </w:tcPr>
          <w:p w14:paraId="0684ABE9" w14:textId="189E92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further RRM enhancement for NR and MR-DC – Handover with PSCell</w:t>
            </w:r>
          </w:p>
        </w:tc>
        <w:tc>
          <w:tcPr>
            <w:tcW w:w="0" w:type="auto"/>
          </w:tcPr>
          <w:p w14:paraId="2AC3CDAE" w14:textId="166389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4B6635B" w14:textId="03B03E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40E570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2E620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14B960F" w14:textId="77777777" w:rsidTr="00C51F06">
        <w:tc>
          <w:tcPr>
            <w:tcW w:w="0" w:type="auto"/>
          </w:tcPr>
          <w:p w14:paraId="2B2DD371" w14:textId="7BC89E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R4-2105788</w:t>
            </w:r>
          </w:p>
        </w:tc>
        <w:tc>
          <w:tcPr>
            <w:tcW w:w="0" w:type="auto"/>
          </w:tcPr>
          <w:p w14:paraId="18156687" w14:textId="5A74B7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further RRM enhancement for NR and MR-DC – Handover with PSCell</w:t>
            </w:r>
          </w:p>
        </w:tc>
        <w:tc>
          <w:tcPr>
            <w:tcW w:w="0" w:type="auto"/>
          </w:tcPr>
          <w:p w14:paraId="080B16AC" w14:textId="4AA58D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C717EDB" w14:textId="4C2F5D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91C5E2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5468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3AC7CBC" w14:textId="77777777" w:rsidTr="00C51F06">
        <w:tc>
          <w:tcPr>
            <w:tcW w:w="0" w:type="auto"/>
          </w:tcPr>
          <w:p w14:paraId="32EEA90D" w14:textId="7B3A18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R4-2105789</w:t>
            </w:r>
          </w:p>
        </w:tc>
        <w:tc>
          <w:tcPr>
            <w:tcW w:w="0" w:type="auto"/>
          </w:tcPr>
          <w:p w14:paraId="08D832FD" w14:textId="7EC24F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R17 NR MG enhancements - Multiple concurrent and independent MG patterns</w:t>
            </w:r>
          </w:p>
        </w:tc>
        <w:tc>
          <w:tcPr>
            <w:tcW w:w="0" w:type="auto"/>
          </w:tcPr>
          <w:p w14:paraId="6928DC07" w14:textId="7F7B8C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</w:t>
            </w:r>
          </w:p>
        </w:tc>
        <w:tc>
          <w:tcPr>
            <w:tcW w:w="0" w:type="auto"/>
          </w:tcPr>
          <w:p w14:paraId="5F8DDF01" w14:textId="41C59E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0B12571" w14:textId="55710E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6F65877" w14:textId="6D452B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R4-2105856</w:t>
            </w:r>
          </w:p>
        </w:tc>
      </w:tr>
      <w:tr w:rsidR="00C51F06" w14:paraId="29E741FB" w14:textId="77777777" w:rsidTr="00C51F06">
        <w:tc>
          <w:tcPr>
            <w:tcW w:w="0" w:type="auto"/>
          </w:tcPr>
          <w:p w14:paraId="0D7F8AAD" w14:textId="27DB11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R4-2105790</w:t>
            </w:r>
          </w:p>
        </w:tc>
        <w:tc>
          <w:tcPr>
            <w:tcW w:w="0" w:type="auto"/>
          </w:tcPr>
          <w:p w14:paraId="70F7BA87" w14:textId="1A2901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of R17 NR and MR-DC measurement gap enhancements WI</w:t>
            </w:r>
          </w:p>
        </w:tc>
        <w:tc>
          <w:tcPr>
            <w:tcW w:w="0" w:type="auto"/>
          </w:tcPr>
          <w:p w14:paraId="6ABBC946" w14:textId="321927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1256290" w14:textId="0A1EC7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24309E0" w14:textId="59DC6A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R4-2104581</w:t>
            </w:r>
          </w:p>
        </w:tc>
        <w:tc>
          <w:tcPr>
            <w:tcW w:w="0" w:type="auto"/>
          </w:tcPr>
          <w:p w14:paraId="70DEAEDD" w14:textId="77FB72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370AF84F" w14:textId="77777777" w:rsidTr="00C51F06">
        <w:tc>
          <w:tcPr>
            <w:tcW w:w="0" w:type="auto"/>
          </w:tcPr>
          <w:p w14:paraId="3122F6B1" w14:textId="3AE4C5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R4-2105791</w:t>
            </w:r>
          </w:p>
        </w:tc>
        <w:tc>
          <w:tcPr>
            <w:tcW w:w="0" w:type="auto"/>
          </w:tcPr>
          <w:p w14:paraId="255EB48D" w14:textId="758C6C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R17 NR MG enhancements – Pre-configured MG</w:t>
            </w:r>
          </w:p>
        </w:tc>
        <w:tc>
          <w:tcPr>
            <w:tcW w:w="0" w:type="auto"/>
          </w:tcPr>
          <w:p w14:paraId="3D414D4E" w14:textId="271FD2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D3F7923" w14:textId="0AEC4F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716F8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4256D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E9C8A3" w14:textId="77777777" w:rsidTr="00C51F06">
        <w:tc>
          <w:tcPr>
            <w:tcW w:w="0" w:type="auto"/>
          </w:tcPr>
          <w:p w14:paraId="7D026439" w14:textId="49C2EB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R4-2105792</w:t>
            </w:r>
          </w:p>
        </w:tc>
        <w:tc>
          <w:tcPr>
            <w:tcW w:w="0" w:type="auto"/>
          </w:tcPr>
          <w:p w14:paraId="5FCBE62D" w14:textId="55E3E3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R17 NR MG enhancements – NCSG</w:t>
            </w:r>
          </w:p>
        </w:tc>
        <w:tc>
          <w:tcPr>
            <w:tcW w:w="0" w:type="auto"/>
          </w:tcPr>
          <w:p w14:paraId="2C4A35C6" w14:textId="228A9F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5FDB636" w14:textId="3B0FFE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14401D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06A4B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870B53A" w14:textId="77777777" w:rsidTr="00C51F06">
        <w:tc>
          <w:tcPr>
            <w:tcW w:w="0" w:type="auto"/>
          </w:tcPr>
          <w:p w14:paraId="583937B2" w14:textId="06E549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R4-2105793</w:t>
            </w:r>
          </w:p>
        </w:tc>
        <w:tc>
          <w:tcPr>
            <w:tcW w:w="0" w:type="auto"/>
          </w:tcPr>
          <w:p w14:paraId="261A8746" w14:textId="254D7E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RRM for FR1 HST</w:t>
            </w:r>
          </w:p>
        </w:tc>
        <w:tc>
          <w:tcPr>
            <w:tcW w:w="0" w:type="auto"/>
          </w:tcPr>
          <w:p w14:paraId="62C45993" w14:textId="290B96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1AD51BE" w14:textId="3CA7F9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125AAB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13B76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97BC033" w14:textId="77777777" w:rsidTr="00C51F06">
        <w:tc>
          <w:tcPr>
            <w:tcW w:w="0" w:type="auto"/>
          </w:tcPr>
          <w:p w14:paraId="32C42C6F" w14:textId="1B8967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R4-2105794</w:t>
            </w:r>
          </w:p>
        </w:tc>
        <w:tc>
          <w:tcPr>
            <w:tcW w:w="0" w:type="auto"/>
          </w:tcPr>
          <w:p w14:paraId="2AE97983" w14:textId="014627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FR2 HST RRM requirements</w:t>
            </w:r>
          </w:p>
        </w:tc>
        <w:tc>
          <w:tcPr>
            <w:tcW w:w="0" w:type="auto"/>
          </w:tcPr>
          <w:p w14:paraId="59E7729A" w14:textId="7B67CF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F2459E2" w14:textId="587FBB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099081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D773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322769" w14:textId="77777777" w:rsidTr="00C51F06">
        <w:tc>
          <w:tcPr>
            <w:tcW w:w="0" w:type="auto"/>
          </w:tcPr>
          <w:p w14:paraId="1E7A6127" w14:textId="5D1EDC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R4-2105795</w:t>
            </w:r>
          </w:p>
        </w:tc>
        <w:tc>
          <w:tcPr>
            <w:tcW w:w="0" w:type="auto"/>
          </w:tcPr>
          <w:p w14:paraId="57EDC99E" w14:textId="03F4A6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NTN RRM general and measurement requirements</w:t>
            </w:r>
          </w:p>
        </w:tc>
        <w:tc>
          <w:tcPr>
            <w:tcW w:w="0" w:type="auto"/>
          </w:tcPr>
          <w:p w14:paraId="585C91EE" w14:textId="5B96AE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</w:t>
            </w:r>
          </w:p>
        </w:tc>
        <w:tc>
          <w:tcPr>
            <w:tcW w:w="0" w:type="auto"/>
          </w:tcPr>
          <w:p w14:paraId="72574800" w14:textId="3EC1EA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972217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7A70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2B5B17D" w14:textId="77777777" w:rsidTr="00C51F06">
        <w:tc>
          <w:tcPr>
            <w:tcW w:w="0" w:type="auto"/>
          </w:tcPr>
          <w:p w14:paraId="3612346F" w14:textId="6F66F5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R4-2105796</w:t>
            </w:r>
          </w:p>
        </w:tc>
        <w:tc>
          <w:tcPr>
            <w:tcW w:w="0" w:type="auto"/>
          </w:tcPr>
          <w:p w14:paraId="73724B41" w14:textId="5BD402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timing requirements for NR NTN</w:t>
            </w:r>
          </w:p>
        </w:tc>
        <w:tc>
          <w:tcPr>
            <w:tcW w:w="0" w:type="auto"/>
          </w:tcPr>
          <w:p w14:paraId="02BE0104" w14:textId="6F6F43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E39A86E" w14:textId="1A8729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4FF63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A17FE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F9F6E07" w14:textId="77777777" w:rsidTr="00C51F06">
        <w:tc>
          <w:tcPr>
            <w:tcW w:w="0" w:type="auto"/>
          </w:tcPr>
          <w:p w14:paraId="5450E14C" w14:textId="324CDF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R4-2105797</w:t>
            </w:r>
          </w:p>
        </w:tc>
        <w:tc>
          <w:tcPr>
            <w:tcW w:w="0" w:type="auto"/>
          </w:tcPr>
          <w:p w14:paraId="3DDFF79A" w14:textId="4A3687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RLM/BM relaxation for NR UE Power saving</w:t>
            </w:r>
          </w:p>
        </w:tc>
        <w:tc>
          <w:tcPr>
            <w:tcW w:w="0" w:type="auto"/>
          </w:tcPr>
          <w:p w14:paraId="542AA45D" w14:textId="28ED60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</w:t>
            </w:r>
          </w:p>
        </w:tc>
        <w:tc>
          <w:tcPr>
            <w:tcW w:w="0" w:type="auto"/>
          </w:tcPr>
          <w:p w14:paraId="02F06053" w14:textId="35A2D3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AAC10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F4139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623F4A" w14:textId="77777777" w:rsidTr="00C51F06">
        <w:tc>
          <w:tcPr>
            <w:tcW w:w="0" w:type="auto"/>
          </w:tcPr>
          <w:p w14:paraId="0DF80C53" w14:textId="5522E1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R4-2105798</w:t>
            </w:r>
          </w:p>
        </w:tc>
        <w:tc>
          <w:tcPr>
            <w:tcW w:w="0" w:type="auto"/>
          </w:tcPr>
          <w:p w14:paraId="7FFD816C" w14:textId="362C5A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Temporary RS for efficient SCell activation</w:t>
            </w:r>
          </w:p>
        </w:tc>
        <w:tc>
          <w:tcPr>
            <w:tcW w:w="0" w:type="auto"/>
          </w:tcPr>
          <w:p w14:paraId="3B5B120F" w14:textId="5E9586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FD08CD0" w14:textId="294655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EB6C65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E44CC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64B4B22" w14:textId="77777777" w:rsidTr="00C51F06">
        <w:tc>
          <w:tcPr>
            <w:tcW w:w="0" w:type="auto"/>
          </w:tcPr>
          <w:p w14:paraId="3C631A25" w14:textId="518E3F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R4-2105799</w:t>
            </w:r>
          </w:p>
        </w:tc>
        <w:tc>
          <w:tcPr>
            <w:tcW w:w="0" w:type="auto"/>
          </w:tcPr>
          <w:p w14:paraId="40EEDACD" w14:textId="59241D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temporary RS for efficient SCell activation in NR CA</w:t>
            </w:r>
          </w:p>
        </w:tc>
        <w:tc>
          <w:tcPr>
            <w:tcW w:w="0" w:type="auto"/>
          </w:tcPr>
          <w:p w14:paraId="264CD0C0" w14:textId="599BF0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BF12D44" w14:textId="4E6900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E62698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7792E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880F333" w14:textId="77777777" w:rsidTr="00C51F06">
        <w:tc>
          <w:tcPr>
            <w:tcW w:w="0" w:type="auto"/>
          </w:tcPr>
          <w:p w14:paraId="1CDB0A1B" w14:textId="15FECF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R4-2105800</w:t>
            </w:r>
          </w:p>
        </w:tc>
        <w:tc>
          <w:tcPr>
            <w:tcW w:w="0" w:type="auto"/>
          </w:tcPr>
          <w:p w14:paraId="1A1F5CCB" w14:textId="6B5C28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neighbour cell measurement in NB-IoT RRC_CONNECTED state</w:t>
            </w:r>
          </w:p>
        </w:tc>
        <w:tc>
          <w:tcPr>
            <w:tcW w:w="0" w:type="auto"/>
          </w:tcPr>
          <w:p w14:paraId="403786F4" w14:textId="4977AF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Huawei, HiSilicon</w:t>
            </w:r>
          </w:p>
        </w:tc>
        <w:tc>
          <w:tcPr>
            <w:tcW w:w="0" w:type="auto"/>
          </w:tcPr>
          <w:p w14:paraId="2D4102C0" w14:textId="0F9340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2135DD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04A02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3F0DE9D" w14:textId="77777777" w:rsidTr="00C51F06">
        <w:tc>
          <w:tcPr>
            <w:tcW w:w="0" w:type="auto"/>
          </w:tcPr>
          <w:p w14:paraId="4C6D581D" w14:textId="5A9920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R4-2105801</w:t>
            </w:r>
          </w:p>
        </w:tc>
        <w:tc>
          <w:tcPr>
            <w:tcW w:w="0" w:type="auto"/>
          </w:tcPr>
          <w:p w14:paraId="19DA24FB" w14:textId="3F80A4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neighbour cell measurement in NB-IoT RRC_CONNECTED state in Rel-17</w:t>
            </w:r>
          </w:p>
        </w:tc>
        <w:tc>
          <w:tcPr>
            <w:tcW w:w="0" w:type="auto"/>
          </w:tcPr>
          <w:p w14:paraId="60C97FDB" w14:textId="453FC9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  </w:t>
            </w:r>
          </w:p>
        </w:tc>
        <w:tc>
          <w:tcPr>
            <w:tcW w:w="0" w:type="auto"/>
          </w:tcPr>
          <w:p w14:paraId="2D3AEA1F" w14:textId="3B1C83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3480E0" w14:textId="4FE6C3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140F482" w14:textId="62F134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R4-2105849</w:t>
            </w:r>
          </w:p>
        </w:tc>
      </w:tr>
      <w:tr w:rsidR="00C51F06" w14:paraId="36B3C979" w14:textId="77777777" w:rsidTr="00C51F06">
        <w:tc>
          <w:tcPr>
            <w:tcW w:w="0" w:type="auto"/>
          </w:tcPr>
          <w:p w14:paraId="58DC9604" w14:textId="2A44E5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R4-2105802</w:t>
            </w:r>
          </w:p>
        </w:tc>
        <w:tc>
          <w:tcPr>
            <w:tcW w:w="0" w:type="auto"/>
          </w:tcPr>
          <w:p w14:paraId="2173F797" w14:textId="302EB2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UE transmit timing error</w:t>
            </w:r>
          </w:p>
        </w:tc>
        <w:tc>
          <w:tcPr>
            <w:tcW w:w="0" w:type="auto"/>
          </w:tcPr>
          <w:p w14:paraId="78EE110D" w14:textId="0A8176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0111E93" w14:textId="23AC86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BCEDB2D" w14:textId="2CAC55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9BB04CC" w14:textId="6A4728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R4-2105850</w:t>
            </w:r>
          </w:p>
        </w:tc>
      </w:tr>
      <w:tr w:rsidR="00C51F06" w14:paraId="7FFBAC6F" w14:textId="77777777" w:rsidTr="00C51F06">
        <w:tc>
          <w:tcPr>
            <w:tcW w:w="0" w:type="auto"/>
          </w:tcPr>
          <w:p w14:paraId="61C08CA2" w14:textId="751309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R4-2105803</w:t>
            </w:r>
          </w:p>
        </w:tc>
        <w:tc>
          <w:tcPr>
            <w:tcW w:w="0" w:type="auto"/>
          </w:tcPr>
          <w:p w14:paraId="32DFFEA4" w14:textId="766216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[98-bis-e][201] NR_unlic_RRM_1</w:t>
            </w:r>
          </w:p>
        </w:tc>
        <w:tc>
          <w:tcPr>
            <w:tcW w:w="0" w:type="auto"/>
          </w:tcPr>
          <w:p w14:paraId="5638A09C" w14:textId="2C193E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55766201" w14:textId="5F7CDD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9A9854" w14:textId="544296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R4-2105671</w:t>
            </w:r>
          </w:p>
        </w:tc>
        <w:tc>
          <w:tcPr>
            <w:tcW w:w="0" w:type="auto"/>
          </w:tcPr>
          <w:p w14:paraId="7AD2B1C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93C6968" w14:textId="77777777" w:rsidTr="00C51F06">
        <w:tc>
          <w:tcPr>
            <w:tcW w:w="0" w:type="auto"/>
          </w:tcPr>
          <w:p w14:paraId="5619C016" w14:textId="3DA472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R4-2105804</w:t>
            </w:r>
          </w:p>
        </w:tc>
        <w:tc>
          <w:tcPr>
            <w:tcW w:w="0" w:type="auto"/>
          </w:tcPr>
          <w:p w14:paraId="34EAF9B0" w14:textId="68DBC3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[98-bis-e][202] NR_unlic_RRM_2</w:t>
            </w:r>
          </w:p>
        </w:tc>
        <w:tc>
          <w:tcPr>
            <w:tcW w:w="0" w:type="auto"/>
          </w:tcPr>
          <w:p w14:paraId="3579ABC8" w14:textId="51E7E7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17BFDF24" w14:textId="48B4AF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E0267F" w14:textId="56C3E0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R4-2105672</w:t>
            </w:r>
          </w:p>
        </w:tc>
        <w:tc>
          <w:tcPr>
            <w:tcW w:w="0" w:type="auto"/>
          </w:tcPr>
          <w:p w14:paraId="5031956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3B76B02" w14:textId="77777777" w:rsidTr="00C51F06">
        <w:tc>
          <w:tcPr>
            <w:tcW w:w="0" w:type="auto"/>
          </w:tcPr>
          <w:p w14:paraId="29409C15" w14:textId="0E9106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R4-2105805</w:t>
            </w:r>
          </w:p>
        </w:tc>
        <w:tc>
          <w:tcPr>
            <w:tcW w:w="0" w:type="auto"/>
          </w:tcPr>
          <w:p w14:paraId="2EB09B96" w14:textId="6CA37C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[98-bis-e][203] NR_IAB_RRM</w:t>
            </w:r>
          </w:p>
        </w:tc>
        <w:tc>
          <w:tcPr>
            <w:tcW w:w="0" w:type="auto"/>
          </w:tcPr>
          <w:p w14:paraId="484D87AF" w14:textId="56E9DD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615B1545" w14:textId="64F4D0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4BE9F4" w14:textId="1EFD14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R4-2105673</w:t>
            </w:r>
          </w:p>
        </w:tc>
        <w:tc>
          <w:tcPr>
            <w:tcW w:w="0" w:type="auto"/>
          </w:tcPr>
          <w:p w14:paraId="415B397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78EF98" w14:textId="77777777" w:rsidTr="00C51F06">
        <w:tc>
          <w:tcPr>
            <w:tcW w:w="0" w:type="auto"/>
          </w:tcPr>
          <w:p w14:paraId="7C624D86" w14:textId="0B8C4C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R4-2105806</w:t>
            </w:r>
          </w:p>
        </w:tc>
        <w:tc>
          <w:tcPr>
            <w:tcW w:w="0" w:type="auto"/>
          </w:tcPr>
          <w:p w14:paraId="62451A18" w14:textId="2053F9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[98-bis-e][204] LTE_NR_DC_CA_RRM_1_NWM</w:t>
            </w:r>
          </w:p>
        </w:tc>
        <w:tc>
          <w:tcPr>
            <w:tcW w:w="0" w:type="auto"/>
          </w:tcPr>
          <w:p w14:paraId="1006F3D9" w14:textId="50A7B1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75C5793C" w14:textId="4C5D8C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C8F5D9" w14:textId="3BD187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R4-2105674</w:t>
            </w:r>
          </w:p>
        </w:tc>
        <w:tc>
          <w:tcPr>
            <w:tcW w:w="0" w:type="auto"/>
          </w:tcPr>
          <w:p w14:paraId="3F8C53D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F641869" w14:textId="77777777" w:rsidTr="00C51F06">
        <w:tc>
          <w:tcPr>
            <w:tcW w:w="0" w:type="auto"/>
          </w:tcPr>
          <w:p w14:paraId="06C0A141" w14:textId="4E0947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R4-2105807</w:t>
            </w:r>
          </w:p>
        </w:tc>
        <w:tc>
          <w:tcPr>
            <w:tcW w:w="0" w:type="auto"/>
          </w:tcPr>
          <w:p w14:paraId="26F6F536" w14:textId="54FBF9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[98-bis-e][205] LTE_NR_DC_CA_RRM_2</w:t>
            </w:r>
          </w:p>
        </w:tc>
        <w:tc>
          <w:tcPr>
            <w:tcW w:w="0" w:type="auto"/>
          </w:tcPr>
          <w:p w14:paraId="6B29CDBD" w14:textId="61B22F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3DC6C38C" w14:textId="0BDC1F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489D51" w14:textId="16A0CE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R4-2105675</w:t>
            </w:r>
          </w:p>
        </w:tc>
        <w:tc>
          <w:tcPr>
            <w:tcW w:w="0" w:type="auto"/>
          </w:tcPr>
          <w:p w14:paraId="35C7DC8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E428A3D" w14:textId="77777777" w:rsidTr="00C51F06">
        <w:tc>
          <w:tcPr>
            <w:tcW w:w="0" w:type="auto"/>
          </w:tcPr>
          <w:p w14:paraId="047EB51C" w14:textId="29BDFE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R4-2105808</w:t>
            </w:r>
          </w:p>
        </w:tc>
        <w:tc>
          <w:tcPr>
            <w:tcW w:w="0" w:type="auto"/>
          </w:tcPr>
          <w:p w14:paraId="0BF6AE38" w14:textId="78CB2C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[98-bis-e][206] NR_pos_1</w:t>
            </w:r>
          </w:p>
        </w:tc>
        <w:tc>
          <w:tcPr>
            <w:tcW w:w="0" w:type="auto"/>
          </w:tcPr>
          <w:p w14:paraId="118652EB" w14:textId="2568B6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6927BA2A" w14:textId="3D2640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1DD153" w14:textId="7F730B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R4-2105676</w:t>
            </w:r>
          </w:p>
        </w:tc>
        <w:tc>
          <w:tcPr>
            <w:tcW w:w="0" w:type="auto"/>
          </w:tcPr>
          <w:p w14:paraId="76F41E7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3161A27" w14:textId="77777777" w:rsidTr="00C51F06">
        <w:tc>
          <w:tcPr>
            <w:tcW w:w="0" w:type="auto"/>
          </w:tcPr>
          <w:p w14:paraId="4F1493BF" w14:textId="61F643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R4-2105809</w:t>
            </w:r>
          </w:p>
        </w:tc>
        <w:tc>
          <w:tcPr>
            <w:tcW w:w="0" w:type="auto"/>
          </w:tcPr>
          <w:p w14:paraId="6374DB0E" w14:textId="3F7EDC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[98-bis-e][207] NR_pos_2</w:t>
            </w:r>
          </w:p>
        </w:tc>
        <w:tc>
          <w:tcPr>
            <w:tcW w:w="0" w:type="auto"/>
          </w:tcPr>
          <w:p w14:paraId="15048BAB" w14:textId="00DCC8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 Corporation)</w:t>
            </w:r>
          </w:p>
        </w:tc>
        <w:tc>
          <w:tcPr>
            <w:tcW w:w="0" w:type="auto"/>
          </w:tcPr>
          <w:p w14:paraId="6A6EE1F4" w14:textId="311224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DF4EBE" w14:textId="200353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R4-2105677</w:t>
            </w:r>
          </w:p>
        </w:tc>
        <w:tc>
          <w:tcPr>
            <w:tcW w:w="0" w:type="auto"/>
          </w:tcPr>
          <w:p w14:paraId="23DCA7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15BD95" w14:textId="77777777" w:rsidTr="00C51F06">
        <w:tc>
          <w:tcPr>
            <w:tcW w:w="0" w:type="auto"/>
          </w:tcPr>
          <w:p w14:paraId="6E688EF6" w14:textId="0316EC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R4-2105810</w:t>
            </w:r>
          </w:p>
        </w:tc>
        <w:tc>
          <w:tcPr>
            <w:tcW w:w="0" w:type="auto"/>
          </w:tcPr>
          <w:p w14:paraId="3C417838" w14:textId="216975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[98-bis-e][208] NR_pos_3</w:t>
            </w:r>
          </w:p>
        </w:tc>
        <w:tc>
          <w:tcPr>
            <w:tcW w:w="0" w:type="auto"/>
          </w:tcPr>
          <w:p w14:paraId="36ADC028" w14:textId="65CAA8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42B180C5" w14:textId="2ABD4E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A5CEEC" w14:textId="3B7676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R4-2105678</w:t>
            </w:r>
          </w:p>
        </w:tc>
        <w:tc>
          <w:tcPr>
            <w:tcW w:w="0" w:type="auto"/>
          </w:tcPr>
          <w:p w14:paraId="2A0006E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383115A" w14:textId="77777777" w:rsidTr="00C51F06">
        <w:tc>
          <w:tcPr>
            <w:tcW w:w="0" w:type="auto"/>
          </w:tcPr>
          <w:p w14:paraId="255EA306" w14:textId="263D72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R4-2105811</w:t>
            </w:r>
          </w:p>
        </w:tc>
        <w:tc>
          <w:tcPr>
            <w:tcW w:w="0" w:type="auto"/>
          </w:tcPr>
          <w:p w14:paraId="3AA0E4E3" w14:textId="1E53EE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[98-bis-e][209] NR_RRM_Enh_1</w:t>
            </w:r>
          </w:p>
        </w:tc>
        <w:tc>
          <w:tcPr>
            <w:tcW w:w="0" w:type="auto"/>
          </w:tcPr>
          <w:p w14:paraId="4979ABC9" w14:textId="14EA6B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 Corporation)</w:t>
            </w:r>
          </w:p>
        </w:tc>
        <w:tc>
          <w:tcPr>
            <w:tcW w:w="0" w:type="auto"/>
          </w:tcPr>
          <w:p w14:paraId="5BC01742" w14:textId="003276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4925A0" w14:textId="2AF67A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R4-2105679</w:t>
            </w:r>
          </w:p>
        </w:tc>
        <w:tc>
          <w:tcPr>
            <w:tcW w:w="0" w:type="auto"/>
          </w:tcPr>
          <w:p w14:paraId="5835657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25DAD7A" w14:textId="77777777" w:rsidTr="00C51F06">
        <w:tc>
          <w:tcPr>
            <w:tcW w:w="0" w:type="auto"/>
          </w:tcPr>
          <w:p w14:paraId="4AF25EC5" w14:textId="0ED514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R4-2105812</w:t>
            </w:r>
          </w:p>
        </w:tc>
        <w:tc>
          <w:tcPr>
            <w:tcW w:w="0" w:type="auto"/>
          </w:tcPr>
          <w:p w14:paraId="4F2A87A7" w14:textId="1F6E7A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[98-bis-e][210] NR_RRM_Enh_2</w:t>
            </w:r>
          </w:p>
        </w:tc>
        <w:tc>
          <w:tcPr>
            <w:tcW w:w="0" w:type="auto"/>
          </w:tcPr>
          <w:p w14:paraId="2DA2F493" w14:textId="6C6638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5F8D7C40" w14:textId="289798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E47CB7" w14:textId="5AC678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R4-2105680</w:t>
            </w:r>
          </w:p>
        </w:tc>
        <w:tc>
          <w:tcPr>
            <w:tcW w:w="0" w:type="auto"/>
          </w:tcPr>
          <w:p w14:paraId="45914DA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2315BE7" w14:textId="77777777" w:rsidTr="00C51F06">
        <w:tc>
          <w:tcPr>
            <w:tcW w:w="0" w:type="auto"/>
          </w:tcPr>
          <w:p w14:paraId="7D521689" w14:textId="3A9F6A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R4-2105813</w:t>
            </w:r>
          </w:p>
        </w:tc>
        <w:tc>
          <w:tcPr>
            <w:tcW w:w="0" w:type="auto"/>
          </w:tcPr>
          <w:p w14:paraId="5137836D" w14:textId="10D442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[98-bis-e][211] NR_RRM_Enh_3</w:t>
            </w:r>
          </w:p>
        </w:tc>
        <w:tc>
          <w:tcPr>
            <w:tcW w:w="0" w:type="auto"/>
          </w:tcPr>
          <w:p w14:paraId="59B9C323" w14:textId="39FECC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46800E0D" w14:textId="7F065A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A7D79F" w14:textId="31C168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R4-2105681</w:t>
            </w:r>
          </w:p>
        </w:tc>
        <w:tc>
          <w:tcPr>
            <w:tcW w:w="0" w:type="auto"/>
          </w:tcPr>
          <w:p w14:paraId="7707D2D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386C57A" w14:textId="77777777" w:rsidTr="00C51F06">
        <w:tc>
          <w:tcPr>
            <w:tcW w:w="0" w:type="auto"/>
          </w:tcPr>
          <w:p w14:paraId="5ACCFF7F" w14:textId="04528C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R4-2105814</w:t>
            </w:r>
          </w:p>
        </w:tc>
        <w:tc>
          <w:tcPr>
            <w:tcW w:w="0" w:type="auto"/>
          </w:tcPr>
          <w:p w14:paraId="05728907" w14:textId="6DF31F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disc+B1284:R1284ussion summary: [98-bis-e][212] NR_CSIRS_L3meas_1</w:t>
            </w:r>
          </w:p>
        </w:tc>
        <w:tc>
          <w:tcPr>
            <w:tcW w:w="0" w:type="auto"/>
          </w:tcPr>
          <w:p w14:paraId="15FF7583" w14:textId="23121E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044BDD43" w14:textId="0939AB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740F6E" w14:textId="0485EC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R4-2105682</w:t>
            </w:r>
          </w:p>
        </w:tc>
        <w:tc>
          <w:tcPr>
            <w:tcW w:w="0" w:type="auto"/>
          </w:tcPr>
          <w:p w14:paraId="1880E2BA" w14:textId="20C934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6912D60F" w14:textId="77777777" w:rsidTr="00C51F06">
        <w:tc>
          <w:tcPr>
            <w:tcW w:w="0" w:type="auto"/>
          </w:tcPr>
          <w:p w14:paraId="6A73A4BB" w14:textId="12AAEA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R4-2105815</w:t>
            </w:r>
          </w:p>
        </w:tc>
        <w:tc>
          <w:tcPr>
            <w:tcW w:w="0" w:type="auto"/>
          </w:tcPr>
          <w:p w14:paraId="71838CCC" w14:textId="41E662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[98-bis-e][213] NR_CSIRS_L3meas_2</w:t>
            </w:r>
          </w:p>
        </w:tc>
        <w:tc>
          <w:tcPr>
            <w:tcW w:w="0" w:type="auto"/>
          </w:tcPr>
          <w:p w14:paraId="5EBD5968" w14:textId="3E6F74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(OPPO)</w:t>
            </w:r>
          </w:p>
        </w:tc>
        <w:tc>
          <w:tcPr>
            <w:tcW w:w="0" w:type="auto"/>
          </w:tcPr>
          <w:p w14:paraId="211BC8D2" w14:textId="54D233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F3D231" w14:textId="1F00D9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R4-2105683</w:t>
            </w:r>
          </w:p>
        </w:tc>
        <w:tc>
          <w:tcPr>
            <w:tcW w:w="0" w:type="auto"/>
          </w:tcPr>
          <w:p w14:paraId="41D37A97" w14:textId="7E9578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18272142" w14:textId="77777777" w:rsidTr="00C51F06">
        <w:tc>
          <w:tcPr>
            <w:tcW w:w="0" w:type="auto"/>
          </w:tcPr>
          <w:p w14:paraId="7D84945E" w14:textId="303398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R4-2105816</w:t>
            </w:r>
          </w:p>
        </w:tc>
        <w:tc>
          <w:tcPr>
            <w:tcW w:w="0" w:type="auto"/>
          </w:tcPr>
          <w:p w14:paraId="623CD148" w14:textId="465CF1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[98-bis-e][214] Spectrum_RRM</w:t>
            </w:r>
          </w:p>
        </w:tc>
        <w:tc>
          <w:tcPr>
            <w:tcW w:w="0" w:type="auto"/>
          </w:tcPr>
          <w:p w14:paraId="5235B02A" w14:textId="76AD9A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70B42282" w14:textId="7D14CB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9CBA9B" w14:textId="52EF66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</w:t>
            </w:r>
            <w:r w:rsidR="00D507E1">
              <w:rPr>
                <w:sz w:val="16"/>
              </w:rPr>
              <w:t>-</w:t>
            </w:r>
            <w:r>
              <w:rPr>
                <w:sz w:val="16"/>
              </w:rPr>
              <w:t>2105684</w:t>
            </w:r>
          </w:p>
        </w:tc>
        <w:tc>
          <w:tcPr>
            <w:tcW w:w="0" w:type="auto"/>
          </w:tcPr>
          <w:p w14:paraId="1CAF9D02" w14:textId="4C261F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735232FF" w14:textId="77777777" w:rsidTr="00C51F06">
        <w:tc>
          <w:tcPr>
            <w:tcW w:w="0" w:type="auto"/>
          </w:tcPr>
          <w:p w14:paraId="5A8B4F4C" w14:textId="337B4E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R4-2105817</w:t>
            </w:r>
          </w:p>
        </w:tc>
        <w:tc>
          <w:tcPr>
            <w:tcW w:w="0" w:type="auto"/>
          </w:tcPr>
          <w:p w14:paraId="2D6DF58C" w14:textId="1C732A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[98-bis-e][215] NR_RF_FR2_req_enh2_RRM</w:t>
            </w:r>
          </w:p>
        </w:tc>
        <w:tc>
          <w:tcPr>
            <w:tcW w:w="0" w:type="auto"/>
          </w:tcPr>
          <w:p w14:paraId="6E71B4A7" w14:textId="092411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(Nokia, Nokia Shanghai Bell)</w:t>
            </w:r>
          </w:p>
        </w:tc>
        <w:tc>
          <w:tcPr>
            <w:tcW w:w="0" w:type="auto"/>
          </w:tcPr>
          <w:p w14:paraId="1B2C5EBC" w14:textId="47C5E9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3B13B6" w14:textId="0E8C04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R4-2105685</w:t>
            </w:r>
          </w:p>
        </w:tc>
        <w:tc>
          <w:tcPr>
            <w:tcW w:w="0" w:type="auto"/>
          </w:tcPr>
          <w:p w14:paraId="456FF68C" w14:textId="2C9F1B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6ADBE4C6" w14:textId="77777777" w:rsidTr="00C51F06">
        <w:tc>
          <w:tcPr>
            <w:tcW w:w="0" w:type="auto"/>
          </w:tcPr>
          <w:p w14:paraId="5EDB7F90" w14:textId="10E45D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R4-2105818</w:t>
            </w:r>
          </w:p>
        </w:tc>
        <w:tc>
          <w:tcPr>
            <w:tcW w:w="0" w:type="auto"/>
          </w:tcPr>
          <w:p w14:paraId="25B9ACA7" w14:textId="23EFE5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[98-bis-e][216] NR_RRM_enh2_1</w:t>
            </w:r>
          </w:p>
        </w:tc>
        <w:tc>
          <w:tcPr>
            <w:tcW w:w="0" w:type="auto"/>
          </w:tcPr>
          <w:p w14:paraId="5F214760" w14:textId="453DAF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1ABC1D5F" w14:textId="6A8339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BF83C7" w14:textId="473999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R4-2105686</w:t>
            </w:r>
          </w:p>
        </w:tc>
        <w:tc>
          <w:tcPr>
            <w:tcW w:w="0" w:type="auto"/>
          </w:tcPr>
          <w:p w14:paraId="772F40F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2C8340A" w14:textId="77777777" w:rsidTr="00C51F06">
        <w:tc>
          <w:tcPr>
            <w:tcW w:w="0" w:type="auto"/>
          </w:tcPr>
          <w:p w14:paraId="20FFEFBF" w14:textId="758121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R4-2105819</w:t>
            </w:r>
          </w:p>
        </w:tc>
        <w:tc>
          <w:tcPr>
            <w:tcW w:w="0" w:type="auto"/>
          </w:tcPr>
          <w:p w14:paraId="159D30BB" w14:textId="75E46D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[98-bis-e][216] NR_RRM_enh2_1</w:t>
            </w:r>
          </w:p>
        </w:tc>
        <w:tc>
          <w:tcPr>
            <w:tcW w:w="0" w:type="auto"/>
          </w:tcPr>
          <w:p w14:paraId="4A632E34" w14:textId="574535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59F06A8A" w14:textId="1515BA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340E51" w14:textId="7D9F4D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R4-2105687</w:t>
            </w:r>
          </w:p>
        </w:tc>
        <w:tc>
          <w:tcPr>
            <w:tcW w:w="0" w:type="auto"/>
          </w:tcPr>
          <w:p w14:paraId="23161F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437A739" w14:textId="77777777" w:rsidTr="00C51F06">
        <w:tc>
          <w:tcPr>
            <w:tcW w:w="0" w:type="auto"/>
          </w:tcPr>
          <w:p w14:paraId="3557157C" w14:textId="16173C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R4-2105820</w:t>
            </w:r>
          </w:p>
        </w:tc>
        <w:tc>
          <w:tcPr>
            <w:tcW w:w="0" w:type="auto"/>
          </w:tcPr>
          <w:p w14:paraId="68E00638" w14:textId="148A31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 [220] NR_HST_FR1_enh_RRM</w:t>
            </w:r>
          </w:p>
        </w:tc>
        <w:tc>
          <w:tcPr>
            <w:tcW w:w="0" w:type="auto"/>
          </w:tcPr>
          <w:p w14:paraId="755B79D1" w14:textId="148FA7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515D4135" w14:textId="66162E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9B78E2" w14:textId="7BF375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R4-2105690</w:t>
            </w:r>
          </w:p>
        </w:tc>
        <w:tc>
          <w:tcPr>
            <w:tcW w:w="0" w:type="auto"/>
          </w:tcPr>
          <w:p w14:paraId="4479156C" w14:textId="45FB62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3514D65C" w14:textId="77777777" w:rsidTr="00C51F06">
        <w:tc>
          <w:tcPr>
            <w:tcW w:w="0" w:type="auto"/>
          </w:tcPr>
          <w:p w14:paraId="101D2814" w14:textId="7B705A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R4-2105821</w:t>
            </w:r>
          </w:p>
        </w:tc>
        <w:tc>
          <w:tcPr>
            <w:tcW w:w="0" w:type="auto"/>
          </w:tcPr>
          <w:p w14:paraId="49973592" w14:textId="203F05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[98-bis-e][221]NR_HST_FR2_RRM</w:t>
            </w:r>
          </w:p>
        </w:tc>
        <w:tc>
          <w:tcPr>
            <w:tcW w:w="0" w:type="auto"/>
          </w:tcPr>
          <w:p w14:paraId="48EF059E" w14:textId="2CBB15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(Nokia, Nokia Shanghai Bell)</w:t>
            </w:r>
          </w:p>
        </w:tc>
        <w:tc>
          <w:tcPr>
            <w:tcW w:w="0" w:type="auto"/>
          </w:tcPr>
          <w:p w14:paraId="14B7679A" w14:textId="204596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0E3352" w14:textId="28AC29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R4-2105691</w:t>
            </w:r>
          </w:p>
        </w:tc>
        <w:tc>
          <w:tcPr>
            <w:tcW w:w="0" w:type="auto"/>
          </w:tcPr>
          <w:p w14:paraId="4AD3A95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5500652" w14:textId="77777777" w:rsidTr="00C51F06">
        <w:tc>
          <w:tcPr>
            <w:tcW w:w="0" w:type="auto"/>
          </w:tcPr>
          <w:p w14:paraId="0B433586" w14:textId="0A0F2C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R4-2105822</w:t>
            </w:r>
          </w:p>
        </w:tc>
        <w:tc>
          <w:tcPr>
            <w:tcW w:w="0" w:type="auto"/>
          </w:tcPr>
          <w:p w14:paraId="2C6908EF" w14:textId="03323E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[98-bis-e][222] NR_NTN_solutions_RRM_1</w:t>
            </w:r>
          </w:p>
        </w:tc>
        <w:tc>
          <w:tcPr>
            <w:tcW w:w="0" w:type="auto"/>
          </w:tcPr>
          <w:p w14:paraId="54887597" w14:textId="39A495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(Fraunhofer HHI)</w:t>
            </w:r>
          </w:p>
        </w:tc>
        <w:tc>
          <w:tcPr>
            <w:tcW w:w="0" w:type="auto"/>
          </w:tcPr>
          <w:p w14:paraId="1214079C" w14:textId="79FC27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74B8C6" w14:textId="598F10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R4-2105692</w:t>
            </w:r>
          </w:p>
        </w:tc>
        <w:tc>
          <w:tcPr>
            <w:tcW w:w="0" w:type="auto"/>
          </w:tcPr>
          <w:p w14:paraId="09E15A4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78F95CB" w14:textId="77777777" w:rsidTr="00C51F06">
        <w:tc>
          <w:tcPr>
            <w:tcW w:w="0" w:type="auto"/>
          </w:tcPr>
          <w:p w14:paraId="31C8C8C1" w14:textId="0A728B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R4-2105823</w:t>
            </w:r>
          </w:p>
        </w:tc>
        <w:tc>
          <w:tcPr>
            <w:tcW w:w="0" w:type="auto"/>
          </w:tcPr>
          <w:p w14:paraId="7ECA6FBF" w14:textId="6756DA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[98-bis-e][223] NR_NTN_solutions_RRM_2</w:t>
            </w:r>
          </w:p>
        </w:tc>
        <w:tc>
          <w:tcPr>
            <w:tcW w:w="0" w:type="auto"/>
          </w:tcPr>
          <w:p w14:paraId="372DF836" w14:textId="0A1485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(Xiaomi)</w:t>
            </w:r>
          </w:p>
        </w:tc>
        <w:tc>
          <w:tcPr>
            <w:tcW w:w="0" w:type="auto"/>
          </w:tcPr>
          <w:p w14:paraId="7997F2F9" w14:textId="5041EF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5145F9" w14:textId="0C9CA3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R4-2105693</w:t>
            </w:r>
          </w:p>
        </w:tc>
        <w:tc>
          <w:tcPr>
            <w:tcW w:w="0" w:type="auto"/>
          </w:tcPr>
          <w:p w14:paraId="29F643B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2AC36EA" w14:textId="77777777" w:rsidTr="00C51F06">
        <w:tc>
          <w:tcPr>
            <w:tcW w:w="0" w:type="auto"/>
          </w:tcPr>
          <w:p w14:paraId="14CC1984" w14:textId="53C399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R4-2105824</w:t>
            </w:r>
          </w:p>
        </w:tc>
        <w:tc>
          <w:tcPr>
            <w:tcW w:w="0" w:type="auto"/>
          </w:tcPr>
          <w:p w14:paraId="74FB9BD1" w14:textId="11E101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[98-bis-e][224] NR_UE_pow_sav_enh_RRM</w:t>
            </w:r>
          </w:p>
        </w:tc>
        <w:tc>
          <w:tcPr>
            <w:tcW w:w="0" w:type="auto"/>
          </w:tcPr>
          <w:p w14:paraId="739589F9" w14:textId="00139E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(MediaTek)</w:t>
            </w:r>
          </w:p>
        </w:tc>
        <w:tc>
          <w:tcPr>
            <w:tcW w:w="0" w:type="auto"/>
          </w:tcPr>
          <w:p w14:paraId="4ADB08C5" w14:textId="0BA4AC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EC5C6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A10E3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0575283" w14:textId="77777777" w:rsidTr="00C51F06">
        <w:tc>
          <w:tcPr>
            <w:tcW w:w="0" w:type="auto"/>
          </w:tcPr>
          <w:p w14:paraId="14C6652B" w14:textId="51052A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R4-2105825</w:t>
            </w:r>
          </w:p>
        </w:tc>
        <w:tc>
          <w:tcPr>
            <w:tcW w:w="0" w:type="auto"/>
          </w:tcPr>
          <w:p w14:paraId="1A23E28A" w14:textId="4E3D6D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[98-bis-e][225] LS_reply_R1-2009798_MR_DC_NWM</w:t>
            </w:r>
          </w:p>
        </w:tc>
        <w:tc>
          <w:tcPr>
            <w:tcW w:w="0" w:type="auto"/>
          </w:tcPr>
          <w:p w14:paraId="6DB67949" w14:textId="258DC7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0C57C55B" w14:textId="4B2B0D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3AF3D3" w14:textId="4DC33A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R4-2105695</w:t>
            </w:r>
          </w:p>
        </w:tc>
        <w:tc>
          <w:tcPr>
            <w:tcW w:w="0" w:type="auto"/>
          </w:tcPr>
          <w:p w14:paraId="56A8AF3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7DF8E31" w14:textId="77777777" w:rsidTr="00C51F06">
        <w:tc>
          <w:tcPr>
            <w:tcW w:w="0" w:type="auto"/>
          </w:tcPr>
          <w:p w14:paraId="281FAD8E" w14:textId="465EB1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R4-2105826</w:t>
            </w:r>
          </w:p>
        </w:tc>
        <w:tc>
          <w:tcPr>
            <w:tcW w:w="0" w:type="auto"/>
          </w:tcPr>
          <w:p w14:paraId="6251E54B" w14:textId="39CDB6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[98-bis-e][226] LS_reply_R2-2102165_NBIOT</w:t>
            </w:r>
          </w:p>
        </w:tc>
        <w:tc>
          <w:tcPr>
            <w:tcW w:w="0" w:type="auto"/>
          </w:tcPr>
          <w:p w14:paraId="7AD65DBC" w14:textId="23DB5A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0CD7004B" w14:textId="313AD5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32EEA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F93E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3F8E21D" w14:textId="77777777" w:rsidTr="00C51F06">
        <w:tc>
          <w:tcPr>
            <w:tcW w:w="0" w:type="auto"/>
          </w:tcPr>
          <w:p w14:paraId="4A38484A" w14:textId="4E0730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R4-2105827</w:t>
            </w:r>
          </w:p>
        </w:tc>
        <w:tc>
          <w:tcPr>
            <w:tcW w:w="0" w:type="auto"/>
          </w:tcPr>
          <w:p w14:paraId="6C3A2575" w14:textId="04D6C0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[98-bis-e][227] LS_reply_R1-2102245_IIoT_URLLC</w:t>
            </w:r>
          </w:p>
        </w:tc>
        <w:tc>
          <w:tcPr>
            <w:tcW w:w="0" w:type="auto"/>
          </w:tcPr>
          <w:p w14:paraId="0DBBECE6" w14:textId="3DB3B1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7D7BDC89" w14:textId="319F8D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C881B0" w14:textId="5109A5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R4-2105697</w:t>
            </w:r>
          </w:p>
        </w:tc>
        <w:tc>
          <w:tcPr>
            <w:tcW w:w="0" w:type="auto"/>
          </w:tcPr>
          <w:p w14:paraId="0E23F19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750987" w14:textId="77777777" w:rsidTr="00C51F06">
        <w:tc>
          <w:tcPr>
            <w:tcW w:w="0" w:type="auto"/>
          </w:tcPr>
          <w:p w14:paraId="121C87F0" w14:textId="4AFB78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R4-2105828</w:t>
            </w:r>
          </w:p>
        </w:tc>
        <w:tc>
          <w:tcPr>
            <w:tcW w:w="0" w:type="auto"/>
          </w:tcPr>
          <w:p w14:paraId="6B97D043" w14:textId="2C572F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[98-bis-e][228] LS_reply_R1-2102248_feMIMO</w:t>
            </w:r>
          </w:p>
        </w:tc>
        <w:tc>
          <w:tcPr>
            <w:tcW w:w="0" w:type="auto"/>
          </w:tcPr>
          <w:p w14:paraId="3A1D9586" w14:textId="27C0CE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1BFE00D6" w14:textId="2AB1F0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72CC55" w14:textId="076E11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R4-2105698</w:t>
            </w:r>
          </w:p>
        </w:tc>
        <w:tc>
          <w:tcPr>
            <w:tcW w:w="0" w:type="auto"/>
          </w:tcPr>
          <w:p w14:paraId="2115DAB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AC9C7A" w14:textId="77777777" w:rsidTr="00C51F06">
        <w:tc>
          <w:tcPr>
            <w:tcW w:w="0" w:type="auto"/>
          </w:tcPr>
          <w:p w14:paraId="2473E733" w14:textId="09FBC1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R4-2105829</w:t>
            </w:r>
          </w:p>
        </w:tc>
        <w:tc>
          <w:tcPr>
            <w:tcW w:w="0" w:type="auto"/>
          </w:tcPr>
          <w:p w14:paraId="0D794E05" w14:textId="1A4DB1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accuracy requirements for RSTD measurement</w:t>
            </w:r>
          </w:p>
        </w:tc>
        <w:tc>
          <w:tcPr>
            <w:tcW w:w="0" w:type="auto"/>
          </w:tcPr>
          <w:p w14:paraId="01B2DC07" w14:textId="31A3E8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5AFB396" w14:textId="782596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08960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452BC3" w14:textId="55078F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R4-2105843</w:t>
            </w:r>
          </w:p>
        </w:tc>
      </w:tr>
      <w:tr w:rsidR="00C51F06" w14:paraId="5CFC5E60" w14:textId="77777777" w:rsidTr="00C51F06">
        <w:tc>
          <w:tcPr>
            <w:tcW w:w="0" w:type="auto"/>
          </w:tcPr>
          <w:p w14:paraId="6ED5C8E0" w14:textId="58BD7D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R4-2105830</w:t>
            </w:r>
          </w:p>
        </w:tc>
        <w:tc>
          <w:tcPr>
            <w:tcW w:w="0" w:type="auto"/>
          </w:tcPr>
          <w:p w14:paraId="1A882F77" w14:textId="7874AA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RACH procedure for HO with PSCell</w:t>
            </w:r>
          </w:p>
        </w:tc>
        <w:tc>
          <w:tcPr>
            <w:tcW w:w="0" w:type="auto"/>
          </w:tcPr>
          <w:p w14:paraId="7591A5E5" w14:textId="2EC2C3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F962ED6" w14:textId="00C268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F8FB04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6A09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1BAEE19" w14:textId="77777777" w:rsidTr="00C51F06">
        <w:tc>
          <w:tcPr>
            <w:tcW w:w="0" w:type="auto"/>
          </w:tcPr>
          <w:p w14:paraId="1C7A234F" w14:textId="5B4D26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R4-2105831</w:t>
            </w:r>
          </w:p>
        </w:tc>
        <w:tc>
          <w:tcPr>
            <w:tcW w:w="0" w:type="auto"/>
          </w:tcPr>
          <w:p w14:paraId="14A958DB" w14:textId="39C8DC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HST UE capabilities</w:t>
            </w:r>
          </w:p>
        </w:tc>
        <w:tc>
          <w:tcPr>
            <w:tcW w:w="0" w:type="auto"/>
          </w:tcPr>
          <w:p w14:paraId="3FC28427" w14:textId="69CB61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454A7A8" w14:textId="3A7545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EB0A98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65780A" w14:textId="40069B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R4-2105853</w:t>
            </w:r>
          </w:p>
        </w:tc>
      </w:tr>
      <w:tr w:rsidR="00C51F06" w14:paraId="04DEFC34" w14:textId="77777777" w:rsidTr="00C51F06">
        <w:tc>
          <w:tcPr>
            <w:tcW w:w="0" w:type="auto"/>
          </w:tcPr>
          <w:p w14:paraId="5D860761" w14:textId="797E00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R4-2105832</w:t>
            </w:r>
          </w:p>
        </w:tc>
        <w:tc>
          <w:tcPr>
            <w:tcW w:w="0" w:type="auto"/>
          </w:tcPr>
          <w:p w14:paraId="79D5EA54" w14:textId="71E51A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UE feature list</w:t>
            </w:r>
          </w:p>
        </w:tc>
        <w:tc>
          <w:tcPr>
            <w:tcW w:w="0" w:type="auto"/>
          </w:tcPr>
          <w:p w14:paraId="1E8B8D68" w14:textId="7D457D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ABC900B" w14:textId="6DE344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EEED7D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DBA894" w14:textId="42C73E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R4-2105854</w:t>
            </w:r>
          </w:p>
        </w:tc>
      </w:tr>
      <w:tr w:rsidR="00C51F06" w14:paraId="47EDB721" w14:textId="77777777" w:rsidTr="00C51F06">
        <w:tc>
          <w:tcPr>
            <w:tcW w:w="0" w:type="auto"/>
          </w:tcPr>
          <w:p w14:paraId="036919A0" w14:textId="059746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R4-2105833</w:t>
            </w:r>
          </w:p>
        </w:tc>
        <w:tc>
          <w:tcPr>
            <w:tcW w:w="0" w:type="auto"/>
          </w:tcPr>
          <w:p w14:paraId="7208C585" w14:textId="177F44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RAN4 UE feature list</w:t>
            </w:r>
          </w:p>
        </w:tc>
        <w:tc>
          <w:tcPr>
            <w:tcW w:w="0" w:type="auto"/>
          </w:tcPr>
          <w:p w14:paraId="558E7A93" w14:textId="0884D9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6012B99" w14:textId="6B9A9D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5F27064" w14:textId="2592BF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0CE5DB5" w14:textId="09B7B1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R4-2105855</w:t>
            </w:r>
          </w:p>
        </w:tc>
      </w:tr>
      <w:tr w:rsidR="00C51F06" w14:paraId="3AA072D7" w14:textId="77777777" w:rsidTr="00C51F06">
        <w:tc>
          <w:tcPr>
            <w:tcW w:w="0" w:type="auto"/>
          </w:tcPr>
          <w:p w14:paraId="27BB5B8F" w14:textId="386270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R4-2105834</w:t>
            </w:r>
          </w:p>
        </w:tc>
        <w:tc>
          <w:tcPr>
            <w:tcW w:w="0" w:type="auto"/>
          </w:tcPr>
          <w:p w14:paraId="59B4560A" w14:textId="3387B8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of test case configurations for NR-U</w:t>
            </w:r>
          </w:p>
        </w:tc>
        <w:tc>
          <w:tcPr>
            <w:tcW w:w="0" w:type="auto"/>
          </w:tcPr>
          <w:p w14:paraId="76559658" w14:textId="78AF12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C75B091" w14:textId="6F6168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A039B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74E5C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6E5A346" w14:textId="77777777" w:rsidTr="00C51F06">
        <w:tc>
          <w:tcPr>
            <w:tcW w:w="0" w:type="auto"/>
          </w:tcPr>
          <w:p w14:paraId="32905A3B" w14:textId="72B5A1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R4-2105835</w:t>
            </w:r>
          </w:p>
        </w:tc>
        <w:tc>
          <w:tcPr>
            <w:tcW w:w="0" w:type="auto"/>
          </w:tcPr>
          <w:p w14:paraId="66E2497F" w14:textId="3CF6FE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RRC-based BWP switch on multiple CCs</w:t>
            </w:r>
          </w:p>
        </w:tc>
        <w:tc>
          <w:tcPr>
            <w:tcW w:w="0" w:type="auto"/>
          </w:tcPr>
          <w:p w14:paraId="122A8999" w14:textId="6A7BD8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4ED5ABF" w14:textId="2C2C0E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0BF12A7" w14:textId="31267A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R4-2107222</w:t>
            </w:r>
          </w:p>
        </w:tc>
        <w:tc>
          <w:tcPr>
            <w:tcW w:w="0" w:type="auto"/>
          </w:tcPr>
          <w:p w14:paraId="5D3B4C2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A3684E" w14:textId="77777777" w:rsidTr="00C51F06">
        <w:tc>
          <w:tcPr>
            <w:tcW w:w="0" w:type="auto"/>
          </w:tcPr>
          <w:p w14:paraId="7E10A65C" w14:textId="68E522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R4-2105836</w:t>
            </w:r>
          </w:p>
        </w:tc>
        <w:tc>
          <w:tcPr>
            <w:tcW w:w="0" w:type="auto"/>
          </w:tcPr>
          <w:p w14:paraId="5FCB1D18" w14:textId="395BCC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maintenance of BWP Switch on multiple CCs TS38.133</w:t>
            </w:r>
          </w:p>
        </w:tc>
        <w:tc>
          <w:tcPr>
            <w:tcW w:w="0" w:type="auto"/>
          </w:tcPr>
          <w:p w14:paraId="0E27FD5C" w14:textId="11D127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F2F6B85" w14:textId="1FDD2C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93C9087" w14:textId="03013C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R4-2106955</w:t>
            </w:r>
          </w:p>
        </w:tc>
        <w:tc>
          <w:tcPr>
            <w:tcW w:w="0" w:type="auto"/>
          </w:tcPr>
          <w:p w14:paraId="3381624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9E084D" w14:textId="77777777" w:rsidTr="00C51F06">
        <w:tc>
          <w:tcPr>
            <w:tcW w:w="0" w:type="auto"/>
          </w:tcPr>
          <w:p w14:paraId="55F9A4C4" w14:textId="07B158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R4-2105837</w:t>
            </w:r>
          </w:p>
        </w:tc>
        <w:tc>
          <w:tcPr>
            <w:tcW w:w="0" w:type="auto"/>
          </w:tcPr>
          <w:p w14:paraId="6532DCC6" w14:textId="39AA65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[draftCR] PRS configurations for NR Pos RRM tests</w:t>
            </w:r>
          </w:p>
        </w:tc>
        <w:tc>
          <w:tcPr>
            <w:tcW w:w="0" w:type="auto"/>
          </w:tcPr>
          <w:p w14:paraId="6B4C9582" w14:textId="590D9C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410868C" w14:textId="7A2CB9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9069F79" w14:textId="20E645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R4-2106450</w:t>
            </w:r>
          </w:p>
        </w:tc>
        <w:tc>
          <w:tcPr>
            <w:tcW w:w="0" w:type="auto"/>
          </w:tcPr>
          <w:p w14:paraId="4E20AD1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9F5B4E0" w14:textId="77777777" w:rsidTr="00C51F06">
        <w:tc>
          <w:tcPr>
            <w:tcW w:w="0" w:type="auto"/>
          </w:tcPr>
          <w:p w14:paraId="604E9DA4" w14:textId="0228B9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R4-2105838</w:t>
            </w:r>
          </w:p>
        </w:tc>
        <w:tc>
          <w:tcPr>
            <w:tcW w:w="0" w:type="auto"/>
          </w:tcPr>
          <w:p w14:paraId="43028DCB" w14:textId="6F4F68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feMIMO on TCI State Update for L1/L2-Centric Inter-Cell Mobility</w:t>
            </w:r>
          </w:p>
        </w:tc>
        <w:tc>
          <w:tcPr>
            <w:tcW w:w="0" w:type="auto"/>
          </w:tcPr>
          <w:p w14:paraId="54069031" w14:textId="54796A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AD693C6" w14:textId="50F49A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4EFE2F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E2842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624790C" w14:textId="77777777" w:rsidTr="00C51F06">
        <w:tc>
          <w:tcPr>
            <w:tcW w:w="0" w:type="auto"/>
          </w:tcPr>
          <w:p w14:paraId="0626F2F9" w14:textId="10448C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R4-2105839</w:t>
            </w:r>
          </w:p>
        </w:tc>
        <w:tc>
          <w:tcPr>
            <w:tcW w:w="0" w:type="auto"/>
          </w:tcPr>
          <w:p w14:paraId="1F43F953" w14:textId="30BE1F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Thank Steven for RAN4 Leadership</w:t>
            </w:r>
          </w:p>
        </w:tc>
        <w:tc>
          <w:tcPr>
            <w:tcW w:w="0" w:type="auto"/>
          </w:tcPr>
          <w:p w14:paraId="0DC0A7D8" w14:textId="08C481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Source: All of us</w:t>
            </w:r>
          </w:p>
        </w:tc>
        <w:tc>
          <w:tcPr>
            <w:tcW w:w="0" w:type="auto"/>
          </w:tcPr>
          <w:p w14:paraId="32F3AFE8" w14:textId="7595D2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9B03817" w14:textId="0FBE97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86497E9" w14:textId="1DD24C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R4-2105859</w:t>
            </w:r>
          </w:p>
        </w:tc>
      </w:tr>
      <w:tr w:rsidR="00C51F06" w14:paraId="3AC62573" w14:textId="77777777" w:rsidTr="00C51F06">
        <w:tc>
          <w:tcPr>
            <w:tcW w:w="0" w:type="auto"/>
          </w:tcPr>
          <w:p w14:paraId="0924AEDA" w14:textId="5E9786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R4-2105840</w:t>
            </w:r>
          </w:p>
        </w:tc>
        <w:tc>
          <w:tcPr>
            <w:tcW w:w="0" w:type="auto"/>
          </w:tcPr>
          <w:p w14:paraId="5F54914C" w14:textId="76000D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UL spatial relation info switch for PUCCH</w:t>
            </w:r>
          </w:p>
        </w:tc>
        <w:tc>
          <w:tcPr>
            <w:tcW w:w="0" w:type="auto"/>
          </w:tcPr>
          <w:p w14:paraId="4A5701FA" w14:textId="7B24FF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6F3A6D8" w14:textId="55721B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C5469D6" w14:textId="1592A3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R4-2105003</w:t>
            </w:r>
          </w:p>
        </w:tc>
        <w:tc>
          <w:tcPr>
            <w:tcW w:w="0" w:type="auto"/>
          </w:tcPr>
          <w:p w14:paraId="5D6D078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0D496C1" w14:textId="77777777" w:rsidTr="00C51F06">
        <w:tc>
          <w:tcPr>
            <w:tcW w:w="0" w:type="auto"/>
          </w:tcPr>
          <w:p w14:paraId="5FD20B60" w14:textId="56A84C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R4-2105841</w:t>
            </w:r>
          </w:p>
        </w:tc>
        <w:tc>
          <w:tcPr>
            <w:tcW w:w="0" w:type="auto"/>
          </w:tcPr>
          <w:p w14:paraId="180B3D4A" w14:textId="1196EA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Test cases for MR-DC Idle mode CA measurements</w:t>
            </w:r>
          </w:p>
        </w:tc>
        <w:tc>
          <w:tcPr>
            <w:tcW w:w="0" w:type="auto"/>
          </w:tcPr>
          <w:p w14:paraId="023B0A71" w14:textId="659DDA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E0C3A43" w14:textId="73D627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623F270" w14:textId="79AE3A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R4-2105736</w:t>
            </w:r>
          </w:p>
        </w:tc>
        <w:tc>
          <w:tcPr>
            <w:tcW w:w="0" w:type="auto"/>
          </w:tcPr>
          <w:p w14:paraId="4C1871D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F0EADFF" w14:textId="77777777" w:rsidTr="00C51F06">
        <w:tc>
          <w:tcPr>
            <w:tcW w:w="0" w:type="auto"/>
          </w:tcPr>
          <w:p w14:paraId="7622EA01" w14:textId="513600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R4-2105842</w:t>
            </w:r>
          </w:p>
        </w:tc>
        <w:tc>
          <w:tcPr>
            <w:tcW w:w="0" w:type="auto"/>
          </w:tcPr>
          <w:p w14:paraId="3478122A" w14:textId="1FC2F7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[98-bis-e][218] NR_MG_enh_1</w:t>
            </w:r>
          </w:p>
        </w:tc>
        <w:tc>
          <w:tcPr>
            <w:tcW w:w="0" w:type="auto"/>
          </w:tcPr>
          <w:p w14:paraId="7D5D9B03" w14:textId="158BBF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(MediaTek)</w:t>
            </w:r>
          </w:p>
        </w:tc>
        <w:tc>
          <w:tcPr>
            <w:tcW w:w="0" w:type="auto"/>
          </w:tcPr>
          <w:p w14:paraId="0B10C66B" w14:textId="2D4CE9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98A1F5" w14:textId="7AABF6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R4-2105688</w:t>
            </w:r>
          </w:p>
        </w:tc>
        <w:tc>
          <w:tcPr>
            <w:tcW w:w="0" w:type="auto"/>
          </w:tcPr>
          <w:p w14:paraId="0389F87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6C95D75" w14:textId="77777777" w:rsidTr="00C51F06">
        <w:tc>
          <w:tcPr>
            <w:tcW w:w="0" w:type="auto"/>
          </w:tcPr>
          <w:p w14:paraId="37454A68" w14:textId="661319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R4-2105843</w:t>
            </w:r>
          </w:p>
        </w:tc>
        <w:tc>
          <w:tcPr>
            <w:tcW w:w="0" w:type="auto"/>
          </w:tcPr>
          <w:p w14:paraId="7844524B" w14:textId="05CF1F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accuracy requirements for RSTD measurement</w:t>
            </w:r>
          </w:p>
        </w:tc>
        <w:tc>
          <w:tcPr>
            <w:tcW w:w="0" w:type="auto"/>
          </w:tcPr>
          <w:p w14:paraId="7015F144" w14:textId="75E658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4D5BECF" w14:textId="20E434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705BD79" w14:textId="6DC565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R4-2105829</w:t>
            </w:r>
          </w:p>
        </w:tc>
        <w:tc>
          <w:tcPr>
            <w:tcW w:w="0" w:type="auto"/>
          </w:tcPr>
          <w:p w14:paraId="6242C69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32B814C" w14:textId="77777777" w:rsidTr="00C51F06">
        <w:tc>
          <w:tcPr>
            <w:tcW w:w="0" w:type="auto"/>
          </w:tcPr>
          <w:p w14:paraId="389D666F" w14:textId="470C17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R4-2105844</w:t>
            </w:r>
          </w:p>
        </w:tc>
        <w:tc>
          <w:tcPr>
            <w:tcW w:w="0" w:type="auto"/>
          </w:tcPr>
          <w:p w14:paraId="096F92B5" w14:textId="35FDC3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Rx-Tx measurement accuracy requirements</w:t>
            </w:r>
          </w:p>
        </w:tc>
        <w:tc>
          <w:tcPr>
            <w:tcW w:w="0" w:type="auto"/>
          </w:tcPr>
          <w:p w14:paraId="185BF030" w14:textId="634F27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A1A3163" w14:textId="6EB9F0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9E57588" w14:textId="6E5D91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R4-2105752</w:t>
            </w:r>
          </w:p>
        </w:tc>
        <w:tc>
          <w:tcPr>
            <w:tcW w:w="0" w:type="auto"/>
          </w:tcPr>
          <w:p w14:paraId="72DAE90D" w14:textId="169202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47F58887" w14:textId="77777777" w:rsidTr="00C51F06">
        <w:tc>
          <w:tcPr>
            <w:tcW w:w="0" w:type="auto"/>
          </w:tcPr>
          <w:p w14:paraId="336F0655" w14:textId="31838A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R4-2105845</w:t>
            </w:r>
          </w:p>
        </w:tc>
        <w:tc>
          <w:tcPr>
            <w:tcW w:w="0" w:type="auto"/>
          </w:tcPr>
          <w:p w14:paraId="4552C50E" w14:textId="1E68C4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PRS-RSRP accuracy requirements</w:t>
            </w:r>
          </w:p>
        </w:tc>
        <w:tc>
          <w:tcPr>
            <w:tcW w:w="0" w:type="auto"/>
          </w:tcPr>
          <w:p w14:paraId="135E87F0" w14:textId="343826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C91B5E4" w14:textId="692291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CFBAC0A" w14:textId="6E2625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R4-2105753</w:t>
            </w:r>
          </w:p>
        </w:tc>
        <w:tc>
          <w:tcPr>
            <w:tcW w:w="0" w:type="auto"/>
          </w:tcPr>
          <w:p w14:paraId="0E03EF0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DF1089D" w14:textId="77777777" w:rsidTr="00C51F06">
        <w:tc>
          <w:tcPr>
            <w:tcW w:w="0" w:type="auto"/>
          </w:tcPr>
          <w:p w14:paraId="3DDFAA0F" w14:textId="42E422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R4-2105846</w:t>
            </w:r>
          </w:p>
        </w:tc>
        <w:tc>
          <w:tcPr>
            <w:tcW w:w="0" w:type="auto"/>
          </w:tcPr>
          <w:p w14:paraId="488BC3FC" w14:textId="4509ED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[98-bis-e][219] NR_MG_enh_2</w:t>
            </w:r>
          </w:p>
        </w:tc>
        <w:tc>
          <w:tcPr>
            <w:tcW w:w="0" w:type="auto"/>
          </w:tcPr>
          <w:p w14:paraId="34EA7FC7" w14:textId="28E4F2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 Corporation)</w:t>
            </w:r>
          </w:p>
        </w:tc>
        <w:tc>
          <w:tcPr>
            <w:tcW w:w="0" w:type="auto"/>
          </w:tcPr>
          <w:p w14:paraId="2334B7FB" w14:textId="7244EF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82E4F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97785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67223B2" w14:textId="77777777" w:rsidTr="00C51F06">
        <w:tc>
          <w:tcPr>
            <w:tcW w:w="0" w:type="auto"/>
          </w:tcPr>
          <w:p w14:paraId="6558F85F" w14:textId="23D038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R4-2105847</w:t>
            </w:r>
          </w:p>
        </w:tc>
        <w:tc>
          <w:tcPr>
            <w:tcW w:w="0" w:type="auto"/>
          </w:tcPr>
          <w:p w14:paraId="213D4847" w14:textId="060B18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test cases for IAB-MTs</w:t>
            </w:r>
          </w:p>
        </w:tc>
        <w:tc>
          <w:tcPr>
            <w:tcW w:w="0" w:type="auto"/>
          </w:tcPr>
          <w:p w14:paraId="470A979F" w14:textId="72BB1F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7C6781B4" w14:textId="0FC048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9E7D98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9071F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60CBD44" w14:textId="77777777" w:rsidTr="00C51F06">
        <w:tc>
          <w:tcPr>
            <w:tcW w:w="0" w:type="auto"/>
          </w:tcPr>
          <w:p w14:paraId="3128017F" w14:textId="11C5D3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R4-2105848</w:t>
            </w:r>
          </w:p>
        </w:tc>
        <w:tc>
          <w:tcPr>
            <w:tcW w:w="0" w:type="auto"/>
          </w:tcPr>
          <w:p w14:paraId="66CE4185" w14:textId="6D5F75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link level simulation result of RSTD, PRS RSRP and UE Rx-Tx time difference</w:t>
            </w:r>
          </w:p>
        </w:tc>
        <w:tc>
          <w:tcPr>
            <w:tcW w:w="0" w:type="auto"/>
          </w:tcPr>
          <w:p w14:paraId="11B48A19" w14:textId="0223D4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622A172" w14:textId="33A6AC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9986D6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A8E959" w14:textId="1C471F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R4-2105852</w:t>
            </w:r>
          </w:p>
        </w:tc>
      </w:tr>
      <w:tr w:rsidR="00C51F06" w14:paraId="66D8AF87" w14:textId="77777777" w:rsidTr="00C51F06">
        <w:tc>
          <w:tcPr>
            <w:tcW w:w="0" w:type="auto"/>
          </w:tcPr>
          <w:p w14:paraId="0993CD3D" w14:textId="21D2AE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R4-2105849</w:t>
            </w:r>
          </w:p>
        </w:tc>
        <w:tc>
          <w:tcPr>
            <w:tcW w:w="0" w:type="auto"/>
          </w:tcPr>
          <w:p w14:paraId="06355B5B" w14:textId="2A73AF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neighbour cell measurement in NB-IoT RRC_CONNECTED state in Rel-17</w:t>
            </w:r>
          </w:p>
        </w:tc>
        <w:tc>
          <w:tcPr>
            <w:tcW w:w="0" w:type="auto"/>
          </w:tcPr>
          <w:p w14:paraId="47FE5C65" w14:textId="332B60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  </w:t>
            </w:r>
          </w:p>
        </w:tc>
        <w:tc>
          <w:tcPr>
            <w:tcW w:w="0" w:type="auto"/>
          </w:tcPr>
          <w:p w14:paraId="042B5A39" w14:textId="220FB4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E30F3C8" w14:textId="4F82CE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R4-2105801</w:t>
            </w:r>
          </w:p>
        </w:tc>
        <w:tc>
          <w:tcPr>
            <w:tcW w:w="0" w:type="auto"/>
          </w:tcPr>
          <w:p w14:paraId="0705068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16E9D4B" w14:textId="77777777" w:rsidTr="00C51F06">
        <w:tc>
          <w:tcPr>
            <w:tcW w:w="0" w:type="auto"/>
          </w:tcPr>
          <w:p w14:paraId="7799FCFB" w14:textId="4B9521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R4-2105850</w:t>
            </w:r>
          </w:p>
        </w:tc>
        <w:tc>
          <w:tcPr>
            <w:tcW w:w="0" w:type="auto"/>
          </w:tcPr>
          <w:p w14:paraId="698B178D" w14:textId="33221B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UE transmit timing error</w:t>
            </w:r>
          </w:p>
        </w:tc>
        <w:tc>
          <w:tcPr>
            <w:tcW w:w="0" w:type="auto"/>
          </w:tcPr>
          <w:p w14:paraId="18136B7E" w14:textId="3E985C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C0F907F" w14:textId="762A1E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C273C2B" w14:textId="48E74A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R4-2105802</w:t>
            </w:r>
          </w:p>
        </w:tc>
        <w:tc>
          <w:tcPr>
            <w:tcW w:w="0" w:type="auto"/>
          </w:tcPr>
          <w:p w14:paraId="483C03E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EC64021" w14:textId="77777777" w:rsidTr="00C51F06">
        <w:tc>
          <w:tcPr>
            <w:tcW w:w="0" w:type="auto"/>
          </w:tcPr>
          <w:p w14:paraId="5FC39C2C" w14:textId="3696FB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R4-2105851</w:t>
            </w:r>
          </w:p>
        </w:tc>
        <w:tc>
          <w:tcPr>
            <w:tcW w:w="0" w:type="auto"/>
          </w:tcPr>
          <w:p w14:paraId="6E4B3460" w14:textId="593AF1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UE PRS measurement requirements</w:t>
            </w:r>
          </w:p>
        </w:tc>
        <w:tc>
          <w:tcPr>
            <w:tcW w:w="0" w:type="auto"/>
          </w:tcPr>
          <w:p w14:paraId="56253265" w14:textId="455E2E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C0B3FB4" w14:textId="491DCA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697D5A1" w14:textId="16EFDC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R4-2105743</w:t>
            </w:r>
          </w:p>
        </w:tc>
        <w:tc>
          <w:tcPr>
            <w:tcW w:w="0" w:type="auto"/>
          </w:tcPr>
          <w:p w14:paraId="09EB311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150C96C" w14:textId="77777777" w:rsidTr="00C51F06">
        <w:tc>
          <w:tcPr>
            <w:tcW w:w="0" w:type="auto"/>
          </w:tcPr>
          <w:p w14:paraId="4BC5E63B" w14:textId="634BE2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R4-2105852</w:t>
            </w:r>
          </w:p>
        </w:tc>
        <w:tc>
          <w:tcPr>
            <w:tcW w:w="0" w:type="auto"/>
          </w:tcPr>
          <w:p w14:paraId="021E518F" w14:textId="71360C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link level simulation result of RSTD, PRS RSRP and UE Rx-Tx time difference</w:t>
            </w:r>
          </w:p>
        </w:tc>
        <w:tc>
          <w:tcPr>
            <w:tcW w:w="0" w:type="auto"/>
          </w:tcPr>
          <w:p w14:paraId="602B928B" w14:textId="417B10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2A1D62A" w14:textId="293A63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5A1B07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FADF2D" w14:textId="400D01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R4-2105857</w:t>
            </w:r>
          </w:p>
        </w:tc>
      </w:tr>
      <w:tr w:rsidR="00C51F06" w14:paraId="3F3CE621" w14:textId="77777777" w:rsidTr="00C51F06">
        <w:tc>
          <w:tcPr>
            <w:tcW w:w="0" w:type="auto"/>
          </w:tcPr>
          <w:p w14:paraId="57C5597B" w14:textId="1E5544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R4-2105853</w:t>
            </w:r>
          </w:p>
        </w:tc>
        <w:tc>
          <w:tcPr>
            <w:tcW w:w="0" w:type="auto"/>
          </w:tcPr>
          <w:p w14:paraId="49069E46" w14:textId="482531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HST UE capabilities</w:t>
            </w:r>
          </w:p>
        </w:tc>
        <w:tc>
          <w:tcPr>
            <w:tcW w:w="0" w:type="auto"/>
          </w:tcPr>
          <w:p w14:paraId="1DF2AE10" w14:textId="55D80D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20C4BFF" w14:textId="5C9B12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CCC213F" w14:textId="4413CF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R4-2105831</w:t>
            </w:r>
          </w:p>
        </w:tc>
        <w:tc>
          <w:tcPr>
            <w:tcW w:w="0" w:type="auto"/>
          </w:tcPr>
          <w:p w14:paraId="2E243CC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4DE341C" w14:textId="77777777" w:rsidTr="00C51F06">
        <w:tc>
          <w:tcPr>
            <w:tcW w:w="0" w:type="auto"/>
          </w:tcPr>
          <w:p w14:paraId="79281E2B" w14:textId="2B81E5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R4-2105854</w:t>
            </w:r>
          </w:p>
        </w:tc>
        <w:tc>
          <w:tcPr>
            <w:tcW w:w="0" w:type="auto"/>
          </w:tcPr>
          <w:p w14:paraId="131A5355" w14:textId="316046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UE feature list</w:t>
            </w:r>
          </w:p>
        </w:tc>
        <w:tc>
          <w:tcPr>
            <w:tcW w:w="0" w:type="auto"/>
          </w:tcPr>
          <w:p w14:paraId="73FB9328" w14:textId="556DC8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54956FA" w14:textId="6FC048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99A6899" w14:textId="3EA9BA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R4-2105832</w:t>
            </w:r>
          </w:p>
        </w:tc>
        <w:tc>
          <w:tcPr>
            <w:tcW w:w="0" w:type="auto"/>
          </w:tcPr>
          <w:p w14:paraId="73AB7CC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796E610" w14:textId="77777777" w:rsidTr="00C51F06">
        <w:tc>
          <w:tcPr>
            <w:tcW w:w="0" w:type="auto"/>
          </w:tcPr>
          <w:p w14:paraId="42461C4C" w14:textId="4304A7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R4-2105855</w:t>
            </w:r>
          </w:p>
        </w:tc>
        <w:tc>
          <w:tcPr>
            <w:tcW w:w="0" w:type="auto"/>
          </w:tcPr>
          <w:p w14:paraId="16B85B5D" w14:textId="249853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RAN4 UE feature list</w:t>
            </w:r>
          </w:p>
        </w:tc>
        <w:tc>
          <w:tcPr>
            <w:tcW w:w="0" w:type="auto"/>
          </w:tcPr>
          <w:p w14:paraId="3995CAC3" w14:textId="02C05B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2907BB9" w14:textId="288CF0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BE73CBA" w14:textId="41F156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R4-2105833</w:t>
            </w:r>
          </w:p>
        </w:tc>
        <w:tc>
          <w:tcPr>
            <w:tcW w:w="0" w:type="auto"/>
          </w:tcPr>
          <w:p w14:paraId="3111813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F0E9C73" w14:textId="77777777" w:rsidTr="00C51F06">
        <w:tc>
          <w:tcPr>
            <w:tcW w:w="0" w:type="auto"/>
          </w:tcPr>
          <w:p w14:paraId="5E2E7119" w14:textId="4E94DE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R4-2105856</w:t>
            </w:r>
          </w:p>
        </w:tc>
        <w:tc>
          <w:tcPr>
            <w:tcW w:w="0" w:type="auto"/>
          </w:tcPr>
          <w:p w14:paraId="36B5B1B0" w14:textId="4035A9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R17 NR MG enhancements - Multiple concurrent and independent MG patterns</w:t>
            </w:r>
          </w:p>
        </w:tc>
        <w:tc>
          <w:tcPr>
            <w:tcW w:w="0" w:type="auto"/>
          </w:tcPr>
          <w:p w14:paraId="736E6C19" w14:textId="65B989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</w:t>
            </w:r>
          </w:p>
        </w:tc>
        <w:tc>
          <w:tcPr>
            <w:tcW w:w="0" w:type="auto"/>
          </w:tcPr>
          <w:p w14:paraId="6E360001" w14:textId="19D4A2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8AB0932" w14:textId="0D750C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R4-2105789</w:t>
            </w:r>
          </w:p>
        </w:tc>
        <w:tc>
          <w:tcPr>
            <w:tcW w:w="0" w:type="auto"/>
          </w:tcPr>
          <w:p w14:paraId="448C8D1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366199C" w14:textId="77777777" w:rsidTr="00C51F06">
        <w:tc>
          <w:tcPr>
            <w:tcW w:w="0" w:type="auto"/>
          </w:tcPr>
          <w:p w14:paraId="26A70AEC" w14:textId="3EF15A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R4-2105857</w:t>
            </w:r>
          </w:p>
        </w:tc>
        <w:tc>
          <w:tcPr>
            <w:tcW w:w="0" w:type="auto"/>
          </w:tcPr>
          <w:p w14:paraId="715AD3E0" w14:textId="4C2D93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link level simulation result of RSTD, PRS RSRP and UE Rx-Tx time difference</w:t>
            </w:r>
          </w:p>
        </w:tc>
        <w:tc>
          <w:tcPr>
            <w:tcW w:w="0" w:type="auto"/>
          </w:tcPr>
          <w:p w14:paraId="447F37E7" w14:textId="0B71E9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F9078C0" w14:textId="2C197F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7543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B6F87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78323A7" w14:textId="77777777" w:rsidTr="00C51F06">
        <w:tc>
          <w:tcPr>
            <w:tcW w:w="0" w:type="auto"/>
          </w:tcPr>
          <w:p w14:paraId="7EFEB1E8" w14:textId="5CFBB3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R4-2105858</w:t>
            </w:r>
          </w:p>
        </w:tc>
        <w:tc>
          <w:tcPr>
            <w:tcW w:w="0" w:type="auto"/>
          </w:tcPr>
          <w:p w14:paraId="0BFC0B7E" w14:textId="3F3196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Big CR: RRM requirements for band n262 in 38.133</w:t>
            </w:r>
          </w:p>
        </w:tc>
        <w:tc>
          <w:tcPr>
            <w:tcW w:w="0" w:type="auto"/>
          </w:tcPr>
          <w:p w14:paraId="5F519E23" w14:textId="6C7640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92C9BDA" w14:textId="0F957D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F63CCB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B07B9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2DADB65" w14:textId="77777777" w:rsidTr="00C51F06">
        <w:tc>
          <w:tcPr>
            <w:tcW w:w="0" w:type="auto"/>
          </w:tcPr>
          <w:p w14:paraId="45300961" w14:textId="111F87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R4-2105859</w:t>
            </w:r>
          </w:p>
        </w:tc>
        <w:tc>
          <w:tcPr>
            <w:tcW w:w="0" w:type="auto"/>
          </w:tcPr>
          <w:p w14:paraId="5EE49532" w14:textId="01A8F8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Thank Steven for RAN4 Leadership</w:t>
            </w:r>
          </w:p>
        </w:tc>
        <w:tc>
          <w:tcPr>
            <w:tcW w:w="0" w:type="auto"/>
          </w:tcPr>
          <w:p w14:paraId="023C7988" w14:textId="4A53D4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Source: All of us</w:t>
            </w:r>
          </w:p>
        </w:tc>
        <w:tc>
          <w:tcPr>
            <w:tcW w:w="0" w:type="auto"/>
          </w:tcPr>
          <w:p w14:paraId="650F0C21" w14:textId="0CFD8B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5130E6" w14:textId="75CEEB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R4-2105839</w:t>
            </w:r>
          </w:p>
        </w:tc>
        <w:tc>
          <w:tcPr>
            <w:tcW w:w="0" w:type="auto"/>
          </w:tcPr>
          <w:p w14:paraId="7ECDA90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32AF0A" w14:textId="77777777" w:rsidTr="00C51F06">
        <w:tc>
          <w:tcPr>
            <w:tcW w:w="0" w:type="auto"/>
          </w:tcPr>
          <w:p w14:paraId="0DC0901B" w14:textId="59720B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R4-2105860</w:t>
            </w:r>
          </w:p>
        </w:tc>
        <w:tc>
          <w:tcPr>
            <w:tcW w:w="0" w:type="auto"/>
          </w:tcPr>
          <w:p w14:paraId="2F650A1E" w14:textId="073859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241DE1D" w14:textId="17D609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3F2E7BC" w14:textId="092F06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8B0F20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421BD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7D9D4F7" w14:textId="77777777" w:rsidTr="00C51F06">
        <w:tc>
          <w:tcPr>
            <w:tcW w:w="0" w:type="auto"/>
          </w:tcPr>
          <w:p w14:paraId="77F0F664" w14:textId="7ACC10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R4-2105861</w:t>
            </w:r>
          </w:p>
        </w:tc>
        <w:tc>
          <w:tcPr>
            <w:tcW w:w="0" w:type="auto"/>
          </w:tcPr>
          <w:p w14:paraId="7229640B" w14:textId="019B1F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8EFF4CE" w14:textId="37046E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88F5195" w14:textId="40057B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D39BDA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2DD1E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4BF9CF9" w14:textId="77777777" w:rsidTr="00C51F06">
        <w:tc>
          <w:tcPr>
            <w:tcW w:w="0" w:type="auto"/>
          </w:tcPr>
          <w:p w14:paraId="66D8E374" w14:textId="65F5BF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R4-2105862</w:t>
            </w:r>
          </w:p>
        </w:tc>
        <w:tc>
          <w:tcPr>
            <w:tcW w:w="0" w:type="auto"/>
          </w:tcPr>
          <w:p w14:paraId="299AD825" w14:textId="1FBB5A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462D8B6" w14:textId="719958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F208CB7" w14:textId="22D1ED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EC3371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24B1A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0F0D0AB" w14:textId="77777777" w:rsidTr="00C51F06">
        <w:tc>
          <w:tcPr>
            <w:tcW w:w="0" w:type="auto"/>
          </w:tcPr>
          <w:p w14:paraId="383DE8BC" w14:textId="118224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R4-2105863</w:t>
            </w:r>
          </w:p>
        </w:tc>
        <w:tc>
          <w:tcPr>
            <w:tcW w:w="0" w:type="auto"/>
          </w:tcPr>
          <w:p w14:paraId="3A165388" w14:textId="48CA11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58F5D14" w14:textId="0B02DE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7F2857B" w14:textId="080F0F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DF7A8E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16C0D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9A649A5" w14:textId="77777777" w:rsidTr="00C51F06">
        <w:tc>
          <w:tcPr>
            <w:tcW w:w="0" w:type="auto"/>
          </w:tcPr>
          <w:p w14:paraId="3D1A8C1B" w14:textId="5B6420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R4-2105864</w:t>
            </w:r>
          </w:p>
        </w:tc>
        <w:tc>
          <w:tcPr>
            <w:tcW w:w="0" w:type="auto"/>
          </w:tcPr>
          <w:p w14:paraId="3E7DBDAD" w14:textId="2B36F5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8E275D4" w14:textId="767106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22CF3A02" w14:textId="69254B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2F1191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5C9AA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31A2283" w14:textId="77777777" w:rsidTr="00C51F06">
        <w:tc>
          <w:tcPr>
            <w:tcW w:w="0" w:type="auto"/>
          </w:tcPr>
          <w:p w14:paraId="5B08F15A" w14:textId="5CAAD1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R4-2105865</w:t>
            </w:r>
          </w:p>
        </w:tc>
        <w:tc>
          <w:tcPr>
            <w:tcW w:w="0" w:type="auto"/>
          </w:tcPr>
          <w:p w14:paraId="011FEE07" w14:textId="2030E5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0FB3E56" w14:textId="0EE1C5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1934123" w14:textId="06555E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9369D2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36C46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91AAC49" w14:textId="77777777" w:rsidTr="00C51F06">
        <w:tc>
          <w:tcPr>
            <w:tcW w:w="0" w:type="auto"/>
          </w:tcPr>
          <w:p w14:paraId="62BF8F17" w14:textId="0F5057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R4-2105866</w:t>
            </w:r>
          </w:p>
        </w:tc>
        <w:tc>
          <w:tcPr>
            <w:tcW w:w="0" w:type="auto"/>
          </w:tcPr>
          <w:p w14:paraId="69E142A4" w14:textId="18400B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1C66CE4" w14:textId="6C0103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344C1C1A" w14:textId="7DF3AE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6DEF0E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CCCE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F408D2B" w14:textId="77777777" w:rsidTr="00C51F06">
        <w:tc>
          <w:tcPr>
            <w:tcW w:w="0" w:type="auto"/>
          </w:tcPr>
          <w:p w14:paraId="4C8726BE" w14:textId="3A7472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R4-2105867</w:t>
            </w:r>
          </w:p>
        </w:tc>
        <w:tc>
          <w:tcPr>
            <w:tcW w:w="0" w:type="auto"/>
          </w:tcPr>
          <w:p w14:paraId="77E63158" w14:textId="205893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4FFF381" w14:textId="012265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A2D837C" w14:textId="1FA6D1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F1A344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53F73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CC078C9" w14:textId="77777777" w:rsidTr="00C51F06">
        <w:tc>
          <w:tcPr>
            <w:tcW w:w="0" w:type="auto"/>
          </w:tcPr>
          <w:p w14:paraId="161CA1F6" w14:textId="0EE6A7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R4-2105868</w:t>
            </w:r>
          </w:p>
        </w:tc>
        <w:tc>
          <w:tcPr>
            <w:tcW w:w="0" w:type="auto"/>
          </w:tcPr>
          <w:p w14:paraId="637E084C" w14:textId="41A5D3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51132B5" w14:textId="11A38F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2FD3478F" w14:textId="4AB6FC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76D11E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54229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9CEA6FC" w14:textId="77777777" w:rsidTr="00C51F06">
        <w:tc>
          <w:tcPr>
            <w:tcW w:w="0" w:type="auto"/>
          </w:tcPr>
          <w:p w14:paraId="15E7CBE6" w14:textId="17E8EB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R4-2105869</w:t>
            </w:r>
          </w:p>
        </w:tc>
        <w:tc>
          <w:tcPr>
            <w:tcW w:w="0" w:type="auto"/>
          </w:tcPr>
          <w:p w14:paraId="7885EE60" w14:textId="5DB205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516BF14" w14:textId="118DC3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4AD32D1" w14:textId="069AAE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383398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4262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0E4DDE7" w14:textId="77777777" w:rsidTr="00C51F06">
        <w:tc>
          <w:tcPr>
            <w:tcW w:w="0" w:type="auto"/>
          </w:tcPr>
          <w:p w14:paraId="148B9683" w14:textId="1721E0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R4-2105870</w:t>
            </w:r>
          </w:p>
        </w:tc>
        <w:tc>
          <w:tcPr>
            <w:tcW w:w="0" w:type="auto"/>
          </w:tcPr>
          <w:p w14:paraId="4A19C953" w14:textId="09BAEC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A4D55A9" w14:textId="631E08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3DC0C6F" w14:textId="123010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BD5E89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48189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0185F62" w14:textId="77777777" w:rsidTr="00C51F06">
        <w:tc>
          <w:tcPr>
            <w:tcW w:w="0" w:type="auto"/>
          </w:tcPr>
          <w:p w14:paraId="32581B96" w14:textId="420FF0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R4-2105871</w:t>
            </w:r>
          </w:p>
        </w:tc>
        <w:tc>
          <w:tcPr>
            <w:tcW w:w="0" w:type="auto"/>
          </w:tcPr>
          <w:p w14:paraId="7927220E" w14:textId="7889EC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D5267BF" w14:textId="5E5483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D63038D" w14:textId="6B330E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A8BE0C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3A56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BC13FEA" w14:textId="77777777" w:rsidTr="00C51F06">
        <w:tc>
          <w:tcPr>
            <w:tcW w:w="0" w:type="auto"/>
          </w:tcPr>
          <w:p w14:paraId="364637C2" w14:textId="3FBDE3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R4-2105872</w:t>
            </w:r>
          </w:p>
        </w:tc>
        <w:tc>
          <w:tcPr>
            <w:tcW w:w="0" w:type="auto"/>
          </w:tcPr>
          <w:p w14:paraId="3ED5E1C5" w14:textId="72D629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E4329AB" w14:textId="1D0F09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1A25C90" w14:textId="64E0AE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CC5D92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297D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FDC1FA2" w14:textId="77777777" w:rsidTr="00C51F06">
        <w:tc>
          <w:tcPr>
            <w:tcW w:w="0" w:type="auto"/>
          </w:tcPr>
          <w:p w14:paraId="744C1FB2" w14:textId="5AB646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R4-2105873</w:t>
            </w:r>
          </w:p>
        </w:tc>
        <w:tc>
          <w:tcPr>
            <w:tcW w:w="0" w:type="auto"/>
          </w:tcPr>
          <w:p w14:paraId="2768D7BE" w14:textId="1DABE2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C295E93" w14:textId="660C1D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5A1E2357" w14:textId="79C2B5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13E96D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2DDF4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FE19590" w14:textId="77777777" w:rsidTr="00C51F06">
        <w:tc>
          <w:tcPr>
            <w:tcW w:w="0" w:type="auto"/>
          </w:tcPr>
          <w:p w14:paraId="6DF0DC01" w14:textId="2C3373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R4-2105874</w:t>
            </w:r>
          </w:p>
        </w:tc>
        <w:tc>
          <w:tcPr>
            <w:tcW w:w="0" w:type="auto"/>
          </w:tcPr>
          <w:p w14:paraId="4C35169C" w14:textId="4CE8AC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BB14F71" w14:textId="1526EF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C4163B0" w14:textId="11C384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39A35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FA8C3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F7B854" w14:textId="77777777" w:rsidTr="00C51F06">
        <w:tc>
          <w:tcPr>
            <w:tcW w:w="0" w:type="auto"/>
          </w:tcPr>
          <w:p w14:paraId="1C366D95" w14:textId="176731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R4-2105875</w:t>
            </w:r>
          </w:p>
        </w:tc>
        <w:tc>
          <w:tcPr>
            <w:tcW w:w="0" w:type="auto"/>
          </w:tcPr>
          <w:p w14:paraId="6F16A58C" w14:textId="6CE5C4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2D9E372" w14:textId="459EE3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BF7625C" w14:textId="7B8CF8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C85240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C3509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8569FBF" w14:textId="77777777" w:rsidTr="00C51F06">
        <w:tc>
          <w:tcPr>
            <w:tcW w:w="0" w:type="auto"/>
          </w:tcPr>
          <w:p w14:paraId="3DF0C10A" w14:textId="6E3B36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R4-2105876</w:t>
            </w:r>
          </w:p>
        </w:tc>
        <w:tc>
          <w:tcPr>
            <w:tcW w:w="0" w:type="auto"/>
          </w:tcPr>
          <w:p w14:paraId="582A7F50" w14:textId="70A218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163025E" w14:textId="159F64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E5EB5F9" w14:textId="1EF048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2780BF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6FDBF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CE44C77" w14:textId="77777777" w:rsidTr="00C51F06">
        <w:tc>
          <w:tcPr>
            <w:tcW w:w="0" w:type="auto"/>
          </w:tcPr>
          <w:p w14:paraId="56C51985" w14:textId="4D564D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R4-2105877</w:t>
            </w:r>
          </w:p>
        </w:tc>
        <w:tc>
          <w:tcPr>
            <w:tcW w:w="0" w:type="auto"/>
          </w:tcPr>
          <w:p w14:paraId="6270F26F" w14:textId="02D57F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211747A" w14:textId="539689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2AE323B" w14:textId="5118E8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FC9C6F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E2E12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AFF9E01" w14:textId="77777777" w:rsidTr="00C51F06">
        <w:tc>
          <w:tcPr>
            <w:tcW w:w="0" w:type="auto"/>
          </w:tcPr>
          <w:p w14:paraId="725A0EAF" w14:textId="7B5D4F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R4-2105878</w:t>
            </w:r>
          </w:p>
        </w:tc>
        <w:tc>
          <w:tcPr>
            <w:tcW w:w="0" w:type="auto"/>
          </w:tcPr>
          <w:p w14:paraId="03F254CD" w14:textId="45B712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2ABEE74" w14:textId="1B3F9D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8E7918A" w14:textId="727CFC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6C713D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51964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FEB3CA4" w14:textId="77777777" w:rsidTr="00C51F06">
        <w:tc>
          <w:tcPr>
            <w:tcW w:w="0" w:type="auto"/>
          </w:tcPr>
          <w:p w14:paraId="65E130EE" w14:textId="1E8218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R4-2105879</w:t>
            </w:r>
          </w:p>
        </w:tc>
        <w:tc>
          <w:tcPr>
            <w:tcW w:w="0" w:type="auto"/>
          </w:tcPr>
          <w:p w14:paraId="0B1F15B9" w14:textId="7FF3A8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29105F7" w14:textId="418D0A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509EB191" w14:textId="5AE769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30EE38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3BF32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C657D43" w14:textId="77777777" w:rsidTr="00C51F06">
        <w:tc>
          <w:tcPr>
            <w:tcW w:w="0" w:type="auto"/>
          </w:tcPr>
          <w:p w14:paraId="74C7F83D" w14:textId="6C833E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R4-2105880</w:t>
            </w:r>
          </w:p>
        </w:tc>
        <w:tc>
          <w:tcPr>
            <w:tcW w:w="0" w:type="auto"/>
          </w:tcPr>
          <w:p w14:paraId="368B3D0A" w14:textId="0209E8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6B16C4C" w14:textId="512347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2F9453E9" w14:textId="516E16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863E33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1193F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F6A5C31" w14:textId="77777777" w:rsidTr="00C51F06">
        <w:tc>
          <w:tcPr>
            <w:tcW w:w="0" w:type="auto"/>
          </w:tcPr>
          <w:p w14:paraId="5A99D7CF" w14:textId="0E5FA0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R4-2105881</w:t>
            </w:r>
          </w:p>
        </w:tc>
        <w:tc>
          <w:tcPr>
            <w:tcW w:w="0" w:type="auto"/>
          </w:tcPr>
          <w:p w14:paraId="5AF90281" w14:textId="05AB08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DE1F4B1" w14:textId="0D792F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074FE60" w14:textId="7D30E8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34F54B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71878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8E6D18C" w14:textId="77777777" w:rsidTr="00C51F06">
        <w:tc>
          <w:tcPr>
            <w:tcW w:w="0" w:type="auto"/>
          </w:tcPr>
          <w:p w14:paraId="004A1842" w14:textId="4A01D4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R4-2105882</w:t>
            </w:r>
          </w:p>
        </w:tc>
        <w:tc>
          <w:tcPr>
            <w:tcW w:w="0" w:type="auto"/>
          </w:tcPr>
          <w:p w14:paraId="359150E0" w14:textId="433C81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2D8845C" w14:textId="0340C8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75A7D42" w14:textId="674CDE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58443E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2D3F6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419F40D" w14:textId="77777777" w:rsidTr="00C51F06">
        <w:tc>
          <w:tcPr>
            <w:tcW w:w="0" w:type="auto"/>
          </w:tcPr>
          <w:p w14:paraId="4D147510" w14:textId="02B475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R4-2105883</w:t>
            </w:r>
          </w:p>
        </w:tc>
        <w:tc>
          <w:tcPr>
            <w:tcW w:w="0" w:type="auto"/>
          </w:tcPr>
          <w:p w14:paraId="24DBB2A4" w14:textId="6009ED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B611087" w14:textId="77EC20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5C3C170" w14:textId="38B462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1E0E0F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22761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886676" w14:textId="77777777" w:rsidTr="00C51F06">
        <w:tc>
          <w:tcPr>
            <w:tcW w:w="0" w:type="auto"/>
          </w:tcPr>
          <w:p w14:paraId="66A2A135" w14:textId="49CF94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R4-2105884</w:t>
            </w:r>
          </w:p>
        </w:tc>
        <w:tc>
          <w:tcPr>
            <w:tcW w:w="0" w:type="auto"/>
          </w:tcPr>
          <w:p w14:paraId="080F67F1" w14:textId="3B7693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2133B6D" w14:textId="4F0CDB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6DBAB40" w14:textId="3B513E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4458A3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D55E1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8041D78" w14:textId="77777777" w:rsidTr="00C51F06">
        <w:tc>
          <w:tcPr>
            <w:tcW w:w="0" w:type="auto"/>
          </w:tcPr>
          <w:p w14:paraId="7FAF70DE" w14:textId="30EB69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R4-2105885</w:t>
            </w:r>
          </w:p>
        </w:tc>
        <w:tc>
          <w:tcPr>
            <w:tcW w:w="0" w:type="auto"/>
          </w:tcPr>
          <w:p w14:paraId="0889FF0B" w14:textId="523926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10A0F5B" w14:textId="759972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9FBDF09" w14:textId="1ADBD9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EA8595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77A51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E1F9B38" w14:textId="77777777" w:rsidTr="00C51F06">
        <w:tc>
          <w:tcPr>
            <w:tcW w:w="0" w:type="auto"/>
          </w:tcPr>
          <w:p w14:paraId="50D73E70" w14:textId="2D9287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R4-2105886</w:t>
            </w:r>
          </w:p>
        </w:tc>
        <w:tc>
          <w:tcPr>
            <w:tcW w:w="0" w:type="auto"/>
          </w:tcPr>
          <w:p w14:paraId="6C832201" w14:textId="69677F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DBC7FF6" w14:textId="429113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3860D75" w14:textId="52B836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8BF1C8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B6CE9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9D46990" w14:textId="77777777" w:rsidTr="00C51F06">
        <w:tc>
          <w:tcPr>
            <w:tcW w:w="0" w:type="auto"/>
          </w:tcPr>
          <w:p w14:paraId="612A0B51" w14:textId="24E28C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R4-2105887</w:t>
            </w:r>
          </w:p>
        </w:tc>
        <w:tc>
          <w:tcPr>
            <w:tcW w:w="0" w:type="auto"/>
          </w:tcPr>
          <w:p w14:paraId="25010C9A" w14:textId="22371C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44D322F" w14:textId="37427B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08AFE6F" w14:textId="0C7A01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F4F952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1904A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42A13DB" w14:textId="77777777" w:rsidTr="00C51F06">
        <w:tc>
          <w:tcPr>
            <w:tcW w:w="0" w:type="auto"/>
          </w:tcPr>
          <w:p w14:paraId="590D627E" w14:textId="3D48AB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R4-2105888</w:t>
            </w:r>
          </w:p>
        </w:tc>
        <w:tc>
          <w:tcPr>
            <w:tcW w:w="0" w:type="auto"/>
          </w:tcPr>
          <w:p w14:paraId="7188706F" w14:textId="27F678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A4E4B69" w14:textId="35836F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8AFC300" w14:textId="0E644C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9D8B84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218CF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ADF1FE9" w14:textId="77777777" w:rsidTr="00C51F06">
        <w:tc>
          <w:tcPr>
            <w:tcW w:w="0" w:type="auto"/>
          </w:tcPr>
          <w:p w14:paraId="3AB5F8BA" w14:textId="7CD7EF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R4-2105889</w:t>
            </w:r>
          </w:p>
        </w:tc>
        <w:tc>
          <w:tcPr>
            <w:tcW w:w="0" w:type="auto"/>
          </w:tcPr>
          <w:p w14:paraId="7213BF6C" w14:textId="02FDBB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AA399DA" w14:textId="5B188A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15237B4" w14:textId="57934E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A2FE9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294F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43B3A5B" w14:textId="77777777" w:rsidTr="00C51F06">
        <w:tc>
          <w:tcPr>
            <w:tcW w:w="0" w:type="auto"/>
          </w:tcPr>
          <w:p w14:paraId="240866EB" w14:textId="5F3A7B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R4-2105890</w:t>
            </w:r>
          </w:p>
        </w:tc>
        <w:tc>
          <w:tcPr>
            <w:tcW w:w="0" w:type="auto"/>
          </w:tcPr>
          <w:p w14:paraId="71610C07" w14:textId="61A900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3174D66" w14:textId="2B7EA9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2001086A" w14:textId="353782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2AC937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A2F91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E5CF431" w14:textId="77777777" w:rsidTr="00C51F06">
        <w:tc>
          <w:tcPr>
            <w:tcW w:w="0" w:type="auto"/>
          </w:tcPr>
          <w:p w14:paraId="10861779" w14:textId="0F10CC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R4-2105891</w:t>
            </w:r>
          </w:p>
        </w:tc>
        <w:tc>
          <w:tcPr>
            <w:tcW w:w="0" w:type="auto"/>
          </w:tcPr>
          <w:p w14:paraId="033F4544" w14:textId="127976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D51000C" w14:textId="58C0AA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77B84A3" w14:textId="72525E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89C152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E3DB3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C105D44" w14:textId="77777777" w:rsidTr="00C51F06">
        <w:tc>
          <w:tcPr>
            <w:tcW w:w="0" w:type="auto"/>
          </w:tcPr>
          <w:p w14:paraId="076FA727" w14:textId="4AD6EC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R4-2105892</w:t>
            </w:r>
          </w:p>
        </w:tc>
        <w:tc>
          <w:tcPr>
            <w:tcW w:w="0" w:type="auto"/>
          </w:tcPr>
          <w:p w14:paraId="616C2BB4" w14:textId="324421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DD58AE0" w14:textId="7AD11F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543D6C8B" w14:textId="43A4A3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37A010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86AFB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0C2DCF7" w14:textId="77777777" w:rsidTr="00C51F06">
        <w:tc>
          <w:tcPr>
            <w:tcW w:w="0" w:type="auto"/>
          </w:tcPr>
          <w:p w14:paraId="5FF73279" w14:textId="6EA3BD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R4-2105893</w:t>
            </w:r>
          </w:p>
        </w:tc>
        <w:tc>
          <w:tcPr>
            <w:tcW w:w="0" w:type="auto"/>
          </w:tcPr>
          <w:p w14:paraId="2958281F" w14:textId="1ABB2B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607F0C6" w14:textId="198A7D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9ACA8A7" w14:textId="70FE8B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FCF0E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7A52A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C83567F" w14:textId="77777777" w:rsidTr="00C51F06">
        <w:tc>
          <w:tcPr>
            <w:tcW w:w="0" w:type="auto"/>
          </w:tcPr>
          <w:p w14:paraId="6E23A9D7" w14:textId="659A19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R4-2105894</w:t>
            </w:r>
          </w:p>
        </w:tc>
        <w:tc>
          <w:tcPr>
            <w:tcW w:w="0" w:type="auto"/>
          </w:tcPr>
          <w:p w14:paraId="69377EE2" w14:textId="63C3F7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10BA5F5" w14:textId="6FF196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6EA532B" w14:textId="2218A9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6853DB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9D459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23FF2CB" w14:textId="77777777" w:rsidTr="00C51F06">
        <w:tc>
          <w:tcPr>
            <w:tcW w:w="0" w:type="auto"/>
          </w:tcPr>
          <w:p w14:paraId="1378D2F9" w14:textId="4A5245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R4-2105895</w:t>
            </w:r>
          </w:p>
        </w:tc>
        <w:tc>
          <w:tcPr>
            <w:tcW w:w="0" w:type="auto"/>
          </w:tcPr>
          <w:p w14:paraId="1D42658A" w14:textId="5139F9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73E12C3" w14:textId="382B9B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3627C16" w14:textId="7C0A34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43F29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1A190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9058080" w14:textId="77777777" w:rsidTr="00C51F06">
        <w:tc>
          <w:tcPr>
            <w:tcW w:w="0" w:type="auto"/>
          </w:tcPr>
          <w:p w14:paraId="0725480D" w14:textId="331F61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R4-2105896</w:t>
            </w:r>
          </w:p>
        </w:tc>
        <w:tc>
          <w:tcPr>
            <w:tcW w:w="0" w:type="auto"/>
          </w:tcPr>
          <w:p w14:paraId="3C49D431" w14:textId="55F306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75E41DA" w14:textId="673A64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611312B" w14:textId="463234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C982AE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B258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EF2E37A" w14:textId="77777777" w:rsidTr="00C51F06">
        <w:tc>
          <w:tcPr>
            <w:tcW w:w="0" w:type="auto"/>
          </w:tcPr>
          <w:p w14:paraId="64256459" w14:textId="770DB4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R4-2105897</w:t>
            </w:r>
          </w:p>
        </w:tc>
        <w:tc>
          <w:tcPr>
            <w:tcW w:w="0" w:type="auto"/>
          </w:tcPr>
          <w:p w14:paraId="0987A538" w14:textId="63D87C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3DA04A0" w14:textId="0323A0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DF03934" w14:textId="08DAEF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not </w:t>
            </w:r>
            <w:r>
              <w:rPr>
                <w:sz w:val="16"/>
              </w:rPr>
              <w:lastRenderedPageBreak/>
              <w:t>treated</w:t>
            </w:r>
          </w:p>
        </w:tc>
        <w:tc>
          <w:tcPr>
            <w:tcW w:w="0" w:type="auto"/>
          </w:tcPr>
          <w:p w14:paraId="13CF59E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B7EC5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095CA46" w14:textId="77777777" w:rsidTr="00C51F06">
        <w:tc>
          <w:tcPr>
            <w:tcW w:w="0" w:type="auto"/>
          </w:tcPr>
          <w:p w14:paraId="7953EED3" w14:textId="5D7D94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R4-2105898</w:t>
            </w:r>
          </w:p>
        </w:tc>
        <w:tc>
          <w:tcPr>
            <w:tcW w:w="0" w:type="auto"/>
          </w:tcPr>
          <w:p w14:paraId="23FDFC35" w14:textId="35BBBC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1C131ED" w14:textId="7E4DB0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BA54589" w14:textId="05798E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E697CF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EB4A7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C5ADD4A" w14:textId="77777777" w:rsidTr="00C51F06">
        <w:tc>
          <w:tcPr>
            <w:tcW w:w="0" w:type="auto"/>
          </w:tcPr>
          <w:p w14:paraId="7A088349" w14:textId="54E84D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R4-2105899</w:t>
            </w:r>
          </w:p>
        </w:tc>
        <w:tc>
          <w:tcPr>
            <w:tcW w:w="0" w:type="auto"/>
          </w:tcPr>
          <w:p w14:paraId="33A1821A" w14:textId="6EFD9D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608FF94" w14:textId="12854E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3241AC54" w14:textId="1F2DDA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C7CEB0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50730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94085F8" w14:textId="77777777" w:rsidTr="00C51F06">
        <w:tc>
          <w:tcPr>
            <w:tcW w:w="0" w:type="auto"/>
          </w:tcPr>
          <w:p w14:paraId="6D357794" w14:textId="3B606D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R4-2105900</w:t>
            </w:r>
          </w:p>
        </w:tc>
        <w:tc>
          <w:tcPr>
            <w:tcW w:w="0" w:type="auto"/>
          </w:tcPr>
          <w:p w14:paraId="37395BDB" w14:textId="7D531C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E85BA66" w14:textId="7873B1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5B4CACBA" w14:textId="096DE2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78B34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7B8F9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FBBFFC3" w14:textId="77777777" w:rsidTr="00C51F06">
        <w:tc>
          <w:tcPr>
            <w:tcW w:w="0" w:type="auto"/>
          </w:tcPr>
          <w:p w14:paraId="5A2F61D3" w14:textId="5A4FA2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R4-2105901</w:t>
            </w:r>
          </w:p>
        </w:tc>
        <w:tc>
          <w:tcPr>
            <w:tcW w:w="0" w:type="auto"/>
          </w:tcPr>
          <w:p w14:paraId="66C8B02B" w14:textId="3C2546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C1B5DA1" w14:textId="7D0D6C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0E3B492" w14:textId="06F6C4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A92F8A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5A715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48CBE39" w14:textId="77777777" w:rsidTr="00C51F06">
        <w:tc>
          <w:tcPr>
            <w:tcW w:w="0" w:type="auto"/>
          </w:tcPr>
          <w:p w14:paraId="3B8D5BA8" w14:textId="066A80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R4-2105902</w:t>
            </w:r>
          </w:p>
        </w:tc>
        <w:tc>
          <w:tcPr>
            <w:tcW w:w="0" w:type="auto"/>
          </w:tcPr>
          <w:p w14:paraId="3902138C" w14:textId="3EC229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FB4C1B2" w14:textId="39B6B1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477895A" w14:textId="30BCEA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8DD2AA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BACE6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FD790A" w14:textId="77777777" w:rsidTr="00C51F06">
        <w:tc>
          <w:tcPr>
            <w:tcW w:w="0" w:type="auto"/>
          </w:tcPr>
          <w:p w14:paraId="72500406" w14:textId="68191D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R4-2105903</w:t>
            </w:r>
          </w:p>
        </w:tc>
        <w:tc>
          <w:tcPr>
            <w:tcW w:w="0" w:type="auto"/>
          </w:tcPr>
          <w:p w14:paraId="02B7590A" w14:textId="269ABD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EDF75AD" w14:textId="19670B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DB24BA8" w14:textId="213DF8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C0D6C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122AB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8F8FD31" w14:textId="77777777" w:rsidTr="00C51F06">
        <w:tc>
          <w:tcPr>
            <w:tcW w:w="0" w:type="auto"/>
          </w:tcPr>
          <w:p w14:paraId="4A2CB08E" w14:textId="531606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R4-2105904</w:t>
            </w:r>
          </w:p>
        </w:tc>
        <w:tc>
          <w:tcPr>
            <w:tcW w:w="0" w:type="auto"/>
          </w:tcPr>
          <w:p w14:paraId="2F7E0ECE" w14:textId="0F039A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20AB8CD" w14:textId="183947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0603A48" w14:textId="68679A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6A8C3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65F1C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6208C0" w14:textId="77777777" w:rsidTr="00C51F06">
        <w:tc>
          <w:tcPr>
            <w:tcW w:w="0" w:type="auto"/>
          </w:tcPr>
          <w:p w14:paraId="36AFC757" w14:textId="71F6A3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R4-2105905</w:t>
            </w:r>
          </w:p>
        </w:tc>
        <w:tc>
          <w:tcPr>
            <w:tcW w:w="0" w:type="auto"/>
          </w:tcPr>
          <w:p w14:paraId="107F36EA" w14:textId="1DE12D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B6A6E78" w14:textId="62A71F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3D1CEC07" w14:textId="406354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9979AE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1DE83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C2850FF" w14:textId="77777777" w:rsidTr="00C51F06">
        <w:tc>
          <w:tcPr>
            <w:tcW w:w="0" w:type="auto"/>
          </w:tcPr>
          <w:p w14:paraId="297D6DD6" w14:textId="61B828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R4-2105906</w:t>
            </w:r>
          </w:p>
        </w:tc>
        <w:tc>
          <w:tcPr>
            <w:tcW w:w="0" w:type="auto"/>
          </w:tcPr>
          <w:p w14:paraId="4BEB73B9" w14:textId="70E50C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2C356E7" w14:textId="1E2DE5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3AE99577" w14:textId="61CED2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E17BCE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B6355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65611F6" w14:textId="77777777" w:rsidTr="00C51F06">
        <w:tc>
          <w:tcPr>
            <w:tcW w:w="0" w:type="auto"/>
          </w:tcPr>
          <w:p w14:paraId="32144C62" w14:textId="7EFBBC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R4-2105907</w:t>
            </w:r>
          </w:p>
        </w:tc>
        <w:tc>
          <w:tcPr>
            <w:tcW w:w="0" w:type="auto"/>
          </w:tcPr>
          <w:p w14:paraId="4FC32391" w14:textId="1A783B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C3854F6" w14:textId="119337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8200854" w14:textId="57C99C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FEC69B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A14EB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06755B5" w14:textId="77777777" w:rsidTr="00C51F06">
        <w:tc>
          <w:tcPr>
            <w:tcW w:w="0" w:type="auto"/>
          </w:tcPr>
          <w:p w14:paraId="36E57B1D" w14:textId="774FE4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R4-2105908</w:t>
            </w:r>
          </w:p>
        </w:tc>
        <w:tc>
          <w:tcPr>
            <w:tcW w:w="0" w:type="auto"/>
          </w:tcPr>
          <w:p w14:paraId="1CB0CF18" w14:textId="4F0E79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605911A" w14:textId="79467B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5E9C73ED" w14:textId="1FEE7C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318310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1CA80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1567EB" w14:textId="77777777" w:rsidTr="00C51F06">
        <w:tc>
          <w:tcPr>
            <w:tcW w:w="0" w:type="auto"/>
          </w:tcPr>
          <w:p w14:paraId="22F9B67D" w14:textId="2D4047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R4-2105909</w:t>
            </w:r>
          </w:p>
        </w:tc>
        <w:tc>
          <w:tcPr>
            <w:tcW w:w="0" w:type="auto"/>
          </w:tcPr>
          <w:p w14:paraId="60DAA2C3" w14:textId="15FF70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EA30C60" w14:textId="038A5F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01E8A2E" w14:textId="6E8C35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EA7CF3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C650C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17BBA89" w14:textId="77777777" w:rsidTr="00C51F06">
        <w:tc>
          <w:tcPr>
            <w:tcW w:w="0" w:type="auto"/>
          </w:tcPr>
          <w:p w14:paraId="478C4D26" w14:textId="52AFC2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R4-2105910</w:t>
            </w:r>
          </w:p>
        </w:tc>
        <w:tc>
          <w:tcPr>
            <w:tcW w:w="0" w:type="auto"/>
          </w:tcPr>
          <w:p w14:paraId="6C789367" w14:textId="3BB84E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8BBC622" w14:textId="28AFFE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6ACFFF7" w14:textId="02C417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5E452A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4321F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1583C1" w14:textId="77777777" w:rsidTr="00C51F06">
        <w:tc>
          <w:tcPr>
            <w:tcW w:w="0" w:type="auto"/>
          </w:tcPr>
          <w:p w14:paraId="562C180C" w14:textId="656C66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R4-2105911</w:t>
            </w:r>
          </w:p>
        </w:tc>
        <w:tc>
          <w:tcPr>
            <w:tcW w:w="0" w:type="auto"/>
          </w:tcPr>
          <w:p w14:paraId="74A373C6" w14:textId="0A9E1E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D9D76F4" w14:textId="6EF760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5CE94A94" w14:textId="2348D5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CDEE4B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F9D96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0876430" w14:textId="77777777" w:rsidTr="00C51F06">
        <w:tc>
          <w:tcPr>
            <w:tcW w:w="0" w:type="auto"/>
          </w:tcPr>
          <w:p w14:paraId="0E583CD7" w14:textId="251B57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R4-2105912</w:t>
            </w:r>
          </w:p>
        </w:tc>
        <w:tc>
          <w:tcPr>
            <w:tcW w:w="0" w:type="auto"/>
          </w:tcPr>
          <w:p w14:paraId="6A22C032" w14:textId="24FDC5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23431ED" w14:textId="369495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376C434A" w14:textId="7D429B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F5E40D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E9E1C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69CD472" w14:textId="77777777" w:rsidTr="00C51F06">
        <w:tc>
          <w:tcPr>
            <w:tcW w:w="0" w:type="auto"/>
          </w:tcPr>
          <w:p w14:paraId="1407679C" w14:textId="798F01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R4-2105913</w:t>
            </w:r>
          </w:p>
        </w:tc>
        <w:tc>
          <w:tcPr>
            <w:tcW w:w="0" w:type="auto"/>
          </w:tcPr>
          <w:p w14:paraId="7B1E8A4F" w14:textId="7E333E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DACF335" w14:textId="0EE02B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EFB117E" w14:textId="48E9F3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0DAF56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062A9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8E0513E" w14:textId="77777777" w:rsidTr="00C51F06">
        <w:tc>
          <w:tcPr>
            <w:tcW w:w="0" w:type="auto"/>
          </w:tcPr>
          <w:p w14:paraId="1FC17FDA" w14:textId="409972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R4-2105914</w:t>
            </w:r>
          </w:p>
        </w:tc>
        <w:tc>
          <w:tcPr>
            <w:tcW w:w="0" w:type="auto"/>
          </w:tcPr>
          <w:p w14:paraId="5D5281AB" w14:textId="59B8E4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1457528" w14:textId="252371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20AC58EC" w14:textId="5BC9C5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EDC23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5C601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A88971D" w14:textId="77777777" w:rsidTr="00C51F06">
        <w:tc>
          <w:tcPr>
            <w:tcW w:w="0" w:type="auto"/>
          </w:tcPr>
          <w:p w14:paraId="68FBDC69" w14:textId="551A04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R4-2105915</w:t>
            </w:r>
          </w:p>
        </w:tc>
        <w:tc>
          <w:tcPr>
            <w:tcW w:w="0" w:type="auto"/>
          </w:tcPr>
          <w:p w14:paraId="2143A62D" w14:textId="6229DC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B4AD3C1" w14:textId="7B0DB4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0AA70EC" w14:textId="57C936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5BAF77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B428A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18E5485" w14:textId="77777777" w:rsidTr="00C51F06">
        <w:tc>
          <w:tcPr>
            <w:tcW w:w="0" w:type="auto"/>
          </w:tcPr>
          <w:p w14:paraId="523B47A2" w14:textId="3C4D4B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R4-2105916</w:t>
            </w:r>
          </w:p>
        </w:tc>
        <w:tc>
          <w:tcPr>
            <w:tcW w:w="0" w:type="auto"/>
          </w:tcPr>
          <w:p w14:paraId="47380265" w14:textId="7C4FCD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AC0AFC9" w14:textId="1C9053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5D249CB7" w14:textId="67DF86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09D0B7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CEDA0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DBDC013" w14:textId="77777777" w:rsidTr="00C51F06">
        <w:tc>
          <w:tcPr>
            <w:tcW w:w="0" w:type="auto"/>
          </w:tcPr>
          <w:p w14:paraId="2E51C5C4" w14:textId="437E49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R4-2105917</w:t>
            </w:r>
          </w:p>
        </w:tc>
        <w:tc>
          <w:tcPr>
            <w:tcW w:w="0" w:type="auto"/>
          </w:tcPr>
          <w:p w14:paraId="121CAE06" w14:textId="5EE05B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14CCA08" w14:textId="6020A7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29EF9B67" w14:textId="5FD48A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8299A0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07EA8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F6C9248" w14:textId="77777777" w:rsidTr="00C51F06">
        <w:tc>
          <w:tcPr>
            <w:tcW w:w="0" w:type="auto"/>
          </w:tcPr>
          <w:p w14:paraId="49245DC7" w14:textId="4334A1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R4-2105918</w:t>
            </w:r>
          </w:p>
        </w:tc>
        <w:tc>
          <w:tcPr>
            <w:tcW w:w="0" w:type="auto"/>
          </w:tcPr>
          <w:p w14:paraId="132E652D" w14:textId="5526B6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5EC2691" w14:textId="493EC3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F9083DB" w14:textId="07D4D7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61F5A1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CF6BE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18C82D0" w14:textId="77777777" w:rsidTr="00C51F06">
        <w:tc>
          <w:tcPr>
            <w:tcW w:w="0" w:type="auto"/>
          </w:tcPr>
          <w:p w14:paraId="1B83FE69" w14:textId="168341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R4-2105919</w:t>
            </w:r>
          </w:p>
        </w:tc>
        <w:tc>
          <w:tcPr>
            <w:tcW w:w="0" w:type="auto"/>
          </w:tcPr>
          <w:p w14:paraId="31C3BB8A" w14:textId="446361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CFE7C38" w14:textId="339679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9F03714" w14:textId="2EB9D5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F7DBF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3104A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EBC26F6" w14:textId="77777777" w:rsidTr="00C51F06">
        <w:tc>
          <w:tcPr>
            <w:tcW w:w="0" w:type="auto"/>
          </w:tcPr>
          <w:p w14:paraId="5238B738" w14:textId="232F79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R4-2105920</w:t>
            </w:r>
          </w:p>
        </w:tc>
        <w:tc>
          <w:tcPr>
            <w:tcW w:w="0" w:type="auto"/>
          </w:tcPr>
          <w:p w14:paraId="64D9AF37" w14:textId="6F4D08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E23C2F3" w14:textId="794B7F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CFAA252" w14:textId="60756D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631E68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6682F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DE09FEA" w14:textId="77777777" w:rsidTr="00C51F06">
        <w:tc>
          <w:tcPr>
            <w:tcW w:w="0" w:type="auto"/>
          </w:tcPr>
          <w:p w14:paraId="195CEE79" w14:textId="3D63A8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R4-2105921</w:t>
            </w:r>
          </w:p>
        </w:tc>
        <w:tc>
          <w:tcPr>
            <w:tcW w:w="0" w:type="auto"/>
          </w:tcPr>
          <w:p w14:paraId="1D355420" w14:textId="3336B9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1E923FF" w14:textId="5570D1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816B559" w14:textId="642459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A37C44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72241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EDE80BD" w14:textId="77777777" w:rsidTr="00C51F06">
        <w:tc>
          <w:tcPr>
            <w:tcW w:w="0" w:type="auto"/>
          </w:tcPr>
          <w:p w14:paraId="5D24275F" w14:textId="68FDC7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R4-2105922</w:t>
            </w:r>
          </w:p>
        </w:tc>
        <w:tc>
          <w:tcPr>
            <w:tcW w:w="0" w:type="auto"/>
          </w:tcPr>
          <w:p w14:paraId="4F075A9A" w14:textId="6AE8AC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82B9FC8" w14:textId="7B4077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C9DB3B0" w14:textId="7333F4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90366B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87629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1D235FD" w14:textId="77777777" w:rsidTr="00C51F06">
        <w:tc>
          <w:tcPr>
            <w:tcW w:w="0" w:type="auto"/>
          </w:tcPr>
          <w:p w14:paraId="613CE67D" w14:textId="386E11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R4-2105923</w:t>
            </w:r>
          </w:p>
        </w:tc>
        <w:tc>
          <w:tcPr>
            <w:tcW w:w="0" w:type="auto"/>
          </w:tcPr>
          <w:p w14:paraId="7863239F" w14:textId="71A775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E5A7F47" w14:textId="40472C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0D18BA7" w14:textId="058F36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1E75CB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DD74A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7AF2471" w14:textId="77777777" w:rsidTr="00C51F06">
        <w:tc>
          <w:tcPr>
            <w:tcW w:w="0" w:type="auto"/>
          </w:tcPr>
          <w:p w14:paraId="2A6D97F9" w14:textId="0515BB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R4-2105924</w:t>
            </w:r>
          </w:p>
        </w:tc>
        <w:tc>
          <w:tcPr>
            <w:tcW w:w="0" w:type="auto"/>
          </w:tcPr>
          <w:p w14:paraId="496BFA35" w14:textId="2DD441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E6AB06D" w14:textId="42E2E6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DFF1206" w14:textId="15A282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D63548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ADE17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F88881F" w14:textId="77777777" w:rsidTr="00C51F06">
        <w:tc>
          <w:tcPr>
            <w:tcW w:w="0" w:type="auto"/>
          </w:tcPr>
          <w:p w14:paraId="4F32FCA5" w14:textId="03DAD8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R4-2105925</w:t>
            </w:r>
          </w:p>
        </w:tc>
        <w:tc>
          <w:tcPr>
            <w:tcW w:w="0" w:type="auto"/>
          </w:tcPr>
          <w:p w14:paraId="72132E64" w14:textId="7DA77B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4E7941C" w14:textId="1D424B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2329D1A9" w14:textId="136807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65D11E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852FD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5A3BA22" w14:textId="77777777" w:rsidTr="00C51F06">
        <w:tc>
          <w:tcPr>
            <w:tcW w:w="0" w:type="auto"/>
          </w:tcPr>
          <w:p w14:paraId="05051082" w14:textId="652875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R4-2105926</w:t>
            </w:r>
          </w:p>
        </w:tc>
        <w:tc>
          <w:tcPr>
            <w:tcW w:w="0" w:type="auto"/>
          </w:tcPr>
          <w:p w14:paraId="2E570586" w14:textId="5C3F16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B7BA54B" w14:textId="7B4283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31811041" w14:textId="41B141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F59579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813A3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B5EA49" w14:textId="77777777" w:rsidTr="00C51F06">
        <w:tc>
          <w:tcPr>
            <w:tcW w:w="0" w:type="auto"/>
          </w:tcPr>
          <w:p w14:paraId="0F995DEB" w14:textId="7CE9BF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R4-2105927</w:t>
            </w:r>
          </w:p>
        </w:tc>
        <w:tc>
          <w:tcPr>
            <w:tcW w:w="0" w:type="auto"/>
          </w:tcPr>
          <w:p w14:paraId="09B4C2C3" w14:textId="2E634D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6A063C4" w14:textId="329AC8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2204780" w14:textId="76F9F6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B639F3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DEDC4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3488068" w14:textId="77777777" w:rsidTr="00C51F06">
        <w:tc>
          <w:tcPr>
            <w:tcW w:w="0" w:type="auto"/>
          </w:tcPr>
          <w:p w14:paraId="49648989" w14:textId="2F72D4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R4-2105928</w:t>
            </w:r>
          </w:p>
        </w:tc>
        <w:tc>
          <w:tcPr>
            <w:tcW w:w="0" w:type="auto"/>
          </w:tcPr>
          <w:p w14:paraId="30FD29D5" w14:textId="634087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B3A9AC8" w14:textId="3DAA45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250D2A9" w14:textId="484627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1AE555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0DC4E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748D477" w14:textId="77777777" w:rsidTr="00C51F06">
        <w:tc>
          <w:tcPr>
            <w:tcW w:w="0" w:type="auto"/>
          </w:tcPr>
          <w:p w14:paraId="174D50B1" w14:textId="200BAD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R4-2105929</w:t>
            </w:r>
          </w:p>
        </w:tc>
        <w:tc>
          <w:tcPr>
            <w:tcW w:w="0" w:type="auto"/>
          </w:tcPr>
          <w:p w14:paraId="0C1D4F1A" w14:textId="7AF8B5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B703FC8" w14:textId="325EEE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C4BC35B" w14:textId="7EFE6A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19262E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E856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DC53510" w14:textId="77777777" w:rsidTr="00C51F06">
        <w:tc>
          <w:tcPr>
            <w:tcW w:w="0" w:type="auto"/>
          </w:tcPr>
          <w:p w14:paraId="728F6EC2" w14:textId="319170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R4-2105930</w:t>
            </w:r>
          </w:p>
        </w:tc>
        <w:tc>
          <w:tcPr>
            <w:tcW w:w="0" w:type="auto"/>
          </w:tcPr>
          <w:p w14:paraId="0398FF64" w14:textId="33A893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F8A5CFF" w14:textId="652A67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A1E68EC" w14:textId="26DEBC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BABE7C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E6653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707E1F6" w14:textId="77777777" w:rsidTr="00C51F06">
        <w:tc>
          <w:tcPr>
            <w:tcW w:w="0" w:type="auto"/>
          </w:tcPr>
          <w:p w14:paraId="11ABEA21" w14:textId="24745D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R4-2105931</w:t>
            </w:r>
          </w:p>
        </w:tc>
        <w:tc>
          <w:tcPr>
            <w:tcW w:w="0" w:type="auto"/>
          </w:tcPr>
          <w:p w14:paraId="0B419D0D" w14:textId="1F424D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F32C3E0" w14:textId="4DA2A8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9916582" w14:textId="74168C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9EFECE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5FB74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B4E854B" w14:textId="77777777" w:rsidTr="00C51F06">
        <w:tc>
          <w:tcPr>
            <w:tcW w:w="0" w:type="auto"/>
          </w:tcPr>
          <w:p w14:paraId="63D3AA64" w14:textId="0E5C77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R4-2105932</w:t>
            </w:r>
          </w:p>
        </w:tc>
        <w:tc>
          <w:tcPr>
            <w:tcW w:w="0" w:type="auto"/>
          </w:tcPr>
          <w:p w14:paraId="4A3CA966" w14:textId="0C734A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43B9D8D" w14:textId="3DF714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E17E87D" w14:textId="4AE748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63EDB1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6755A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8A2B758" w14:textId="77777777" w:rsidTr="00C51F06">
        <w:tc>
          <w:tcPr>
            <w:tcW w:w="0" w:type="auto"/>
          </w:tcPr>
          <w:p w14:paraId="070EC988" w14:textId="75607D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R4-2105933</w:t>
            </w:r>
          </w:p>
        </w:tc>
        <w:tc>
          <w:tcPr>
            <w:tcW w:w="0" w:type="auto"/>
          </w:tcPr>
          <w:p w14:paraId="5D562100" w14:textId="11CE36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C3CD87D" w14:textId="2F1302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554A04EE" w14:textId="0750E9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3AC104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F94A4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C1A568A" w14:textId="77777777" w:rsidTr="00C51F06">
        <w:tc>
          <w:tcPr>
            <w:tcW w:w="0" w:type="auto"/>
          </w:tcPr>
          <w:p w14:paraId="1C5162DA" w14:textId="5976D0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R4-2105934</w:t>
            </w:r>
          </w:p>
        </w:tc>
        <w:tc>
          <w:tcPr>
            <w:tcW w:w="0" w:type="auto"/>
          </w:tcPr>
          <w:p w14:paraId="794A00C3" w14:textId="3E2821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70C2231" w14:textId="2487BB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7887444" w14:textId="06207D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8E10C9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AD36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1C717BE" w14:textId="77777777" w:rsidTr="00C51F06">
        <w:tc>
          <w:tcPr>
            <w:tcW w:w="0" w:type="auto"/>
          </w:tcPr>
          <w:p w14:paraId="473285D3" w14:textId="3DE6AA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R4-2105935</w:t>
            </w:r>
          </w:p>
        </w:tc>
        <w:tc>
          <w:tcPr>
            <w:tcW w:w="0" w:type="auto"/>
          </w:tcPr>
          <w:p w14:paraId="7844D3D4" w14:textId="5535CE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37F669A" w14:textId="0C31AC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98FDBB7" w14:textId="68BDC0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EECD70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02997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8C6B23F" w14:textId="77777777" w:rsidTr="00C51F06">
        <w:tc>
          <w:tcPr>
            <w:tcW w:w="0" w:type="auto"/>
          </w:tcPr>
          <w:p w14:paraId="4D7B793C" w14:textId="69B0E9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R4-2105936</w:t>
            </w:r>
          </w:p>
        </w:tc>
        <w:tc>
          <w:tcPr>
            <w:tcW w:w="0" w:type="auto"/>
          </w:tcPr>
          <w:p w14:paraId="14E6D69B" w14:textId="42EBC9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6C3A9AF" w14:textId="6A95E7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B519350" w14:textId="13ECC3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38D3DE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8C98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31E0BD5" w14:textId="77777777" w:rsidTr="00C51F06">
        <w:tc>
          <w:tcPr>
            <w:tcW w:w="0" w:type="auto"/>
          </w:tcPr>
          <w:p w14:paraId="3D7E2C8B" w14:textId="22B8C3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R4-2105937</w:t>
            </w:r>
          </w:p>
        </w:tc>
        <w:tc>
          <w:tcPr>
            <w:tcW w:w="0" w:type="auto"/>
          </w:tcPr>
          <w:p w14:paraId="2C7FA6F7" w14:textId="25384A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8351CBC" w14:textId="7B9F0F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89C2B51" w14:textId="20269F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A36A62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911D4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89814AC" w14:textId="77777777" w:rsidTr="00C51F06">
        <w:tc>
          <w:tcPr>
            <w:tcW w:w="0" w:type="auto"/>
          </w:tcPr>
          <w:p w14:paraId="6E9A3EEA" w14:textId="1D5DC3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R4-2105938</w:t>
            </w:r>
          </w:p>
        </w:tc>
        <w:tc>
          <w:tcPr>
            <w:tcW w:w="0" w:type="auto"/>
          </w:tcPr>
          <w:p w14:paraId="2E6C8B26" w14:textId="311C4E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522F943" w14:textId="260519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9C14B9D" w14:textId="2CA2B0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77EC2C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03A9D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368C085" w14:textId="77777777" w:rsidTr="00C51F06">
        <w:tc>
          <w:tcPr>
            <w:tcW w:w="0" w:type="auto"/>
          </w:tcPr>
          <w:p w14:paraId="1B296DEB" w14:textId="74AE8E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R4-2105939</w:t>
            </w:r>
          </w:p>
        </w:tc>
        <w:tc>
          <w:tcPr>
            <w:tcW w:w="0" w:type="auto"/>
          </w:tcPr>
          <w:p w14:paraId="1F6A8E90" w14:textId="679E8D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5EBFB02" w14:textId="489C25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59096D9E" w14:textId="2946A5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9BF23D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CE8F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F443CD3" w14:textId="77777777" w:rsidTr="00C51F06">
        <w:tc>
          <w:tcPr>
            <w:tcW w:w="0" w:type="auto"/>
          </w:tcPr>
          <w:p w14:paraId="6FA36E6E" w14:textId="57DE63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R4-2105940</w:t>
            </w:r>
          </w:p>
        </w:tc>
        <w:tc>
          <w:tcPr>
            <w:tcW w:w="0" w:type="auto"/>
          </w:tcPr>
          <w:p w14:paraId="6BD06F77" w14:textId="098B32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6510BA9" w14:textId="3C241D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5E392DBB" w14:textId="5080D4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29C48E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A4D9C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6E6B14B" w14:textId="77777777" w:rsidTr="00C51F06">
        <w:tc>
          <w:tcPr>
            <w:tcW w:w="0" w:type="auto"/>
          </w:tcPr>
          <w:p w14:paraId="024559B2" w14:textId="0B2C7A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R4-2105941</w:t>
            </w:r>
          </w:p>
        </w:tc>
        <w:tc>
          <w:tcPr>
            <w:tcW w:w="0" w:type="auto"/>
          </w:tcPr>
          <w:p w14:paraId="398EB2F8" w14:textId="4466CA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2749B81" w14:textId="368457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3E7E7250" w14:textId="0E12C6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3F447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7043D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094CB78" w14:textId="77777777" w:rsidTr="00C51F06">
        <w:tc>
          <w:tcPr>
            <w:tcW w:w="0" w:type="auto"/>
          </w:tcPr>
          <w:p w14:paraId="48902312" w14:textId="574E8A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R4-2105942</w:t>
            </w:r>
          </w:p>
        </w:tc>
        <w:tc>
          <w:tcPr>
            <w:tcW w:w="0" w:type="auto"/>
          </w:tcPr>
          <w:p w14:paraId="5C9E5210" w14:textId="7B3708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0BF1890" w14:textId="0945EC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E1E239A" w14:textId="5A9A60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548BC3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6A3C3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FB180A2" w14:textId="77777777" w:rsidTr="00C51F06">
        <w:tc>
          <w:tcPr>
            <w:tcW w:w="0" w:type="auto"/>
          </w:tcPr>
          <w:p w14:paraId="44163EE2" w14:textId="17A096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R4-2105943</w:t>
            </w:r>
          </w:p>
        </w:tc>
        <w:tc>
          <w:tcPr>
            <w:tcW w:w="0" w:type="auto"/>
          </w:tcPr>
          <w:p w14:paraId="24773720" w14:textId="06C329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C8A83FF" w14:textId="080F61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38F6780C" w14:textId="5117FC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26836D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0D48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24006A2" w14:textId="77777777" w:rsidTr="00C51F06">
        <w:tc>
          <w:tcPr>
            <w:tcW w:w="0" w:type="auto"/>
          </w:tcPr>
          <w:p w14:paraId="1877F8B2" w14:textId="3D4B3F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R4-2105944</w:t>
            </w:r>
          </w:p>
        </w:tc>
        <w:tc>
          <w:tcPr>
            <w:tcW w:w="0" w:type="auto"/>
          </w:tcPr>
          <w:p w14:paraId="4D8C809B" w14:textId="0AC0C8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22EA023" w14:textId="20E6F9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1C232C8" w14:textId="5801E2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2231B3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D7F0D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358C828" w14:textId="77777777" w:rsidTr="00C51F06">
        <w:tc>
          <w:tcPr>
            <w:tcW w:w="0" w:type="auto"/>
          </w:tcPr>
          <w:p w14:paraId="62984328" w14:textId="200362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R4-2105945</w:t>
            </w:r>
          </w:p>
        </w:tc>
        <w:tc>
          <w:tcPr>
            <w:tcW w:w="0" w:type="auto"/>
          </w:tcPr>
          <w:p w14:paraId="06553405" w14:textId="3CD742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DB9592B" w14:textId="291C5E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A9E86B0" w14:textId="406763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EA1CD0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435D2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3B7BF26" w14:textId="77777777" w:rsidTr="00C51F06">
        <w:tc>
          <w:tcPr>
            <w:tcW w:w="0" w:type="auto"/>
          </w:tcPr>
          <w:p w14:paraId="154CB3D3" w14:textId="6B2D07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R4-2105946</w:t>
            </w:r>
          </w:p>
        </w:tc>
        <w:tc>
          <w:tcPr>
            <w:tcW w:w="0" w:type="auto"/>
          </w:tcPr>
          <w:p w14:paraId="3A9B6617" w14:textId="398936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6A86249" w14:textId="5FFE7B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34CF73DF" w14:textId="40C500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59CF47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5BA43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8F5B8E6" w14:textId="77777777" w:rsidTr="00C51F06">
        <w:tc>
          <w:tcPr>
            <w:tcW w:w="0" w:type="auto"/>
          </w:tcPr>
          <w:p w14:paraId="33B7785B" w14:textId="45C32F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R4-2105947</w:t>
            </w:r>
          </w:p>
        </w:tc>
        <w:tc>
          <w:tcPr>
            <w:tcW w:w="0" w:type="auto"/>
          </w:tcPr>
          <w:p w14:paraId="20911354" w14:textId="6C00AE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89F2FF0" w14:textId="71421F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DFF13C2" w14:textId="10B853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DA5BFD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BD3D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1DCF602" w14:textId="77777777" w:rsidTr="00C51F06">
        <w:tc>
          <w:tcPr>
            <w:tcW w:w="0" w:type="auto"/>
          </w:tcPr>
          <w:p w14:paraId="796847A1" w14:textId="34D67D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R4-2105948</w:t>
            </w:r>
          </w:p>
        </w:tc>
        <w:tc>
          <w:tcPr>
            <w:tcW w:w="0" w:type="auto"/>
          </w:tcPr>
          <w:p w14:paraId="3090DB0F" w14:textId="238BED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03093C2" w14:textId="4A15BC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22A153FE" w14:textId="3EEF16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21FFAF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EA7D7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ACCD6A5" w14:textId="77777777" w:rsidTr="00C51F06">
        <w:tc>
          <w:tcPr>
            <w:tcW w:w="0" w:type="auto"/>
          </w:tcPr>
          <w:p w14:paraId="3FDF8CDA" w14:textId="0F5347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R4-2105949</w:t>
            </w:r>
          </w:p>
        </w:tc>
        <w:tc>
          <w:tcPr>
            <w:tcW w:w="0" w:type="auto"/>
          </w:tcPr>
          <w:p w14:paraId="7E2B6035" w14:textId="08F128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116C95D" w14:textId="26B693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4237D538" w14:textId="454BC9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2FB96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C64E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0EBB007" w14:textId="77777777" w:rsidTr="00C51F06">
        <w:tc>
          <w:tcPr>
            <w:tcW w:w="0" w:type="auto"/>
          </w:tcPr>
          <w:p w14:paraId="1DB55E72" w14:textId="7CCCD4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R4-2105950</w:t>
            </w:r>
          </w:p>
        </w:tc>
        <w:tc>
          <w:tcPr>
            <w:tcW w:w="0" w:type="auto"/>
          </w:tcPr>
          <w:p w14:paraId="51F50A2A" w14:textId="590A02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093C36D" w14:textId="700020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FBD0216" w14:textId="4FE117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1060FD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9B4D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5703759" w14:textId="77777777" w:rsidTr="00C51F06">
        <w:tc>
          <w:tcPr>
            <w:tcW w:w="0" w:type="auto"/>
          </w:tcPr>
          <w:p w14:paraId="6C161934" w14:textId="0D080E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R4-2105951</w:t>
            </w:r>
          </w:p>
        </w:tc>
        <w:tc>
          <w:tcPr>
            <w:tcW w:w="0" w:type="auto"/>
          </w:tcPr>
          <w:p w14:paraId="26D1D262" w14:textId="091A5A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A80C20E" w14:textId="530CAE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8A185BB" w14:textId="288FD5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79406F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DBF5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7C372F9" w14:textId="77777777" w:rsidTr="00C51F06">
        <w:tc>
          <w:tcPr>
            <w:tcW w:w="0" w:type="auto"/>
          </w:tcPr>
          <w:p w14:paraId="0625526A" w14:textId="601E9B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R4-2105952</w:t>
            </w:r>
          </w:p>
        </w:tc>
        <w:tc>
          <w:tcPr>
            <w:tcW w:w="0" w:type="auto"/>
          </w:tcPr>
          <w:p w14:paraId="60D759D6" w14:textId="11346D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09E62D3" w14:textId="235526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7420AB4" w14:textId="14B253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BA14AE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C3132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5AD5C68" w14:textId="77777777" w:rsidTr="00C51F06">
        <w:tc>
          <w:tcPr>
            <w:tcW w:w="0" w:type="auto"/>
          </w:tcPr>
          <w:p w14:paraId="4AD28EC7" w14:textId="06BED6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R4-2105953</w:t>
            </w:r>
          </w:p>
        </w:tc>
        <w:tc>
          <w:tcPr>
            <w:tcW w:w="0" w:type="auto"/>
          </w:tcPr>
          <w:p w14:paraId="0ABC36E5" w14:textId="623B9D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192B76B" w14:textId="2406A9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249387F9" w14:textId="2E8FC0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AD417E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A6A8F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8597456" w14:textId="77777777" w:rsidTr="00C51F06">
        <w:tc>
          <w:tcPr>
            <w:tcW w:w="0" w:type="auto"/>
          </w:tcPr>
          <w:p w14:paraId="0D3CEAE3" w14:textId="2AD0E1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R4-2105954</w:t>
            </w:r>
          </w:p>
        </w:tc>
        <w:tc>
          <w:tcPr>
            <w:tcW w:w="0" w:type="auto"/>
          </w:tcPr>
          <w:p w14:paraId="750BAEC6" w14:textId="2A54D4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C3CD77E" w14:textId="13665D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2523D677" w14:textId="591CB8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AE756F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00235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4B2160" w14:textId="77777777" w:rsidTr="00C51F06">
        <w:tc>
          <w:tcPr>
            <w:tcW w:w="0" w:type="auto"/>
          </w:tcPr>
          <w:p w14:paraId="3240F230" w14:textId="5E4C52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R4-2105955</w:t>
            </w:r>
          </w:p>
        </w:tc>
        <w:tc>
          <w:tcPr>
            <w:tcW w:w="0" w:type="auto"/>
          </w:tcPr>
          <w:p w14:paraId="0097DCDB" w14:textId="310F08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D0060A0" w14:textId="28B3FF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287B443" w14:textId="1C6D61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B1B67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58A8A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1ED01C5" w14:textId="77777777" w:rsidTr="00C51F06">
        <w:tc>
          <w:tcPr>
            <w:tcW w:w="0" w:type="auto"/>
          </w:tcPr>
          <w:p w14:paraId="31780250" w14:textId="4C699E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R4-2105956</w:t>
            </w:r>
          </w:p>
        </w:tc>
        <w:tc>
          <w:tcPr>
            <w:tcW w:w="0" w:type="auto"/>
          </w:tcPr>
          <w:p w14:paraId="63FD90F9" w14:textId="0B0406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1AF9F77" w14:textId="3471B3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9854723" w14:textId="090009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906D85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A563A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6077107" w14:textId="77777777" w:rsidTr="00C51F06">
        <w:tc>
          <w:tcPr>
            <w:tcW w:w="0" w:type="auto"/>
          </w:tcPr>
          <w:p w14:paraId="19C4A615" w14:textId="5687F4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R4-2105957</w:t>
            </w:r>
          </w:p>
        </w:tc>
        <w:tc>
          <w:tcPr>
            <w:tcW w:w="0" w:type="auto"/>
          </w:tcPr>
          <w:p w14:paraId="282430B2" w14:textId="38C1A6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F6CF7EE" w14:textId="780D06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2702213" w14:textId="26D0DF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2D831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DFC7F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5DEAEA3" w14:textId="77777777" w:rsidTr="00C51F06">
        <w:tc>
          <w:tcPr>
            <w:tcW w:w="0" w:type="auto"/>
          </w:tcPr>
          <w:p w14:paraId="0F661D7F" w14:textId="3ADE65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R4-2105958</w:t>
            </w:r>
          </w:p>
        </w:tc>
        <w:tc>
          <w:tcPr>
            <w:tcW w:w="0" w:type="auto"/>
          </w:tcPr>
          <w:p w14:paraId="5B865133" w14:textId="00E9BC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AE5F6FB" w14:textId="21EC31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340D2C6" w14:textId="7D283D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8E2DCB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3AD3D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EDCD65B" w14:textId="77777777" w:rsidTr="00C51F06">
        <w:tc>
          <w:tcPr>
            <w:tcW w:w="0" w:type="auto"/>
          </w:tcPr>
          <w:p w14:paraId="57E94C27" w14:textId="09184C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R4-2105959</w:t>
            </w:r>
          </w:p>
        </w:tc>
        <w:tc>
          <w:tcPr>
            <w:tcW w:w="0" w:type="auto"/>
          </w:tcPr>
          <w:p w14:paraId="2C1B50EE" w14:textId="04305D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EFC8F5B" w14:textId="4E7A26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2A14682F" w14:textId="3F1870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BED898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C29B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3BCF0CE" w14:textId="77777777" w:rsidTr="00C51F06">
        <w:tc>
          <w:tcPr>
            <w:tcW w:w="0" w:type="auto"/>
          </w:tcPr>
          <w:p w14:paraId="59611597" w14:textId="326F06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R4-2105960</w:t>
            </w:r>
          </w:p>
        </w:tc>
        <w:tc>
          <w:tcPr>
            <w:tcW w:w="0" w:type="auto"/>
          </w:tcPr>
          <w:p w14:paraId="7C8628E1" w14:textId="685633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1DB3693" w14:textId="4DF62C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1C9828B" w14:textId="780E4F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AA1B9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566DB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F3EE3C4" w14:textId="77777777" w:rsidTr="00C51F06">
        <w:tc>
          <w:tcPr>
            <w:tcW w:w="0" w:type="auto"/>
          </w:tcPr>
          <w:p w14:paraId="6F55F83B" w14:textId="5AB4D7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R4-2105961</w:t>
            </w:r>
          </w:p>
        </w:tc>
        <w:tc>
          <w:tcPr>
            <w:tcW w:w="0" w:type="auto"/>
          </w:tcPr>
          <w:p w14:paraId="5020D64F" w14:textId="66C5E3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6CA7DAD" w14:textId="50A9FE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71441BAE" w14:textId="2492B9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CE6C72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727D5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4AB81ED" w14:textId="77777777" w:rsidTr="00C51F06">
        <w:tc>
          <w:tcPr>
            <w:tcW w:w="0" w:type="auto"/>
          </w:tcPr>
          <w:p w14:paraId="438C0214" w14:textId="42A410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R4-2105962</w:t>
            </w:r>
          </w:p>
        </w:tc>
        <w:tc>
          <w:tcPr>
            <w:tcW w:w="0" w:type="auto"/>
          </w:tcPr>
          <w:p w14:paraId="6D389919" w14:textId="2B2C23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F563A23" w14:textId="575260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1A01137B" w14:textId="0E4E70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655031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64660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583DB44" w14:textId="77777777" w:rsidTr="00C51F06">
        <w:tc>
          <w:tcPr>
            <w:tcW w:w="0" w:type="auto"/>
          </w:tcPr>
          <w:p w14:paraId="71604292" w14:textId="3E7F95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R4-2105963</w:t>
            </w:r>
          </w:p>
        </w:tc>
        <w:tc>
          <w:tcPr>
            <w:tcW w:w="0" w:type="auto"/>
          </w:tcPr>
          <w:p w14:paraId="14E6CC42" w14:textId="3F9FA1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536C522" w14:textId="6A0DA1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51359C4A" w14:textId="27FCD8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0B9B54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6D0C7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ADEAAE7" w14:textId="77777777" w:rsidTr="00C51F06">
        <w:tc>
          <w:tcPr>
            <w:tcW w:w="0" w:type="auto"/>
          </w:tcPr>
          <w:p w14:paraId="444EC44C" w14:textId="4B4F61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R4-2105964</w:t>
            </w:r>
          </w:p>
        </w:tc>
        <w:tc>
          <w:tcPr>
            <w:tcW w:w="0" w:type="auto"/>
          </w:tcPr>
          <w:p w14:paraId="1CCD6C5B" w14:textId="3F6974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FC2A33F" w14:textId="4B982B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38FD669A" w14:textId="27C75C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C55FD0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D9FD7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AE8E473" w14:textId="77777777" w:rsidTr="00C51F06">
        <w:tc>
          <w:tcPr>
            <w:tcW w:w="0" w:type="auto"/>
          </w:tcPr>
          <w:p w14:paraId="212BBCA5" w14:textId="7390CC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R4-2105965</w:t>
            </w:r>
          </w:p>
        </w:tc>
        <w:tc>
          <w:tcPr>
            <w:tcW w:w="0" w:type="auto"/>
          </w:tcPr>
          <w:p w14:paraId="25F0D524" w14:textId="150F55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32D9FB2" w14:textId="0858CA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28542C6F" w14:textId="514CAD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0395DB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CD02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F05CC5A" w14:textId="77777777" w:rsidTr="00C51F06">
        <w:tc>
          <w:tcPr>
            <w:tcW w:w="0" w:type="auto"/>
          </w:tcPr>
          <w:p w14:paraId="5C585FE1" w14:textId="2C7D81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R4-2105966</w:t>
            </w:r>
          </w:p>
        </w:tc>
        <w:tc>
          <w:tcPr>
            <w:tcW w:w="0" w:type="auto"/>
          </w:tcPr>
          <w:p w14:paraId="4563104E" w14:textId="65ED08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4756AD0" w14:textId="517C6B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278F6550" w14:textId="2D22B9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32E66E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2FB37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AA8DC21" w14:textId="77777777" w:rsidTr="00C51F06">
        <w:tc>
          <w:tcPr>
            <w:tcW w:w="0" w:type="auto"/>
          </w:tcPr>
          <w:p w14:paraId="0445964A" w14:textId="5B11AD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R4-2105967</w:t>
            </w:r>
          </w:p>
        </w:tc>
        <w:tc>
          <w:tcPr>
            <w:tcW w:w="0" w:type="auto"/>
          </w:tcPr>
          <w:p w14:paraId="7CA35A57" w14:textId="50282F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1CDA40F" w14:textId="30BF12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691B8F04" w14:textId="2D2963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14A75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9622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D7463B7" w14:textId="77777777" w:rsidTr="00C51F06">
        <w:tc>
          <w:tcPr>
            <w:tcW w:w="0" w:type="auto"/>
          </w:tcPr>
          <w:p w14:paraId="618083FB" w14:textId="252262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R4-2105968</w:t>
            </w:r>
          </w:p>
        </w:tc>
        <w:tc>
          <w:tcPr>
            <w:tcW w:w="0" w:type="auto"/>
          </w:tcPr>
          <w:p w14:paraId="1A541B83" w14:textId="333483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7B03693" w14:textId="00B3ED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2E2A71E8" w14:textId="11A98D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D60963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6F9A0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36D187E" w14:textId="77777777" w:rsidTr="00C51F06">
        <w:tc>
          <w:tcPr>
            <w:tcW w:w="0" w:type="auto"/>
          </w:tcPr>
          <w:p w14:paraId="7C8EA817" w14:textId="2B5163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R4-2105969</w:t>
            </w:r>
          </w:p>
        </w:tc>
        <w:tc>
          <w:tcPr>
            <w:tcW w:w="0" w:type="auto"/>
          </w:tcPr>
          <w:p w14:paraId="07D372C5" w14:textId="6C54BC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5E69F25" w14:textId="09C33C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B743565" w14:textId="21E939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4312D3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9FB84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EAFAE42" w14:textId="77777777" w:rsidTr="00C51F06">
        <w:tc>
          <w:tcPr>
            <w:tcW w:w="0" w:type="auto"/>
          </w:tcPr>
          <w:p w14:paraId="61D00E2D" w14:textId="74BCE5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R4-2105970</w:t>
            </w:r>
          </w:p>
        </w:tc>
        <w:tc>
          <w:tcPr>
            <w:tcW w:w="0" w:type="auto"/>
          </w:tcPr>
          <w:p w14:paraId="05BCBB27" w14:textId="0DC323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46482BD" w14:textId="12241B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0EF84FA6" w14:textId="0E47F0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714559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255E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D69A223" w14:textId="77777777" w:rsidTr="00C51F06">
        <w:tc>
          <w:tcPr>
            <w:tcW w:w="0" w:type="auto"/>
          </w:tcPr>
          <w:p w14:paraId="55F04096" w14:textId="087E1A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R4-2105971</w:t>
            </w:r>
          </w:p>
        </w:tc>
        <w:tc>
          <w:tcPr>
            <w:tcW w:w="0" w:type="auto"/>
          </w:tcPr>
          <w:p w14:paraId="7CEA972D" w14:textId="68C83E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36.101 to add UL configuration CA_1A-8A and CA_3A-8A for CA_1A-3C-8A-38A</w:t>
            </w:r>
          </w:p>
        </w:tc>
        <w:tc>
          <w:tcPr>
            <w:tcW w:w="0" w:type="auto"/>
          </w:tcPr>
          <w:p w14:paraId="4EB68DA3" w14:textId="6513C2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C647C75" w14:textId="4208FE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60770F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85931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5D57E86" w14:textId="77777777" w:rsidTr="00C51F06">
        <w:tc>
          <w:tcPr>
            <w:tcW w:w="0" w:type="auto"/>
          </w:tcPr>
          <w:p w14:paraId="0D0A2C32" w14:textId="7A63C6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R4-2105972</w:t>
            </w:r>
          </w:p>
        </w:tc>
        <w:tc>
          <w:tcPr>
            <w:tcW w:w="0" w:type="auto"/>
          </w:tcPr>
          <w:p w14:paraId="5A4E2492" w14:textId="60D164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Email discussion summary for [98bise][301] </w:t>
            </w:r>
            <w:r>
              <w:rPr>
                <w:sz w:val="16"/>
              </w:rPr>
              <w:lastRenderedPageBreak/>
              <w:t>NR_unlic_BS_Conformance</w:t>
            </w:r>
          </w:p>
        </w:tc>
        <w:tc>
          <w:tcPr>
            <w:tcW w:w="0" w:type="auto"/>
          </w:tcPr>
          <w:p w14:paraId="02DDEDE7" w14:textId="5C01D1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Moderator (ZTE </w:t>
            </w:r>
            <w:r>
              <w:rPr>
                <w:sz w:val="16"/>
              </w:rPr>
              <w:lastRenderedPageBreak/>
              <w:t>Corporation)</w:t>
            </w:r>
          </w:p>
        </w:tc>
        <w:tc>
          <w:tcPr>
            <w:tcW w:w="0" w:type="auto"/>
          </w:tcPr>
          <w:p w14:paraId="16FC69DF" w14:textId="4CD24B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revised</w:t>
            </w:r>
          </w:p>
        </w:tc>
        <w:tc>
          <w:tcPr>
            <w:tcW w:w="0" w:type="auto"/>
          </w:tcPr>
          <w:p w14:paraId="6C76574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FED8F2" w14:textId="3AB0B9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R4-21-</w:t>
            </w:r>
            <w:r>
              <w:rPr>
                <w:sz w:val="16"/>
              </w:rPr>
              <w:lastRenderedPageBreak/>
              <w:t>6132</w:t>
            </w:r>
          </w:p>
        </w:tc>
      </w:tr>
      <w:tr w:rsidR="00C51F06" w14:paraId="00DDD061" w14:textId="77777777" w:rsidTr="00C51F06">
        <w:tc>
          <w:tcPr>
            <w:tcW w:w="0" w:type="auto"/>
          </w:tcPr>
          <w:p w14:paraId="616358C8" w14:textId="588FCA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R4-2105973</w:t>
            </w:r>
          </w:p>
        </w:tc>
        <w:tc>
          <w:tcPr>
            <w:tcW w:w="0" w:type="auto"/>
          </w:tcPr>
          <w:p w14:paraId="3B51D044" w14:textId="1F5CDD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 [302] NR_EMC</w:t>
            </w:r>
          </w:p>
        </w:tc>
        <w:tc>
          <w:tcPr>
            <w:tcW w:w="0" w:type="auto"/>
          </w:tcPr>
          <w:p w14:paraId="4CAF91DA" w14:textId="48B4DA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 Corporation)</w:t>
            </w:r>
          </w:p>
        </w:tc>
        <w:tc>
          <w:tcPr>
            <w:tcW w:w="0" w:type="auto"/>
          </w:tcPr>
          <w:p w14:paraId="067B272C" w14:textId="5D1F39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D9A87B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5480CB" w14:textId="11F5CC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R4-2106140</w:t>
            </w:r>
          </w:p>
        </w:tc>
      </w:tr>
      <w:tr w:rsidR="00C51F06" w14:paraId="1B12B114" w14:textId="77777777" w:rsidTr="00C51F06">
        <w:tc>
          <w:tcPr>
            <w:tcW w:w="0" w:type="auto"/>
          </w:tcPr>
          <w:p w14:paraId="0308DEA9" w14:textId="37201B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R4-2105974</w:t>
            </w:r>
          </w:p>
        </w:tc>
        <w:tc>
          <w:tcPr>
            <w:tcW w:w="0" w:type="auto"/>
          </w:tcPr>
          <w:p w14:paraId="06529892" w14:textId="65C79D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[98-bis-e][303] NR_IAB_RF_Maintenance</w:t>
            </w:r>
          </w:p>
        </w:tc>
        <w:tc>
          <w:tcPr>
            <w:tcW w:w="0" w:type="auto"/>
          </w:tcPr>
          <w:p w14:paraId="29B3BBBC" w14:textId="360440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6F35E996" w14:textId="5C3345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24F095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25B80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6E629AD" w14:textId="77777777" w:rsidTr="00C51F06">
        <w:tc>
          <w:tcPr>
            <w:tcW w:w="0" w:type="auto"/>
          </w:tcPr>
          <w:p w14:paraId="0457D509" w14:textId="66D988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R4-2105975</w:t>
            </w:r>
          </w:p>
        </w:tc>
        <w:tc>
          <w:tcPr>
            <w:tcW w:w="0" w:type="auto"/>
          </w:tcPr>
          <w:p w14:paraId="389479E2" w14:textId="42668C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[98-bis-e][304] NR_IAB_Conformance_Part1</w:t>
            </w:r>
          </w:p>
        </w:tc>
        <w:tc>
          <w:tcPr>
            <w:tcW w:w="0" w:type="auto"/>
          </w:tcPr>
          <w:p w14:paraId="3314B51C" w14:textId="732D5C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3C74BD20" w14:textId="2E4DB7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588592D" w14:textId="7696EE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AD20A69" w14:textId="173BE2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R4-2106138</w:t>
            </w:r>
          </w:p>
        </w:tc>
      </w:tr>
      <w:tr w:rsidR="00C51F06" w14:paraId="713528F8" w14:textId="77777777" w:rsidTr="00C51F06">
        <w:tc>
          <w:tcPr>
            <w:tcW w:w="0" w:type="auto"/>
          </w:tcPr>
          <w:p w14:paraId="0069F3F0" w14:textId="1F71AD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R4-2105976</w:t>
            </w:r>
          </w:p>
        </w:tc>
        <w:tc>
          <w:tcPr>
            <w:tcW w:w="0" w:type="auto"/>
          </w:tcPr>
          <w:p w14:paraId="7BBFE453" w14:textId="670E68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[98-bis-e][305] NR_IAB_Conformance_Part2</w:t>
            </w:r>
          </w:p>
        </w:tc>
        <w:tc>
          <w:tcPr>
            <w:tcW w:w="0" w:type="auto"/>
          </w:tcPr>
          <w:p w14:paraId="0BA72F74" w14:textId="2EBE65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27D43B33" w14:textId="595633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3EFE700" w14:textId="5AF68D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57DABCF" w14:textId="3FACE7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R4-2106139</w:t>
            </w:r>
          </w:p>
        </w:tc>
      </w:tr>
      <w:tr w:rsidR="00C51F06" w14:paraId="4B473C0A" w14:textId="77777777" w:rsidTr="00C51F06">
        <w:tc>
          <w:tcPr>
            <w:tcW w:w="0" w:type="auto"/>
          </w:tcPr>
          <w:p w14:paraId="04CEB502" w14:textId="06D737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R4-2105977</w:t>
            </w:r>
          </w:p>
        </w:tc>
        <w:tc>
          <w:tcPr>
            <w:tcW w:w="0" w:type="auto"/>
          </w:tcPr>
          <w:p w14:paraId="0902C94C" w14:textId="096606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[98-bis-e][306] NR_47GHz_Band_BSRF_NWM</w:t>
            </w:r>
          </w:p>
        </w:tc>
        <w:tc>
          <w:tcPr>
            <w:tcW w:w="0" w:type="auto"/>
          </w:tcPr>
          <w:p w14:paraId="4AF12B98" w14:textId="2A0F18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21224EE5" w14:textId="2023CE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C39778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AAD202" w14:textId="18B271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R4-2106143</w:t>
            </w:r>
          </w:p>
        </w:tc>
      </w:tr>
      <w:tr w:rsidR="00C51F06" w14:paraId="261B1046" w14:textId="77777777" w:rsidTr="00C51F06">
        <w:tc>
          <w:tcPr>
            <w:tcW w:w="0" w:type="auto"/>
          </w:tcPr>
          <w:p w14:paraId="28AC7D15" w14:textId="774C1C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R4-2105978</w:t>
            </w:r>
          </w:p>
        </w:tc>
        <w:tc>
          <w:tcPr>
            <w:tcW w:w="0" w:type="auto"/>
          </w:tcPr>
          <w:p w14:paraId="7C475249" w14:textId="3DFBC5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[98-bis-e][307] NTN_Solutions_Part1</w:t>
            </w:r>
          </w:p>
        </w:tc>
        <w:tc>
          <w:tcPr>
            <w:tcW w:w="0" w:type="auto"/>
          </w:tcPr>
          <w:p w14:paraId="572CBB8C" w14:textId="7EDCD4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(THALES)</w:t>
            </w:r>
          </w:p>
        </w:tc>
        <w:tc>
          <w:tcPr>
            <w:tcW w:w="0" w:type="auto"/>
          </w:tcPr>
          <w:p w14:paraId="6A23BB9B" w14:textId="78CA3B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7E109A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3CAF3A" w14:textId="015E9A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R4-2106147</w:t>
            </w:r>
          </w:p>
        </w:tc>
      </w:tr>
      <w:tr w:rsidR="00C51F06" w14:paraId="25491CA8" w14:textId="77777777" w:rsidTr="00C51F06">
        <w:tc>
          <w:tcPr>
            <w:tcW w:w="0" w:type="auto"/>
          </w:tcPr>
          <w:p w14:paraId="78FC3CE4" w14:textId="00DD2B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R4-2105979</w:t>
            </w:r>
          </w:p>
        </w:tc>
        <w:tc>
          <w:tcPr>
            <w:tcW w:w="0" w:type="auto"/>
          </w:tcPr>
          <w:p w14:paraId="7FB8F7C7" w14:textId="3FECF2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[98-bis-e][308] NTN_Solutions_Part2</w:t>
            </w:r>
          </w:p>
        </w:tc>
        <w:tc>
          <w:tcPr>
            <w:tcW w:w="0" w:type="auto"/>
          </w:tcPr>
          <w:p w14:paraId="76068CBE" w14:textId="002313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7452542D" w14:textId="5C9DAA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57425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D45EE4" w14:textId="27ACF6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R4-2106148</w:t>
            </w:r>
          </w:p>
        </w:tc>
      </w:tr>
      <w:tr w:rsidR="00C51F06" w14:paraId="58F8FB7A" w14:textId="77777777" w:rsidTr="00C51F06">
        <w:tc>
          <w:tcPr>
            <w:tcW w:w="0" w:type="auto"/>
          </w:tcPr>
          <w:p w14:paraId="6F8F061D" w14:textId="62D468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R4-2105980</w:t>
            </w:r>
          </w:p>
        </w:tc>
        <w:tc>
          <w:tcPr>
            <w:tcW w:w="0" w:type="auto"/>
          </w:tcPr>
          <w:p w14:paraId="5CEA7B1F" w14:textId="09C3DA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[98-bis-e][309] NTN_Solutions_Part3</w:t>
            </w:r>
          </w:p>
        </w:tc>
        <w:tc>
          <w:tcPr>
            <w:tcW w:w="0" w:type="auto"/>
          </w:tcPr>
          <w:p w14:paraId="2A824661" w14:textId="39AED6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62D2C337" w14:textId="036C89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97F5D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BFF3CE" w14:textId="75DB11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R4-2106149</w:t>
            </w:r>
          </w:p>
        </w:tc>
      </w:tr>
      <w:tr w:rsidR="00C51F06" w14:paraId="0470937D" w14:textId="77777777" w:rsidTr="00C51F06">
        <w:tc>
          <w:tcPr>
            <w:tcW w:w="0" w:type="auto"/>
          </w:tcPr>
          <w:p w14:paraId="1D48F27E" w14:textId="6DD6DF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R4-2105981</w:t>
            </w:r>
          </w:p>
        </w:tc>
        <w:tc>
          <w:tcPr>
            <w:tcW w:w="0" w:type="auto"/>
          </w:tcPr>
          <w:p w14:paraId="128B9E33" w14:textId="673CA7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[98-bis-e][ 310] NR_Repeater_General</w:t>
            </w:r>
          </w:p>
        </w:tc>
        <w:tc>
          <w:tcPr>
            <w:tcW w:w="0" w:type="auto"/>
          </w:tcPr>
          <w:p w14:paraId="1140B683" w14:textId="1CE35D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7AA68AF7" w14:textId="598E59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22E1B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E5656C" w14:textId="451C67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R4-2106150</w:t>
            </w:r>
          </w:p>
        </w:tc>
      </w:tr>
      <w:tr w:rsidR="00C51F06" w14:paraId="3B09FA9B" w14:textId="77777777" w:rsidTr="00C51F06">
        <w:tc>
          <w:tcPr>
            <w:tcW w:w="0" w:type="auto"/>
          </w:tcPr>
          <w:p w14:paraId="578A39D2" w14:textId="08DFDF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R4-2105982</w:t>
            </w:r>
          </w:p>
        </w:tc>
        <w:tc>
          <w:tcPr>
            <w:tcW w:w="0" w:type="auto"/>
          </w:tcPr>
          <w:p w14:paraId="6CD907A6" w14:textId="0F7EDD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[98-bis-e][311] NR_Repeater_RF</w:t>
            </w:r>
          </w:p>
        </w:tc>
        <w:tc>
          <w:tcPr>
            <w:tcW w:w="0" w:type="auto"/>
          </w:tcPr>
          <w:p w14:paraId="5D076DC1" w14:textId="11096C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010A6819" w14:textId="31A6F7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748388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ADB51C" w14:textId="6D6969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R4-2106151</w:t>
            </w:r>
          </w:p>
        </w:tc>
      </w:tr>
      <w:tr w:rsidR="00C51F06" w14:paraId="566B1682" w14:textId="77777777" w:rsidTr="00C51F06">
        <w:tc>
          <w:tcPr>
            <w:tcW w:w="0" w:type="auto"/>
          </w:tcPr>
          <w:p w14:paraId="7F3B0463" w14:textId="654B51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R4-2105983</w:t>
            </w:r>
          </w:p>
        </w:tc>
        <w:tc>
          <w:tcPr>
            <w:tcW w:w="0" w:type="auto"/>
          </w:tcPr>
          <w:p w14:paraId="162436B0" w14:textId="157987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[98-bis-e][312] NR_exto71GHz_BSRF</w:t>
            </w:r>
          </w:p>
        </w:tc>
        <w:tc>
          <w:tcPr>
            <w:tcW w:w="0" w:type="auto"/>
          </w:tcPr>
          <w:p w14:paraId="0652C6FF" w14:textId="726164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30A8DBEF" w14:textId="1D669E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90A3B9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9DBD10" w14:textId="04CAC5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R4-2106152</w:t>
            </w:r>
          </w:p>
        </w:tc>
      </w:tr>
      <w:tr w:rsidR="00C51F06" w14:paraId="5FB66C8F" w14:textId="77777777" w:rsidTr="00C51F06">
        <w:tc>
          <w:tcPr>
            <w:tcW w:w="0" w:type="auto"/>
          </w:tcPr>
          <w:p w14:paraId="62508FC3" w14:textId="746F99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R4-2105984</w:t>
            </w:r>
          </w:p>
        </w:tc>
        <w:tc>
          <w:tcPr>
            <w:tcW w:w="0" w:type="auto"/>
          </w:tcPr>
          <w:p w14:paraId="47A82633" w14:textId="7852E9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[98-bis-e][313] NR_eIAB</w:t>
            </w:r>
          </w:p>
        </w:tc>
        <w:tc>
          <w:tcPr>
            <w:tcW w:w="0" w:type="auto"/>
          </w:tcPr>
          <w:p w14:paraId="18CE3DC2" w14:textId="1FC90B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3B23FD0A" w14:textId="7EC6C8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EAF3FF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3711E5" w14:textId="2AFE3A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R4-2106153</w:t>
            </w:r>
          </w:p>
        </w:tc>
      </w:tr>
      <w:tr w:rsidR="00C51F06" w14:paraId="37087844" w14:textId="77777777" w:rsidTr="00C51F06">
        <w:tc>
          <w:tcPr>
            <w:tcW w:w="0" w:type="auto"/>
          </w:tcPr>
          <w:p w14:paraId="62E9C628" w14:textId="5AFAA8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R4-2105985</w:t>
            </w:r>
          </w:p>
        </w:tc>
        <w:tc>
          <w:tcPr>
            <w:tcW w:w="0" w:type="auto"/>
          </w:tcPr>
          <w:p w14:paraId="3D63DA74" w14:textId="5D0F36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[98-bis-e][314] NR_DL1024QAM_BSRF</w:t>
            </w:r>
          </w:p>
        </w:tc>
        <w:tc>
          <w:tcPr>
            <w:tcW w:w="0" w:type="auto"/>
          </w:tcPr>
          <w:p w14:paraId="3AC05986" w14:textId="2BAE66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00374B2A" w14:textId="5CAF2F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44B49C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5AF226" w14:textId="47B730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R4-2106156</w:t>
            </w:r>
          </w:p>
        </w:tc>
      </w:tr>
      <w:tr w:rsidR="00C51F06" w14:paraId="6BCBA049" w14:textId="77777777" w:rsidTr="00C51F06">
        <w:tc>
          <w:tcPr>
            <w:tcW w:w="0" w:type="auto"/>
          </w:tcPr>
          <w:p w14:paraId="5AE69FD3" w14:textId="7DD111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R4-2105986</w:t>
            </w:r>
          </w:p>
        </w:tc>
        <w:tc>
          <w:tcPr>
            <w:tcW w:w="0" w:type="auto"/>
          </w:tcPr>
          <w:p w14:paraId="5C8E4724" w14:textId="5886DA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Email disc+B1588:R1588ussion summary for [98-bis-e][315]NR_unlic_Demod_UE </w:t>
            </w:r>
          </w:p>
        </w:tc>
        <w:tc>
          <w:tcPr>
            <w:tcW w:w="0" w:type="auto"/>
          </w:tcPr>
          <w:p w14:paraId="594C1E5F" w14:textId="4876CA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58360ABC" w14:textId="1048A1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C46C18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7B8C8C" w14:textId="4D737C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R4-2106133</w:t>
            </w:r>
          </w:p>
        </w:tc>
      </w:tr>
      <w:tr w:rsidR="00C51F06" w14:paraId="518E966C" w14:textId="77777777" w:rsidTr="00C51F06">
        <w:tc>
          <w:tcPr>
            <w:tcW w:w="0" w:type="auto"/>
          </w:tcPr>
          <w:p w14:paraId="370BD3D7" w14:textId="662D9A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R4-2105987</w:t>
            </w:r>
          </w:p>
        </w:tc>
        <w:tc>
          <w:tcPr>
            <w:tcW w:w="0" w:type="auto"/>
          </w:tcPr>
          <w:p w14:paraId="5BCAB68C" w14:textId="7E7DD4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disc+B1589:V1589ussion summary for [98-bis-e][316] NR_unlic_Demod_BS</w:t>
            </w:r>
          </w:p>
        </w:tc>
        <w:tc>
          <w:tcPr>
            <w:tcW w:w="0" w:type="auto"/>
          </w:tcPr>
          <w:p w14:paraId="0AC9F1BA" w14:textId="3C56B2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(Huawei, HiSilicon)</w:t>
            </w:r>
          </w:p>
        </w:tc>
        <w:tc>
          <w:tcPr>
            <w:tcW w:w="0" w:type="auto"/>
          </w:tcPr>
          <w:p w14:paraId="004B3062" w14:textId="64F84A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F8BE1D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63BE77" w14:textId="2450C9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R4-2106134</w:t>
            </w:r>
          </w:p>
        </w:tc>
      </w:tr>
      <w:tr w:rsidR="00C51F06" w14:paraId="0D5C6AEA" w14:textId="77777777" w:rsidTr="00C51F06">
        <w:tc>
          <w:tcPr>
            <w:tcW w:w="0" w:type="auto"/>
          </w:tcPr>
          <w:p w14:paraId="060DA67C" w14:textId="2D7E39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R4-2105988</w:t>
            </w:r>
          </w:p>
        </w:tc>
        <w:tc>
          <w:tcPr>
            <w:tcW w:w="0" w:type="auto"/>
          </w:tcPr>
          <w:p w14:paraId="54B8A50F" w14:textId="5E68EB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[98-bis-e][317] V2X_Demod_Part1</w:t>
            </w:r>
          </w:p>
        </w:tc>
        <w:tc>
          <w:tcPr>
            <w:tcW w:w="0" w:type="auto"/>
          </w:tcPr>
          <w:p w14:paraId="4AA10B43" w14:textId="7A1EA3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(LG Electronics)</w:t>
            </w:r>
          </w:p>
        </w:tc>
        <w:tc>
          <w:tcPr>
            <w:tcW w:w="0" w:type="auto"/>
          </w:tcPr>
          <w:p w14:paraId="1F39E8E0" w14:textId="047258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BA7A38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3A51AF" w14:textId="31B3AC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R4-2106135</w:t>
            </w:r>
          </w:p>
        </w:tc>
      </w:tr>
      <w:tr w:rsidR="00C51F06" w14:paraId="70614E41" w14:textId="77777777" w:rsidTr="00C51F06">
        <w:tc>
          <w:tcPr>
            <w:tcW w:w="0" w:type="auto"/>
          </w:tcPr>
          <w:p w14:paraId="1F728F70" w14:textId="6003FD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R4-2105989</w:t>
            </w:r>
          </w:p>
        </w:tc>
        <w:tc>
          <w:tcPr>
            <w:tcW w:w="0" w:type="auto"/>
          </w:tcPr>
          <w:p w14:paraId="08F56C78" w14:textId="142BF0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[98-bis-e][318] V2X_Demod_Part2</w:t>
            </w:r>
          </w:p>
        </w:tc>
        <w:tc>
          <w:tcPr>
            <w:tcW w:w="0" w:type="auto"/>
          </w:tcPr>
          <w:p w14:paraId="4A4EF496" w14:textId="74BDAC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 Corporation)</w:t>
            </w:r>
          </w:p>
        </w:tc>
        <w:tc>
          <w:tcPr>
            <w:tcW w:w="0" w:type="auto"/>
          </w:tcPr>
          <w:p w14:paraId="5209F2C9" w14:textId="2BA234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2B3F01E" w14:textId="08D68D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C0FACB4" w14:textId="29F0AA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R4-2106136</w:t>
            </w:r>
          </w:p>
        </w:tc>
      </w:tr>
      <w:tr w:rsidR="00C51F06" w14:paraId="61566F91" w14:textId="77777777" w:rsidTr="00C51F06">
        <w:tc>
          <w:tcPr>
            <w:tcW w:w="0" w:type="auto"/>
          </w:tcPr>
          <w:p w14:paraId="0C2E36A4" w14:textId="4C02F7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R4-2105990</w:t>
            </w:r>
          </w:p>
        </w:tc>
        <w:tc>
          <w:tcPr>
            <w:tcW w:w="0" w:type="auto"/>
          </w:tcPr>
          <w:p w14:paraId="63F2D611" w14:textId="28EE08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[98-bis-e][319] NR_IAB_Demod</w:t>
            </w:r>
          </w:p>
        </w:tc>
        <w:tc>
          <w:tcPr>
            <w:tcW w:w="0" w:type="auto"/>
          </w:tcPr>
          <w:p w14:paraId="760B359F" w14:textId="4EC15D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(Nokia, Nokia Shanghai Bell)</w:t>
            </w:r>
          </w:p>
        </w:tc>
        <w:tc>
          <w:tcPr>
            <w:tcW w:w="0" w:type="auto"/>
          </w:tcPr>
          <w:p w14:paraId="271500BC" w14:textId="6B2F7D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BC9FC6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E48F33" w14:textId="17F1AB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R4-2106141</w:t>
            </w:r>
          </w:p>
        </w:tc>
      </w:tr>
      <w:tr w:rsidR="00C51F06" w14:paraId="10C39A72" w14:textId="77777777" w:rsidTr="00C51F06">
        <w:tc>
          <w:tcPr>
            <w:tcW w:w="0" w:type="auto"/>
          </w:tcPr>
          <w:p w14:paraId="7E19A637" w14:textId="3B08B7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R4-2105991</w:t>
            </w:r>
          </w:p>
        </w:tc>
        <w:tc>
          <w:tcPr>
            <w:tcW w:w="0" w:type="auto"/>
          </w:tcPr>
          <w:p w14:paraId="390A9374" w14:textId="588393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[98-bis-e][320] NR_R17_SpectrumWI_Demod_NWM</w:t>
            </w:r>
          </w:p>
        </w:tc>
        <w:tc>
          <w:tcPr>
            <w:tcW w:w="0" w:type="auto"/>
          </w:tcPr>
          <w:p w14:paraId="65C78C33" w14:textId="4AC512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335A702C" w14:textId="055A79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F8E143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A944DC" w14:textId="7B04F8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R4-2106142</w:t>
            </w:r>
          </w:p>
        </w:tc>
      </w:tr>
      <w:tr w:rsidR="00C51F06" w14:paraId="703DD200" w14:textId="77777777" w:rsidTr="00C51F06">
        <w:tc>
          <w:tcPr>
            <w:tcW w:w="0" w:type="auto"/>
          </w:tcPr>
          <w:p w14:paraId="7AA4536C" w14:textId="0EAE3F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R4-2105992</w:t>
            </w:r>
          </w:p>
        </w:tc>
        <w:tc>
          <w:tcPr>
            <w:tcW w:w="0" w:type="auto"/>
          </w:tcPr>
          <w:p w14:paraId="0D215817" w14:textId="4DC671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[98-bis-e][321] NR_HST_FR1_Demod</w:t>
            </w:r>
          </w:p>
        </w:tc>
        <w:tc>
          <w:tcPr>
            <w:tcW w:w="0" w:type="auto"/>
          </w:tcPr>
          <w:p w14:paraId="533D1597" w14:textId="50EC0D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69721446" w14:textId="0AC881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880BA23" w14:textId="492181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D71C274" w14:textId="256D77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R4-2106145</w:t>
            </w:r>
          </w:p>
        </w:tc>
      </w:tr>
      <w:tr w:rsidR="00C51F06" w14:paraId="78C00F80" w14:textId="77777777" w:rsidTr="00C51F06">
        <w:tc>
          <w:tcPr>
            <w:tcW w:w="0" w:type="auto"/>
          </w:tcPr>
          <w:p w14:paraId="609D4D83" w14:textId="7B1F8A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R4-2105993</w:t>
            </w:r>
          </w:p>
        </w:tc>
        <w:tc>
          <w:tcPr>
            <w:tcW w:w="0" w:type="auto"/>
          </w:tcPr>
          <w:p w14:paraId="0DB3764E" w14:textId="041E8F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[98-bis-e][322] NR_HST_FR2_Scenarios_Demod</w:t>
            </w:r>
          </w:p>
        </w:tc>
        <w:tc>
          <w:tcPr>
            <w:tcW w:w="0" w:type="auto"/>
          </w:tcPr>
          <w:p w14:paraId="38CE4E67" w14:textId="2379FE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5DA28482" w14:textId="1A2029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EC246D1" w14:textId="5EF531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E23A6BA" w14:textId="7F7521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R4-2106146</w:t>
            </w:r>
          </w:p>
        </w:tc>
      </w:tr>
      <w:tr w:rsidR="00C51F06" w14:paraId="32F9B202" w14:textId="77777777" w:rsidTr="00C51F06">
        <w:tc>
          <w:tcPr>
            <w:tcW w:w="0" w:type="auto"/>
          </w:tcPr>
          <w:p w14:paraId="6FB09393" w14:textId="302ECD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R4-2105994</w:t>
            </w:r>
          </w:p>
        </w:tc>
        <w:tc>
          <w:tcPr>
            <w:tcW w:w="0" w:type="auto"/>
          </w:tcPr>
          <w:p w14:paraId="641A5CC5" w14:textId="0E9121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[98-bis-e][323] NR_perf_enh2_Demod_Part1</w:t>
            </w:r>
          </w:p>
        </w:tc>
        <w:tc>
          <w:tcPr>
            <w:tcW w:w="0" w:type="auto"/>
          </w:tcPr>
          <w:p w14:paraId="6265E0D5" w14:textId="70BFD0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796F4176" w14:textId="099F0E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C2F564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0D0EB2" w14:textId="35F545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R4-21-6154</w:t>
            </w:r>
          </w:p>
        </w:tc>
      </w:tr>
      <w:tr w:rsidR="00C51F06" w14:paraId="7C7AA400" w14:textId="77777777" w:rsidTr="00C51F06">
        <w:tc>
          <w:tcPr>
            <w:tcW w:w="0" w:type="auto"/>
          </w:tcPr>
          <w:p w14:paraId="4AE9B65C" w14:textId="07F27F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R4-2105995</w:t>
            </w:r>
          </w:p>
        </w:tc>
        <w:tc>
          <w:tcPr>
            <w:tcW w:w="0" w:type="auto"/>
          </w:tcPr>
          <w:p w14:paraId="0305B713" w14:textId="7D0D44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[98-bis-e][324] NR_perf_enh2_Demod_Part2_NWM</w:t>
            </w:r>
          </w:p>
        </w:tc>
        <w:tc>
          <w:tcPr>
            <w:tcW w:w="0" w:type="auto"/>
          </w:tcPr>
          <w:p w14:paraId="0D4D0A9A" w14:textId="010D2F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(Huawei, HiSilicon)</w:t>
            </w:r>
          </w:p>
        </w:tc>
        <w:tc>
          <w:tcPr>
            <w:tcW w:w="0" w:type="auto"/>
          </w:tcPr>
          <w:p w14:paraId="5F9C805A" w14:textId="71F612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1F4D55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A8BD7F" w14:textId="0822A8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R4-2106155</w:t>
            </w:r>
          </w:p>
        </w:tc>
      </w:tr>
      <w:tr w:rsidR="00C51F06" w14:paraId="047E5DCA" w14:textId="77777777" w:rsidTr="00C51F06">
        <w:tc>
          <w:tcPr>
            <w:tcW w:w="0" w:type="auto"/>
          </w:tcPr>
          <w:p w14:paraId="1A81FD76" w14:textId="7EE0BC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R4-2105996</w:t>
            </w:r>
          </w:p>
        </w:tc>
        <w:tc>
          <w:tcPr>
            <w:tcW w:w="0" w:type="auto"/>
          </w:tcPr>
          <w:p w14:paraId="07E5571C" w14:textId="0E9C90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[98-bis-e][325] NR_ATP</w:t>
            </w:r>
          </w:p>
        </w:tc>
        <w:tc>
          <w:tcPr>
            <w:tcW w:w="0" w:type="auto"/>
          </w:tcPr>
          <w:p w14:paraId="044B8C57" w14:textId="276255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 Incorporated)</w:t>
            </w:r>
          </w:p>
        </w:tc>
        <w:tc>
          <w:tcPr>
            <w:tcW w:w="0" w:type="auto"/>
          </w:tcPr>
          <w:p w14:paraId="61539DCD" w14:textId="0267A5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FD9A4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7B4E79" w14:textId="5D37B9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R4-2106158</w:t>
            </w:r>
          </w:p>
        </w:tc>
      </w:tr>
      <w:tr w:rsidR="00C51F06" w14:paraId="1626124E" w14:textId="77777777" w:rsidTr="00C51F06">
        <w:tc>
          <w:tcPr>
            <w:tcW w:w="0" w:type="auto"/>
          </w:tcPr>
          <w:p w14:paraId="7535A6A3" w14:textId="4D98FC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R4-2105997</w:t>
            </w:r>
          </w:p>
        </w:tc>
        <w:tc>
          <w:tcPr>
            <w:tcW w:w="0" w:type="auto"/>
          </w:tcPr>
          <w:p w14:paraId="2646B5A6" w14:textId="010A3D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[98-bis-e][326] NR_MIMO_OTA</w:t>
            </w:r>
          </w:p>
        </w:tc>
        <w:tc>
          <w:tcPr>
            <w:tcW w:w="0" w:type="auto"/>
          </w:tcPr>
          <w:p w14:paraId="01B373A8" w14:textId="00EC6C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(CAICT</w:t>
            </w:r>
          </w:p>
        </w:tc>
        <w:tc>
          <w:tcPr>
            <w:tcW w:w="0" w:type="auto"/>
          </w:tcPr>
          <w:p w14:paraId="5C68990B" w14:textId="0907E7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3C430D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934E0E" w14:textId="0F3D09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R4-2106144</w:t>
            </w:r>
          </w:p>
        </w:tc>
      </w:tr>
      <w:tr w:rsidR="00C51F06" w14:paraId="3700B698" w14:textId="77777777" w:rsidTr="00C51F06">
        <w:tc>
          <w:tcPr>
            <w:tcW w:w="0" w:type="auto"/>
          </w:tcPr>
          <w:p w14:paraId="76CFCC5E" w14:textId="3169B6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R4-2105998</w:t>
            </w:r>
          </w:p>
        </w:tc>
        <w:tc>
          <w:tcPr>
            <w:tcW w:w="0" w:type="auto"/>
          </w:tcPr>
          <w:p w14:paraId="1CE02338" w14:textId="3F9462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[98-bis-e][327] FR2_enhTestMethods</w:t>
            </w:r>
          </w:p>
        </w:tc>
        <w:tc>
          <w:tcPr>
            <w:tcW w:w="0" w:type="auto"/>
          </w:tcPr>
          <w:p w14:paraId="5DB3D290" w14:textId="3A92B8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56A1D97E" w14:textId="29C7E8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A21A84B" w14:textId="752AF0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841FFD8" w14:textId="4CBE41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</w:t>
            </w:r>
            <w:r w:rsidR="005D6E56">
              <w:rPr>
                <w:sz w:val="16"/>
              </w:rPr>
              <w:t>0</w:t>
            </w:r>
            <w:r>
              <w:rPr>
                <w:sz w:val="16"/>
              </w:rPr>
              <w:t>6157</w:t>
            </w:r>
          </w:p>
        </w:tc>
      </w:tr>
      <w:tr w:rsidR="00C51F06" w14:paraId="022AB986" w14:textId="77777777" w:rsidTr="00C51F06">
        <w:tc>
          <w:tcPr>
            <w:tcW w:w="0" w:type="auto"/>
          </w:tcPr>
          <w:p w14:paraId="4D1FCDBC" w14:textId="3C1C0A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R4-2105999</w:t>
            </w:r>
          </w:p>
        </w:tc>
        <w:tc>
          <w:tcPr>
            <w:tcW w:w="0" w:type="auto"/>
          </w:tcPr>
          <w:p w14:paraId="5824794A" w14:textId="1AC5A2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[98-bis-e][328] LS_reply_ITU-R</w:t>
            </w:r>
          </w:p>
        </w:tc>
        <w:tc>
          <w:tcPr>
            <w:tcW w:w="0" w:type="auto"/>
          </w:tcPr>
          <w:p w14:paraId="0A4DFD7A" w14:textId="2AF5BD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6D01F2E1" w14:textId="306209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ECF9F77" w14:textId="3C0E21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E2590A3" w14:textId="0530E0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R4-2106159</w:t>
            </w:r>
          </w:p>
        </w:tc>
      </w:tr>
      <w:tr w:rsidR="00C51F06" w14:paraId="38C78084" w14:textId="77777777" w:rsidTr="00C51F06">
        <w:tc>
          <w:tcPr>
            <w:tcW w:w="0" w:type="auto"/>
          </w:tcPr>
          <w:p w14:paraId="4961DD7F" w14:textId="589A20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R4-2106000</w:t>
            </w:r>
          </w:p>
        </w:tc>
        <w:tc>
          <w:tcPr>
            <w:tcW w:w="0" w:type="auto"/>
          </w:tcPr>
          <w:p w14:paraId="4A7B2608" w14:textId="2BE41C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assumptions for NR NTN co-existence study</w:t>
            </w:r>
          </w:p>
        </w:tc>
        <w:tc>
          <w:tcPr>
            <w:tcW w:w="0" w:type="auto"/>
          </w:tcPr>
          <w:p w14:paraId="716ED306" w14:textId="6920BF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3A29061" w14:textId="286EC9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89B52D" w14:textId="3D35F3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R4-2107120</w:t>
            </w:r>
          </w:p>
        </w:tc>
        <w:tc>
          <w:tcPr>
            <w:tcW w:w="0" w:type="auto"/>
          </w:tcPr>
          <w:p w14:paraId="13F85452" w14:textId="59DA66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78046271" w14:textId="77777777" w:rsidTr="00C51F06">
        <w:tc>
          <w:tcPr>
            <w:tcW w:w="0" w:type="auto"/>
          </w:tcPr>
          <w:p w14:paraId="307EA00F" w14:textId="5B4193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R4-2106001</w:t>
            </w:r>
          </w:p>
        </w:tc>
        <w:tc>
          <w:tcPr>
            <w:tcW w:w="0" w:type="auto"/>
          </w:tcPr>
          <w:p w14:paraId="04CF3300" w14:textId="7DC242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PDSCH CA Requirements in HST</w:t>
            </w:r>
          </w:p>
        </w:tc>
        <w:tc>
          <w:tcPr>
            <w:tcW w:w="0" w:type="auto"/>
          </w:tcPr>
          <w:p w14:paraId="1BE4286C" w14:textId="20886E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AEF6B2A" w14:textId="2D13B7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EED903" w14:textId="6872FD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R4-2104844</w:t>
            </w:r>
          </w:p>
        </w:tc>
        <w:tc>
          <w:tcPr>
            <w:tcW w:w="0" w:type="auto"/>
          </w:tcPr>
          <w:p w14:paraId="7F082F1D" w14:textId="1E82F8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145E62AF" w14:textId="77777777" w:rsidTr="00C51F06">
        <w:tc>
          <w:tcPr>
            <w:tcW w:w="0" w:type="auto"/>
          </w:tcPr>
          <w:p w14:paraId="0102D405" w14:textId="03FC9C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R4-2106002</w:t>
            </w:r>
          </w:p>
        </w:tc>
        <w:tc>
          <w:tcPr>
            <w:tcW w:w="0" w:type="auto"/>
          </w:tcPr>
          <w:p w14:paraId="648C7A70" w14:textId="0D034A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38.141-1: introduction of  NR-U BS</w:t>
            </w:r>
          </w:p>
        </w:tc>
        <w:tc>
          <w:tcPr>
            <w:tcW w:w="0" w:type="auto"/>
          </w:tcPr>
          <w:p w14:paraId="7C42047C" w14:textId="52593E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BB300A3" w14:textId="44B1B0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D2C1CCB" w14:textId="6FC2E0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R4-2106605</w:t>
            </w:r>
          </w:p>
        </w:tc>
        <w:tc>
          <w:tcPr>
            <w:tcW w:w="0" w:type="auto"/>
          </w:tcPr>
          <w:p w14:paraId="50597EB2" w14:textId="22347E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59D859FE" w14:textId="77777777" w:rsidTr="00C51F06">
        <w:tc>
          <w:tcPr>
            <w:tcW w:w="0" w:type="auto"/>
          </w:tcPr>
          <w:p w14:paraId="114C505E" w14:textId="5C0144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R4-2106003</w:t>
            </w:r>
          </w:p>
        </w:tc>
        <w:tc>
          <w:tcPr>
            <w:tcW w:w="0" w:type="auto"/>
          </w:tcPr>
          <w:p w14:paraId="37B3D774" w14:textId="379FA4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Tx spurious limits for co-existence and co-location with of NR-based access to unlicensed spectrum (NR-U)</w:t>
            </w:r>
          </w:p>
        </w:tc>
        <w:tc>
          <w:tcPr>
            <w:tcW w:w="0" w:type="auto"/>
          </w:tcPr>
          <w:p w14:paraId="095D448D" w14:textId="02783A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A1B8CAB" w14:textId="59621C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DF065D8" w14:textId="23F5DE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R4-2104653</w:t>
            </w:r>
          </w:p>
        </w:tc>
        <w:tc>
          <w:tcPr>
            <w:tcW w:w="0" w:type="auto"/>
          </w:tcPr>
          <w:p w14:paraId="3A7FF49F" w14:textId="2A5648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7A238457" w14:textId="77777777" w:rsidTr="00C51F06">
        <w:tc>
          <w:tcPr>
            <w:tcW w:w="0" w:type="auto"/>
          </w:tcPr>
          <w:p w14:paraId="05544DD9" w14:textId="3F98EC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R4-2106004</w:t>
            </w:r>
          </w:p>
        </w:tc>
        <w:tc>
          <w:tcPr>
            <w:tcW w:w="0" w:type="auto"/>
          </w:tcPr>
          <w:p w14:paraId="0E3B42C5" w14:textId="68C6FD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37.145-2: Tx spurious limits for co-existence and co-location with of NR-based access to unlicensed spectrum (NR-U)</w:t>
            </w:r>
          </w:p>
        </w:tc>
        <w:tc>
          <w:tcPr>
            <w:tcW w:w="0" w:type="auto"/>
          </w:tcPr>
          <w:p w14:paraId="127D373E" w14:textId="34E955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8BCF76C" w14:textId="768B3E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46CE964" w14:textId="56F524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R4-2104652</w:t>
            </w:r>
          </w:p>
        </w:tc>
        <w:tc>
          <w:tcPr>
            <w:tcW w:w="0" w:type="auto"/>
          </w:tcPr>
          <w:p w14:paraId="51425E2B" w14:textId="1575D2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19A75E51" w14:textId="77777777" w:rsidTr="00C51F06">
        <w:tc>
          <w:tcPr>
            <w:tcW w:w="0" w:type="auto"/>
          </w:tcPr>
          <w:p w14:paraId="6DC1E6E2" w14:textId="44DA02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R4-2106005</w:t>
            </w:r>
          </w:p>
        </w:tc>
        <w:tc>
          <w:tcPr>
            <w:tcW w:w="0" w:type="auto"/>
          </w:tcPr>
          <w:p w14:paraId="42C36A95" w14:textId="7A8E52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NR-U BS wideband operation testing</w:t>
            </w:r>
          </w:p>
        </w:tc>
        <w:tc>
          <w:tcPr>
            <w:tcW w:w="0" w:type="auto"/>
          </w:tcPr>
          <w:p w14:paraId="5DDCA0FB" w14:textId="410633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418A8A1" w14:textId="25FA42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10A147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BFC2F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3218008" w14:textId="77777777" w:rsidTr="00C51F06">
        <w:tc>
          <w:tcPr>
            <w:tcW w:w="0" w:type="auto"/>
          </w:tcPr>
          <w:p w14:paraId="763F6197" w14:textId="773986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R4-2106006</w:t>
            </w:r>
          </w:p>
        </w:tc>
        <w:tc>
          <w:tcPr>
            <w:tcW w:w="0" w:type="auto"/>
          </w:tcPr>
          <w:p w14:paraId="788FE001" w14:textId="74D698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29173D5" w14:textId="67ACD7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1159AC1" w14:textId="6CDB01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4DEB8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693B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FF3CF4C" w14:textId="77777777" w:rsidTr="00C51F06">
        <w:tc>
          <w:tcPr>
            <w:tcW w:w="0" w:type="auto"/>
          </w:tcPr>
          <w:p w14:paraId="120E3A5D" w14:textId="776490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R4-2106007</w:t>
            </w:r>
          </w:p>
        </w:tc>
        <w:tc>
          <w:tcPr>
            <w:tcW w:w="0" w:type="auto"/>
          </w:tcPr>
          <w:p w14:paraId="46E1B782" w14:textId="680066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NR-U UE demodulation requirements</w:t>
            </w:r>
          </w:p>
        </w:tc>
        <w:tc>
          <w:tcPr>
            <w:tcW w:w="0" w:type="auto"/>
          </w:tcPr>
          <w:p w14:paraId="5C49D921" w14:textId="726889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181BBE34" w14:textId="2F7A4B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B5C83FD" w14:textId="01BE57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7407C78" w14:textId="7E2DA6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R4-2106173</w:t>
            </w:r>
          </w:p>
        </w:tc>
      </w:tr>
      <w:tr w:rsidR="00C51F06" w14:paraId="78B30B04" w14:textId="77777777" w:rsidTr="00C51F06">
        <w:tc>
          <w:tcPr>
            <w:tcW w:w="0" w:type="auto"/>
          </w:tcPr>
          <w:p w14:paraId="3DADD1DF" w14:textId="07BA8B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R4-2106008</w:t>
            </w:r>
          </w:p>
        </w:tc>
        <w:tc>
          <w:tcPr>
            <w:tcW w:w="0" w:type="auto"/>
          </w:tcPr>
          <w:p w14:paraId="50593419" w14:textId="1A79CE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Work Plan for NR-U Demod</w:t>
            </w:r>
          </w:p>
        </w:tc>
        <w:tc>
          <w:tcPr>
            <w:tcW w:w="0" w:type="auto"/>
          </w:tcPr>
          <w:p w14:paraId="093085FE" w14:textId="4DE2DC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5910BC2" w14:textId="132B7C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87CEAF1" w14:textId="064B69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R4-2106469</w:t>
            </w:r>
          </w:p>
        </w:tc>
        <w:tc>
          <w:tcPr>
            <w:tcW w:w="0" w:type="auto"/>
          </w:tcPr>
          <w:p w14:paraId="7B4DF4BE" w14:textId="162074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3AB1E65A" w14:textId="77777777" w:rsidTr="00C51F06">
        <w:tc>
          <w:tcPr>
            <w:tcW w:w="0" w:type="auto"/>
          </w:tcPr>
          <w:p w14:paraId="62C1D846" w14:textId="55DEEF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R4-2106009</w:t>
            </w:r>
          </w:p>
        </w:tc>
        <w:tc>
          <w:tcPr>
            <w:tcW w:w="0" w:type="auto"/>
          </w:tcPr>
          <w:p w14:paraId="4192DBB5" w14:textId="649B9A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A038645" w14:textId="407B59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442E4E7" w14:textId="571C18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not </w:t>
            </w:r>
            <w:r>
              <w:rPr>
                <w:sz w:val="16"/>
              </w:rPr>
              <w:lastRenderedPageBreak/>
              <w:t>treated</w:t>
            </w:r>
          </w:p>
        </w:tc>
        <w:tc>
          <w:tcPr>
            <w:tcW w:w="0" w:type="auto"/>
          </w:tcPr>
          <w:p w14:paraId="0554319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FFF04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000F02A" w14:textId="77777777" w:rsidTr="00C51F06">
        <w:tc>
          <w:tcPr>
            <w:tcW w:w="0" w:type="auto"/>
          </w:tcPr>
          <w:p w14:paraId="7F4635AC" w14:textId="6F0A71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R4-2106010</w:t>
            </w:r>
          </w:p>
        </w:tc>
        <w:tc>
          <w:tcPr>
            <w:tcW w:w="0" w:type="auto"/>
          </w:tcPr>
          <w:p w14:paraId="4385FEFF" w14:textId="7EBF40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NR-U BS demodulation requirements</w:t>
            </w:r>
          </w:p>
        </w:tc>
        <w:tc>
          <w:tcPr>
            <w:tcW w:w="0" w:type="auto"/>
          </w:tcPr>
          <w:p w14:paraId="06944BB1" w14:textId="0A0D88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2286A9F" w14:textId="443904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38EF46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431EC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D850555" w14:textId="77777777" w:rsidTr="00C51F06">
        <w:tc>
          <w:tcPr>
            <w:tcW w:w="0" w:type="auto"/>
          </w:tcPr>
          <w:p w14:paraId="2F3DCB15" w14:textId="632A47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R4-2106011</w:t>
            </w:r>
          </w:p>
        </w:tc>
        <w:tc>
          <w:tcPr>
            <w:tcW w:w="0" w:type="auto"/>
          </w:tcPr>
          <w:p w14:paraId="70A49E52" w14:textId="680007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NR-U BS-demod applicability rules (38.141-1)</w:t>
            </w:r>
          </w:p>
        </w:tc>
        <w:tc>
          <w:tcPr>
            <w:tcW w:w="0" w:type="auto"/>
          </w:tcPr>
          <w:p w14:paraId="765AAABE" w14:textId="642823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F553E14" w14:textId="72E9AA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43B2CE7" w14:textId="094294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R4-2104619</w:t>
            </w:r>
          </w:p>
        </w:tc>
        <w:tc>
          <w:tcPr>
            <w:tcW w:w="0" w:type="auto"/>
          </w:tcPr>
          <w:p w14:paraId="7D367720" w14:textId="5A4832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3D4A4511" w14:textId="77777777" w:rsidTr="00C51F06">
        <w:tc>
          <w:tcPr>
            <w:tcW w:w="0" w:type="auto"/>
          </w:tcPr>
          <w:p w14:paraId="2026EF58" w14:textId="654877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R4-2106012</w:t>
            </w:r>
          </w:p>
        </w:tc>
        <w:tc>
          <w:tcPr>
            <w:tcW w:w="0" w:type="auto"/>
          </w:tcPr>
          <w:p w14:paraId="10B8C6E3" w14:textId="281065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NR-U BS-demod applicability rules (38.141-2)</w:t>
            </w:r>
          </w:p>
        </w:tc>
        <w:tc>
          <w:tcPr>
            <w:tcW w:w="0" w:type="auto"/>
          </w:tcPr>
          <w:p w14:paraId="1BB29CBA" w14:textId="1820C6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E335022" w14:textId="3C774F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195E38D" w14:textId="4821C3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R4-2104620</w:t>
            </w:r>
          </w:p>
        </w:tc>
        <w:tc>
          <w:tcPr>
            <w:tcW w:w="0" w:type="auto"/>
          </w:tcPr>
          <w:p w14:paraId="6E47385D" w14:textId="525D99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7AFB6642" w14:textId="77777777" w:rsidTr="00C51F06">
        <w:tc>
          <w:tcPr>
            <w:tcW w:w="0" w:type="auto"/>
          </w:tcPr>
          <w:p w14:paraId="3E416622" w14:textId="198EDC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R4-2106013</w:t>
            </w:r>
          </w:p>
        </w:tc>
        <w:tc>
          <w:tcPr>
            <w:tcW w:w="0" w:type="auto"/>
          </w:tcPr>
          <w:p w14:paraId="6DF7F46D" w14:textId="18A086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conducted and radiated performance requrements for PUSCH with interlace allocation in TS 38.104</w:t>
            </w:r>
          </w:p>
        </w:tc>
        <w:tc>
          <w:tcPr>
            <w:tcW w:w="0" w:type="auto"/>
          </w:tcPr>
          <w:p w14:paraId="5C68DDC6" w14:textId="6153ED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E10EF96" w14:textId="6BB834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AC43498" w14:textId="14CD81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R4-2106789</w:t>
            </w:r>
          </w:p>
        </w:tc>
        <w:tc>
          <w:tcPr>
            <w:tcW w:w="0" w:type="auto"/>
          </w:tcPr>
          <w:p w14:paraId="442282A9" w14:textId="2AFFF2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1583F4FD" w14:textId="77777777" w:rsidTr="00C51F06">
        <w:tc>
          <w:tcPr>
            <w:tcW w:w="0" w:type="auto"/>
          </w:tcPr>
          <w:p w14:paraId="484ACBDD" w14:textId="025A54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R4-2106014</w:t>
            </w:r>
          </w:p>
        </w:tc>
        <w:tc>
          <w:tcPr>
            <w:tcW w:w="0" w:type="auto"/>
          </w:tcPr>
          <w:p w14:paraId="787BBB04" w14:textId="5E76A3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FRC tables for PUSCH performance requirements with interlace allocation in TS 38.104</w:t>
            </w:r>
          </w:p>
        </w:tc>
        <w:tc>
          <w:tcPr>
            <w:tcW w:w="0" w:type="auto"/>
          </w:tcPr>
          <w:p w14:paraId="3DC29193" w14:textId="085886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C577776" w14:textId="472066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28ED982" w14:textId="40FFB9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R4-2106790</w:t>
            </w:r>
          </w:p>
        </w:tc>
        <w:tc>
          <w:tcPr>
            <w:tcW w:w="0" w:type="auto"/>
          </w:tcPr>
          <w:p w14:paraId="6D3B42F0" w14:textId="2D8621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0027057D" w14:textId="77777777" w:rsidTr="00C51F06">
        <w:tc>
          <w:tcPr>
            <w:tcW w:w="0" w:type="auto"/>
          </w:tcPr>
          <w:p w14:paraId="5E16F5AA" w14:textId="740A41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R4-2106015</w:t>
            </w:r>
          </w:p>
        </w:tc>
        <w:tc>
          <w:tcPr>
            <w:tcW w:w="0" w:type="auto"/>
          </w:tcPr>
          <w:p w14:paraId="31DB5306" w14:textId="488C75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conducted conformance testing for PUSCH with interlace allocation in TS 38.141-1</w:t>
            </w:r>
          </w:p>
        </w:tc>
        <w:tc>
          <w:tcPr>
            <w:tcW w:w="0" w:type="auto"/>
          </w:tcPr>
          <w:p w14:paraId="460CE5F8" w14:textId="4F8F1C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7DF3E4C" w14:textId="404ADF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A65D654" w14:textId="136C16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R4-2106791</w:t>
            </w:r>
          </w:p>
        </w:tc>
        <w:tc>
          <w:tcPr>
            <w:tcW w:w="0" w:type="auto"/>
          </w:tcPr>
          <w:p w14:paraId="3FDC43EF" w14:textId="34ACC0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0ADE4CB9" w14:textId="77777777" w:rsidTr="00C51F06">
        <w:tc>
          <w:tcPr>
            <w:tcW w:w="0" w:type="auto"/>
          </w:tcPr>
          <w:p w14:paraId="5043966E" w14:textId="0D321B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R4-2106016</w:t>
            </w:r>
          </w:p>
        </w:tc>
        <w:tc>
          <w:tcPr>
            <w:tcW w:w="0" w:type="auto"/>
          </w:tcPr>
          <w:p w14:paraId="4BEEDD77" w14:textId="5649F3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FRC tables for conducted conformance testing for PUSCH with interlace allocation in TS 38.141-1</w:t>
            </w:r>
          </w:p>
        </w:tc>
        <w:tc>
          <w:tcPr>
            <w:tcW w:w="0" w:type="auto"/>
          </w:tcPr>
          <w:p w14:paraId="25B30077" w14:textId="6E07BC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F258DBA" w14:textId="39CE81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EBAF0C3" w14:textId="423B9A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R4-2106792</w:t>
            </w:r>
          </w:p>
        </w:tc>
        <w:tc>
          <w:tcPr>
            <w:tcW w:w="0" w:type="auto"/>
          </w:tcPr>
          <w:p w14:paraId="24B33AAA" w14:textId="03ADF0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4CECF256" w14:textId="77777777" w:rsidTr="00C51F06">
        <w:tc>
          <w:tcPr>
            <w:tcW w:w="0" w:type="auto"/>
          </w:tcPr>
          <w:p w14:paraId="2684B261" w14:textId="3919BA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R4-2106017</w:t>
            </w:r>
          </w:p>
        </w:tc>
        <w:tc>
          <w:tcPr>
            <w:tcW w:w="0" w:type="auto"/>
          </w:tcPr>
          <w:p w14:paraId="4BBC02D0" w14:textId="2B02E1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 radiated conformance testing for PUSCH with interlace allocation in TS 38.141-2</w:t>
            </w:r>
          </w:p>
        </w:tc>
        <w:tc>
          <w:tcPr>
            <w:tcW w:w="0" w:type="auto"/>
          </w:tcPr>
          <w:p w14:paraId="06C4BBA9" w14:textId="2894E3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45FEA8E" w14:textId="72F02A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EB63137" w14:textId="029402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R4-2106793</w:t>
            </w:r>
          </w:p>
        </w:tc>
        <w:tc>
          <w:tcPr>
            <w:tcW w:w="0" w:type="auto"/>
          </w:tcPr>
          <w:p w14:paraId="1E8AC67A" w14:textId="03252E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2935C8EB" w14:textId="77777777" w:rsidTr="00C51F06">
        <w:tc>
          <w:tcPr>
            <w:tcW w:w="0" w:type="auto"/>
          </w:tcPr>
          <w:p w14:paraId="3A6A08AD" w14:textId="0F69A9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R4-2106018</w:t>
            </w:r>
          </w:p>
        </w:tc>
        <w:tc>
          <w:tcPr>
            <w:tcW w:w="0" w:type="auto"/>
          </w:tcPr>
          <w:p w14:paraId="10DB9849" w14:textId="638ED9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FRC tables for radiated conformance testing for PUSCH with interlace allocation in TS 38.141-2</w:t>
            </w:r>
          </w:p>
        </w:tc>
        <w:tc>
          <w:tcPr>
            <w:tcW w:w="0" w:type="auto"/>
          </w:tcPr>
          <w:p w14:paraId="536DEE47" w14:textId="7A47BB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B5AF7C1" w14:textId="2CF34E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BDF7869" w14:textId="0D160C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R4-2106794</w:t>
            </w:r>
          </w:p>
        </w:tc>
        <w:tc>
          <w:tcPr>
            <w:tcW w:w="0" w:type="auto"/>
          </w:tcPr>
          <w:p w14:paraId="371B310E" w14:textId="21E148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0C5E8478" w14:textId="77777777" w:rsidTr="00C51F06">
        <w:tc>
          <w:tcPr>
            <w:tcW w:w="0" w:type="auto"/>
          </w:tcPr>
          <w:p w14:paraId="54B5C9B5" w14:textId="210CB9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R4-2106019</w:t>
            </w:r>
          </w:p>
        </w:tc>
        <w:tc>
          <w:tcPr>
            <w:tcW w:w="0" w:type="auto"/>
          </w:tcPr>
          <w:p w14:paraId="5D080868" w14:textId="002E74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TS38.104 adding NR-U PUCCH ePF0 and ePF1 requirements</w:t>
            </w:r>
          </w:p>
        </w:tc>
        <w:tc>
          <w:tcPr>
            <w:tcW w:w="0" w:type="auto"/>
          </w:tcPr>
          <w:p w14:paraId="18376DF4" w14:textId="1143B9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181D9E6" w14:textId="6E3187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D90FF22" w14:textId="7D1B99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R4-2104554</w:t>
            </w:r>
          </w:p>
        </w:tc>
        <w:tc>
          <w:tcPr>
            <w:tcW w:w="0" w:type="auto"/>
          </w:tcPr>
          <w:p w14:paraId="0E988622" w14:textId="26D6F3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202333EC" w14:textId="77777777" w:rsidTr="00C51F06">
        <w:tc>
          <w:tcPr>
            <w:tcW w:w="0" w:type="auto"/>
          </w:tcPr>
          <w:p w14:paraId="75146CF4" w14:textId="018BA5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R4-2106020</w:t>
            </w:r>
          </w:p>
        </w:tc>
        <w:tc>
          <w:tcPr>
            <w:tcW w:w="0" w:type="auto"/>
          </w:tcPr>
          <w:p w14:paraId="2BA4B9F6" w14:textId="65522A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TS38.141-1 adding NR-U PUCCH ePF0 and ePF1 requirements</w:t>
            </w:r>
          </w:p>
        </w:tc>
        <w:tc>
          <w:tcPr>
            <w:tcW w:w="0" w:type="auto"/>
          </w:tcPr>
          <w:p w14:paraId="697EECCE" w14:textId="1C3B50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54F7DE4" w14:textId="2A7E43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59D729E" w14:textId="48F452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R4-2104555</w:t>
            </w:r>
          </w:p>
        </w:tc>
        <w:tc>
          <w:tcPr>
            <w:tcW w:w="0" w:type="auto"/>
          </w:tcPr>
          <w:p w14:paraId="5442C242" w14:textId="60108C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7FF9B549" w14:textId="77777777" w:rsidTr="00C51F06">
        <w:tc>
          <w:tcPr>
            <w:tcW w:w="0" w:type="auto"/>
          </w:tcPr>
          <w:p w14:paraId="2D59C9A3" w14:textId="29ACB0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R4-2106021</w:t>
            </w:r>
          </w:p>
        </w:tc>
        <w:tc>
          <w:tcPr>
            <w:tcW w:w="0" w:type="auto"/>
          </w:tcPr>
          <w:p w14:paraId="68993A4B" w14:textId="610579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TS38.141-2 adding NR-U PUCCH ePF0 and ePF1 requirements</w:t>
            </w:r>
          </w:p>
        </w:tc>
        <w:tc>
          <w:tcPr>
            <w:tcW w:w="0" w:type="auto"/>
          </w:tcPr>
          <w:p w14:paraId="595E4568" w14:textId="2A1B0B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09991C8" w14:textId="6A8CFD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E7A67D1" w14:textId="3DE086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R4-2104556</w:t>
            </w:r>
          </w:p>
        </w:tc>
        <w:tc>
          <w:tcPr>
            <w:tcW w:w="0" w:type="auto"/>
          </w:tcPr>
          <w:p w14:paraId="68EDA5AC" w14:textId="698EA2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705CD5AB" w14:textId="77777777" w:rsidTr="00C51F06">
        <w:tc>
          <w:tcPr>
            <w:tcW w:w="0" w:type="auto"/>
          </w:tcPr>
          <w:p w14:paraId="2A3B989C" w14:textId="347E00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R4-2106022</w:t>
            </w:r>
          </w:p>
        </w:tc>
        <w:tc>
          <w:tcPr>
            <w:tcW w:w="0" w:type="auto"/>
          </w:tcPr>
          <w:p w14:paraId="4B5A5FC7" w14:textId="60E320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interlaced PUCCH performance requirement for TS 38.104</w:t>
            </w:r>
          </w:p>
        </w:tc>
        <w:tc>
          <w:tcPr>
            <w:tcW w:w="0" w:type="auto"/>
          </w:tcPr>
          <w:p w14:paraId="65193D97" w14:textId="0460C7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45CC411" w14:textId="0FC7C1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5DA7D78" w14:textId="7D5E00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R4-2105032</w:t>
            </w:r>
          </w:p>
        </w:tc>
        <w:tc>
          <w:tcPr>
            <w:tcW w:w="0" w:type="auto"/>
          </w:tcPr>
          <w:p w14:paraId="6A0C2E65" w14:textId="1A3BD7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729D56F1" w14:textId="77777777" w:rsidTr="00C51F06">
        <w:tc>
          <w:tcPr>
            <w:tcW w:w="0" w:type="auto"/>
          </w:tcPr>
          <w:p w14:paraId="37068784" w14:textId="191D55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R4-2106023</w:t>
            </w:r>
          </w:p>
        </w:tc>
        <w:tc>
          <w:tcPr>
            <w:tcW w:w="0" w:type="auto"/>
          </w:tcPr>
          <w:p w14:paraId="1089B6E9" w14:textId="156177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interlaced PUCCH performance requirement for TS 38.141-1</w:t>
            </w:r>
          </w:p>
        </w:tc>
        <w:tc>
          <w:tcPr>
            <w:tcW w:w="0" w:type="auto"/>
          </w:tcPr>
          <w:p w14:paraId="0E3AC7F6" w14:textId="5742AB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015EE81" w14:textId="33B800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46B7EF0" w14:textId="3507FC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R4-2105033</w:t>
            </w:r>
          </w:p>
        </w:tc>
        <w:tc>
          <w:tcPr>
            <w:tcW w:w="0" w:type="auto"/>
          </w:tcPr>
          <w:p w14:paraId="0AF1A03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E927E7A" w14:textId="77777777" w:rsidTr="00C51F06">
        <w:tc>
          <w:tcPr>
            <w:tcW w:w="0" w:type="auto"/>
          </w:tcPr>
          <w:p w14:paraId="23D3CB4B" w14:textId="050AEE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R4-2106024</w:t>
            </w:r>
          </w:p>
        </w:tc>
        <w:tc>
          <w:tcPr>
            <w:tcW w:w="0" w:type="auto"/>
          </w:tcPr>
          <w:p w14:paraId="0F2AB5CB" w14:textId="0F64F4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interlaced PUCCH performance requirement for TS 38.141-2</w:t>
            </w:r>
          </w:p>
        </w:tc>
        <w:tc>
          <w:tcPr>
            <w:tcW w:w="0" w:type="auto"/>
          </w:tcPr>
          <w:p w14:paraId="748CF367" w14:textId="2EF2E4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E629B45" w14:textId="3746E6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7EB92CB" w14:textId="3615A3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R4-2105034</w:t>
            </w:r>
          </w:p>
        </w:tc>
        <w:tc>
          <w:tcPr>
            <w:tcW w:w="0" w:type="auto"/>
          </w:tcPr>
          <w:p w14:paraId="736B185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1FB793B" w14:textId="77777777" w:rsidTr="00C51F06">
        <w:tc>
          <w:tcPr>
            <w:tcW w:w="0" w:type="auto"/>
          </w:tcPr>
          <w:p w14:paraId="0374C14D" w14:textId="0766B0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R4-2106025</w:t>
            </w:r>
          </w:p>
        </w:tc>
        <w:tc>
          <w:tcPr>
            <w:tcW w:w="0" w:type="auto"/>
          </w:tcPr>
          <w:p w14:paraId="31286B75" w14:textId="098F6B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NR-U BS demod PRACH performance requirements 38.104</w:t>
            </w:r>
          </w:p>
        </w:tc>
        <w:tc>
          <w:tcPr>
            <w:tcW w:w="0" w:type="auto"/>
          </w:tcPr>
          <w:p w14:paraId="76AF4217" w14:textId="5E1772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C875D59" w14:textId="449E16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014F5E0" w14:textId="7FDB79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R4-2104627</w:t>
            </w:r>
          </w:p>
        </w:tc>
        <w:tc>
          <w:tcPr>
            <w:tcW w:w="0" w:type="auto"/>
          </w:tcPr>
          <w:p w14:paraId="2F2964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CB4B53D" w14:textId="77777777" w:rsidTr="00C51F06">
        <w:tc>
          <w:tcPr>
            <w:tcW w:w="0" w:type="auto"/>
          </w:tcPr>
          <w:p w14:paraId="40E8B4D7" w14:textId="2B99B1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R4-2106026</w:t>
            </w:r>
          </w:p>
        </w:tc>
        <w:tc>
          <w:tcPr>
            <w:tcW w:w="0" w:type="auto"/>
          </w:tcPr>
          <w:p w14:paraId="3A6E7831" w14:textId="423BCB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NR-U BS demod PRACH conducted performance requirements 38.141-1</w:t>
            </w:r>
          </w:p>
        </w:tc>
        <w:tc>
          <w:tcPr>
            <w:tcW w:w="0" w:type="auto"/>
          </w:tcPr>
          <w:p w14:paraId="3B05D2B5" w14:textId="0B0C0F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9713A99" w14:textId="68BD92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7E1FF69" w14:textId="4B9ACF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R4-2104628</w:t>
            </w:r>
          </w:p>
        </w:tc>
        <w:tc>
          <w:tcPr>
            <w:tcW w:w="0" w:type="auto"/>
          </w:tcPr>
          <w:p w14:paraId="7410345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27E7226" w14:textId="77777777" w:rsidTr="00C51F06">
        <w:tc>
          <w:tcPr>
            <w:tcW w:w="0" w:type="auto"/>
          </w:tcPr>
          <w:p w14:paraId="1C26413F" w14:textId="37EDE7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R4-2106027</w:t>
            </w:r>
          </w:p>
        </w:tc>
        <w:tc>
          <w:tcPr>
            <w:tcW w:w="0" w:type="auto"/>
          </w:tcPr>
          <w:p w14:paraId="02A1D0D2" w14:textId="3CDEE4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NR-U BS demod PRACH radiated performance requirements 38.141-2</w:t>
            </w:r>
          </w:p>
        </w:tc>
        <w:tc>
          <w:tcPr>
            <w:tcW w:w="0" w:type="auto"/>
          </w:tcPr>
          <w:p w14:paraId="14D4BBC5" w14:textId="4DF74C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0341FE1" w14:textId="2348AA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AB7C4C5" w14:textId="35B2C2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R4-2104629</w:t>
            </w:r>
          </w:p>
        </w:tc>
        <w:tc>
          <w:tcPr>
            <w:tcW w:w="0" w:type="auto"/>
          </w:tcPr>
          <w:p w14:paraId="67047E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6EAA813" w14:textId="77777777" w:rsidTr="00C51F06">
        <w:tc>
          <w:tcPr>
            <w:tcW w:w="0" w:type="auto"/>
          </w:tcPr>
          <w:p w14:paraId="707EAE2F" w14:textId="433EAF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R4-2106028</w:t>
            </w:r>
          </w:p>
        </w:tc>
        <w:tc>
          <w:tcPr>
            <w:tcW w:w="0" w:type="auto"/>
          </w:tcPr>
          <w:p w14:paraId="46ED36C9" w14:textId="56D9F0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remaining issues for single link tests for NR V2X demodulation performance</w:t>
            </w:r>
          </w:p>
        </w:tc>
        <w:tc>
          <w:tcPr>
            <w:tcW w:w="0" w:type="auto"/>
          </w:tcPr>
          <w:p w14:paraId="155BA4A6" w14:textId="01E692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0" w:type="auto"/>
          </w:tcPr>
          <w:p w14:paraId="77C82FCB" w14:textId="0595B2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5DE877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00B34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DE3B41F" w14:textId="77777777" w:rsidTr="00C51F06">
        <w:tc>
          <w:tcPr>
            <w:tcW w:w="0" w:type="auto"/>
          </w:tcPr>
          <w:p w14:paraId="700C86FB" w14:textId="238202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R4-2106029</w:t>
            </w:r>
          </w:p>
        </w:tc>
        <w:tc>
          <w:tcPr>
            <w:tcW w:w="0" w:type="auto"/>
          </w:tcPr>
          <w:p w14:paraId="2BA340E6" w14:textId="4D9B18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38.101-4: Introduce PSBCH performance requirements for NR V2X</w:t>
            </w:r>
          </w:p>
        </w:tc>
        <w:tc>
          <w:tcPr>
            <w:tcW w:w="0" w:type="auto"/>
          </w:tcPr>
          <w:p w14:paraId="30FD78D2" w14:textId="520B76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GOHIGH</w:t>
            </w:r>
          </w:p>
        </w:tc>
        <w:tc>
          <w:tcPr>
            <w:tcW w:w="0" w:type="auto"/>
          </w:tcPr>
          <w:p w14:paraId="0710CBC9" w14:textId="1CD3D3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A669A0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30381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7DB8E7E" w14:textId="77777777" w:rsidTr="00C51F06">
        <w:tc>
          <w:tcPr>
            <w:tcW w:w="0" w:type="auto"/>
          </w:tcPr>
          <w:p w14:paraId="4D35B2FE" w14:textId="5CF62C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R4-2106030</w:t>
            </w:r>
          </w:p>
        </w:tc>
        <w:tc>
          <w:tcPr>
            <w:tcW w:w="0" w:type="auto"/>
          </w:tcPr>
          <w:p w14:paraId="20208DE5" w14:textId="6B0886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General section of NR V2X requirements</w:t>
            </w:r>
          </w:p>
        </w:tc>
        <w:tc>
          <w:tcPr>
            <w:tcW w:w="0" w:type="auto"/>
          </w:tcPr>
          <w:p w14:paraId="1BF058F2" w14:textId="4117B8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E90EBB7" w14:textId="4619D6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8AFC756" w14:textId="684156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R4-2106416</w:t>
            </w:r>
          </w:p>
        </w:tc>
        <w:tc>
          <w:tcPr>
            <w:tcW w:w="0" w:type="auto"/>
          </w:tcPr>
          <w:p w14:paraId="1A7F11D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799CA89" w14:textId="77777777" w:rsidTr="00C51F06">
        <w:tc>
          <w:tcPr>
            <w:tcW w:w="0" w:type="auto"/>
          </w:tcPr>
          <w:p w14:paraId="56D0895B" w14:textId="31FB9A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R4-2106031</w:t>
            </w:r>
          </w:p>
        </w:tc>
        <w:tc>
          <w:tcPr>
            <w:tcW w:w="0" w:type="auto"/>
          </w:tcPr>
          <w:p w14:paraId="19324306" w14:textId="1C50B1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PSSCH demodulation requirements for NR V2X</w:t>
            </w:r>
          </w:p>
        </w:tc>
        <w:tc>
          <w:tcPr>
            <w:tcW w:w="0" w:type="auto"/>
          </w:tcPr>
          <w:p w14:paraId="3842044A" w14:textId="5EA7BD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0" w:type="auto"/>
          </w:tcPr>
          <w:p w14:paraId="57AB4CD2" w14:textId="640C0D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1AEE822" w14:textId="3D5FDB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R4-2104995</w:t>
            </w:r>
          </w:p>
        </w:tc>
        <w:tc>
          <w:tcPr>
            <w:tcW w:w="0" w:type="auto"/>
          </w:tcPr>
          <w:p w14:paraId="0E0C440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8FBE24E" w14:textId="77777777" w:rsidTr="00C51F06">
        <w:tc>
          <w:tcPr>
            <w:tcW w:w="0" w:type="auto"/>
          </w:tcPr>
          <w:p w14:paraId="0246E1D1" w14:textId="52259F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R4-2106032</w:t>
            </w:r>
          </w:p>
        </w:tc>
        <w:tc>
          <w:tcPr>
            <w:tcW w:w="0" w:type="auto"/>
          </w:tcPr>
          <w:p w14:paraId="7451CD43" w14:textId="0851CC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NR V2X Single Link PSCCH requirements</w:t>
            </w:r>
          </w:p>
        </w:tc>
        <w:tc>
          <w:tcPr>
            <w:tcW w:w="0" w:type="auto"/>
          </w:tcPr>
          <w:p w14:paraId="013C8858" w14:textId="453022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A474BE6" w14:textId="62B1FA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C37654F" w14:textId="60E365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R4-2106419</w:t>
            </w:r>
          </w:p>
        </w:tc>
        <w:tc>
          <w:tcPr>
            <w:tcW w:w="0" w:type="auto"/>
          </w:tcPr>
          <w:p w14:paraId="24367A3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90E28F8" w14:textId="77777777" w:rsidTr="00C51F06">
        <w:tc>
          <w:tcPr>
            <w:tcW w:w="0" w:type="auto"/>
          </w:tcPr>
          <w:p w14:paraId="5D69E9F6" w14:textId="1F4684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R4-2106033</w:t>
            </w:r>
          </w:p>
        </w:tc>
        <w:tc>
          <w:tcPr>
            <w:tcW w:w="0" w:type="auto"/>
          </w:tcPr>
          <w:p w14:paraId="4341711C" w14:textId="6F568E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 V2X PSFCH demodulation requirements</w:t>
            </w:r>
          </w:p>
        </w:tc>
        <w:tc>
          <w:tcPr>
            <w:tcW w:w="0" w:type="auto"/>
          </w:tcPr>
          <w:p w14:paraId="409D2AD8" w14:textId="669DEB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</w:t>
            </w:r>
          </w:p>
        </w:tc>
        <w:tc>
          <w:tcPr>
            <w:tcW w:w="0" w:type="auto"/>
          </w:tcPr>
          <w:p w14:paraId="68817AFB" w14:textId="535AAB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A57D935" w14:textId="586C2C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R4-2104576</w:t>
            </w:r>
          </w:p>
        </w:tc>
        <w:tc>
          <w:tcPr>
            <w:tcW w:w="0" w:type="auto"/>
          </w:tcPr>
          <w:p w14:paraId="2734A0E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235212E" w14:textId="77777777" w:rsidTr="00C51F06">
        <w:tc>
          <w:tcPr>
            <w:tcW w:w="0" w:type="auto"/>
          </w:tcPr>
          <w:p w14:paraId="021646DD" w14:textId="2B46BA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R4-2106034</w:t>
            </w:r>
          </w:p>
        </w:tc>
        <w:tc>
          <w:tcPr>
            <w:tcW w:w="0" w:type="auto"/>
          </w:tcPr>
          <w:p w14:paraId="2BA95052" w14:textId="537363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multiple link tests for NR V2X demodulation performance</w:t>
            </w:r>
          </w:p>
        </w:tc>
        <w:tc>
          <w:tcPr>
            <w:tcW w:w="0" w:type="auto"/>
          </w:tcPr>
          <w:p w14:paraId="197B30F0" w14:textId="0CBAF0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61114D2" w14:textId="7AB84A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858878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53BAE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3015CCC" w14:textId="77777777" w:rsidTr="00C51F06">
        <w:tc>
          <w:tcPr>
            <w:tcW w:w="0" w:type="auto"/>
          </w:tcPr>
          <w:p w14:paraId="59632593" w14:textId="7651D8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R4-2106035</w:t>
            </w:r>
          </w:p>
        </w:tc>
        <w:tc>
          <w:tcPr>
            <w:tcW w:w="0" w:type="auto"/>
          </w:tcPr>
          <w:p w14:paraId="4BA565F2" w14:textId="3CFE95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simulation assumptions for NR V2X multiple link test case</w:t>
            </w:r>
          </w:p>
        </w:tc>
        <w:tc>
          <w:tcPr>
            <w:tcW w:w="0" w:type="auto"/>
          </w:tcPr>
          <w:p w14:paraId="2344E42F" w14:textId="0DAC4C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4F2AECD" w14:textId="25F1AE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D28AC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60A75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1878580" w14:textId="77777777" w:rsidTr="00C51F06">
        <w:tc>
          <w:tcPr>
            <w:tcW w:w="0" w:type="auto"/>
          </w:tcPr>
          <w:p w14:paraId="2993B4CC" w14:textId="77197D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R4-2106036</w:t>
            </w:r>
          </w:p>
        </w:tc>
        <w:tc>
          <w:tcPr>
            <w:tcW w:w="0" w:type="auto"/>
          </w:tcPr>
          <w:p w14:paraId="228BAC49" w14:textId="27EEC8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38.101-4: Introduction of power imbalance requirements for NR V2X.</w:t>
            </w:r>
          </w:p>
        </w:tc>
        <w:tc>
          <w:tcPr>
            <w:tcW w:w="0" w:type="auto"/>
          </w:tcPr>
          <w:p w14:paraId="635D2C82" w14:textId="0E9FC4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88155B7" w14:textId="224FD0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4C202D4" w14:textId="6AF857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R4-2106802</w:t>
            </w:r>
          </w:p>
        </w:tc>
        <w:tc>
          <w:tcPr>
            <w:tcW w:w="0" w:type="auto"/>
          </w:tcPr>
          <w:p w14:paraId="01F3657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03B77F5" w14:textId="77777777" w:rsidTr="00C51F06">
        <w:tc>
          <w:tcPr>
            <w:tcW w:w="0" w:type="auto"/>
          </w:tcPr>
          <w:p w14:paraId="4A49E635" w14:textId="4475BA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R4-2106037</w:t>
            </w:r>
          </w:p>
        </w:tc>
        <w:tc>
          <w:tcPr>
            <w:tcW w:w="0" w:type="auto"/>
          </w:tcPr>
          <w:p w14:paraId="10116DED" w14:textId="73794D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HARQ buffer TC</w:t>
            </w:r>
          </w:p>
        </w:tc>
        <w:tc>
          <w:tcPr>
            <w:tcW w:w="0" w:type="auto"/>
          </w:tcPr>
          <w:p w14:paraId="07B2DB71" w14:textId="0F9B47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73993652" w14:textId="5301A7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7C5D17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00940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95ED161" w14:textId="77777777" w:rsidTr="00C51F06">
        <w:tc>
          <w:tcPr>
            <w:tcW w:w="0" w:type="auto"/>
          </w:tcPr>
          <w:p w14:paraId="206E2F17" w14:textId="65932A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R4-2106038</w:t>
            </w:r>
          </w:p>
        </w:tc>
        <w:tc>
          <w:tcPr>
            <w:tcW w:w="0" w:type="auto"/>
          </w:tcPr>
          <w:p w14:paraId="3E115A53" w14:textId="59C282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38.101-4: Introduction of PSFCH decoding capability test for NR V2X</w:t>
            </w:r>
          </w:p>
        </w:tc>
        <w:tc>
          <w:tcPr>
            <w:tcW w:w="0" w:type="auto"/>
          </w:tcPr>
          <w:p w14:paraId="3AC2FB3E" w14:textId="16157A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52D523D" w14:textId="50F695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6B8CA6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39758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C03F85" w14:textId="77777777" w:rsidTr="00C51F06">
        <w:tc>
          <w:tcPr>
            <w:tcW w:w="0" w:type="auto"/>
          </w:tcPr>
          <w:p w14:paraId="1040D8EE" w14:textId="6B51BD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R4-2106039</w:t>
            </w:r>
          </w:p>
        </w:tc>
        <w:tc>
          <w:tcPr>
            <w:tcW w:w="0" w:type="auto"/>
          </w:tcPr>
          <w:p w14:paraId="22CED663" w14:textId="39EBAF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38.101-4: Introduction of PSCCH/PSSCH capability test for NR V2X</w:t>
            </w:r>
          </w:p>
        </w:tc>
        <w:tc>
          <w:tcPr>
            <w:tcW w:w="0" w:type="auto"/>
          </w:tcPr>
          <w:p w14:paraId="74036915" w14:textId="21A576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1E331A8" w14:textId="63B1B5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3F4CA94" w14:textId="339607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R4-2106807</w:t>
            </w:r>
          </w:p>
        </w:tc>
        <w:tc>
          <w:tcPr>
            <w:tcW w:w="0" w:type="auto"/>
          </w:tcPr>
          <w:p w14:paraId="210C73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88CD56B" w14:textId="77777777" w:rsidTr="00C51F06">
        <w:tc>
          <w:tcPr>
            <w:tcW w:w="0" w:type="auto"/>
          </w:tcPr>
          <w:p w14:paraId="60782C9B" w14:textId="1DE41E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R4-2106040</w:t>
            </w:r>
          </w:p>
        </w:tc>
        <w:tc>
          <w:tcPr>
            <w:tcW w:w="0" w:type="auto"/>
          </w:tcPr>
          <w:p w14:paraId="7D5420C7" w14:textId="53692F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38.174: IAB-MT EVM measurement</w:t>
            </w:r>
          </w:p>
        </w:tc>
        <w:tc>
          <w:tcPr>
            <w:tcW w:w="0" w:type="auto"/>
          </w:tcPr>
          <w:p w14:paraId="1F7A76C5" w14:textId="054E43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82B1C70" w14:textId="267E18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8EEC95B" w14:textId="4E892B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R4-2104782</w:t>
            </w:r>
          </w:p>
        </w:tc>
        <w:tc>
          <w:tcPr>
            <w:tcW w:w="0" w:type="auto"/>
          </w:tcPr>
          <w:p w14:paraId="2BAF8BA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4EDEECC" w14:textId="77777777" w:rsidTr="00C51F06">
        <w:tc>
          <w:tcPr>
            <w:tcW w:w="0" w:type="auto"/>
          </w:tcPr>
          <w:p w14:paraId="3CB0C38A" w14:textId="36EEB1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R4-2106041</w:t>
            </w:r>
          </w:p>
        </w:tc>
        <w:tc>
          <w:tcPr>
            <w:tcW w:w="0" w:type="auto"/>
          </w:tcPr>
          <w:p w14:paraId="644A687C" w14:textId="7E2C6B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TR 38.809: IAB-MT EVM measurement</w:t>
            </w:r>
          </w:p>
        </w:tc>
        <w:tc>
          <w:tcPr>
            <w:tcW w:w="0" w:type="auto"/>
          </w:tcPr>
          <w:p w14:paraId="159757B5" w14:textId="093237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A0C7B7D" w14:textId="6691AB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BEA6836" w14:textId="7D6847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R4-2104783</w:t>
            </w:r>
          </w:p>
        </w:tc>
        <w:tc>
          <w:tcPr>
            <w:tcW w:w="0" w:type="auto"/>
          </w:tcPr>
          <w:p w14:paraId="6AACDED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4BCA49D" w14:textId="77777777" w:rsidTr="00C51F06">
        <w:tc>
          <w:tcPr>
            <w:tcW w:w="0" w:type="auto"/>
          </w:tcPr>
          <w:p w14:paraId="6B407AC0" w14:textId="04041D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R4-2106042</w:t>
            </w:r>
          </w:p>
        </w:tc>
        <w:tc>
          <w:tcPr>
            <w:tcW w:w="0" w:type="auto"/>
          </w:tcPr>
          <w:p w14:paraId="23B1F6D6" w14:textId="2CF4A0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38.174 – corrections to general and transmitter part</w:t>
            </w:r>
          </w:p>
        </w:tc>
        <w:tc>
          <w:tcPr>
            <w:tcW w:w="0" w:type="auto"/>
          </w:tcPr>
          <w:p w14:paraId="7D57368C" w14:textId="3FC09F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5D48BA7" w14:textId="5BA6C2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5FE43A3" w14:textId="277FD9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R4-2106306</w:t>
            </w:r>
          </w:p>
        </w:tc>
        <w:tc>
          <w:tcPr>
            <w:tcW w:w="0" w:type="auto"/>
          </w:tcPr>
          <w:p w14:paraId="5675800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AA29779" w14:textId="77777777" w:rsidTr="00C51F06">
        <w:tc>
          <w:tcPr>
            <w:tcW w:w="0" w:type="auto"/>
          </w:tcPr>
          <w:p w14:paraId="68125CAB" w14:textId="2A99E0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R4-2106043</w:t>
            </w:r>
          </w:p>
        </w:tc>
        <w:tc>
          <w:tcPr>
            <w:tcW w:w="0" w:type="auto"/>
          </w:tcPr>
          <w:p w14:paraId="237A0C7A" w14:textId="6C3F31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38.174 – corrections to receiver part</w:t>
            </w:r>
          </w:p>
        </w:tc>
        <w:tc>
          <w:tcPr>
            <w:tcW w:w="0" w:type="auto"/>
          </w:tcPr>
          <w:p w14:paraId="1C3D5D91" w14:textId="4F5557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93B54D2" w14:textId="17FD97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431F1A0" w14:textId="76A397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R4-2106307</w:t>
            </w:r>
          </w:p>
        </w:tc>
        <w:tc>
          <w:tcPr>
            <w:tcW w:w="0" w:type="auto"/>
          </w:tcPr>
          <w:p w14:paraId="3B0F72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F8FE56D" w14:textId="77777777" w:rsidTr="00C51F06">
        <w:tc>
          <w:tcPr>
            <w:tcW w:w="0" w:type="auto"/>
          </w:tcPr>
          <w:p w14:paraId="78085445" w14:textId="4E617C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R4-2106044</w:t>
            </w:r>
          </w:p>
        </w:tc>
        <w:tc>
          <w:tcPr>
            <w:tcW w:w="0" w:type="auto"/>
          </w:tcPr>
          <w:p w14:paraId="7295E335" w14:textId="0CFEE9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Test models</w:t>
            </w:r>
          </w:p>
        </w:tc>
        <w:tc>
          <w:tcPr>
            <w:tcW w:w="0" w:type="auto"/>
          </w:tcPr>
          <w:p w14:paraId="7B3A6A1A" w14:textId="2A5079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B055F69" w14:textId="6C432E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29EB4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33DC1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2F58805" w14:textId="77777777" w:rsidTr="00C51F06">
        <w:tc>
          <w:tcPr>
            <w:tcW w:w="0" w:type="auto"/>
          </w:tcPr>
          <w:p w14:paraId="145A870E" w14:textId="106FE7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R4-2106045</w:t>
            </w:r>
          </w:p>
        </w:tc>
        <w:tc>
          <w:tcPr>
            <w:tcW w:w="0" w:type="auto"/>
          </w:tcPr>
          <w:p w14:paraId="6FFBE8F1" w14:textId="301F88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Test configurations</w:t>
            </w:r>
          </w:p>
        </w:tc>
        <w:tc>
          <w:tcPr>
            <w:tcW w:w="0" w:type="auto"/>
          </w:tcPr>
          <w:p w14:paraId="2E2462FB" w14:textId="44B897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44F613B8" w14:textId="7894BE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5F603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FA3CA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B86264E" w14:textId="77777777" w:rsidTr="00C51F06">
        <w:tc>
          <w:tcPr>
            <w:tcW w:w="0" w:type="auto"/>
          </w:tcPr>
          <w:p w14:paraId="21EDF0E8" w14:textId="047849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R4-2106046</w:t>
            </w:r>
          </w:p>
        </w:tc>
        <w:tc>
          <w:tcPr>
            <w:tcW w:w="0" w:type="auto"/>
          </w:tcPr>
          <w:p w14:paraId="403FC68E" w14:textId="15A541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MU value tables</w:t>
            </w:r>
          </w:p>
        </w:tc>
        <w:tc>
          <w:tcPr>
            <w:tcW w:w="0" w:type="auto"/>
          </w:tcPr>
          <w:p w14:paraId="69B0F9FE" w14:textId="7FCE84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5737F42" w14:textId="30C764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AE5D5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4516B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3CACB13" w14:textId="77777777" w:rsidTr="00C51F06">
        <w:tc>
          <w:tcPr>
            <w:tcW w:w="0" w:type="auto"/>
          </w:tcPr>
          <w:p w14:paraId="513D1CFA" w14:textId="75DD7B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R4-2106047</w:t>
            </w:r>
          </w:p>
        </w:tc>
        <w:tc>
          <w:tcPr>
            <w:tcW w:w="0" w:type="auto"/>
          </w:tcPr>
          <w:p w14:paraId="308D782A" w14:textId="4CD706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Test point reduction for shared IAB-DU and IAB-MT hardware</w:t>
            </w:r>
          </w:p>
        </w:tc>
        <w:tc>
          <w:tcPr>
            <w:tcW w:w="0" w:type="auto"/>
          </w:tcPr>
          <w:p w14:paraId="3E47B8D4" w14:textId="702FE6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8A6120" w14:textId="78B79E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7BCE6B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EC998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D7C8DDC" w14:textId="77777777" w:rsidTr="00C51F06">
        <w:tc>
          <w:tcPr>
            <w:tcW w:w="0" w:type="auto"/>
          </w:tcPr>
          <w:p w14:paraId="5DC04C13" w14:textId="6E5B00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R4-2106048</w:t>
            </w:r>
          </w:p>
        </w:tc>
        <w:tc>
          <w:tcPr>
            <w:tcW w:w="0" w:type="auto"/>
          </w:tcPr>
          <w:p w14:paraId="35336200" w14:textId="342EDE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38.176-1: Test configurations and applicability of requirements</w:t>
            </w:r>
          </w:p>
        </w:tc>
        <w:tc>
          <w:tcPr>
            <w:tcW w:w="0" w:type="auto"/>
          </w:tcPr>
          <w:p w14:paraId="0F435F76" w14:textId="05104C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6B1F3F5" w14:textId="5D41BD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3E8B96D" w14:textId="3E0FB5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R4-2104785</w:t>
            </w:r>
          </w:p>
        </w:tc>
        <w:tc>
          <w:tcPr>
            <w:tcW w:w="0" w:type="auto"/>
          </w:tcPr>
          <w:p w14:paraId="621E3FA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D20D8C4" w14:textId="77777777" w:rsidTr="00C51F06">
        <w:tc>
          <w:tcPr>
            <w:tcW w:w="0" w:type="auto"/>
          </w:tcPr>
          <w:p w14:paraId="294669C9" w14:textId="602893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R4-2106049</w:t>
            </w:r>
          </w:p>
        </w:tc>
        <w:tc>
          <w:tcPr>
            <w:tcW w:w="0" w:type="auto"/>
          </w:tcPr>
          <w:p w14:paraId="0D550E94" w14:textId="0FA4B8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38.176-2: Test configurations and applicability of requirements</w:t>
            </w:r>
          </w:p>
        </w:tc>
        <w:tc>
          <w:tcPr>
            <w:tcW w:w="0" w:type="auto"/>
          </w:tcPr>
          <w:p w14:paraId="131CECFB" w14:textId="3D390D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7BC08E9" w14:textId="50B598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3AEC788" w14:textId="619970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R4-2104786</w:t>
            </w:r>
          </w:p>
        </w:tc>
        <w:tc>
          <w:tcPr>
            <w:tcW w:w="0" w:type="auto"/>
          </w:tcPr>
          <w:p w14:paraId="4329940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65C6E1C" w14:textId="77777777" w:rsidTr="00C51F06">
        <w:tc>
          <w:tcPr>
            <w:tcW w:w="0" w:type="auto"/>
          </w:tcPr>
          <w:p w14:paraId="7A9D9EAA" w14:textId="12F905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R4-2106050</w:t>
            </w:r>
          </w:p>
        </w:tc>
        <w:tc>
          <w:tcPr>
            <w:tcW w:w="0" w:type="auto"/>
          </w:tcPr>
          <w:p w14:paraId="0BDCDD91" w14:textId="764A99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Annex E for conducted IAB test specification</w:t>
            </w:r>
          </w:p>
        </w:tc>
        <w:tc>
          <w:tcPr>
            <w:tcW w:w="0" w:type="auto"/>
          </w:tcPr>
          <w:p w14:paraId="332CB641" w14:textId="26E421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558A664" w14:textId="18E716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4F42ECF" w14:textId="745255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R4-2107233</w:t>
            </w:r>
          </w:p>
        </w:tc>
        <w:tc>
          <w:tcPr>
            <w:tcW w:w="0" w:type="auto"/>
          </w:tcPr>
          <w:p w14:paraId="66B484E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9CB90DD" w14:textId="77777777" w:rsidTr="00C51F06">
        <w:tc>
          <w:tcPr>
            <w:tcW w:w="0" w:type="auto"/>
          </w:tcPr>
          <w:p w14:paraId="2231D256" w14:textId="318121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R4-2106051</w:t>
            </w:r>
          </w:p>
        </w:tc>
        <w:tc>
          <w:tcPr>
            <w:tcW w:w="0" w:type="auto"/>
          </w:tcPr>
          <w:p w14:paraId="6C5EECB4" w14:textId="41F347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Annex G and H for OTA IAB test specification</w:t>
            </w:r>
          </w:p>
        </w:tc>
        <w:tc>
          <w:tcPr>
            <w:tcW w:w="0" w:type="auto"/>
          </w:tcPr>
          <w:p w14:paraId="10ABAFD4" w14:textId="2D1532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5850400" w14:textId="21339C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AF73F60" w14:textId="53F4A5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R4-2107234</w:t>
            </w:r>
          </w:p>
        </w:tc>
        <w:tc>
          <w:tcPr>
            <w:tcW w:w="0" w:type="auto"/>
          </w:tcPr>
          <w:p w14:paraId="7A473BB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3AB8CC2" w14:textId="77777777" w:rsidTr="00C51F06">
        <w:tc>
          <w:tcPr>
            <w:tcW w:w="0" w:type="auto"/>
          </w:tcPr>
          <w:p w14:paraId="2305B245" w14:textId="1743D8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R4-2106052</w:t>
            </w:r>
          </w:p>
        </w:tc>
        <w:tc>
          <w:tcPr>
            <w:tcW w:w="0" w:type="auto"/>
          </w:tcPr>
          <w:p w14:paraId="2C94D30A" w14:textId="20D2A1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 Common test issue on test model-Conducted</w:t>
            </w:r>
          </w:p>
        </w:tc>
        <w:tc>
          <w:tcPr>
            <w:tcW w:w="0" w:type="auto"/>
          </w:tcPr>
          <w:p w14:paraId="6470F588" w14:textId="4B884F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C884682" w14:textId="47669C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305DCD7" w14:textId="4690F0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R4-2107229</w:t>
            </w:r>
          </w:p>
        </w:tc>
        <w:tc>
          <w:tcPr>
            <w:tcW w:w="0" w:type="auto"/>
          </w:tcPr>
          <w:p w14:paraId="42F6085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3937EB2" w14:textId="77777777" w:rsidTr="00C51F06">
        <w:tc>
          <w:tcPr>
            <w:tcW w:w="0" w:type="auto"/>
          </w:tcPr>
          <w:p w14:paraId="026D7770" w14:textId="2C7050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R4-2106053</w:t>
            </w:r>
          </w:p>
        </w:tc>
        <w:tc>
          <w:tcPr>
            <w:tcW w:w="0" w:type="auto"/>
          </w:tcPr>
          <w:p w14:paraId="3C8BACE6" w14:textId="6BC37C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 Common test issue on test model-OTA</w:t>
            </w:r>
          </w:p>
        </w:tc>
        <w:tc>
          <w:tcPr>
            <w:tcW w:w="0" w:type="auto"/>
          </w:tcPr>
          <w:p w14:paraId="5574C9A6" w14:textId="457B89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C68CAD4" w14:textId="2F5E2C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B3A2BF0" w14:textId="4AD79B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R4-2107230</w:t>
            </w:r>
          </w:p>
        </w:tc>
        <w:tc>
          <w:tcPr>
            <w:tcW w:w="0" w:type="auto"/>
          </w:tcPr>
          <w:p w14:paraId="61B4790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03ACFCC" w14:textId="77777777" w:rsidTr="00C51F06">
        <w:tc>
          <w:tcPr>
            <w:tcW w:w="0" w:type="auto"/>
          </w:tcPr>
          <w:p w14:paraId="0FF0ACA9" w14:textId="7B42AE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R4-2106054</w:t>
            </w:r>
          </w:p>
        </w:tc>
        <w:tc>
          <w:tcPr>
            <w:tcW w:w="0" w:type="auto"/>
          </w:tcPr>
          <w:p w14:paraId="1F1C84E5" w14:textId="481D47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TS38.176-1 on subclause 4.10 -5</w:t>
            </w:r>
          </w:p>
        </w:tc>
        <w:tc>
          <w:tcPr>
            <w:tcW w:w="0" w:type="auto"/>
          </w:tcPr>
          <w:p w14:paraId="24231332" w14:textId="26594E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0A41C02" w14:textId="4B2877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2D3776E" w14:textId="6A75C8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R4-2105036</w:t>
            </w:r>
          </w:p>
        </w:tc>
        <w:tc>
          <w:tcPr>
            <w:tcW w:w="0" w:type="auto"/>
          </w:tcPr>
          <w:p w14:paraId="659996C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2130B10" w14:textId="77777777" w:rsidTr="00C51F06">
        <w:tc>
          <w:tcPr>
            <w:tcW w:w="0" w:type="auto"/>
          </w:tcPr>
          <w:p w14:paraId="35C34F90" w14:textId="1F9C22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R4-2106055</w:t>
            </w:r>
          </w:p>
        </w:tc>
        <w:tc>
          <w:tcPr>
            <w:tcW w:w="0" w:type="auto"/>
          </w:tcPr>
          <w:p w14:paraId="20D0086D" w14:textId="43D24F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TS38.176-2 on subclause 4.10 -5</w:t>
            </w:r>
          </w:p>
        </w:tc>
        <w:tc>
          <w:tcPr>
            <w:tcW w:w="0" w:type="auto"/>
          </w:tcPr>
          <w:p w14:paraId="67E01184" w14:textId="764A06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A0CDF94" w14:textId="10F23F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AE9F672" w14:textId="387747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R4-2105037</w:t>
            </w:r>
          </w:p>
        </w:tc>
        <w:tc>
          <w:tcPr>
            <w:tcW w:w="0" w:type="auto"/>
          </w:tcPr>
          <w:p w14:paraId="7CA070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38834FB" w14:textId="77777777" w:rsidTr="00C51F06">
        <w:tc>
          <w:tcPr>
            <w:tcW w:w="0" w:type="auto"/>
          </w:tcPr>
          <w:p w14:paraId="036A5924" w14:textId="1B6522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R4-2106056</w:t>
            </w:r>
          </w:p>
        </w:tc>
        <w:tc>
          <w:tcPr>
            <w:tcW w:w="0" w:type="auto"/>
          </w:tcPr>
          <w:p w14:paraId="21EA7127" w14:textId="11EA68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38.xxx-1:  Section 4.2~4.5</w:t>
            </w:r>
          </w:p>
        </w:tc>
        <w:tc>
          <w:tcPr>
            <w:tcW w:w="0" w:type="auto"/>
          </w:tcPr>
          <w:p w14:paraId="3A03AC0D" w14:textId="68B291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9EC421E" w14:textId="257279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7B1591B" w14:textId="33B8B4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R4-2106595</w:t>
            </w:r>
          </w:p>
        </w:tc>
        <w:tc>
          <w:tcPr>
            <w:tcW w:w="0" w:type="auto"/>
          </w:tcPr>
          <w:p w14:paraId="29B4435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46D7D8C" w14:textId="77777777" w:rsidTr="00C51F06">
        <w:tc>
          <w:tcPr>
            <w:tcW w:w="0" w:type="auto"/>
          </w:tcPr>
          <w:p w14:paraId="4EC80BFF" w14:textId="377647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R4-2106057</w:t>
            </w:r>
          </w:p>
        </w:tc>
        <w:tc>
          <w:tcPr>
            <w:tcW w:w="0" w:type="auto"/>
          </w:tcPr>
          <w:p w14:paraId="6B811D69" w14:textId="4FB0BC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38.xxx-2:  Section 4.2~4.5</w:t>
            </w:r>
          </w:p>
        </w:tc>
        <w:tc>
          <w:tcPr>
            <w:tcW w:w="0" w:type="auto"/>
          </w:tcPr>
          <w:p w14:paraId="535234F0" w14:textId="4A2D66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3C5B554" w14:textId="4AC3E3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2CA1EB3" w14:textId="58021D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R4-2106596</w:t>
            </w:r>
          </w:p>
        </w:tc>
        <w:tc>
          <w:tcPr>
            <w:tcW w:w="0" w:type="auto"/>
          </w:tcPr>
          <w:p w14:paraId="3F0881E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D75A600" w14:textId="77777777" w:rsidTr="00C51F06">
        <w:tc>
          <w:tcPr>
            <w:tcW w:w="0" w:type="auto"/>
          </w:tcPr>
          <w:p w14:paraId="74760A5E" w14:textId="056E32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R4-2106058</w:t>
            </w:r>
          </w:p>
        </w:tc>
        <w:tc>
          <w:tcPr>
            <w:tcW w:w="0" w:type="auto"/>
          </w:tcPr>
          <w:p w14:paraId="6F78B042" w14:textId="6F9939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 conducted conformance specification skeleton</w:t>
            </w:r>
          </w:p>
        </w:tc>
        <w:tc>
          <w:tcPr>
            <w:tcW w:w="0" w:type="auto"/>
          </w:tcPr>
          <w:p w14:paraId="040EB46A" w14:textId="643298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32BF14B" w14:textId="040714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7D49939" w14:textId="1EA7A9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R4-2107095</w:t>
            </w:r>
          </w:p>
        </w:tc>
        <w:tc>
          <w:tcPr>
            <w:tcW w:w="0" w:type="auto"/>
          </w:tcPr>
          <w:p w14:paraId="0206E46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3FB330B" w14:textId="77777777" w:rsidTr="00C51F06">
        <w:tc>
          <w:tcPr>
            <w:tcW w:w="0" w:type="auto"/>
          </w:tcPr>
          <w:p w14:paraId="0C1E68C8" w14:textId="56E1D4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R4-2106059</w:t>
            </w:r>
          </w:p>
        </w:tc>
        <w:tc>
          <w:tcPr>
            <w:tcW w:w="0" w:type="auto"/>
          </w:tcPr>
          <w:p w14:paraId="05A67E1A" w14:textId="3095E8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 - Annex D</w:t>
            </w:r>
          </w:p>
        </w:tc>
        <w:tc>
          <w:tcPr>
            <w:tcW w:w="0" w:type="auto"/>
          </w:tcPr>
          <w:p w14:paraId="5F405CD2" w14:textId="02124A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335D907" w14:textId="12CCC4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3D3BB3C" w14:textId="54A347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R4-2107104</w:t>
            </w:r>
          </w:p>
        </w:tc>
        <w:tc>
          <w:tcPr>
            <w:tcW w:w="0" w:type="auto"/>
          </w:tcPr>
          <w:p w14:paraId="6CC2B08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5F0CDE6" w14:textId="77777777" w:rsidTr="00C51F06">
        <w:tc>
          <w:tcPr>
            <w:tcW w:w="0" w:type="auto"/>
          </w:tcPr>
          <w:p w14:paraId="7661DB01" w14:textId="1217DB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R4-2106060</w:t>
            </w:r>
          </w:p>
        </w:tc>
        <w:tc>
          <w:tcPr>
            <w:tcW w:w="0" w:type="auto"/>
          </w:tcPr>
          <w:p w14:paraId="231BA9A7" w14:textId="384319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 - Tx dynamic range, clause  6.3</w:t>
            </w:r>
          </w:p>
        </w:tc>
        <w:tc>
          <w:tcPr>
            <w:tcW w:w="0" w:type="auto"/>
          </w:tcPr>
          <w:p w14:paraId="774841E8" w14:textId="012D18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A15641C" w14:textId="3A1495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1AE3F58" w14:textId="42AC78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R4-2107098</w:t>
            </w:r>
          </w:p>
        </w:tc>
        <w:tc>
          <w:tcPr>
            <w:tcW w:w="0" w:type="auto"/>
          </w:tcPr>
          <w:p w14:paraId="64C0DD2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4C8C220" w14:textId="77777777" w:rsidTr="00C51F06">
        <w:tc>
          <w:tcPr>
            <w:tcW w:w="0" w:type="auto"/>
          </w:tcPr>
          <w:p w14:paraId="6DD57E1D" w14:textId="54CC43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R4-2106061</w:t>
            </w:r>
          </w:p>
        </w:tc>
        <w:tc>
          <w:tcPr>
            <w:tcW w:w="0" w:type="auto"/>
          </w:tcPr>
          <w:p w14:paraId="325412E6" w14:textId="3B3B0C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 - OTA Tx dynamic range, clause  6.3</w:t>
            </w:r>
          </w:p>
        </w:tc>
        <w:tc>
          <w:tcPr>
            <w:tcW w:w="0" w:type="auto"/>
          </w:tcPr>
          <w:p w14:paraId="5E65DED7" w14:textId="63506A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522BD6B" w14:textId="1F0541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0C96726" w14:textId="27B42A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R4-2107099</w:t>
            </w:r>
          </w:p>
        </w:tc>
        <w:tc>
          <w:tcPr>
            <w:tcW w:w="0" w:type="auto"/>
          </w:tcPr>
          <w:p w14:paraId="6986D5E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E5DBE1" w14:textId="77777777" w:rsidTr="00C51F06">
        <w:tc>
          <w:tcPr>
            <w:tcW w:w="0" w:type="auto"/>
          </w:tcPr>
          <w:p w14:paraId="78EF88E2" w14:textId="6A3109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R4-2106062</w:t>
            </w:r>
          </w:p>
        </w:tc>
        <w:tc>
          <w:tcPr>
            <w:tcW w:w="0" w:type="auto"/>
          </w:tcPr>
          <w:p w14:paraId="1863482E" w14:textId="764EE6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38.176-1: Transmit ON/OFF power</w:t>
            </w:r>
          </w:p>
        </w:tc>
        <w:tc>
          <w:tcPr>
            <w:tcW w:w="0" w:type="auto"/>
          </w:tcPr>
          <w:p w14:paraId="33D4CCC7" w14:textId="4BFC53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5C0AD63" w14:textId="2A1969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BC86031" w14:textId="2BDEB8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R4-2104787</w:t>
            </w:r>
          </w:p>
        </w:tc>
        <w:tc>
          <w:tcPr>
            <w:tcW w:w="0" w:type="auto"/>
          </w:tcPr>
          <w:p w14:paraId="611F1E9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F6D092" w14:textId="77777777" w:rsidTr="00C51F06">
        <w:tc>
          <w:tcPr>
            <w:tcW w:w="0" w:type="auto"/>
          </w:tcPr>
          <w:p w14:paraId="7FD73EB8" w14:textId="36AC35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R4-2106063</w:t>
            </w:r>
          </w:p>
        </w:tc>
        <w:tc>
          <w:tcPr>
            <w:tcW w:w="0" w:type="auto"/>
          </w:tcPr>
          <w:p w14:paraId="7F8E1F56" w14:textId="078B50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38.176-1: Transmitted signal quality</w:t>
            </w:r>
          </w:p>
        </w:tc>
        <w:tc>
          <w:tcPr>
            <w:tcW w:w="0" w:type="auto"/>
          </w:tcPr>
          <w:p w14:paraId="0A55283F" w14:textId="069827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FF5B20E" w14:textId="163BE0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FBCB3A2" w14:textId="120D5B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R4-2104788</w:t>
            </w:r>
          </w:p>
        </w:tc>
        <w:tc>
          <w:tcPr>
            <w:tcW w:w="0" w:type="auto"/>
          </w:tcPr>
          <w:p w14:paraId="5543FAB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B531305" w14:textId="77777777" w:rsidTr="00C51F06">
        <w:tc>
          <w:tcPr>
            <w:tcW w:w="0" w:type="auto"/>
          </w:tcPr>
          <w:p w14:paraId="622BF021" w14:textId="4D0D93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R4-2106064</w:t>
            </w:r>
          </w:p>
        </w:tc>
        <w:tc>
          <w:tcPr>
            <w:tcW w:w="0" w:type="auto"/>
          </w:tcPr>
          <w:p w14:paraId="4AA814DA" w14:textId="1CE1DE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38.176-1: Output power and Unwanted emission</w:t>
            </w:r>
          </w:p>
        </w:tc>
        <w:tc>
          <w:tcPr>
            <w:tcW w:w="0" w:type="auto"/>
          </w:tcPr>
          <w:p w14:paraId="2D34DA7E" w14:textId="2012D5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FAEF1CF" w14:textId="0D8AF1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57F6A77" w14:textId="2671F0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R4-2106315</w:t>
            </w:r>
          </w:p>
        </w:tc>
        <w:tc>
          <w:tcPr>
            <w:tcW w:w="0" w:type="auto"/>
          </w:tcPr>
          <w:p w14:paraId="1424300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21E9934" w14:textId="77777777" w:rsidTr="00C51F06">
        <w:tc>
          <w:tcPr>
            <w:tcW w:w="0" w:type="auto"/>
          </w:tcPr>
          <w:p w14:paraId="207C471B" w14:textId="5AE82A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R4-2106065</w:t>
            </w:r>
          </w:p>
        </w:tc>
        <w:tc>
          <w:tcPr>
            <w:tcW w:w="0" w:type="auto"/>
          </w:tcPr>
          <w:p w14:paraId="5AC0929A" w14:textId="17B406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38.xxx-1:  TX IMD requirements</w:t>
            </w:r>
          </w:p>
        </w:tc>
        <w:tc>
          <w:tcPr>
            <w:tcW w:w="0" w:type="auto"/>
          </w:tcPr>
          <w:p w14:paraId="28C4F5D7" w14:textId="7077F7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717EF0E" w14:textId="456DDB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C3ABD88" w14:textId="227AE5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R4-2106598</w:t>
            </w:r>
          </w:p>
        </w:tc>
        <w:tc>
          <w:tcPr>
            <w:tcW w:w="0" w:type="auto"/>
          </w:tcPr>
          <w:p w14:paraId="5485F54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9766A07" w14:textId="77777777" w:rsidTr="00C51F06">
        <w:tc>
          <w:tcPr>
            <w:tcW w:w="0" w:type="auto"/>
          </w:tcPr>
          <w:p w14:paraId="291BCDE6" w14:textId="7ECE70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R4-2106066</w:t>
            </w:r>
          </w:p>
        </w:tc>
        <w:tc>
          <w:tcPr>
            <w:tcW w:w="0" w:type="auto"/>
          </w:tcPr>
          <w:p w14:paraId="2AB6AF1F" w14:textId="50AF5B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 to TS 38.176-1 Annex A for IAB conducted test specification</w:t>
            </w:r>
          </w:p>
        </w:tc>
        <w:tc>
          <w:tcPr>
            <w:tcW w:w="0" w:type="auto"/>
          </w:tcPr>
          <w:p w14:paraId="3D690570" w14:textId="726776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10276FA" w14:textId="063EFA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69B0DC4" w14:textId="391405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R4-2106316</w:t>
            </w:r>
          </w:p>
        </w:tc>
        <w:tc>
          <w:tcPr>
            <w:tcW w:w="0" w:type="auto"/>
          </w:tcPr>
          <w:p w14:paraId="156BF3D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D6E9ACC" w14:textId="77777777" w:rsidTr="00C51F06">
        <w:tc>
          <w:tcPr>
            <w:tcW w:w="0" w:type="auto"/>
          </w:tcPr>
          <w:p w14:paraId="5FAE53BE" w14:textId="57355D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R4-2106067</w:t>
            </w:r>
          </w:p>
        </w:tc>
        <w:tc>
          <w:tcPr>
            <w:tcW w:w="0" w:type="auto"/>
          </w:tcPr>
          <w:p w14:paraId="3DCF88EC" w14:textId="355F25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38.xxx-1:  RX IMD requirements</w:t>
            </w:r>
          </w:p>
        </w:tc>
        <w:tc>
          <w:tcPr>
            <w:tcW w:w="0" w:type="auto"/>
          </w:tcPr>
          <w:p w14:paraId="5DC4AAF6" w14:textId="1E1E4D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CDF886A" w14:textId="0B9A99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6813DAD" w14:textId="44F1EF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R4-2106599</w:t>
            </w:r>
          </w:p>
        </w:tc>
        <w:tc>
          <w:tcPr>
            <w:tcW w:w="0" w:type="auto"/>
          </w:tcPr>
          <w:p w14:paraId="2727D04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A3C74A1" w14:textId="77777777" w:rsidTr="00C51F06">
        <w:tc>
          <w:tcPr>
            <w:tcW w:w="0" w:type="auto"/>
          </w:tcPr>
          <w:p w14:paraId="0263AF29" w14:textId="0C5317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R4-2106068</w:t>
            </w:r>
          </w:p>
        </w:tc>
        <w:tc>
          <w:tcPr>
            <w:tcW w:w="0" w:type="auto"/>
          </w:tcPr>
          <w:p w14:paraId="45435A36" w14:textId="6AB6DA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38.xxx-1:  RX ICS requirements</w:t>
            </w:r>
          </w:p>
        </w:tc>
        <w:tc>
          <w:tcPr>
            <w:tcW w:w="0" w:type="auto"/>
          </w:tcPr>
          <w:p w14:paraId="43E8AACD" w14:textId="03D952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FED5B81" w14:textId="434DA0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FDC4651" w14:textId="141677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R4-2106601</w:t>
            </w:r>
          </w:p>
        </w:tc>
        <w:tc>
          <w:tcPr>
            <w:tcW w:w="0" w:type="auto"/>
          </w:tcPr>
          <w:p w14:paraId="2082853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254E57B" w14:textId="77777777" w:rsidTr="00C51F06">
        <w:tc>
          <w:tcPr>
            <w:tcW w:w="0" w:type="auto"/>
          </w:tcPr>
          <w:p w14:paraId="6FA0F84D" w14:textId="3DF487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R4-2106069</w:t>
            </w:r>
          </w:p>
        </w:tc>
        <w:tc>
          <w:tcPr>
            <w:tcW w:w="0" w:type="auto"/>
          </w:tcPr>
          <w:p w14:paraId="0D628DCC" w14:textId="690063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toTS 38.176-1  - Sensitivity, clause  7.2</w:t>
            </w:r>
          </w:p>
        </w:tc>
        <w:tc>
          <w:tcPr>
            <w:tcW w:w="0" w:type="auto"/>
          </w:tcPr>
          <w:p w14:paraId="18E68D46" w14:textId="4EEEFE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FC678D1" w14:textId="41A1B4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C15C137" w14:textId="73A661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R4-2107100</w:t>
            </w:r>
          </w:p>
        </w:tc>
        <w:tc>
          <w:tcPr>
            <w:tcW w:w="0" w:type="auto"/>
          </w:tcPr>
          <w:p w14:paraId="49A24C4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CADBFC2" w14:textId="77777777" w:rsidTr="00C51F06">
        <w:tc>
          <w:tcPr>
            <w:tcW w:w="0" w:type="auto"/>
          </w:tcPr>
          <w:p w14:paraId="210F10F8" w14:textId="50A22E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R4-2106070</w:t>
            </w:r>
          </w:p>
        </w:tc>
        <w:tc>
          <w:tcPr>
            <w:tcW w:w="0" w:type="auto"/>
          </w:tcPr>
          <w:p w14:paraId="5A0AB6B6" w14:textId="78D8E0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 - Rx dynamic range, clause  7.3</w:t>
            </w:r>
          </w:p>
        </w:tc>
        <w:tc>
          <w:tcPr>
            <w:tcW w:w="0" w:type="auto"/>
          </w:tcPr>
          <w:p w14:paraId="68103BEE" w14:textId="333CA0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1D8152B" w14:textId="37E937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9B0E830" w14:textId="08F15C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R4-2107102</w:t>
            </w:r>
          </w:p>
        </w:tc>
        <w:tc>
          <w:tcPr>
            <w:tcW w:w="0" w:type="auto"/>
          </w:tcPr>
          <w:p w14:paraId="42C863E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31FFDAB" w14:textId="77777777" w:rsidTr="00C51F06">
        <w:tc>
          <w:tcPr>
            <w:tcW w:w="0" w:type="auto"/>
          </w:tcPr>
          <w:p w14:paraId="75BB5F41" w14:textId="5D5385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R4-2106071</w:t>
            </w:r>
          </w:p>
        </w:tc>
        <w:tc>
          <w:tcPr>
            <w:tcW w:w="0" w:type="auto"/>
          </w:tcPr>
          <w:p w14:paraId="30423D4C" w14:textId="6840EC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IBB, OBB and RX spurious of conducted receiver test</w:t>
            </w:r>
          </w:p>
        </w:tc>
        <w:tc>
          <w:tcPr>
            <w:tcW w:w="0" w:type="auto"/>
          </w:tcPr>
          <w:p w14:paraId="783649AC" w14:textId="1DCD35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5B54D1C" w14:textId="647E08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75C0E4E" w14:textId="522046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R4-2107235</w:t>
            </w:r>
          </w:p>
        </w:tc>
        <w:tc>
          <w:tcPr>
            <w:tcW w:w="0" w:type="auto"/>
          </w:tcPr>
          <w:p w14:paraId="119D85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187F701" w14:textId="77777777" w:rsidTr="00C51F06">
        <w:tc>
          <w:tcPr>
            <w:tcW w:w="0" w:type="auto"/>
          </w:tcPr>
          <w:p w14:paraId="7834D74E" w14:textId="781B93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R4-2106072</w:t>
            </w:r>
          </w:p>
        </w:tc>
        <w:tc>
          <w:tcPr>
            <w:tcW w:w="0" w:type="auto"/>
          </w:tcPr>
          <w:p w14:paraId="1E34B06B" w14:textId="54FEAF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Clause 4.6 Declarations for IAB conducted test specification</w:t>
            </w:r>
          </w:p>
        </w:tc>
        <w:tc>
          <w:tcPr>
            <w:tcW w:w="0" w:type="auto"/>
          </w:tcPr>
          <w:p w14:paraId="6660ADB2" w14:textId="49A7F0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5F461AE" w14:textId="4ABE48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B5405C9" w14:textId="00F51E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R4-2106314</w:t>
            </w:r>
          </w:p>
        </w:tc>
        <w:tc>
          <w:tcPr>
            <w:tcW w:w="0" w:type="auto"/>
          </w:tcPr>
          <w:p w14:paraId="516EC4FD" w14:textId="56A308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18B43F39" w14:textId="77777777" w:rsidTr="00C51F06">
        <w:tc>
          <w:tcPr>
            <w:tcW w:w="0" w:type="auto"/>
          </w:tcPr>
          <w:p w14:paraId="01F1F675" w14:textId="55EA2F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R4-2106073</w:t>
            </w:r>
          </w:p>
        </w:tc>
        <w:tc>
          <w:tcPr>
            <w:tcW w:w="0" w:type="auto"/>
          </w:tcPr>
          <w:p w14:paraId="3A888E4B" w14:textId="143E20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38.176-2: OTA transmit ON/OFF power</w:t>
            </w:r>
          </w:p>
        </w:tc>
        <w:tc>
          <w:tcPr>
            <w:tcW w:w="0" w:type="auto"/>
          </w:tcPr>
          <w:p w14:paraId="23C79809" w14:textId="2E68CA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B205202" w14:textId="052351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1F6EE2B" w14:textId="36F90A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R4-2104790</w:t>
            </w:r>
          </w:p>
        </w:tc>
        <w:tc>
          <w:tcPr>
            <w:tcW w:w="0" w:type="auto"/>
          </w:tcPr>
          <w:p w14:paraId="591BC07C" w14:textId="0B1EAE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1D1B9E3A" w14:textId="77777777" w:rsidTr="00C51F06">
        <w:tc>
          <w:tcPr>
            <w:tcW w:w="0" w:type="auto"/>
          </w:tcPr>
          <w:p w14:paraId="1319AA57" w14:textId="4791C7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R4-2106074</w:t>
            </w:r>
          </w:p>
        </w:tc>
        <w:tc>
          <w:tcPr>
            <w:tcW w:w="0" w:type="auto"/>
          </w:tcPr>
          <w:p w14:paraId="5AA887EC" w14:textId="3E92D4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38.176-2: OTA transmitted signal quality</w:t>
            </w:r>
          </w:p>
        </w:tc>
        <w:tc>
          <w:tcPr>
            <w:tcW w:w="0" w:type="auto"/>
          </w:tcPr>
          <w:p w14:paraId="0E734B0B" w14:textId="21E953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812A475" w14:textId="0F3D77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E3C16EF" w14:textId="441323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R4-2106074</w:t>
            </w:r>
          </w:p>
        </w:tc>
        <w:tc>
          <w:tcPr>
            <w:tcW w:w="0" w:type="auto"/>
          </w:tcPr>
          <w:p w14:paraId="6248C788" w14:textId="2D4185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14401D1B" w14:textId="77777777" w:rsidTr="00C51F06">
        <w:tc>
          <w:tcPr>
            <w:tcW w:w="0" w:type="auto"/>
          </w:tcPr>
          <w:p w14:paraId="0760D479" w14:textId="7AA94A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R4-2106075</w:t>
            </w:r>
          </w:p>
        </w:tc>
        <w:tc>
          <w:tcPr>
            <w:tcW w:w="0" w:type="auto"/>
          </w:tcPr>
          <w:p w14:paraId="28C3DC48" w14:textId="4B91A6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38.176-2: Output power and Unwanted emission</w:t>
            </w:r>
          </w:p>
        </w:tc>
        <w:tc>
          <w:tcPr>
            <w:tcW w:w="0" w:type="auto"/>
          </w:tcPr>
          <w:p w14:paraId="7CE68414" w14:textId="2DB9F4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265EFDF" w14:textId="51DFD2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BB01A8D" w14:textId="129390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R4-2106319</w:t>
            </w:r>
          </w:p>
        </w:tc>
        <w:tc>
          <w:tcPr>
            <w:tcW w:w="0" w:type="auto"/>
          </w:tcPr>
          <w:p w14:paraId="7DF7533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965A633" w14:textId="77777777" w:rsidTr="00C51F06">
        <w:tc>
          <w:tcPr>
            <w:tcW w:w="0" w:type="auto"/>
          </w:tcPr>
          <w:p w14:paraId="03A6838F" w14:textId="3BA5B4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R4-2106076</w:t>
            </w:r>
          </w:p>
        </w:tc>
        <w:tc>
          <w:tcPr>
            <w:tcW w:w="0" w:type="auto"/>
          </w:tcPr>
          <w:p w14:paraId="2611C504" w14:textId="5F176C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38.xxx-2: TX IMD requirements</w:t>
            </w:r>
          </w:p>
        </w:tc>
        <w:tc>
          <w:tcPr>
            <w:tcW w:w="0" w:type="auto"/>
          </w:tcPr>
          <w:p w14:paraId="12BFE98C" w14:textId="20A787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76F5116" w14:textId="55F349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4869FCB" w14:textId="7161CF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R4-2106598</w:t>
            </w:r>
          </w:p>
        </w:tc>
        <w:tc>
          <w:tcPr>
            <w:tcW w:w="0" w:type="auto"/>
          </w:tcPr>
          <w:p w14:paraId="2BAD10A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F154477" w14:textId="77777777" w:rsidTr="00C51F06">
        <w:tc>
          <w:tcPr>
            <w:tcW w:w="0" w:type="auto"/>
          </w:tcPr>
          <w:p w14:paraId="356E3951" w14:textId="2DF052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R4-2106077</w:t>
            </w:r>
          </w:p>
        </w:tc>
        <w:tc>
          <w:tcPr>
            <w:tcW w:w="0" w:type="auto"/>
          </w:tcPr>
          <w:p w14:paraId="60999E08" w14:textId="7788F8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Annex A for IAB OTA test specification</w:t>
            </w:r>
          </w:p>
        </w:tc>
        <w:tc>
          <w:tcPr>
            <w:tcW w:w="0" w:type="auto"/>
          </w:tcPr>
          <w:p w14:paraId="00508F4C" w14:textId="5CB4BA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D9609C9" w14:textId="1C701D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002402E" w14:textId="141835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R4-2106317</w:t>
            </w:r>
          </w:p>
        </w:tc>
        <w:tc>
          <w:tcPr>
            <w:tcW w:w="0" w:type="auto"/>
          </w:tcPr>
          <w:p w14:paraId="21651CF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DF54677" w14:textId="77777777" w:rsidTr="00C51F06">
        <w:tc>
          <w:tcPr>
            <w:tcW w:w="0" w:type="auto"/>
          </w:tcPr>
          <w:p w14:paraId="5B284B87" w14:textId="759D26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R4-2106078</w:t>
            </w:r>
          </w:p>
        </w:tc>
        <w:tc>
          <w:tcPr>
            <w:tcW w:w="0" w:type="auto"/>
          </w:tcPr>
          <w:p w14:paraId="33E65A1A" w14:textId="28CFBD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38.xxx-2:  RX IMD requirements</w:t>
            </w:r>
          </w:p>
        </w:tc>
        <w:tc>
          <w:tcPr>
            <w:tcW w:w="0" w:type="auto"/>
          </w:tcPr>
          <w:p w14:paraId="271B6C0B" w14:textId="44A600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20C983E" w14:textId="2F725F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8396FD9" w14:textId="51C4A5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R4-2106600</w:t>
            </w:r>
          </w:p>
        </w:tc>
        <w:tc>
          <w:tcPr>
            <w:tcW w:w="0" w:type="auto"/>
          </w:tcPr>
          <w:p w14:paraId="6E848BD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CCD529" w14:textId="77777777" w:rsidTr="00C51F06">
        <w:tc>
          <w:tcPr>
            <w:tcW w:w="0" w:type="auto"/>
          </w:tcPr>
          <w:p w14:paraId="0C3911F0" w14:textId="5E1A4D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R4-2106079</w:t>
            </w:r>
          </w:p>
        </w:tc>
        <w:tc>
          <w:tcPr>
            <w:tcW w:w="0" w:type="auto"/>
          </w:tcPr>
          <w:p w14:paraId="0471E262" w14:textId="3225A0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 to TS 38.xxx-2:  RX ICS requirements</w:t>
            </w:r>
          </w:p>
        </w:tc>
        <w:tc>
          <w:tcPr>
            <w:tcW w:w="0" w:type="auto"/>
          </w:tcPr>
          <w:p w14:paraId="200673F0" w14:textId="68783D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29A89B7" w14:textId="67E4C9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DA20EEA" w14:textId="4F1732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R4-2106602</w:t>
            </w:r>
          </w:p>
        </w:tc>
        <w:tc>
          <w:tcPr>
            <w:tcW w:w="0" w:type="auto"/>
          </w:tcPr>
          <w:p w14:paraId="7D23144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30161D4" w14:textId="77777777" w:rsidTr="00C51F06">
        <w:tc>
          <w:tcPr>
            <w:tcW w:w="0" w:type="auto"/>
          </w:tcPr>
          <w:p w14:paraId="5169A174" w14:textId="7712D8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R4-2106080</w:t>
            </w:r>
          </w:p>
        </w:tc>
        <w:tc>
          <w:tcPr>
            <w:tcW w:w="0" w:type="auto"/>
          </w:tcPr>
          <w:p w14:paraId="5C63B887" w14:textId="28F698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 - OTA Sensitivity, clause  7.2, 7.3</w:t>
            </w:r>
          </w:p>
        </w:tc>
        <w:tc>
          <w:tcPr>
            <w:tcW w:w="0" w:type="auto"/>
          </w:tcPr>
          <w:p w14:paraId="78AB07A1" w14:textId="1751C2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4509D9A" w14:textId="369E84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3BB0F5D" w14:textId="7A4A6B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R4-2107101</w:t>
            </w:r>
          </w:p>
        </w:tc>
        <w:tc>
          <w:tcPr>
            <w:tcW w:w="0" w:type="auto"/>
          </w:tcPr>
          <w:p w14:paraId="2A49244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904019E" w14:textId="77777777" w:rsidTr="00C51F06">
        <w:tc>
          <w:tcPr>
            <w:tcW w:w="0" w:type="auto"/>
          </w:tcPr>
          <w:p w14:paraId="31C6044D" w14:textId="09BEDE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R4-2106081</w:t>
            </w:r>
          </w:p>
        </w:tc>
        <w:tc>
          <w:tcPr>
            <w:tcW w:w="0" w:type="auto"/>
          </w:tcPr>
          <w:p w14:paraId="149FBA25" w14:textId="7A6693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 - OTA Rx dynamic range, clause  7.3</w:t>
            </w:r>
          </w:p>
        </w:tc>
        <w:tc>
          <w:tcPr>
            <w:tcW w:w="0" w:type="auto"/>
          </w:tcPr>
          <w:p w14:paraId="4EB4CB72" w14:textId="4C4586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8EDC27D" w14:textId="223DE9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44AE25F" w14:textId="3C2270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R4-2107103</w:t>
            </w:r>
          </w:p>
        </w:tc>
        <w:tc>
          <w:tcPr>
            <w:tcW w:w="0" w:type="auto"/>
          </w:tcPr>
          <w:p w14:paraId="67DB096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F5FECF" w14:textId="77777777" w:rsidTr="00C51F06">
        <w:tc>
          <w:tcPr>
            <w:tcW w:w="0" w:type="auto"/>
          </w:tcPr>
          <w:p w14:paraId="754F766B" w14:textId="093D35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R4-2106082</w:t>
            </w:r>
          </w:p>
        </w:tc>
        <w:tc>
          <w:tcPr>
            <w:tcW w:w="0" w:type="auto"/>
          </w:tcPr>
          <w:p w14:paraId="047EDBFD" w14:textId="0C2CC6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IBB, OBB and RX spurious for OTA receiver characteristic test</w:t>
            </w:r>
          </w:p>
        </w:tc>
        <w:tc>
          <w:tcPr>
            <w:tcW w:w="0" w:type="auto"/>
          </w:tcPr>
          <w:p w14:paraId="11CA28CB" w14:textId="2CC7F2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38BA9D9" w14:textId="0DA420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FFFA2DA" w14:textId="6C7B72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R4-2107236</w:t>
            </w:r>
          </w:p>
        </w:tc>
        <w:tc>
          <w:tcPr>
            <w:tcW w:w="0" w:type="auto"/>
          </w:tcPr>
          <w:p w14:paraId="3D1767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79043CD" w14:textId="77777777" w:rsidTr="00C51F06">
        <w:tc>
          <w:tcPr>
            <w:tcW w:w="0" w:type="auto"/>
          </w:tcPr>
          <w:p w14:paraId="102F99EB" w14:textId="0485EA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R4-2106083</w:t>
            </w:r>
          </w:p>
        </w:tc>
        <w:tc>
          <w:tcPr>
            <w:tcW w:w="0" w:type="auto"/>
          </w:tcPr>
          <w:p w14:paraId="0D308A57" w14:textId="207132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38.146-2 Clause 4.6 Declarations for IAB radiated test specification</w:t>
            </w:r>
          </w:p>
        </w:tc>
        <w:tc>
          <w:tcPr>
            <w:tcW w:w="0" w:type="auto"/>
          </w:tcPr>
          <w:p w14:paraId="1A37E767" w14:textId="31A8EF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DB50BF1" w14:textId="38FC6C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5981F3A" w14:textId="46CF62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R4-2106318</w:t>
            </w:r>
          </w:p>
        </w:tc>
        <w:tc>
          <w:tcPr>
            <w:tcW w:w="0" w:type="auto"/>
          </w:tcPr>
          <w:p w14:paraId="47F2C58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CC0B0EE" w14:textId="77777777" w:rsidTr="00C51F06">
        <w:tc>
          <w:tcPr>
            <w:tcW w:w="0" w:type="auto"/>
          </w:tcPr>
          <w:p w14:paraId="611F92FA" w14:textId="175071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R4-2106084</w:t>
            </w:r>
          </w:p>
        </w:tc>
        <w:tc>
          <w:tcPr>
            <w:tcW w:w="0" w:type="auto"/>
          </w:tcPr>
          <w:p w14:paraId="13565A4A" w14:textId="043163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 - Annex D&amp;E</w:t>
            </w:r>
          </w:p>
        </w:tc>
        <w:tc>
          <w:tcPr>
            <w:tcW w:w="0" w:type="auto"/>
          </w:tcPr>
          <w:p w14:paraId="72D277B6" w14:textId="75C8E3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F476F1D" w14:textId="36D4F2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27E77E3" w14:textId="227428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R4-2107105</w:t>
            </w:r>
          </w:p>
        </w:tc>
        <w:tc>
          <w:tcPr>
            <w:tcW w:w="0" w:type="auto"/>
          </w:tcPr>
          <w:p w14:paraId="08CA1CD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76E8C38" w14:textId="77777777" w:rsidTr="00C51F06">
        <w:tc>
          <w:tcPr>
            <w:tcW w:w="0" w:type="auto"/>
          </w:tcPr>
          <w:p w14:paraId="55840775" w14:textId="77060A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R4-2106085</w:t>
            </w:r>
          </w:p>
        </w:tc>
        <w:tc>
          <w:tcPr>
            <w:tcW w:w="0" w:type="auto"/>
          </w:tcPr>
          <w:p w14:paraId="451EF729" w14:textId="3DC02A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IAB EMC spatial exclusion</w:t>
            </w:r>
          </w:p>
        </w:tc>
        <w:tc>
          <w:tcPr>
            <w:tcW w:w="0" w:type="auto"/>
          </w:tcPr>
          <w:p w14:paraId="4FFCA9B3" w14:textId="10284A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B070EA5" w14:textId="74B26B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8C9A8E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60B0E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45F473" w14:textId="77777777" w:rsidTr="00C51F06">
        <w:tc>
          <w:tcPr>
            <w:tcW w:w="0" w:type="auto"/>
          </w:tcPr>
          <w:p w14:paraId="28015814" w14:textId="17BFE4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R4-2106086</w:t>
            </w:r>
          </w:p>
        </w:tc>
        <w:tc>
          <w:tcPr>
            <w:tcW w:w="0" w:type="auto"/>
          </w:tcPr>
          <w:p w14:paraId="569CB24F" w14:textId="37AA21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38.175 on IAB EMC test configurations and performance requirements</w:t>
            </w:r>
          </w:p>
        </w:tc>
        <w:tc>
          <w:tcPr>
            <w:tcW w:w="0" w:type="auto"/>
          </w:tcPr>
          <w:p w14:paraId="54715FA2" w14:textId="14CC77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ZTE</w:t>
            </w:r>
          </w:p>
        </w:tc>
        <w:tc>
          <w:tcPr>
            <w:tcW w:w="0" w:type="auto"/>
          </w:tcPr>
          <w:p w14:paraId="1C6EA903" w14:textId="031795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C56A5C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231E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1498B8C" w14:textId="77777777" w:rsidTr="00C51F06">
        <w:tc>
          <w:tcPr>
            <w:tcW w:w="0" w:type="auto"/>
          </w:tcPr>
          <w:p w14:paraId="462335DB" w14:textId="0D7B4C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R4-2106087</w:t>
            </w:r>
          </w:p>
        </w:tc>
        <w:tc>
          <w:tcPr>
            <w:tcW w:w="0" w:type="auto"/>
          </w:tcPr>
          <w:p w14:paraId="4FD5F384" w14:textId="4E4137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repeaters EMC requirements</w:t>
            </w:r>
          </w:p>
        </w:tc>
        <w:tc>
          <w:tcPr>
            <w:tcW w:w="0" w:type="auto"/>
          </w:tcPr>
          <w:p w14:paraId="5DEBEA70" w14:textId="36F9C7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E8DC293" w14:textId="276233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6E4CD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87440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823FE29" w14:textId="77777777" w:rsidTr="00C51F06">
        <w:tc>
          <w:tcPr>
            <w:tcW w:w="0" w:type="auto"/>
          </w:tcPr>
          <w:p w14:paraId="3353BC11" w14:textId="37DA35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R4-2106088</w:t>
            </w:r>
          </w:p>
        </w:tc>
        <w:tc>
          <w:tcPr>
            <w:tcW w:w="0" w:type="auto"/>
          </w:tcPr>
          <w:p w14:paraId="2E62B743" w14:textId="49414C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Rel-16 NR IAB demodulation requirements</w:t>
            </w:r>
          </w:p>
        </w:tc>
        <w:tc>
          <w:tcPr>
            <w:tcW w:w="0" w:type="auto"/>
          </w:tcPr>
          <w:p w14:paraId="1C1D4C13" w14:textId="691AEE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 </w:t>
            </w:r>
          </w:p>
        </w:tc>
        <w:tc>
          <w:tcPr>
            <w:tcW w:w="0" w:type="auto"/>
          </w:tcPr>
          <w:p w14:paraId="2AFC3A5D" w14:textId="494789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957C3E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0223CC" w14:textId="588270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R4-2106172</w:t>
            </w:r>
          </w:p>
        </w:tc>
      </w:tr>
      <w:tr w:rsidR="00C51F06" w14:paraId="20A5CE94" w14:textId="77777777" w:rsidTr="00C51F06">
        <w:tc>
          <w:tcPr>
            <w:tcW w:w="0" w:type="auto"/>
          </w:tcPr>
          <w:p w14:paraId="41467390" w14:textId="13F2CD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R4-2106089</w:t>
            </w:r>
          </w:p>
        </w:tc>
        <w:tc>
          <w:tcPr>
            <w:tcW w:w="0" w:type="auto"/>
          </w:tcPr>
          <w:p w14:paraId="46CC27F7" w14:textId="64D0B0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Rel-16 NR IAB specification editorial issues</w:t>
            </w:r>
          </w:p>
        </w:tc>
        <w:tc>
          <w:tcPr>
            <w:tcW w:w="0" w:type="auto"/>
          </w:tcPr>
          <w:p w14:paraId="2126019A" w14:textId="35021D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A1846BD" w14:textId="2D33DD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5E99A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3A539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D44FC84" w14:textId="77777777" w:rsidTr="00C51F06">
        <w:tc>
          <w:tcPr>
            <w:tcW w:w="0" w:type="auto"/>
          </w:tcPr>
          <w:p w14:paraId="4C862CFE" w14:textId="2A9803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R4-2106090</w:t>
            </w:r>
          </w:p>
        </w:tc>
        <w:tc>
          <w:tcPr>
            <w:tcW w:w="0" w:type="auto"/>
          </w:tcPr>
          <w:p w14:paraId="5278E104" w14:textId="24B840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UE demodulation and CQI reporting for channel bandwidths 35MHz and 45MHz for NR FR1</w:t>
            </w:r>
          </w:p>
        </w:tc>
        <w:tc>
          <w:tcPr>
            <w:tcW w:w="0" w:type="auto"/>
          </w:tcPr>
          <w:p w14:paraId="025D4101" w14:textId="4B8630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E938214" w14:textId="7606D4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BF2146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04B94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AA0AA83" w14:textId="77777777" w:rsidTr="00C51F06">
        <w:tc>
          <w:tcPr>
            <w:tcW w:w="0" w:type="auto"/>
          </w:tcPr>
          <w:p w14:paraId="2EDEE12D" w14:textId="70BA2B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R4-2106091</w:t>
            </w:r>
          </w:p>
        </w:tc>
        <w:tc>
          <w:tcPr>
            <w:tcW w:w="0" w:type="auto"/>
          </w:tcPr>
          <w:p w14:paraId="37713EB6" w14:textId="312D15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</w:t>
            </w:r>
            <w:r>
              <w:rPr>
                <w:sz w:val="16"/>
              </w:rPr>
              <w:tab/>
              <w:t>forward on UE/BS demodulation on NR 47GHz band</w:t>
            </w:r>
          </w:p>
        </w:tc>
        <w:tc>
          <w:tcPr>
            <w:tcW w:w="0" w:type="auto"/>
          </w:tcPr>
          <w:p w14:paraId="0E7F8AE9" w14:textId="299160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E00C85D" w14:textId="49242E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F1368B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A4C82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5BBE5FE" w14:textId="77777777" w:rsidTr="00C51F06">
        <w:tc>
          <w:tcPr>
            <w:tcW w:w="0" w:type="auto"/>
          </w:tcPr>
          <w:p w14:paraId="0D55F54E" w14:textId="047307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R4-2106092</w:t>
            </w:r>
          </w:p>
        </w:tc>
        <w:tc>
          <w:tcPr>
            <w:tcW w:w="0" w:type="auto"/>
          </w:tcPr>
          <w:p w14:paraId="35B077B2" w14:textId="4BF89A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MIMO OTA</w:t>
            </w:r>
          </w:p>
        </w:tc>
        <w:tc>
          <w:tcPr>
            <w:tcW w:w="0" w:type="auto"/>
          </w:tcPr>
          <w:p w14:paraId="4DECB0A5" w14:textId="1B58B4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vivo,CAICT</w:t>
            </w:r>
          </w:p>
        </w:tc>
        <w:tc>
          <w:tcPr>
            <w:tcW w:w="0" w:type="auto"/>
          </w:tcPr>
          <w:p w14:paraId="0C4180A3" w14:textId="3500F6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7F0A6C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3A4D7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54212A" w14:textId="77777777" w:rsidTr="00C51F06">
        <w:tc>
          <w:tcPr>
            <w:tcW w:w="0" w:type="auto"/>
          </w:tcPr>
          <w:p w14:paraId="6F437A28" w14:textId="5C8937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R4-2106093</w:t>
            </w:r>
          </w:p>
        </w:tc>
        <w:tc>
          <w:tcPr>
            <w:tcW w:w="0" w:type="auto"/>
          </w:tcPr>
          <w:p w14:paraId="0AB23683" w14:textId="172125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TS38.151: revision on MIMO Average Spherical Coverage</w:t>
            </w:r>
          </w:p>
        </w:tc>
        <w:tc>
          <w:tcPr>
            <w:tcW w:w="0" w:type="auto"/>
          </w:tcPr>
          <w:p w14:paraId="71E1FB4E" w14:textId="6DB7AA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Huawei, HiSilicon , CAICT, vivo, OPPO</w:t>
            </w:r>
          </w:p>
        </w:tc>
        <w:tc>
          <w:tcPr>
            <w:tcW w:w="0" w:type="auto"/>
          </w:tcPr>
          <w:p w14:paraId="0572D6A0" w14:textId="3A0EB7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1A0723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49B93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6186926" w14:textId="77777777" w:rsidTr="00C51F06">
        <w:tc>
          <w:tcPr>
            <w:tcW w:w="0" w:type="auto"/>
          </w:tcPr>
          <w:p w14:paraId="3956D8FF" w14:textId="3186AB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R4-2106094</w:t>
            </w:r>
          </w:p>
        </w:tc>
        <w:tc>
          <w:tcPr>
            <w:tcW w:w="0" w:type="auto"/>
          </w:tcPr>
          <w:p w14:paraId="53CF804F" w14:textId="166A44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TS38.151 v0.2.0 on FR1 Channel model</w:t>
            </w:r>
          </w:p>
        </w:tc>
        <w:tc>
          <w:tcPr>
            <w:tcW w:w="0" w:type="auto"/>
          </w:tcPr>
          <w:p w14:paraId="5A7A3016" w14:textId="05D91B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CAICT</w:t>
            </w:r>
          </w:p>
        </w:tc>
        <w:tc>
          <w:tcPr>
            <w:tcW w:w="0" w:type="auto"/>
          </w:tcPr>
          <w:p w14:paraId="1C93B095" w14:textId="74F0A8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8EA0FE1" w14:textId="4F8204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R4-2104510</w:t>
            </w:r>
          </w:p>
        </w:tc>
        <w:tc>
          <w:tcPr>
            <w:tcW w:w="0" w:type="auto"/>
          </w:tcPr>
          <w:p w14:paraId="76701D1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C90DB1D" w14:textId="77777777" w:rsidTr="00C51F06">
        <w:tc>
          <w:tcPr>
            <w:tcW w:w="0" w:type="auto"/>
          </w:tcPr>
          <w:p w14:paraId="63402E03" w14:textId="3C32CD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R4-2106095</w:t>
            </w:r>
          </w:p>
        </w:tc>
        <w:tc>
          <w:tcPr>
            <w:tcW w:w="0" w:type="auto"/>
          </w:tcPr>
          <w:p w14:paraId="30322001" w14:textId="03FA5C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TS38.151 v0.2.0 on calibration and test procedure</w:t>
            </w:r>
          </w:p>
        </w:tc>
        <w:tc>
          <w:tcPr>
            <w:tcW w:w="0" w:type="auto"/>
          </w:tcPr>
          <w:p w14:paraId="0E0283F5" w14:textId="36CE05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CAICT</w:t>
            </w:r>
          </w:p>
        </w:tc>
        <w:tc>
          <w:tcPr>
            <w:tcW w:w="0" w:type="auto"/>
          </w:tcPr>
          <w:p w14:paraId="118D0D52" w14:textId="18C3D2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B44C8E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DCE02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136A5FF" w14:textId="77777777" w:rsidTr="00C51F06">
        <w:tc>
          <w:tcPr>
            <w:tcW w:w="0" w:type="auto"/>
          </w:tcPr>
          <w:p w14:paraId="04E70331" w14:textId="588B1C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R4-2106096</w:t>
            </w:r>
          </w:p>
        </w:tc>
        <w:tc>
          <w:tcPr>
            <w:tcW w:w="0" w:type="auto"/>
          </w:tcPr>
          <w:p w14:paraId="2D7227AC" w14:textId="6BC988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workplan of MIMO OTA WI</w:t>
            </w:r>
          </w:p>
        </w:tc>
        <w:tc>
          <w:tcPr>
            <w:tcW w:w="0" w:type="auto"/>
          </w:tcPr>
          <w:p w14:paraId="0F68C628" w14:textId="2D90BC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CAICT, OPPO</w:t>
            </w:r>
          </w:p>
        </w:tc>
        <w:tc>
          <w:tcPr>
            <w:tcW w:w="0" w:type="auto"/>
          </w:tcPr>
          <w:p w14:paraId="4186A9BF" w14:textId="249825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62AED9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E96E3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BE89D3B" w14:textId="77777777" w:rsidTr="00C51F06">
        <w:tc>
          <w:tcPr>
            <w:tcW w:w="0" w:type="auto"/>
          </w:tcPr>
          <w:p w14:paraId="32C8D012" w14:textId="35E4BA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R4-2106097</w:t>
            </w:r>
          </w:p>
        </w:tc>
        <w:tc>
          <w:tcPr>
            <w:tcW w:w="0" w:type="auto"/>
          </w:tcPr>
          <w:p w14:paraId="5CE30B38" w14:textId="22CDC0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Channel Emulation Curves</w:t>
            </w:r>
          </w:p>
        </w:tc>
        <w:tc>
          <w:tcPr>
            <w:tcW w:w="0" w:type="auto"/>
          </w:tcPr>
          <w:p w14:paraId="0D324487" w14:textId="4A70E5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5C7BB912" w14:textId="6829DF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77D310" w14:textId="296363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R4-2107127</w:t>
            </w:r>
          </w:p>
        </w:tc>
        <w:tc>
          <w:tcPr>
            <w:tcW w:w="0" w:type="auto"/>
          </w:tcPr>
          <w:p w14:paraId="3CE8D96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C5351D5" w14:textId="77777777" w:rsidTr="00C51F06">
        <w:tc>
          <w:tcPr>
            <w:tcW w:w="0" w:type="auto"/>
          </w:tcPr>
          <w:p w14:paraId="3D4222C9" w14:textId="437709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R4-2106098</w:t>
            </w:r>
          </w:p>
        </w:tc>
        <w:tc>
          <w:tcPr>
            <w:tcW w:w="0" w:type="auto"/>
          </w:tcPr>
          <w:p w14:paraId="2D3D52A3" w14:textId="48A726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FR1 HST demodulation</w:t>
            </w:r>
          </w:p>
        </w:tc>
        <w:tc>
          <w:tcPr>
            <w:tcW w:w="0" w:type="auto"/>
          </w:tcPr>
          <w:p w14:paraId="2497F3FC" w14:textId="4F8BA6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477C9EF" w14:textId="3B8947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28AC94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58F2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30A279A" w14:textId="77777777" w:rsidTr="00C51F06">
        <w:tc>
          <w:tcPr>
            <w:tcW w:w="0" w:type="auto"/>
          </w:tcPr>
          <w:p w14:paraId="1C878471" w14:textId="279E16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R4-2106099</w:t>
            </w:r>
          </w:p>
        </w:tc>
        <w:tc>
          <w:tcPr>
            <w:tcW w:w="0" w:type="auto"/>
          </w:tcPr>
          <w:p w14:paraId="15F0ABA9" w14:textId="76E4AB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for FR1 HST demodulation results</w:t>
            </w:r>
          </w:p>
        </w:tc>
        <w:tc>
          <w:tcPr>
            <w:tcW w:w="0" w:type="auto"/>
          </w:tcPr>
          <w:p w14:paraId="4CF6263F" w14:textId="3D9F7A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A260D0A" w14:textId="2A243A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CEFD6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DCC1F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9B15207" w14:textId="77777777" w:rsidTr="00C51F06">
        <w:tc>
          <w:tcPr>
            <w:tcW w:w="0" w:type="auto"/>
          </w:tcPr>
          <w:p w14:paraId="3299950E" w14:textId="32A4C5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R4-2106100</w:t>
            </w:r>
          </w:p>
        </w:tc>
        <w:tc>
          <w:tcPr>
            <w:tcW w:w="0" w:type="auto"/>
          </w:tcPr>
          <w:p w14:paraId="48F809BC" w14:textId="763CEC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FR2 HST Deployment Scenario Analysis</w:t>
            </w:r>
          </w:p>
        </w:tc>
        <w:tc>
          <w:tcPr>
            <w:tcW w:w="0" w:type="auto"/>
          </w:tcPr>
          <w:p w14:paraId="6E9A4E5B" w14:textId="1A5072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0BCE9D4" w14:textId="1B53E6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A632B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9163E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5DF999C" w14:textId="77777777" w:rsidTr="00C51F06">
        <w:tc>
          <w:tcPr>
            <w:tcW w:w="0" w:type="auto"/>
          </w:tcPr>
          <w:p w14:paraId="1D7D3558" w14:textId="3E14AD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R4-2106101</w:t>
            </w:r>
          </w:p>
        </w:tc>
        <w:tc>
          <w:tcPr>
            <w:tcW w:w="0" w:type="auto"/>
          </w:tcPr>
          <w:p w14:paraId="677436BA" w14:textId="3A4801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Channel Modeling for FR2 HST</w:t>
            </w:r>
          </w:p>
        </w:tc>
        <w:tc>
          <w:tcPr>
            <w:tcW w:w="0" w:type="auto"/>
          </w:tcPr>
          <w:p w14:paraId="70645B87" w14:textId="776929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51841B4" w14:textId="187174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E9D736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6013A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6092EF2" w14:textId="77777777" w:rsidTr="00C51F06">
        <w:tc>
          <w:tcPr>
            <w:tcW w:w="0" w:type="auto"/>
          </w:tcPr>
          <w:p w14:paraId="6F589CEA" w14:textId="095AE0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R4-2106102</w:t>
            </w:r>
          </w:p>
        </w:tc>
        <w:tc>
          <w:tcPr>
            <w:tcW w:w="0" w:type="auto"/>
          </w:tcPr>
          <w:p w14:paraId="35889D37" w14:textId="7E65EE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Demodulation requirement for FR2 HST</w:t>
            </w:r>
          </w:p>
        </w:tc>
        <w:tc>
          <w:tcPr>
            <w:tcW w:w="0" w:type="auto"/>
          </w:tcPr>
          <w:p w14:paraId="55042983" w14:textId="278207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BB95AF6" w14:textId="426EB9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0E3571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90473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6983DD9" w14:textId="77777777" w:rsidTr="00C51F06">
        <w:tc>
          <w:tcPr>
            <w:tcW w:w="0" w:type="auto"/>
          </w:tcPr>
          <w:p w14:paraId="4AC8CC0C" w14:textId="39896F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R4-2106103</w:t>
            </w:r>
          </w:p>
        </w:tc>
        <w:tc>
          <w:tcPr>
            <w:tcW w:w="0" w:type="auto"/>
          </w:tcPr>
          <w:p w14:paraId="1448C280" w14:textId="68948C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[307] NTN_Solutions_Part1</w:t>
            </w:r>
          </w:p>
        </w:tc>
        <w:tc>
          <w:tcPr>
            <w:tcW w:w="0" w:type="auto"/>
          </w:tcPr>
          <w:p w14:paraId="465A6FAF" w14:textId="25D685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167B557B" w14:textId="31D3A1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48B1F6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40BCD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E6D00DB" w14:textId="77777777" w:rsidTr="00C51F06">
        <w:tc>
          <w:tcPr>
            <w:tcW w:w="0" w:type="auto"/>
          </w:tcPr>
          <w:p w14:paraId="522BA46E" w14:textId="26C692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R4-2106104</w:t>
            </w:r>
          </w:p>
        </w:tc>
        <w:tc>
          <w:tcPr>
            <w:tcW w:w="0" w:type="auto"/>
          </w:tcPr>
          <w:p w14:paraId="6F4FF051" w14:textId="2ADEA5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[308] NTN_Solutions_Part2</w:t>
            </w:r>
          </w:p>
        </w:tc>
        <w:tc>
          <w:tcPr>
            <w:tcW w:w="0" w:type="auto"/>
          </w:tcPr>
          <w:p w14:paraId="68C343E4" w14:textId="3A7D9E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6107465" w14:textId="004660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04E161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B3450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0BD6F15" w14:textId="77777777" w:rsidTr="00C51F06">
        <w:tc>
          <w:tcPr>
            <w:tcW w:w="0" w:type="auto"/>
          </w:tcPr>
          <w:p w14:paraId="4183BCB9" w14:textId="5E5B5F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R4-2106105</w:t>
            </w:r>
          </w:p>
        </w:tc>
        <w:tc>
          <w:tcPr>
            <w:tcW w:w="0" w:type="auto"/>
          </w:tcPr>
          <w:p w14:paraId="75EBD321" w14:textId="7268E0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assumptions for NTN co-existence</w:t>
            </w:r>
          </w:p>
        </w:tc>
        <w:tc>
          <w:tcPr>
            <w:tcW w:w="0" w:type="auto"/>
          </w:tcPr>
          <w:p w14:paraId="730F9597" w14:textId="3C8874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CATT</w:t>
            </w:r>
          </w:p>
        </w:tc>
        <w:tc>
          <w:tcPr>
            <w:tcW w:w="0" w:type="auto"/>
          </w:tcPr>
          <w:p w14:paraId="37EAC4C2" w14:textId="59DDCB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48B068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86C19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2B91AE7" w14:textId="77777777" w:rsidTr="00C51F06">
        <w:tc>
          <w:tcPr>
            <w:tcW w:w="0" w:type="auto"/>
          </w:tcPr>
          <w:p w14:paraId="12729178" w14:textId="5249F2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R4-2106106</w:t>
            </w:r>
          </w:p>
        </w:tc>
        <w:tc>
          <w:tcPr>
            <w:tcW w:w="0" w:type="auto"/>
          </w:tcPr>
          <w:p w14:paraId="5043624A" w14:textId="79F559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assumptions for HAPS co-existence</w:t>
            </w:r>
          </w:p>
        </w:tc>
        <w:tc>
          <w:tcPr>
            <w:tcW w:w="0" w:type="auto"/>
          </w:tcPr>
          <w:p w14:paraId="441E857A" w14:textId="54775C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1F375EE" w14:textId="023645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40018C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C38B0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A80333F" w14:textId="77777777" w:rsidTr="00C51F06">
        <w:tc>
          <w:tcPr>
            <w:tcW w:w="0" w:type="auto"/>
          </w:tcPr>
          <w:p w14:paraId="5175EA72" w14:textId="133ACC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R4-2106107</w:t>
            </w:r>
          </w:p>
        </w:tc>
        <w:tc>
          <w:tcPr>
            <w:tcW w:w="0" w:type="auto"/>
          </w:tcPr>
          <w:p w14:paraId="33B004A9" w14:textId="51B228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reply on NTN UL time and frequency synchronization requirements</w:t>
            </w:r>
          </w:p>
        </w:tc>
        <w:tc>
          <w:tcPr>
            <w:tcW w:w="0" w:type="auto"/>
          </w:tcPr>
          <w:p w14:paraId="02AF9ACB" w14:textId="3AB81A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5D21798" w14:textId="43D2D4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7DFDE6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636757" w14:textId="0A3B6D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R4-2106174</w:t>
            </w:r>
          </w:p>
        </w:tc>
      </w:tr>
      <w:tr w:rsidR="00C51F06" w14:paraId="069E45C8" w14:textId="77777777" w:rsidTr="00C51F06">
        <w:tc>
          <w:tcPr>
            <w:tcW w:w="0" w:type="auto"/>
          </w:tcPr>
          <w:p w14:paraId="43439703" w14:textId="00E7CF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R4-2106108</w:t>
            </w:r>
          </w:p>
        </w:tc>
        <w:tc>
          <w:tcPr>
            <w:tcW w:w="0" w:type="auto"/>
          </w:tcPr>
          <w:p w14:paraId="13052862" w14:textId="580CF3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General issues for repeaters</w:t>
            </w:r>
          </w:p>
        </w:tc>
        <w:tc>
          <w:tcPr>
            <w:tcW w:w="0" w:type="auto"/>
          </w:tcPr>
          <w:p w14:paraId="47EAE65B" w14:textId="03E513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19941816" w14:textId="0638FA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16CD47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1FB63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A0FA9CB" w14:textId="77777777" w:rsidTr="00C51F06">
        <w:tc>
          <w:tcPr>
            <w:tcW w:w="0" w:type="auto"/>
          </w:tcPr>
          <w:p w14:paraId="0E54B2AA" w14:textId="15F174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R4-2106109</w:t>
            </w:r>
          </w:p>
        </w:tc>
        <w:tc>
          <w:tcPr>
            <w:tcW w:w="0" w:type="auto"/>
          </w:tcPr>
          <w:p w14:paraId="6256EA43" w14:textId="6B08EB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Repeater Classes and Types</w:t>
            </w:r>
          </w:p>
        </w:tc>
        <w:tc>
          <w:tcPr>
            <w:tcW w:w="0" w:type="auto"/>
          </w:tcPr>
          <w:p w14:paraId="3B66099F" w14:textId="504AC1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48BE736" w14:textId="5EF9ED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631E3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E8DA6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4126954" w14:textId="77777777" w:rsidTr="00C51F06">
        <w:tc>
          <w:tcPr>
            <w:tcW w:w="0" w:type="auto"/>
          </w:tcPr>
          <w:p w14:paraId="329698EA" w14:textId="715F89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R4-2106110</w:t>
            </w:r>
          </w:p>
        </w:tc>
        <w:tc>
          <w:tcPr>
            <w:tcW w:w="0" w:type="auto"/>
          </w:tcPr>
          <w:p w14:paraId="567508FF" w14:textId="7939C9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TDD Repeaters</w:t>
            </w:r>
          </w:p>
        </w:tc>
        <w:tc>
          <w:tcPr>
            <w:tcW w:w="0" w:type="auto"/>
          </w:tcPr>
          <w:p w14:paraId="62E6FD1F" w14:textId="38F4B7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28969F9" w14:textId="1F222F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CB35B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D8D28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0E88A7F" w14:textId="77777777" w:rsidTr="00C51F06">
        <w:tc>
          <w:tcPr>
            <w:tcW w:w="0" w:type="auto"/>
          </w:tcPr>
          <w:p w14:paraId="2B8EFA3E" w14:textId="4415E3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R4-2106111</w:t>
            </w:r>
          </w:p>
        </w:tc>
        <w:tc>
          <w:tcPr>
            <w:tcW w:w="0" w:type="auto"/>
          </w:tcPr>
          <w:p w14:paraId="2722F64A" w14:textId="16C997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repeater modified work plan</w:t>
            </w:r>
          </w:p>
        </w:tc>
        <w:tc>
          <w:tcPr>
            <w:tcW w:w="0" w:type="auto"/>
          </w:tcPr>
          <w:p w14:paraId="034F3F97" w14:textId="4EC08D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12473B01" w14:textId="4BFD47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1AF633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7E1B4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7897064" w14:textId="77777777" w:rsidTr="00C51F06">
        <w:tc>
          <w:tcPr>
            <w:tcW w:w="0" w:type="auto"/>
          </w:tcPr>
          <w:p w14:paraId="1B3B07BA" w14:textId="5EA972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R4-2106112</w:t>
            </w:r>
          </w:p>
        </w:tc>
        <w:tc>
          <w:tcPr>
            <w:tcW w:w="0" w:type="auto"/>
          </w:tcPr>
          <w:p w14:paraId="42A41B6C" w14:textId="2587B4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RF requirements for NR repeater</w:t>
            </w:r>
          </w:p>
        </w:tc>
        <w:tc>
          <w:tcPr>
            <w:tcW w:w="0" w:type="auto"/>
          </w:tcPr>
          <w:p w14:paraId="2CBCE88F" w14:textId="62145F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632861F" w14:textId="428F2B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B503AB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EA389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59ED897" w14:textId="77777777" w:rsidTr="00C51F06">
        <w:tc>
          <w:tcPr>
            <w:tcW w:w="0" w:type="auto"/>
          </w:tcPr>
          <w:p w14:paraId="50199CD2" w14:textId="19E813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R4-2106113</w:t>
            </w:r>
          </w:p>
        </w:tc>
        <w:tc>
          <w:tcPr>
            <w:tcW w:w="0" w:type="auto"/>
          </w:tcPr>
          <w:p w14:paraId="01A20639" w14:textId="773030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BS RF TX requirements for 52.6 – 71 GHz</w:t>
            </w:r>
          </w:p>
        </w:tc>
        <w:tc>
          <w:tcPr>
            <w:tcW w:w="0" w:type="auto"/>
          </w:tcPr>
          <w:p w14:paraId="3FD57BB1" w14:textId="0EC035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BF71DF9" w14:textId="7ECD60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245DB9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06B6C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F80D62A" w14:textId="77777777" w:rsidTr="00C51F06">
        <w:tc>
          <w:tcPr>
            <w:tcW w:w="0" w:type="auto"/>
          </w:tcPr>
          <w:p w14:paraId="78234BD3" w14:textId="1CA4E5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R4-2106114</w:t>
            </w:r>
          </w:p>
        </w:tc>
        <w:tc>
          <w:tcPr>
            <w:tcW w:w="0" w:type="auto"/>
          </w:tcPr>
          <w:p w14:paraId="7D20CAAB" w14:textId="7D07FA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BS RF RX requirements for 52.6 – 71 GHz</w:t>
            </w:r>
          </w:p>
        </w:tc>
        <w:tc>
          <w:tcPr>
            <w:tcW w:w="0" w:type="auto"/>
          </w:tcPr>
          <w:p w14:paraId="6E0C0D69" w14:textId="36216F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F6B68C2" w14:textId="3BB386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69EBEC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0AC6F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B3B1159" w14:textId="77777777" w:rsidTr="00C51F06">
        <w:tc>
          <w:tcPr>
            <w:tcW w:w="0" w:type="auto"/>
          </w:tcPr>
          <w:p w14:paraId="35953E68" w14:textId="741541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R4-2106115</w:t>
            </w:r>
          </w:p>
        </w:tc>
        <w:tc>
          <w:tcPr>
            <w:tcW w:w="0" w:type="auto"/>
          </w:tcPr>
          <w:p w14:paraId="3987FBEA" w14:textId="6E8821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Rel-17 eIAB RAN4 scope</w:t>
            </w:r>
          </w:p>
        </w:tc>
        <w:tc>
          <w:tcPr>
            <w:tcW w:w="0" w:type="auto"/>
          </w:tcPr>
          <w:p w14:paraId="30D81B92" w14:textId="778CCC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DA68887" w14:textId="6F8BC3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8D090B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4D79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C92DFD4" w14:textId="77777777" w:rsidTr="00C51F06">
        <w:tc>
          <w:tcPr>
            <w:tcW w:w="0" w:type="auto"/>
          </w:tcPr>
          <w:p w14:paraId="10B15607" w14:textId="39A1B6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R4-2106116</w:t>
            </w:r>
          </w:p>
        </w:tc>
        <w:tc>
          <w:tcPr>
            <w:tcW w:w="0" w:type="auto"/>
          </w:tcPr>
          <w:p w14:paraId="7E3E0E33" w14:textId="0BEFFC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general and PDSCH demodulation requirements for inter-cell interference MMSE-IRC</w:t>
            </w:r>
          </w:p>
        </w:tc>
        <w:tc>
          <w:tcPr>
            <w:tcW w:w="0" w:type="auto"/>
          </w:tcPr>
          <w:p w14:paraId="2DB3BB8E" w14:textId="10A422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32F0855" w14:textId="03C135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E5F853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873F4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AB6B222" w14:textId="77777777" w:rsidTr="00C51F06">
        <w:tc>
          <w:tcPr>
            <w:tcW w:w="0" w:type="auto"/>
          </w:tcPr>
          <w:p w14:paraId="73C2E887" w14:textId="7DDCBB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R4-2106117</w:t>
            </w:r>
          </w:p>
        </w:tc>
        <w:tc>
          <w:tcPr>
            <w:tcW w:w="0" w:type="auto"/>
          </w:tcPr>
          <w:p w14:paraId="175F7995" w14:textId="1809BF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CQI reporting requirements for inter-cell interference MMSE-IRC</w:t>
            </w:r>
          </w:p>
        </w:tc>
        <w:tc>
          <w:tcPr>
            <w:tcW w:w="0" w:type="auto"/>
          </w:tcPr>
          <w:p w14:paraId="44C80A64" w14:textId="491005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943802F" w14:textId="069E74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D996D7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08E7F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1D65E8" w14:textId="77777777" w:rsidTr="00C51F06">
        <w:tc>
          <w:tcPr>
            <w:tcW w:w="0" w:type="auto"/>
          </w:tcPr>
          <w:p w14:paraId="4D140D6E" w14:textId="28DB5D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R4-2106118</w:t>
            </w:r>
          </w:p>
        </w:tc>
        <w:tc>
          <w:tcPr>
            <w:tcW w:w="0" w:type="auto"/>
          </w:tcPr>
          <w:p w14:paraId="15541852" w14:textId="02AD70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MMSE-IRC receiver for intra-cell inter-user interference</w:t>
            </w:r>
          </w:p>
        </w:tc>
        <w:tc>
          <w:tcPr>
            <w:tcW w:w="0" w:type="auto"/>
          </w:tcPr>
          <w:p w14:paraId="5635AFB8" w14:textId="52C00B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4A30CF1" w14:textId="2C8CB7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E34775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D3B6E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47546C8" w14:textId="77777777" w:rsidTr="00C51F06">
        <w:tc>
          <w:tcPr>
            <w:tcW w:w="0" w:type="auto"/>
          </w:tcPr>
          <w:p w14:paraId="327F192E" w14:textId="322948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R4-2106119</w:t>
            </w:r>
          </w:p>
        </w:tc>
        <w:tc>
          <w:tcPr>
            <w:tcW w:w="0" w:type="auto"/>
          </w:tcPr>
          <w:p w14:paraId="50F5D2BA" w14:textId="74D28B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for Further enhancement on NR demodulation performance WI</w:t>
            </w:r>
          </w:p>
        </w:tc>
        <w:tc>
          <w:tcPr>
            <w:tcW w:w="0" w:type="auto"/>
          </w:tcPr>
          <w:p w14:paraId="01A1FB52" w14:textId="4C4B9F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3E3332C9" w14:textId="0C3D8C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D301320" w14:textId="3032CB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R4-2104951</w:t>
            </w:r>
          </w:p>
        </w:tc>
        <w:tc>
          <w:tcPr>
            <w:tcW w:w="0" w:type="auto"/>
          </w:tcPr>
          <w:p w14:paraId="485A8A3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87D8321" w14:textId="77777777" w:rsidTr="00C51F06">
        <w:tc>
          <w:tcPr>
            <w:tcW w:w="0" w:type="auto"/>
          </w:tcPr>
          <w:p w14:paraId="7356D6C4" w14:textId="721C5B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R4-2106120</w:t>
            </w:r>
          </w:p>
        </w:tc>
        <w:tc>
          <w:tcPr>
            <w:tcW w:w="0" w:type="auto"/>
          </w:tcPr>
          <w:p w14:paraId="657A17C9" w14:textId="44EB9D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for FR1 PUSCH 256QAM performance requirements</w:t>
            </w:r>
          </w:p>
        </w:tc>
        <w:tc>
          <w:tcPr>
            <w:tcW w:w="0" w:type="auto"/>
          </w:tcPr>
          <w:p w14:paraId="17EF65B2" w14:textId="1E05B6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61D11D0" w14:textId="5C2CA5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441429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A44F2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E852C01" w14:textId="77777777" w:rsidTr="00C51F06">
        <w:tc>
          <w:tcPr>
            <w:tcW w:w="0" w:type="auto"/>
          </w:tcPr>
          <w:p w14:paraId="457889FB" w14:textId="65F5F0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R4-2106121</w:t>
            </w:r>
          </w:p>
        </w:tc>
        <w:tc>
          <w:tcPr>
            <w:tcW w:w="0" w:type="auto"/>
          </w:tcPr>
          <w:p w14:paraId="3C52320F" w14:textId="27101D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BS RF requirements for 1024QAM</w:t>
            </w:r>
          </w:p>
        </w:tc>
        <w:tc>
          <w:tcPr>
            <w:tcW w:w="0" w:type="auto"/>
          </w:tcPr>
          <w:p w14:paraId="3857350D" w14:textId="303A31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49B1821" w14:textId="4379F8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CF96CC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CDD5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0E31489" w14:textId="77777777" w:rsidTr="00C51F06">
        <w:tc>
          <w:tcPr>
            <w:tcW w:w="0" w:type="auto"/>
          </w:tcPr>
          <w:p w14:paraId="425E286E" w14:textId="129795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R4-2106122</w:t>
            </w:r>
          </w:p>
        </w:tc>
        <w:tc>
          <w:tcPr>
            <w:tcW w:w="0" w:type="auto"/>
          </w:tcPr>
          <w:p w14:paraId="3141E79E" w14:textId="5C4F1F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5G NR UE Application Layer Data Throughput Performance</w:t>
            </w:r>
          </w:p>
        </w:tc>
        <w:tc>
          <w:tcPr>
            <w:tcW w:w="0" w:type="auto"/>
          </w:tcPr>
          <w:p w14:paraId="485F6234" w14:textId="626AD1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0E473B83" w14:textId="3701FC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DC2C32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C6136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1D50CDE" w14:textId="77777777" w:rsidTr="00C51F06">
        <w:tc>
          <w:tcPr>
            <w:tcW w:w="0" w:type="auto"/>
          </w:tcPr>
          <w:p w14:paraId="5B898B80" w14:textId="355B4C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R4-2106123</w:t>
            </w:r>
          </w:p>
        </w:tc>
        <w:tc>
          <w:tcPr>
            <w:tcW w:w="0" w:type="auto"/>
          </w:tcPr>
          <w:p w14:paraId="46B98BAF" w14:textId="0A91EE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7309EC6" w14:textId="1B7709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F4808D6" w14:textId="40A6EB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988041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1099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DD2804A" w14:textId="77777777" w:rsidTr="00C51F06">
        <w:tc>
          <w:tcPr>
            <w:tcW w:w="0" w:type="auto"/>
          </w:tcPr>
          <w:p w14:paraId="247DB556" w14:textId="4F906C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R4-2106124</w:t>
            </w:r>
          </w:p>
        </w:tc>
        <w:tc>
          <w:tcPr>
            <w:tcW w:w="0" w:type="auto"/>
          </w:tcPr>
          <w:p w14:paraId="05A2759F" w14:textId="72A8E1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for Study on 5G NR UE Application Layer Data Throughput Performance</w:t>
            </w:r>
          </w:p>
        </w:tc>
        <w:tc>
          <w:tcPr>
            <w:tcW w:w="0" w:type="auto"/>
          </w:tcPr>
          <w:p w14:paraId="4486F76B" w14:textId="53E8B6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8CE8ADF" w14:textId="21BE5C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6B23146" w14:textId="1EEE2E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R4-2107032</w:t>
            </w:r>
          </w:p>
        </w:tc>
        <w:tc>
          <w:tcPr>
            <w:tcW w:w="0" w:type="auto"/>
          </w:tcPr>
          <w:p w14:paraId="2D194756" w14:textId="326E52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14F61303" w14:textId="77777777" w:rsidTr="00C51F06">
        <w:tc>
          <w:tcPr>
            <w:tcW w:w="0" w:type="auto"/>
          </w:tcPr>
          <w:p w14:paraId="246BE131" w14:textId="3F440C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R4-2106125</w:t>
            </w:r>
          </w:p>
        </w:tc>
        <w:tc>
          <w:tcPr>
            <w:tcW w:w="0" w:type="auto"/>
          </w:tcPr>
          <w:p w14:paraId="59AAE9B1" w14:textId="308FC7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OTA in-field testing and antenna model information to ITU-R</w:t>
            </w:r>
          </w:p>
        </w:tc>
        <w:tc>
          <w:tcPr>
            <w:tcW w:w="0" w:type="auto"/>
          </w:tcPr>
          <w:p w14:paraId="0CD423CA" w14:textId="16F5FA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16DB2DB" w14:textId="75A783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873576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ED983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4E01E2F" w14:textId="77777777" w:rsidTr="00C51F06">
        <w:tc>
          <w:tcPr>
            <w:tcW w:w="0" w:type="auto"/>
          </w:tcPr>
          <w:p w14:paraId="55E8CD17" w14:textId="74F2A5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R4-2106126</w:t>
            </w:r>
          </w:p>
        </w:tc>
        <w:tc>
          <w:tcPr>
            <w:tcW w:w="0" w:type="auto"/>
          </w:tcPr>
          <w:p w14:paraId="5F10E21E" w14:textId="1BCD84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5BF6EEB" w14:textId="366D76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C0EF4EE" w14:textId="207A5D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4D713D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2126F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0DB70D0" w14:textId="77777777" w:rsidTr="00C51F06">
        <w:tc>
          <w:tcPr>
            <w:tcW w:w="0" w:type="auto"/>
          </w:tcPr>
          <w:p w14:paraId="4904DB4F" w14:textId="5D83B2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R4-2106127</w:t>
            </w:r>
          </w:p>
        </w:tc>
        <w:tc>
          <w:tcPr>
            <w:tcW w:w="0" w:type="auto"/>
          </w:tcPr>
          <w:p w14:paraId="5A5E3A84" w14:textId="206E66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agreements and remaining issues with FR2 test method enhancements</w:t>
            </w:r>
          </w:p>
        </w:tc>
        <w:tc>
          <w:tcPr>
            <w:tcW w:w="0" w:type="auto"/>
          </w:tcPr>
          <w:p w14:paraId="6BF7CB78" w14:textId="46638B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C459B8E" w14:textId="73EE47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56D4BD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04166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78C07D0" w14:textId="77777777" w:rsidTr="00C51F06">
        <w:tc>
          <w:tcPr>
            <w:tcW w:w="0" w:type="auto"/>
          </w:tcPr>
          <w:p w14:paraId="36FC4BDE" w14:textId="6214A3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R4-2106128</w:t>
            </w:r>
          </w:p>
        </w:tc>
        <w:tc>
          <w:tcPr>
            <w:tcW w:w="0" w:type="auto"/>
          </w:tcPr>
          <w:p w14:paraId="07F76249" w14:textId="4CC8F0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antenna assumption and measurement grids for FR2 PC3</w:t>
            </w:r>
          </w:p>
        </w:tc>
        <w:tc>
          <w:tcPr>
            <w:tcW w:w="0" w:type="auto"/>
          </w:tcPr>
          <w:p w14:paraId="38824DCE" w14:textId="53BF35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9EFB605" w14:textId="696878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C26C404" w14:textId="67EBA4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R4-2104518</w:t>
            </w:r>
          </w:p>
        </w:tc>
        <w:tc>
          <w:tcPr>
            <w:tcW w:w="0" w:type="auto"/>
          </w:tcPr>
          <w:p w14:paraId="763AC45D" w14:textId="561D24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7BD09EC0" w14:textId="77777777" w:rsidTr="00C51F06">
        <w:tc>
          <w:tcPr>
            <w:tcW w:w="0" w:type="auto"/>
          </w:tcPr>
          <w:p w14:paraId="6EC76142" w14:textId="0D671F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R4-2106129</w:t>
            </w:r>
          </w:p>
        </w:tc>
        <w:tc>
          <w:tcPr>
            <w:tcW w:w="0" w:type="auto"/>
          </w:tcPr>
          <w:p w14:paraId="71EB2599" w14:textId="483C56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TR38.884 v0.2.0 on ETC system</w:t>
            </w:r>
          </w:p>
        </w:tc>
        <w:tc>
          <w:tcPr>
            <w:tcW w:w="0" w:type="auto"/>
          </w:tcPr>
          <w:p w14:paraId="650E4BE7" w14:textId="4DC911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082B75B" w14:textId="359F60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1C1011D" w14:textId="3E4263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R4-2104521</w:t>
            </w:r>
          </w:p>
        </w:tc>
        <w:tc>
          <w:tcPr>
            <w:tcW w:w="0" w:type="auto"/>
          </w:tcPr>
          <w:p w14:paraId="44549478" w14:textId="13E956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7F5752B8" w14:textId="77777777" w:rsidTr="00C51F06">
        <w:tc>
          <w:tcPr>
            <w:tcW w:w="0" w:type="auto"/>
          </w:tcPr>
          <w:p w14:paraId="0644EB9F" w14:textId="540D6A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R4-2106130</w:t>
            </w:r>
          </w:p>
        </w:tc>
        <w:tc>
          <w:tcPr>
            <w:tcW w:w="0" w:type="auto"/>
          </w:tcPr>
          <w:p w14:paraId="1D0FF141" w14:textId="21CB2F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CFFNF and CFFDNF test methodologies for high DL power and low UL power test cases</w:t>
            </w:r>
          </w:p>
        </w:tc>
        <w:tc>
          <w:tcPr>
            <w:tcW w:w="0" w:type="auto"/>
          </w:tcPr>
          <w:p w14:paraId="07A710D3" w14:textId="0ADAFD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2F3D29B2" w14:textId="0E2B62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757099" w14:textId="3168BC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R4-2107130</w:t>
            </w:r>
          </w:p>
        </w:tc>
        <w:tc>
          <w:tcPr>
            <w:tcW w:w="0" w:type="auto"/>
          </w:tcPr>
          <w:p w14:paraId="2C6D7CBE" w14:textId="1A1E42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6BC63E17" w14:textId="77777777" w:rsidTr="00C51F06">
        <w:tc>
          <w:tcPr>
            <w:tcW w:w="0" w:type="auto"/>
          </w:tcPr>
          <w:p w14:paraId="6E24C62C" w14:textId="2F48DC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R4-2106131</w:t>
            </w:r>
          </w:p>
        </w:tc>
        <w:tc>
          <w:tcPr>
            <w:tcW w:w="0" w:type="auto"/>
          </w:tcPr>
          <w:p w14:paraId="13D38344" w14:textId="194FA7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38.176-1 -Clause 4.1</w:t>
            </w:r>
          </w:p>
        </w:tc>
        <w:tc>
          <w:tcPr>
            <w:tcW w:w="0" w:type="auto"/>
          </w:tcPr>
          <w:p w14:paraId="345F9627" w14:textId="1FD966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Huawei</w:t>
            </w:r>
          </w:p>
        </w:tc>
        <w:tc>
          <w:tcPr>
            <w:tcW w:w="0" w:type="auto"/>
          </w:tcPr>
          <w:p w14:paraId="521036D3" w14:textId="723407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31422A1" w14:textId="510AF5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R4-2107097</w:t>
            </w:r>
          </w:p>
        </w:tc>
        <w:tc>
          <w:tcPr>
            <w:tcW w:w="0" w:type="auto"/>
          </w:tcPr>
          <w:p w14:paraId="46815C7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858138" w14:textId="77777777" w:rsidTr="00C51F06">
        <w:tc>
          <w:tcPr>
            <w:tcW w:w="0" w:type="auto"/>
          </w:tcPr>
          <w:p w14:paraId="706988D4" w14:textId="79BAED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R4-2106132</w:t>
            </w:r>
          </w:p>
        </w:tc>
        <w:tc>
          <w:tcPr>
            <w:tcW w:w="0" w:type="auto"/>
          </w:tcPr>
          <w:p w14:paraId="1BB31518" w14:textId="1340BA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[98bise][301] NR_unlic_BS_Conformance</w:t>
            </w:r>
          </w:p>
        </w:tc>
        <w:tc>
          <w:tcPr>
            <w:tcW w:w="0" w:type="auto"/>
          </w:tcPr>
          <w:p w14:paraId="403CF8BC" w14:textId="3530F9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 Corporation)</w:t>
            </w:r>
          </w:p>
        </w:tc>
        <w:tc>
          <w:tcPr>
            <w:tcW w:w="0" w:type="auto"/>
          </w:tcPr>
          <w:p w14:paraId="7E1F14EB" w14:textId="32E34C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72664C" w14:textId="55034A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R4-2105972</w:t>
            </w:r>
          </w:p>
        </w:tc>
        <w:tc>
          <w:tcPr>
            <w:tcW w:w="0" w:type="auto"/>
          </w:tcPr>
          <w:p w14:paraId="04CB2CE2" w14:textId="7A5281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460ED001" w14:textId="77777777" w:rsidTr="00C51F06">
        <w:tc>
          <w:tcPr>
            <w:tcW w:w="0" w:type="auto"/>
          </w:tcPr>
          <w:p w14:paraId="31DFD339" w14:textId="414E87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R4-2106133</w:t>
            </w:r>
          </w:p>
        </w:tc>
        <w:tc>
          <w:tcPr>
            <w:tcW w:w="0" w:type="auto"/>
          </w:tcPr>
          <w:p w14:paraId="72B7076C" w14:textId="7CBA1B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Email disc+B1588:R1588ussion summary for [98-bis-e][315]NR_unlic_Demod_UE </w:t>
            </w:r>
          </w:p>
        </w:tc>
        <w:tc>
          <w:tcPr>
            <w:tcW w:w="0" w:type="auto"/>
          </w:tcPr>
          <w:p w14:paraId="72A4B2A4" w14:textId="0AB16C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336639E3" w14:textId="538B45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C77A20" w14:textId="20FDE4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R4-2105986</w:t>
            </w:r>
          </w:p>
        </w:tc>
        <w:tc>
          <w:tcPr>
            <w:tcW w:w="0" w:type="auto"/>
          </w:tcPr>
          <w:p w14:paraId="46A51476" w14:textId="47321C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7B361D3C" w14:textId="77777777" w:rsidTr="00C51F06">
        <w:tc>
          <w:tcPr>
            <w:tcW w:w="0" w:type="auto"/>
          </w:tcPr>
          <w:p w14:paraId="1B2930D1" w14:textId="660C8B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R4-2106134</w:t>
            </w:r>
          </w:p>
        </w:tc>
        <w:tc>
          <w:tcPr>
            <w:tcW w:w="0" w:type="auto"/>
          </w:tcPr>
          <w:p w14:paraId="1642831E" w14:textId="0A5334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disc+B1589:V1589ussion summary for [98-bis-e][316] NR_unlic_Demod_BS</w:t>
            </w:r>
          </w:p>
        </w:tc>
        <w:tc>
          <w:tcPr>
            <w:tcW w:w="0" w:type="auto"/>
          </w:tcPr>
          <w:p w14:paraId="10ACCA6D" w14:textId="351CC7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(Huawei, HiSilicon)</w:t>
            </w:r>
          </w:p>
        </w:tc>
        <w:tc>
          <w:tcPr>
            <w:tcW w:w="0" w:type="auto"/>
          </w:tcPr>
          <w:p w14:paraId="4FDE77BC" w14:textId="2C12FA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A453B8" w14:textId="6F32D7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R4-2105987</w:t>
            </w:r>
          </w:p>
        </w:tc>
        <w:tc>
          <w:tcPr>
            <w:tcW w:w="0" w:type="auto"/>
          </w:tcPr>
          <w:p w14:paraId="4F2C8D50" w14:textId="0C76E1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4FADFEE1" w14:textId="77777777" w:rsidTr="00C51F06">
        <w:tc>
          <w:tcPr>
            <w:tcW w:w="0" w:type="auto"/>
          </w:tcPr>
          <w:p w14:paraId="2F284AA8" w14:textId="6117EB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R4-2106135</w:t>
            </w:r>
          </w:p>
        </w:tc>
        <w:tc>
          <w:tcPr>
            <w:tcW w:w="0" w:type="auto"/>
          </w:tcPr>
          <w:p w14:paraId="37C4CAC0" w14:textId="6DB877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[98-bis-e][317] V2X_Demod_Part1</w:t>
            </w:r>
          </w:p>
        </w:tc>
        <w:tc>
          <w:tcPr>
            <w:tcW w:w="0" w:type="auto"/>
          </w:tcPr>
          <w:p w14:paraId="13A2F8AD" w14:textId="58D7EE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0" w:type="auto"/>
          </w:tcPr>
          <w:p w14:paraId="6E2ABEEA" w14:textId="6EF007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EB0E7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95F39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C993A67" w14:textId="77777777" w:rsidTr="00C51F06">
        <w:tc>
          <w:tcPr>
            <w:tcW w:w="0" w:type="auto"/>
          </w:tcPr>
          <w:p w14:paraId="71BD0D1B" w14:textId="6D6242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R4-2106136</w:t>
            </w:r>
          </w:p>
        </w:tc>
        <w:tc>
          <w:tcPr>
            <w:tcW w:w="0" w:type="auto"/>
          </w:tcPr>
          <w:p w14:paraId="7CACBE90" w14:textId="6D9F2F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[98-bis-e][318] V2X_Demod_Part2</w:t>
            </w:r>
          </w:p>
        </w:tc>
        <w:tc>
          <w:tcPr>
            <w:tcW w:w="0" w:type="auto"/>
          </w:tcPr>
          <w:p w14:paraId="0A17A0F6" w14:textId="0EE76D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0" w:type="auto"/>
          </w:tcPr>
          <w:p w14:paraId="4786C094" w14:textId="5F6B31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96C4FC" w14:textId="2E459D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R4-2105989</w:t>
            </w:r>
          </w:p>
        </w:tc>
        <w:tc>
          <w:tcPr>
            <w:tcW w:w="0" w:type="auto"/>
          </w:tcPr>
          <w:p w14:paraId="0E0FBB8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669DDBD" w14:textId="77777777" w:rsidTr="00C51F06">
        <w:tc>
          <w:tcPr>
            <w:tcW w:w="0" w:type="auto"/>
          </w:tcPr>
          <w:p w14:paraId="18675CFE" w14:textId="466C6A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R4-2106137</w:t>
            </w:r>
          </w:p>
        </w:tc>
        <w:tc>
          <w:tcPr>
            <w:tcW w:w="0" w:type="auto"/>
          </w:tcPr>
          <w:p w14:paraId="506736DE" w14:textId="4840D4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[98-bis-e][303] NR_IAB_RF_Maintenance</w:t>
            </w:r>
          </w:p>
        </w:tc>
        <w:tc>
          <w:tcPr>
            <w:tcW w:w="0" w:type="auto"/>
          </w:tcPr>
          <w:p w14:paraId="22B0BE23" w14:textId="7A13EA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717B163C" w14:textId="6911C9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10ED9E" w14:textId="6A6BE8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R4-2105974</w:t>
            </w:r>
          </w:p>
        </w:tc>
        <w:tc>
          <w:tcPr>
            <w:tcW w:w="0" w:type="auto"/>
          </w:tcPr>
          <w:p w14:paraId="1678769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51921D1" w14:textId="77777777" w:rsidTr="00C51F06">
        <w:tc>
          <w:tcPr>
            <w:tcW w:w="0" w:type="auto"/>
          </w:tcPr>
          <w:p w14:paraId="454AC860" w14:textId="50331C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R4-2106138</w:t>
            </w:r>
          </w:p>
        </w:tc>
        <w:tc>
          <w:tcPr>
            <w:tcW w:w="0" w:type="auto"/>
          </w:tcPr>
          <w:p w14:paraId="60F5EB9B" w14:textId="53D28E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[98-bis-e][304] NR_IAB_Conformance_Part1</w:t>
            </w:r>
          </w:p>
        </w:tc>
        <w:tc>
          <w:tcPr>
            <w:tcW w:w="0" w:type="auto"/>
          </w:tcPr>
          <w:p w14:paraId="555C8641" w14:textId="4FAB98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5997497F" w14:textId="051625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EB7DD5" w14:textId="3DB3CB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R4-2105975</w:t>
            </w:r>
          </w:p>
        </w:tc>
        <w:tc>
          <w:tcPr>
            <w:tcW w:w="0" w:type="auto"/>
          </w:tcPr>
          <w:p w14:paraId="34470F0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C4AA219" w14:textId="77777777" w:rsidTr="00C51F06">
        <w:tc>
          <w:tcPr>
            <w:tcW w:w="0" w:type="auto"/>
          </w:tcPr>
          <w:p w14:paraId="68F5C916" w14:textId="26395F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R4-2106139</w:t>
            </w:r>
          </w:p>
        </w:tc>
        <w:tc>
          <w:tcPr>
            <w:tcW w:w="0" w:type="auto"/>
          </w:tcPr>
          <w:p w14:paraId="3830370C" w14:textId="02235A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[98-bis-e][305] NR_IAB_Conformance_Part2</w:t>
            </w:r>
          </w:p>
        </w:tc>
        <w:tc>
          <w:tcPr>
            <w:tcW w:w="0" w:type="auto"/>
          </w:tcPr>
          <w:p w14:paraId="2CBC89F9" w14:textId="21455D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5805DB4A" w14:textId="7D2D96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BA8ACF" w14:textId="590354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R4-2105976</w:t>
            </w:r>
          </w:p>
        </w:tc>
        <w:tc>
          <w:tcPr>
            <w:tcW w:w="0" w:type="auto"/>
          </w:tcPr>
          <w:p w14:paraId="566C1AB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2A7553" w14:textId="77777777" w:rsidTr="00C51F06">
        <w:tc>
          <w:tcPr>
            <w:tcW w:w="0" w:type="auto"/>
          </w:tcPr>
          <w:p w14:paraId="5D6E05F1" w14:textId="35E3D3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R4-2106140</w:t>
            </w:r>
          </w:p>
        </w:tc>
        <w:tc>
          <w:tcPr>
            <w:tcW w:w="0" w:type="auto"/>
          </w:tcPr>
          <w:p w14:paraId="60E6C564" w14:textId="004274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[98-bis-e][302] NR_EMC</w:t>
            </w:r>
          </w:p>
        </w:tc>
        <w:tc>
          <w:tcPr>
            <w:tcW w:w="0" w:type="auto"/>
          </w:tcPr>
          <w:p w14:paraId="102F7B2D" w14:textId="108343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08952BC4" w14:textId="16BD9A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BCBD71" w14:textId="02DC8D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R4-2105973</w:t>
            </w:r>
          </w:p>
        </w:tc>
        <w:tc>
          <w:tcPr>
            <w:tcW w:w="0" w:type="auto"/>
          </w:tcPr>
          <w:p w14:paraId="2CBC7D9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8B806D4" w14:textId="77777777" w:rsidTr="00C51F06">
        <w:tc>
          <w:tcPr>
            <w:tcW w:w="0" w:type="auto"/>
          </w:tcPr>
          <w:p w14:paraId="290D61A1" w14:textId="76EAF1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R4-2106141</w:t>
            </w:r>
          </w:p>
        </w:tc>
        <w:tc>
          <w:tcPr>
            <w:tcW w:w="0" w:type="auto"/>
          </w:tcPr>
          <w:p w14:paraId="0167310A" w14:textId="2E451F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[98-bis-e][319] NR_IAB_Demod</w:t>
            </w:r>
          </w:p>
        </w:tc>
        <w:tc>
          <w:tcPr>
            <w:tcW w:w="0" w:type="auto"/>
          </w:tcPr>
          <w:p w14:paraId="6ED0EE0C" w14:textId="2CDF2C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60494303" w14:textId="08B007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9CAAD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52273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71D7115" w14:textId="77777777" w:rsidTr="00C51F06">
        <w:tc>
          <w:tcPr>
            <w:tcW w:w="0" w:type="auto"/>
          </w:tcPr>
          <w:p w14:paraId="7A45CD79" w14:textId="7F8811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R4-2106142</w:t>
            </w:r>
          </w:p>
        </w:tc>
        <w:tc>
          <w:tcPr>
            <w:tcW w:w="0" w:type="auto"/>
          </w:tcPr>
          <w:p w14:paraId="62E88355" w14:textId="220281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[98-bis-e][320] NR_R17_SpectrumWI_Demod_NWM</w:t>
            </w:r>
          </w:p>
        </w:tc>
        <w:tc>
          <w:tcPr>
            <w:tcW w:w="0" w:type="auto"/>
          </w:tcPr>
          <w:p w14:paraId="0D032EC5" w14:textId="552A2A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4E25FBB4" w14:textId="4DAD36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3614D0" w14:textId="090480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R4-2105991</w:t>
            </w:r>
          </w:p>
        </w:tc>
        <w:tc>
          <w:tcPr>
            <w:tcW w:w="0" w:type="auto"/>
          </w:tcPr>
          <w:p w14:paraId="0FC94309" w14:textId="0CB1E1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068B043C" w14:textId="77777777" w:rsidTr="00C51F06">
        <w:tc>
          <w:tcPr>
            <w:tcW w:w="0" w:type="auto"/>
          </w:tcPr>
          <w:p w14:paraId="2732BD8D" w14:textId="1E2E20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R4-2106143</w:t>
            </w:r>
          </w:p>
        </w:tc>
        <w:tc>
          <w:tcPr>
            <w:tcW w:w="0" w:type="auto"/>
          </w:tcPr>
          <w:p w14:paraId="609E8E1B" w14:textId="6AA3A8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[98-bis-e][306] NR_47GHz_Band_BSRF_NWM</w:t>
            </w:r>
          </w:p>
        </w:tc>
        <w:tc>
          <w:tcPr>
            <w:tcW w:w="0" w:type="auto"/>
          </w:tcPr>
          <w:p w14:paraId="3DBE9161" w14:textId="237A6F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52DBFB79" w14:textId="2B1CE9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C4B2480" w14:textId="0F2AE6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R4-2105977</w:t>
            </w:r>
          </w:p>
        </w:tc>
        <w:tc>
          <w:tcPr>
            <w:tcW w:w="0" w:type="auto"/>
          </w:tcPr>
          <w:p w14:paraId="49C430A5" w14:textId="7BDD67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592FD550" w14:textId="77777777" w:rsidTr="00C51F06">
        <w:tc>
          <w:tcPr>
            <w:tcW w:w="0" w:type="auto"/>
          </w:tcPr>
          <w:p w14:paraId="7824C1A0" w14:textId="1B1748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R4-2106144</w:t>
            </w:r>
          </w:p>
        </w:tc>
        <w:tc>
          <w:tcPr>
            <w:tcW w:w="0" w:type="auto"/>
          </w:tcPr>
          <w:p w14:paraId="35251262" w14:textId="67382E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[98-bis-e][326] NR_MIMO_OTA</w:t>
            </w:r>
          </w:p>
        </w:tc>
        <w:tc>
          <w:tcPr>
            <w:tcW w:w="0" w:type="auto"/>
          </w:tcPr>
          <w:p w14:paraId="6A3F0BCC" w14:textId="715DBE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(CAICT)</w:t>
            </w:r>
          </w:p>
        </w:tc>
        <w:tc>
          <w:tcPr>
            <w:tcW w:w="0" w:type="auto"/>
          </w:tcPr>
          <w:p w14:paraId="0FB474EB" w14:textId="3462C7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F60CC0" w14:textId="4C7D72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R4-2105997</w:t>
            </w:r>
          </w:p>
        </w:tc>
        <w:tc>
          <w:tcPr>
            <w:tcW w:w="0" w:type="auto"/>
          </w:tcPr>
          <w:p w14:paraId="3253F02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D9133C1" w14:textId="77777777" w:rsidTr="00C51F06">
        <w:tc>
          <w:tcPr>
            <w:tcW w:w="0" w:type="auto"/>
          </w:tcPr>
          <w:p w14:paraId="1AFB7783" w14:textId="567B48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R4-2106145</w:t>
            </w:r>
          </w:p>
        </w:tc>
        <w:tc>
          <w:tcPr>
            <w:tcW w:w="0" w:type="auto"/>
          </w:tcPr>
          <w:p w14:paraId="3C248F51" w14:textId="528EE6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[98-bis-e][321] NR_HST_FR1_Demod</w:t>
            </w:r>
          </w:p>
        </w:tc>
        <w:tc>
          <w:tcPr>
            <w:tcW w:w="0" w:type="auto"/>
          </w:tcPr>
          <w:p w14:paraId="619AEF24" w14:textId="4F2C0D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0FD51451" w14:textId="68089F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7931E7" w14:textId="2DDF4D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R4-2105992</w:t>
            </w:r>
          </w:p>
        </w:tc>
        <w:tc>
          <w:tcPr>
            <w:tcW w:w="0" w:type="auto"/>
          </w:tcPr>
          <w:p w14:paraId="507C59E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8DBC183" w14:textId="77777777" w:rsidTr="00C51F06">
        <w:tc>
          <w:tcPr>
            <w:tcW w:w="0" w:type="auto"/>
          </w:tcPr>
          <w:p w14:paraId="53A15BD5" w14:textId="219BB0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R4-2106146</w:t>
            </w:r>
          </w:p>
        </w:tc>
        <w:tc>
          <w:tcPr>
            <w:tcW w:w="0" w:type="auto"/>
          </w:tcPr>
          <w:p w14:paraId="704CCBAC" w14:textId="6CBFDC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[98-bis-e][322] NR_HST_FR2_Scenarios_Demod</w:t>
            </w:r>
          </w:p>
        </w:tc>
        <w:tc>
          <w:tcPr>
            <w:tcW w:w="0" w:type="auto"/>
          </w:tcPr>
          <w:p w14:paraId="4D2E88C2" w14:textId="178806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0D415D4F" w14:textId="58708F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A56995" w14:textId="714BEB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R4-2105993</w:t>
            </w:r>
          </w:p>
        </w:tc>
        <w:tc>
          <w:tcPr>
            <w:tcW w:w="0" w:type="auto"/>
          </w:tcPr>
          <w:p w14:paraId="27D0305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7E0BC67" w14:textId="77777777" w:rsidTr="00C51F06">
        <w:tc>
          <w:tcPr>
            <w:tcW w:w="0" w:type="auto"/>
          </w:tcPr>
          <w:p w14:paraId="400FED04" w14:textId="43A88D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R4-2106147</w:t>
            </w:r>
          </w:p>
        </w:tc>
        <w:tc>
          <w:tcPr>
            <w:tcW w:w="0" w:type="auto"/>
          </w:tcPr>
          <w:p w14:paraId="3E047DE8" w14:textId="345923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[98-bis-e][307] NTN_Solutions_Part1</w:t>
            </w:r>
          </w:p>
        </w:tc>
        <w:tc>
          <w:tcPr>
            <w:tcW w:w="0" w:type="auto"/>
          </w:tcPr>
          <w:p w14:paraId="4D5F03BF" w14:textId="5AACEE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(Thales)</w:t>
            </w:r>
          </w:p>
        </w:tc>
        <w:tc>
          <w:tcPr>
            <w:tcW w:w="0" w:type="auto"/>
          </w:tcPr>
          <w:p w14:paraId="511FA7C1" w14:textId="374302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736A2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BB7E1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D9CBAE9" w14:textId="77777777" w:rsidTr="00C51F06">
        <w:tc>
          <w:tcPr>
            <w:tcW w:w="0" w:type="auto"/>
          </w:tcPr>
          <w:p w14:paraId="6DFE164D" w14:textId="40BB50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R4-2106148</w:t>
            </w:r>
          </w:p>
        </w:tc>
        <w:tc>
          <w:tcPr>
            <w:tcW w:w="0" w:type="auto"/>
          </w:tcPr>
          <w:p w14:paraId="47AA8ACC" w14:textId="6D0326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[98-bis-e][308] NTN_Solutions_Part2</w:t>
            </w:r>
          </w:p>
        </w:tc>
        <w:tc>
          <w:tcPr>
            <w:tcW w:w="0" w:type="auto"/>
          </w:tcPr>
          <w:p w14:paraId="749B93A4" w14:textId="2CE723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0F7BEB20" w14:textId="3A4DC7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F7D78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1368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7958103" w14:textId="77777777" w:rsidTr="00C51F06">
        <w:tc>
          <w:tcPr>
            <w:tcW w:w="0" w:type="auto"/>
          </w:tcPr>
          <w:p w14:paraId="50317F0F" w14:textId="5D82FD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R4-2106149</w:t>
            </w:r>
          </w:p>
        </w:tc>
        <w:tc>
          <w:tcPr>
            <w:tcW w:w="0" w:type="auto"/>
          </w:tcPr>
          <w:p w14:paraId="15E44CA0" w14:textId="053E0E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[98-bis-e][309] NTN_Solutions_Part3</w:t>
            </w:r>
          </w:p>
        </w:tc>
        <w:tc>
          <w:tcPr>
            <w:tcW w:w="0" w:type="auto"/>
          </w:tcPr>
          <w:p w14:paraId="725C585C" w14:textId="38AF11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5BB6B123" w14:textId="2F4A94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B6855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25936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60BEBB9" w14:textId="77777777" w:rsidTr="00C51F06">
        <w:tc>
          <w:tcPr>
            <w:tcW w:w="0" w:type="auto"/>
          </w:tcPr>
          <w:p w14:paraId="233488CD" w14:textId="025EDE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R4-2106150</w:t>
            </w:r>
          </w:p>
        </w:tc>
        <w:tc>
          <w:tcPr>
            <w:tcW w:w="0" w:type="auto"/>
          </w:tcPr>
          <w:p w14:paraId="3170ECFA" w14:textId="0C8D29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[98-bis-e][310] NR_Repeater_General</w:t>
            </w:r>
          </w:p>
        </w:tc>
        <w:tc>
          <w:tcPr>
            <w:tcW w:w="0" w:type="auto"/>
          </w:tcPr>
          <w:p w14:paraId="543FF7C1" w14:textId="1E83E8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35108526" w14:textId="4583F8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D0DB1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711A5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51F0E1A" w14:textId="77777777" w:rsidTr="00C51F06">
        <w:tc>
          <w:tcPr>
            <w:tcW w:w="0" w:type="auto"/>
          </w:tcPr>
          <w:p w14:paraId="1EF83E98" w14:textId="236CEF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R4-2106151</w:t>
            </w:r>
          </w:p>
        </w:tc>
        <w:tc>
          <w:tcPr>
            <w:tcW w:w="0" w:type="auto"/>
          </w:tcPr>
          <w:p w14:paraId="34861AFF" w14:textId="253015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[98-bis-e][310] NR_Repeater_RF</w:t>
            </w:r>
          </w:p>
        </w:tc>
        <w:tc>
          <w:tcPr>
            <w:tcW w:w="0" w:type="auto"/>
          </w:tcPr>
          <w:p w14:paraId="17C670F2" w14:textId="40C117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32E7B241" w14:textId="4ABB65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AE463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C9C88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FCE14CC" w14:textId="77777777" w:rsidTr="00C51F06">
        <w:tc>
          <w:tcPr>
            <w:tcW w:w="0" w:type="auto"/>
          </w:tcPr>
          <w:p w14:paraId="447A1A02" w14:textId="70008E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R4-2106152</w:t>
            </w:r>
          </w:p>
        </w:tc>
        <w:tc>
          <w:tcPr>
            <w:tcW w:w="0" w:type="auto"/>
          </w:tcPr>
          <w:p w14:paraId="1B44A023" w14:textId="6054A9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[98-bis-e][312] NR_exto71GHz_BSRF</w:t>
            </w:r>
          </w:p>
        </w:tc>
        <w:tc>
          <w:tcPr>
            <w:tcW w:w="0" w:type="auto"/>
          </w:tcPr>
          <w:p w14:paraId="32C01749" w14:textId="2AF8B9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0E4A2AAF" w14:textId="22E877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5422E9" w14:textId="4B3808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R4-2105983</w:t>
            </w:r>
          </w:p>
        </w:tc>
        <w:tc>
          <w:tcPr>
            <w:tcW w:w="0" w:type="auto"/>
          </w:tcPr>
          <w:p w14:paraId="0CCC2C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AC9B4A9" w14:textId="77777777" w:rsidTr="00C51F06">
        <w:tc>
          <w:tcPr>
            <w:tcW w:w="0" w:type="auto"/>
          </w:tcPr>
          <w:p w14:paraId="2A63C23A" w14:textId="5724AB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R4-2106153</w:t>
            </w:r>
          </w:p>
        </w:tc>
        <w:tc>
          <w:tcPr>
            <w:tcW w:w="0" w:type="auto"/>
          </w:tcPr>
          <w:p w14:paraId="501EF1BA" w14:textId="34D28F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[98-bis-e][313] NR_eIAB</w:t>
            </w:r>
          </w:p>
        </w:tc>
        <w:tc>
          <w:tcPr>
            <w:tcW w:w="0" w:type="auto"/>
          </w:tcPr>
          <w:p w14:paraId="4E2C516C" w14:textId="0CCF86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153C88CF" w14:textId="106B02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59283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69B17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66AE1B3" w14:textId="77777777" w:rsidTr="00C51F06">
        <w:tc>
          <w:tcPr>
            <w:tcW w:w="0" w:type="auto"/>
          </w:tcPr>
          <w:p w14:paraId="32CF2471" w14:textId="7D617B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R4-2106154</w:t>
            </w:r>
          </w:p>
        </w:tc>
        <w:tc>
          <w:tcPr>
            <w:tcW w:w="0" w:type="auto"/>
          </w:tcPr>
          <w:p w14:paraId="4FB5CDFA" w14:textId="1FD63C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[98-bis-e][323] NR_perf_enh2_Demod_Part1</w:t>
            </w:r>
          </w:p>
        </w:tc>
        <w:tc>
          <w:tcPr>
            <w:tcW w:w="0" w:type="auto"/>
          </w:tcPr>
          <w:p w14:paraId="0CABE23D" w14:textId="78DE2D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Telecomm</w:t>
            </w:r>
          </w:p>
        </w:tc>
        <w:tc>
          <w:tcPr>
            <w:tcW w:w="0" w:type="auto"/>
          </w:tcPr>
          <w:p w14:paraId="3912FFA6" w14:textId="7E9251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E653B4" w14:textId="4E3C2A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R4-2105994</w:t>
            </w:r>
          </w:p>
        </w:tc>
        <w:tc>
          <w:tcPr>
            <w:tcW w:w="0" w:type="auto"/>
          </w:tcPr>
          <w:p w14:paraId="2725F66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1870346" w14:textId="77777777" w:rsidTr="00C51F06">
        <w:tc>
          <w:tcPr>
            <w:tcW w:w="0" w:type="auto"/>
          </w:tcPr>
          <w:p w14:paraId="73488045" w14:textId="039555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R4-2106155</w:t>
            </w:r>
          </w:p>
        </w:tc>
        <w:tc>
          <w:tcPr>
            <w:tcW w:w="0" w:type="auto"/>
          </w:tcPr>
          <w:p w14:paraId="3F6DC390" w14:textId="130829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[98-bis-e][324] NR_perf_enh2_Demod_Part2_NWM</w:t>
            </w:r>
          </w:p>
        </w:tc>
        <w:tc>
          <w:tcPr>
            <w:tcW w:w="0" w:type="auto"/>
          </w:tcPr>
          <w:p w14:paraId="70F445C0" w14:textId="3B1ACF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</w:t>
            </w:r>
          </w:p>
        </w:tc>
        <w:tc>
          <w:tcPr>
            <w:tcW w:w="0" w:type="auto"/>
          </w:tcPr>
          <w:p w14:paraId="6624B9CE" w14:textId="0EA2D8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F8F2C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864E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0DB0485" w14:textId="77777777" w:rsidTr="00C51F06">
        <w:tc>
          <w:tcPr>
            <w:tcW w:w="0" w:type="auto"/>
          </w:tcPr>
          <w:p w14:paraId="5440BD05" w14:textId="2D4934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R4-2106156</w:t>
            </w:r>
          </w:p>
        </w:tc>
        <w:tc>
          <w:tcPr>
            <w:tcW w:w="0" w:type="auto"/>
          </w:tcPr>
          <w:p w14:paraId="52A043C7" w14:textId="6C620A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[98-bis-e][314] NR_DL1024QAM_BSRF</w:t>
            </w:r>
          </w:p>
        </w:tc>
        <w:tc>
          <w:tcPr>
            <w:tcW w:w="0" w:type="auto"/>
          </w:tcPr>
          <w:p w14:paraId="695516C3" w14:textId="08280D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00571F25" w14:textId="03AD22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527BE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68F06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51901F7" w14:textId="77777777" w:rsidTr="00C51F06">
        <w:tc>
          <w:tcPr>
            <w:tcW w:w="0" w:type="auto"/>
          </w:tcPr>
          <w:p w14:paraId="7730156E" w14:textId="1B6D20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R4-2106157</w:t>
            </w:r>
          </w:p>
        </w:tc>
        <w:tc>
          <w:tcPr>
            <w:tcW w:w="0" w:type="auto"/>
          </w:tcPr>
          <w:p w14:paraId="0AB30BC9" w14:textId="448191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[98-bis-e][327] FR2_enhTestMethods</w:t>
            </w:r>
          </w:p>
        </w:tc>
        <w:tc>
          <w:tcPr>
            <w:tcW w:w="0" w:type="auto"/>
          </w:tcPr>
          <w:p w14:paraId="11D7C403" w14:textId="39C4F7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1D875E17" w14:textId="545E19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315844" w14:textId="390C42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R4-21-5998</w:t>
            </w:r>
          </w:p>
        </w:tc>
        <w:tc>
          <w:tcPr>
            <w:tcW w:w="0" w:type="auto"/>
          </w:tcPr>
          <w:p w14:paraId="1914269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C39F113" w14:textId="77777777" w:rsidTr="00C51F06">
        <w:tc>
          <w:tcPr>
            <w:tcW w:w="0" w:type="auto"/>
          </w:tcPr>
          <w:p w14:paraId="0968E4BB" w14:textId="05E263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R4-2106158</w:t>
            </w:r>
          </w:p>
        </w:tc>
        <w:tc>
          <w:tcPr>
            <w:tcW w:w="0" w:type="auto"/>
          </w:tcPr>
          <w:p w14:paraId="181B83D2" w14:textId="59208F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[98-bis-e][325] NR_ATP</w:t>
            </w:r>
          </w:p>
        </w:tc>
        <w:tc>
          <w:tcPr>
            <w:tcW w:w="0" w:type="auto"/>
          </w:tcPr>
          <w:p w14:paraId="729CD75E" w14:textId="512967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 Incorporated)</w:t>
            </w:r>
          </w:p>
        </w:tc>
        <w:tc>
          <w:tcPr>
            <w:tcW w:w="0" w:type="auto"/>
          </w:tcPr>
          <w:p w14:paraId="05FF2750" w14:textId="3C8710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93ECC6" w14:textId="247EC2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R4-2105996</w:t>
            </w:r>
          </w:p>
        </w:tc>
        <w:tc>
          <w:tcPr>
            <w:tcW w:w="0" w:type="auto"/>
          </w:tcPr>
          <w:p w14:paraId="4DEF310F" w14:textId="2DF66A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51F06" w14:paraId="7AC862A3" w14:textId="77777777" w:rsidTr="00C51F06">
        <w:tc>
          <w:tcPr>
            <w:tcW w:w="0" w:type="auto"/>
          </w:tcPr>
          <w:p w14:paraId="641CAD95" w14:textId="747CFE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R4-2106159</w:t>
            </w:r>
          </w:p>
        </w:tc>
        <w:tc>
          <w:tcPr>
            <w:tcW w:w="0" w:type="auto"/>
          </w:tcPr>
          <w:p w14:paraId="3B3C0AF1" w14:textId="7A4214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[98-bis-e][328] LS_reply_ITU-R</w:t>
            </w:r>
          </w:p>
        </w:tc>
        <w:tc>
          <w:tcPr>
            <w:tcW w:w="0" w:type="auto"/>
          </w:tcPr>
          <w:p w14:paraId="097C82EA" w14:textId="5425B9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08B709CD" w14:textId="464A04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FFB930" w14:textId="20A2E6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R4-2105999</w:t>
            </w:r>
          </w:p>
        </w:tc>
        <w:tc>
          <w:tcPr>
            <w:tcW w:w="0" w:type="auto"/>
          </w:tcPr>
          <w:p w14:paraId="1D705D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B05D68" w14:textId="77777777" w:rsidTr="00C51F06">
        <w:tc>
          <w:tcPr>
            <w:tcW w:w="0" w:type="auto"/>
          </w:tcPr>
          <w:p w14:paraId="306800DA" w14:textId="46FC31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R4-2106160</w:t>
            </w:r>
          </w:p>
        </w:tc>
        <w:tc>
          <w:tcPr>
            <w:tcW w:w="0" w:type="auto"/>
          </w:tcPr>
          <w:p w14:paraId="20F582A4" w14:textId="53F58A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V2X multiple link tests</w:t>
            </w:r>
          </w:p>
        </w:tc>
        <w:tc>
          <w:tcPr>
            <w:tcW w:w="0" w:type="auto"/>
          </w:tcPr>
          <w:p w14:paraId="05A18015" w14:textId="0DCA07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0" w:type="auto"/>
          </w:tcPr>
          <w:p w14:paraId="1FBB6971" w14:textId="1A943A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C8D64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D19E3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CB2D78E" w14:textId="77777777" w:rsidTr="00C51F06">
        <w:tc>
          <w:tcPr>
            <w:tcW w:w="0" w:type="auto"/>
          </w:tcPr>
          <w:p w14:paraId="5B318C4E" w14:textId="240453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R4-2106161</w:t>
            </w:r>
          </w:p>
        </w:tc>
        <w:tc>
          <w:tcPr>
            <w:tcW w:w="0" w:type="auto"/>
          </w:tcPr>
          <w:p w14:paraId="16E0857F" w14:textId="54F8CC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Big CR: Introduction of Rel-16 NR V2X demodulation performance requirements</w:t>
            </w:r>
          </w:p>
        </w:tc>
        <w:tc>
          <w:tcPr>
            <w:tcW w:w="0" w:type="auto"/>
          </w:tcPr>
          <w:p w14:paraId="3E6E27F6" w14:textId="67B816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0" w:type="auto"/>
          </w:tcPr>
          <w:p w14:paraId="22FFE581" w14:textId="1C3439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E14573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637CA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FB34DA2" w14:textId="77777777" w:rsidTr="00C51F06">
        <w:tc>
          <w:tcPr>
            <w:tcW w:w="0" w:type="auto"/>
          </w:tcPr>
          <w:p w14:paraId="244908E3" w14:textId="4CB637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R4-2106162</w:t>
            </w:r>
          </w:p>
        </w:tc>
        <w:tc>
          <w:tcPr>
            <w:tcW w:w="0" w:type="auto"/>
          </w:tcPr>
          <w:p w14:paraId="20E6BF90" w14:textId="058DB8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band-dependent parameters for the FR2 demodulation setup</w:t>
            </w:r>
          </w:p>
        </w:tc>
        <w:tc>
          <w:tcPr>
            <w:tcW w:w="0" w:type="auto"/>
          </w:tcPr>
          <w:p w14:paraId="4F4FBBA6" w14:textId="28F761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0DE9BF5" w14:textId="3565FF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711D8E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B9DF2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4F99345" w14:textId="77777777" w:rsidTr="00C51F06">
        <w:tc>
          <w:tcPr>
            <w:tcW w:w="0" w:type="auto"/>
          </w:tcPr>
          <w:p w14:paraId="76B31A76" w14:textId="5593BB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R4-2106163</w:t>
            </w:r>
          </w:p>
        </w:tc>
        <w:tc>
          <w:tcPr>
            <w:tcW w:w="0" w:type="auto"/>
          </w:tcPr>
          <w:p w14:paraId="500B29FC" w14:textId="1F8154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37.141: Introduction of NR-U co-existence requirements</w:t>
            </w:r>
          </w:p>
        </w:tc>
        <w:tc>
          <w:tcPr>
            <w:tcW w:w="0" w:type="auto"/>
          </w:tcPr>
          <w:p w14:paraId="575691F8" w14:textId="3F81EC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F2AC6BD" w14:textId="765C02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7170CDD" w14:textId="42DDE9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R4-2107037</w:t>
            </w:r>
          </w:p>
        </w:tc>
        <w:tc>
          <w:tcPr>
            <w:tcW w:w="0" w:type="auto"/>
          </w:tcPr>
          <w:p w14:paraId="6A5549B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08E293C" w14:textId="77777777" w:rsidTr="00C51F06">
        <w:tc>
          <w:tcPr>
            <w:tcW w:w="0" w:type="auto"/>
          </w:tcPr>
          <w:p w14:paraId="79B75C9F" w14:textId="68D0A4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R4-2106164</w:t>
            </w:r>
          </w:p>
        </w:tc>
        <w:tc>
          <w:tcPr>
            <w:tcW w:w="0" w:type="auto"/>
          </w:tcPr>
          <w:p w14:paraId="0A69388D" w14:textId="2743F4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Text proposal to TR38.884: Fast Spherical Coverage Method</w:t>
            </w:r>
          </w:p>
        </w:tc>
        <w:tc>
          <w:tcPr>
            <w:tcW w:w="0" w:type="auto"/>
          </w:tcPr>
          <w:p w14:paraId="01AB2536" w14:textId="7508DA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1DBF2DA2" w14:textId="6FB42D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A466F5A" w14:textId="6E4A49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R4-2107110</w:t>
            </w:r>
          </w:p>
        </w:tc>
        <w:tc>
          <w:tcPr>
            <w:tcW w:w="0" w:type="auto"/>
          </w:tcPr>
          <w:p w14:paraId="0B2AB5D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FAFBC54" w14:textId="77777777" w:rsidTr="00C51F06">
        <w:tc>
          <w:tcPr>
            <w:tcW w:w="0" w:type="auto"/>
          </w:tcPr>
          <w:p w14:paraId="6801BCE0" w14:textId="23D8B4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R4-2106165</w:t>
            </w:r>
          </w:p>
        </w:tc>
        <w:tc>
          <w:tcPr>
            <w:tcW w:w="0" w:type="auto"/>
          </w:tcPr>
          <w:p w14:paraId="25B7C2E8" w14:textId="4B998D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TR38.884 Study on enhanced test methods for FR2 NR UEs v0.3.0</w:t>
            </w:r>
          </w:p>
        </w:tc>
        <w:tc>
          <w:tcPr>
            <w:tcW w:w="0" w:type="auto"/>
          </w:tcPr>
          <w:p w14:paraId="15BCF67B" w14:textId="5CE66E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Apple,vivo</w:t>
            </w:r>
          </w:p>
        </w:tc>
        <w:tc>
          <w:tcPr>
            <w:tcW w:w="0" w:type="auto"/>
          </w:tcPr>
          <w:p w14:paraId="0D488901" w14:textId="0F290C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2BCA7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6B412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3934CE0" w14:textId="77777777" w:rsidTr="00C51F06">
        <w:tc>
          <w:tcPr>
            <w:tcW w:w="0" w:type="auto"/>
          </w:tcPr>
          <w:p w14:paraId="1331C6BD" w14:textId="74F934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R4-2106166</w:t>
            </w:r>
          </w:p>
        </w:tc>
        <w:tc>
          <w:tcPr>
            <w:tcW w:w="0" w:type="auto"/>
          </w:tcPr>
          <w:p w14:paraId="77A20E82" w14:textId="176A4C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draftCR for NR-U BS demodulation requirements in TS 38.104</w:t>
            </w:r>
          </w:p>
        </w:tc>
        <w:tc>
          <w:tcPr>
            <w:tcW w:w="0" w:type="auto"/>
          </w:tcPr>
          <w:p w14:paraId="1F1386DE" w14:textId="63F62F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B29AD04" w14:textId="768A1C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8DF5F6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5BA9F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C0F1ACD" w14:textId="77777777" w:rsidTr="00C51F06">
        <w:tc>
          <w:tcPr>
            <w:tcW w:w="0" w:type="auto"/>
          </w:tcPr>
          <w:p w14:paraId="70DACE62" w14:textId="4A83FF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R4-2106167</w:t>
            </w:r>
          </w:p>
        </w:tc>
        <w:tc>
          <w:tcPr>
            <w:tcW w:w="0" w:type="auto"/>
          </w:tcPr>
          <w:p w14:paraId="152C69B5" w14:textId="44EB6B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draftCR for NR-U BS conducted conformance testing in TS 38.141-1</w:t>
            </w:r>
          </w:p>
        </w:tc>
        <w:tc>
          <w:tcPr>
            <w:tcW w:w="0" w:type="auto"/>
          </w:tcPr>
          <w:p w14:paraId="63E01201" w14:textId="167A1C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61F949F" w14:textId="65AF73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4954C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A7F28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D90D4FF" w14:textId="77777777" w:rsidTr="00C51F06">
        <w:tc>
          <w:tcPr>
            <w:tcW w:w="0" w:type="auto"/>
          </w:tcPr>
          <w:p w14:paraId="769DD023" w14:textId="5847F4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R4-2106168</w:t>
            </w:r>
          </w:p>
        </w:tc>
        <w:tc>
          <w:tcPr>
            <w:tcW w:w="0" w:type="auto"/>
          </w:tcPr>
          <w:p w14:paraId="1F46CD7F" w14:textId="5B7DD5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draftCR for NR-U BS radiated conformance testing in TS 38.141-2</w:t>
            </w:r>
          </w:p>
        </w:tc>
        <w:tc>
          <w:tcPr>
            <w:tcW w:w="0" w:type="auto"/>
          </w:tcPr>
          <w:p w14:paraId="7A46417F" w14:textId="05647D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44BA676" w14:textId="7B257B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53DEA7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598D5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642A69D" w14:textId="77777777" w:rsidTr="00C51F06">
        <w:tc>
          <w:tcPr>
            <w:tcW w:w="0" w:type="auto"/>
          </w:tcPr>
          <w:p w14:paraId="6907A52A" w14:textId="35FE9D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R4-2106169</w:t>
            </w:r>
          </w:p>
        </w:tc>
        <w:tc>
          <w:tcPr>
            <w:tcW w:w="0" w:type="auto"/>
          </w:tcPr>
          <w:p w14:paraId="655825FB" w14:textId="03FDF6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1B5F357" w14:textId="40DDBF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C450C53" w14:textId="1606D8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FF69D1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F4D95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58604C7" w14:textId="77777777" w:rsidTr="00C51F06">
        <w:tc>
          <w:tcPr>
            <w:tcW w:w="0" w:type="auto"/>
          </w:tcPr>
          <w:p w14:paraId="1BC5F132" w14:textId="11721E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R4-2106170</w:t>
            </w:r>
          </w:p>
        </w:tc>
        <w:tc>
          <w:tcPr>
            <w:tcW w:w="0" w:type="auto"/>
          </w:tcPr>
          <w:p w14:paraId="13C2D9EB" w14:textId="62084C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52EBC2D" w14:textId="7379C7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CF5DFD7" w14:textId="21F987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F991E9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3828E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7A7B34F" w14:textId="77777777" w:rsidTr="00C51F06">
        <w:tc>
          <w:tcPr>
            <w:tcW w:w="0" w:type="auto"/>
          </w:tcPr>
          <w:p w14:paraId="602447B1" w14:textId="7796C3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R4-2106171</w:t>
            </w:r>
          </w:p>
        </w:tc>
        <w:tc>
          <w:tcPr>
            <w:tcW w:w="0" w:type="auto"/>
          </w:tcPr>
          <w:p w14:paraId="6ADF40F1" w14:textId="6DCC66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1CB501F" w14:textId="558CF1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FCD5E66" w14:textId="1B0ACA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4AB3E2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7D3D5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FA2549A" w14:textId="77777777" w:rsidTr="00C51F06">
        <w:tc>
          <w:tcPr>
            <w:tcW w:w="0" w:type="auto"/>
          </w:tcPr>
          <w:p w14:paraId="7275967B" w14:textId="71948C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R4-2106172</w:t>
            </w:r>
          </w:p>
        </w:tc>
        <w:tc>
          <w:tcPr>
            <w:tcW w:w="0" w:type="auto"/>
          </w:tcPr>
          <w:p w14:paraId="241AE146" w14:textId="6AD4B0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Rel-16 NR IAB demodulation requirements</w:t>
            </w:r>
          </w:p>
        </w:tc>
        <w:tc>
          <w:tcPr>
            <w:tcW w:w="0" w:type="auto"/>
          </w:tcPr>
          <w:p w14:paraId="3641062F" w14:textId="7C724C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797050C" w14:textId="47E0F4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7A9A49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1CA2E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76F368F" w14:textId="77777777" w:rsidTr="00C51F06">
        <w:tc>
          <w:tcPr>
            <w:tcW w:w="0" w:type="auto"/>
          </w:tcPr>
          <w:p w14:paraId="052ECF53" w14:textId="408CCD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R4-2106173</w:t>
            </w:r>
          </w:p>
        </w:tc>
        <w:tc>
          <w:tcPr>
            <w:tcW w:w="0" w:type="auto"/>
          </w:tcPr>
          <w:p w14:paraId="6FD46097" w14:textId="74C071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NR-U UE demodulation requirements</w:t>
            </w:r>
          </w:p>
        </w:tc>
        <w:tc>
          <w:tcPr>
            <w:tcW w:w="0" w:type="auto"/>
          </w:tcPr>
          <w:p w14:paraId="418A7EF6" w14:textId="15CCBD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793571D0" w14:textId="6A8D47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25C3F9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001D4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BA4D8DC" w14:textId="77777777" w:rsidTr="00C51F06">
        <w:tc>
          <w:tcPr>
            <w:tcW w:w="0" w:type="auto"/>
          </w:tcPr>
          <w:p w14:paraId="5872888B" w14:textId="2E2068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R4-2106174</w:t>
            </w:r>
          </w:p>
        </w:tc>
        <w:tc>
          <w:tcPr>
            <w:tcW w:w="0" w:type="auto"/>
          </w:tcPr>
          <w:p w14:paraId="3CED1EF4" w14:textId="2C523A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reply on NTN UL time and frequency synchronization requirements</w:t>
            </w:r>
          </w:p>
        </w:tc>
        <w:tc>
          <w:tcPr>
            <w:tcW w:w="0" w:type="auto"/>
          </w:tcPr>
          <w:p w14:paraId="6FC9440A" w14:textId="699F9B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74425D4" w14:textId="2B1427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C6BE29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E0E45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5F89956" w14:textId="77777777" w:rsidTr="00C51F06">
        <w:tc>
          <w:tcPr>
            <w:tcW w:w="0" w:type="auto"/>
          </w:tcPr>
          <w:p w14:paraId="3FB6D854" w14:textId="7D1F39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R4-2106175</w:t>
            </w:r>
          </w:p>
        </w:tc>
        <w:tc>
          <w:tcPr>
            <w:tcW w:w="0" w:type="auto"/>
          </w:tcPr>
          <w:p w14:paraId="6495F04C" w14:textId="31EDEB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7306F05" w14:textId="0F78D4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482003BC" w14:textId="29783B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F3C12E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ACCB1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E529BEA" w14:textId="77777777" w:rsidTr="00C51F06">
        <w:tc>
          <w:tcPr>
            <w:tcW w:w="0" w:type="auto"/>
          </w:tcPr>
          <w:p w14:paraId="1FCDA609" w14:textId="42344F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R4-2106176</w:t>
            </w:r>
          </w:p>
        </w:tc>
        <w:tc>
          <w:tcPr>
            <w:tcW w:w="0" w:type="auto"/>
          </w:tcPr>
          <w:p w14:paraId="2F675846" w14:textId="6BE645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AB24754" w14:textId="7C095F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4672973" w14:textId="0E96B0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4ADE2A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DC7A7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B34DEED" w14:textId="77777777" w:rsidTr="00C51F06">
        <w:tc>
          <w:tcPr>
            <w:tcW w:w="0" w:type="auto"/>
          </w:tcPr>
          <w:p w14:paraId="7DC8F8C9" w14:textId="16591C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R4-2106177</w:t>
            </w:r>
          </w:p>
        </w:tc>
        <w:tc>
          <w:tcPr>
            <w:tcW w:w="0" w:type="auto"/>
          </w:tcPr>
          <w:p w14:paraId="21FD4503" w14:textId="739956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C4D3FA9" w14:textId="5C886E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A8FF962" w14:textId="791700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05EE6E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CD6F5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F1F574" w14:textId="77777777" w:rsidTr="00C51F06">
        <w:tc>
          <w:tcPr>
            <w:tcW w:w="0" w:type="auto"/>
          </w:tcPr>
          <w:p w14:paraId="677CB951" w14:textId="6E6238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R4-2106178</w:t>
            </w:r>
          </w:p>
        </w:tc>
        <w:tc>
          <w:tcPr>
            <w:tcW w:w="0" w:type="auto"/>
          </w:tcPr>
          <w:p w14:paraId="36DE551B" w14:textId="492662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A73D03E" w14:textId="609329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8088F6D" w14:textId="08A288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B73053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9BE6C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0EED2B4" w14:textId="77777777" w:rsidTr="00C51F06">
        <w:tc>
          <w:tcPr>
            <w:tcW w:w="0" w:type="auto"/>
          </w:tcPr>
          <w:p w14:paraId="62C9831A" w14:textId="6515F6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R4-2106179</w:t>
            </w:r>
          </w:p>
        </w:tc>
        <w:tc>
          <w:tcPr>
            <w:tcW w:w="0" w:type="auto"/>
          </w:tcPr>
          <w:p w14:paraId="67B7700F" w14:textId="16AF54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352D3B5" w14:textId="5F3DBC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B907B95" w14:textId="5E769A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0E1B8C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7A9D3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676349B" w14:textId="77777777" w:rsidTr="00C51F06">
        <w:tc>
          <w:tcPr>
            <w:tcW w:w="0" w:type="auto"/>
          </w:tcPr>
          <w:p w14:paraId="1A188FEF" w14:textId="2FCD06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R4-2106180</w:t>
            </w:r>
          </w:p>
        </w:tc>
        <w:tc>
          <w:tcPr>
            <w:tcW w:w="0" w:type="auto"/>
          </w:tcPr>
          <w:p w14:paraId="3B5672F4" w14:textId="676C63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E84DE24" w14:textId="4433F6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4A4B13AC" w14:textId="1883B9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D3E8C6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9DC40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A12E613" w14:textId="77777777" w:rsidTr="00C51F06">
        <w:tc>
          <w:tcPr>
            <w:tcW w:w="0" w:type="auto"/>
          </w:tcPr>
          <w:p w14:paraId="5BEC768F" w14:textId="42115A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R4-2106181</w:t>
            </w:r>
          </w:p>
        </w:tc>
        <w:tc>
          <w:tcPr>
            <w:tcW w:w="0" w:type="auto"/>
          </w:tcPr>
          <w:p w14:paraId="198D268A" w14:textId="2ECA5E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70C46C3" w14:textId="248FD2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D037D63" w14:textId="3C841E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9EDEA9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4CD84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7E14699" w14:textId="77777777" w:rsidTr="00C51F06">
        <w:tc>
          <w:tcPr>
            <w:tcW w:w="0" w:type="auto"/>
          </w:tcPr>
          <w:p w14:paraId="69D6995A" w14:textId="385E11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R4-2106182</w:t>
            </w:r>
          </w:p>
        </w:tc>
        <w:tc>
          <w:tcPr>
            <w:tcW w:w="0" w:type="auto"/>
          </w:tcPr>
          <w:p w14:paraId="68C606F5" w14:textId="0BC500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005C91D" w14:textId="1FB107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4901046C" w14:textId="657D04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713877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41A19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325A508" w14:textId="77777777" w:rsidTr="00C51F06">
        <w:tc>
          <w:tcPr>
            <w:tcW w:w="0" w:type="auto"/>
          </w:tcPr>
          <w:p w14:paraId="37087150" w14:textId="663915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R4-2106183</w:t>
            </w:r>
          </w:p>
        </w:tc>
        <w:tc>
          <w:tcPr>
            <w:tcW w:w="0" w:type="auto"/>
          </w:tcPr>
          <w:p w14:paraId="59EFD224" w14:textId="36EF11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05DA53D" w14:textId="0C8242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3990029" w14:textId="7C4277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FA7E70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57ECD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E10CB1C" w14:textId="77777777" w:rsidTr="00C51F06">
        <w:tc>
          <w:tcPr>
            <w:tcW w:w="0" w:type="auto"/>
          </w:tcPr>
          <w:p w14:paraId="7155E7FD" w14:textId="654CF4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R4-2106184</w:t>
            </w:r>
          </w:p>
        </w:tc>
        <w:tc>
          <w:tcPr>
            <w:tcW w:w="0" w:type="auto"/>
          </w:tcPr>
          <w:p w14:paraId="07B1B978" w14:textId="545BDB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824DB14" w14:textId="630521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48F567BB" w14:textId="56F07F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999462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24279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610A457" w14:textId="77777777" w:rsidTr="00C51F06">
        <w:tc>
          <w:tcPr>
            <w:tcW w:w="0" w:type="auto"/>
          </w:tcPr>
          <w:p w14:paraId="640DFBDB" w14:textId="177D51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R4-2106185</w:t>
            </w:r>
          </w:p>
        </w:tc>
        <w:tc>
          <w:tcPr>
            <w:tcW w:w="0" w:type="auto"/>
          </w:tcPr>
          <w:p w14:paraId="0783E4E4" w14:textId="3DBEE2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9F0BA9E" w14:textId="5F0DAE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3343DA7" w14:textId="2ADAFB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62E0BF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8E6D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76A0F57" w14:textId="77777777" w:rsidTr="00C51F06">
        <w:tc>
          <w:tcPr>
            <w:tcW w:w="0" w:type="auto"/>
          </w:tcPr>
          <w:p w14:paraId="742CF7B9" w14:textId="5ADB4A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R4-2106186</w:t>
            </w:r>
          </w:p>
        </w:tc>
        <w:tc>
          <w:tcPr>
            <w:tcW w:w="0" w:type="auto"/>
          </w:tcPr>
          <w:p w14:paraId="7C28718F" w14:textId="29D579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69976CE" w14:textId="7D8FE3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86FA06B" w14:textId="140CBC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D69EBB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84597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171B14B" w14:textId="77777777" w:rsidTr="00C51F06">
        <w:tc>
          <w:tcPr>
            <w:tcW w:w="0" w:type="auto"/>
          </w:tcPr>
          <w:p w14:paraId="069DEAF6" w14:textId="41AB5E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R4-2106187</w:t>
            </w:r>
          </w:p>
        </w:tc>
        <w:tc>
          <w:tcPr>
            <w:tcW w:w="0" w:type="auto"/>
          </w:tcPr>
          <w:p w14:paraId="734B96D0" w14:textId="66623A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5E5934A" w14:textId="61736B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43503CBF" w14:textId="23FB71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83754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AF197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8278C4" w14:textId="77777777" w:rsidTr="00C51F06">
        <w:tc>
          <w:tcPr>
            <w:tcW w:w="0" w:type="auto"/>
          </w:tcPr>
          <w:p w14:paraId="64320A5C" w14:textId="475FC8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R4-2106188</w:t>
            </w:r>
          </w:p>
        </w:tc>
        <w:tc>
          <w:tcPr>
            <w:tcW w:w="0" w:type="auto"/>
          </w:tcPr>
          <w:p w14:paraId="6EC4572B" w14:textId="409313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D50EE19" w14:textId="656B68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24CB416D" w14:textId="648D41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499AE5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C12A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B66C44E" w14:textId="77777777" w:rsidTr="00C51F06">
        <w:tc>
          <w:tcPr>
            <w:tcW w:w="0" w:type="auto"/>
          </w:tcPr>
          <w:p w14:paraId="276DCBA2" w14:textId="1085C1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R4-2106189</w:t>
            </w:r>
          </w:p>
        </w:tc>
        <w:tc>
          <w:tcPr>
            <w:tcW w:w="0" w:type="auto"/>
          </w:tcPr>
          <w:p w14:paraId="3A29C0D2" w14:textId="764DB0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ED71041" w14:textId="1D8B38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4B9770E5" w14:textId="011452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BD2CE9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4C690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86342B9" w14:textId="77777777" w:rsidTr="00C51F06">
        <w:tc>
          <w:tcPr>
            <w:tcW w:w="0" w:type="auto"/>
          </w:tcPr>
          <w:p w14:paraId="725B06B2" w14:textId="230383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R4-2106190</w:t>
            </w:r>
          </w:p>
        </w:tc>
        <w:tc>
          <w:tcPr>
            <w:tcW w:w="0" w:type="auto"/>
          </w:tcPr>
          <w:p w14:paraId="291CD5B3" w14:textId="58C888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23EF165" w14:textId="201F23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3BF8077" w14:textId="65AEB1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4B027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F0E3E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99F89EB" w14:textId="77777777" w:rsidTr="00C51F06">
        <w:tc>
          <w:tcPr>
            <w:tcW w:w="0" w:type="auto"/>
          </w:tcPr>
          <w:p w14:paraId="140E2250" w14:textId="287AEE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R4-2106191</w:t>
            </w:r>
          </w:p>
        </w:tc>
        <w:tc>
          <w:tcPr>
            <w:tcW w:w="0" w:type="auto"/>
          </w:tcPr>
          <w:p w14:paraId="7D471DCB" w14:textId="0F277C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C4EE092" w14:textId="78EE47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90A0333" w14:textId="68365D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029A4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900F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E5DFDC6" w14:textId="77777777" w:rsidTr="00C51F06">
        <w:tc>
          <w:tcPr>
            <w:tcW w:w="0" w:type="auto"/>
          </w:tcPr>
          <w:p w14:paraId="14347E77" w14:textId="66DD5A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R4-2106192</w:t>
            </w:r>
          </w:p>
        </w:tc>
        <w:tc>
          <w:tcPr>
            <w:tcW w:w="0" w:type="auto"/>
          </w:tcPr>
          <w:p w14:paraId="3CE4676F" w14:textId="54EFCF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160DCC0" w14:textId="0F0285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C0179E9" w14:textId="6ED1A7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FAE900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D9033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2E076DD" w14:textId="77777777" w:rsidTr="00C51F06">
        <w:tc>
          <w:tcPr>
            <w:tcW w:w="0" w:type="auto"/>
          </w:tcPr>
          <w:p w14:paraId="3816B7CD" w14:textId="683CC6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R4-2106193</w:t>
            </w:r>
          </w:p>
        </w:tc>
        <w:tc>
          <w:tcPr>
            <w:tcW w:w="0" w:type="auto"/>
          </w:tcPr>
          <w:p w14:paraId="5A960644" w14:textId="7E9976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87B53E4" w14:textId="605842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E4E2EF7" w14:textId="350540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86C8B1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21485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8C0403A" w14:textId="77777777" w:rsidTr="00C51F06">
        <w:tc>
          <w:tcPr>
            <w:tcW w:w="0" w:type="auto"/>
          </w:tcPr>
          <w:p w14:paraId="512ED99B" w14:textId="326CCF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R4-2106194</w:t>
            </w:r>
          </w:p>
        </w:tc>
        <w:tc>
          <w:tcPr>
            <w:tcW w:w="0" w:type="auto"/>
          </w:tcPr>
          <w:p w14:paraId="0D5EF9EF" w14:textId="136356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FA70B83" w14:textId="64F288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6715139" w14:textId="4759A6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445A6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1B636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C89A785" w14:textId="77777777" w:rsidTr="00C51F06">
        <w:tc>
          <w:tcPr>
            <w:tcW w:w="0" w:type="auto"/>
          </w:tcPr>
          <w:p w14:paraId="57A554C9" w14:textId="07EC6C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R4-2106195</w:t>
            </w:r>
          </w:p>
        </w:tc>
        <w:tc>
          <w:tcPr>
            <w:tcW w:w="0" w:type="auto"/>
          </w:tcPr>
          <w:p w14:paraId="7CB28BFE" w14:textId="141362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8B17B78" w14:textId="46AFEC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BDA8F85" w14:textId="6617C9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AC0D4D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B2B2F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416327B" w14:textId="77777777" w:rsidTr="00C51F06">
        <w:tc>
          <w:tcPr>
            <w:tcW w:w="0" w:type="auto"/>
          </w:tcPr>
          <w:p w14:paraId="5DB9E7EA" w14:textId="729B7D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R4-2106196</w:t>
            </w:r>
          </w:p>
        </w:tc>
        <w:tc>
          <w:tcPr>
            <w:tcW w:w="0" w:type="auto"/>
          </w:tcPr>
          <w:p w14:paraId="4002F637" w14:textId="521D7D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CAC7FA2" w14:textId="507722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0A95A06" w14:textId="0575A5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BEF48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BAA34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C8E4D10" w14:textId="77777777" w:rsidTr="00C51F06">
        <w:tc>
          <w:tcPr>
            <w:tcW w:w="0" w:type="auto"/>
          </w:tcPr>
          <w:p w14:paraId="7425D4AB" w14:textId="6A2F39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R4-2106197</w:t>
            </w:r>
          </w:p>
        </w:tc>
        <w:tc>
          <w:tcPr>
            <w:tcW w:w="0" w:type="auto"/>
          </w:tcPr>
          <w:p w14:paraId="6A5C8DD8" w14:textId="30B9EF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BBA7CB2" w14:textId="681475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C4EA1B7" w14:textId="73FBF0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F9EB6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C988B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3E659AB" w14:textId="77777777" w:rsidTr="00C51F06">
        <w:tc>
          <w:tcPr>
            <w:tcW w:w="0" w:type="auto"/>
          </w:tcPr>
          <w:p w14:paraId="1157C961" w14:textId="570AC2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R4-2106198</w:t>
            </w:r>
          </w:p>
        </w:tc>
        <w:tc>
          <w:tcPr>
            <w:tcW w:w="0" w:type="auto"/>
          </w:tcPr>
          <w:p w14:paraId="6FD545AF" w14:textId="52DB1A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3DF344C" w14:textId="3A8AD3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4E62CD7" w14:textId="7AF215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D52F6C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D2968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C0A7F3E" w14:textId="77777777" w:rsidTr="00C51F06">
        <w:tc>
          <w:tcPr>
            <w:tcW w:w="0" w:type="auto"/>
          </w:tcPr>
          <w:p w14:paraId="3A16EDB6" w14:textId="29C02C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R4-2106199</w:t>
            </w:r>
          </w:p>
        </w:tc>
        <w:tc>
          <w:tcPr>
            <w:tcW w:w="0" w:type="auto"/>
          </w:tcPr>
          <w:p w14:paraId="1CAA26E7" w14:textId="4C84FA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6A31FD8" w14:textId="2480D0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B097696" w14:textId="7CCF60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5173F8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ECA1D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CF0B2F5" w14:textId="77777777" w:rsidTr="00C51F06">
        <w:tc>
          <w:tcPr>
            <w:tcW w:w="0" w:type="auto"/>
          </w:tcPr>
          <w:p w14:paraId="5C216F9A" w14:textId="690E5D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R4-2106200</w:t>
            </w:r>
          </w:p>
        </w:tc>
        <w:tc>
          <w:tcPr>
            <w:tcW w:w="0" w:type="auto"/>
          </w:tcPr>
          <w:p w14:paraId="09C358EA" w14:textId="672A06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636C70D" w14:textId="523D05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E7F007C" w14:textId="0A0CE9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94268D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BBF69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CE252B0" w14:textId="77777777" w:rsidTr="00C51F06">
        <w:tc>
          <w:tcPr>
            <w:tcW w:w="0" w:type="auto"/>
          </w:tcPr>
          <w:p w14:paraId="7E8194C0" w14:textId="518AEC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R4-2106201</w:t>
            </w:r>
          </w:p>
        </w:tc>
        <w:tc>
          <w:tcPr>
            <w:tcW w:w="0" w:type="auto"/>
          </w:tcPr>
          <w:p w14:paraId="4C3498CA" w14:textId="599903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8D64DC9" w14:textId="5E25F7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072C7AC" w14:textId="718EB7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E62FF6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ECFE3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0D4F4A3" w14:textId="77777777" w:rsidTr="00C51F06">
        <w:tc>
          <w:tcPr>
            <w:tcW w:w="0" w:type="auto"/>
          </w:tcPr>
          <w:p w14:paraId="656A6F59" w14:textId="14BA01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R4-2106202</w:t>
            </w:r>
          </w:p>
        </w:tc>
        <w:tc>
          <w:tcPr>
            <w:tcW w:w="0" w:type="auto"/>
          </w:tcPr>
          <w:p w14:paraId="3F3E881E" w14:textId="3EDC82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CF8B81F" w14:textId="2C93F1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4CBC5334" w14:textId="42B60F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FD0D8D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1B9FF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9EEE971" w14:textId="77777777" w:rsidTr="00C51F06">
        <w:tc>
          <w:tcPr>
            <w:tcW w:w="0" w:type="auto"/>
          </w:tcPr>
          <w:p w14:paraId="00B2A46E" w14:textId="1D7E75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R4-2106203</w:t>
            </w:r>
          </w:p>
        </w:tc>
        <w:tc>
          <w:tcPr>
            <w:tcW w:w="0" w:type="auto"/>
          </w:tcPr>
          <w:p w14:paraId="605AD2DF" w14:textId="176CE8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75896B9" w14:textId="481DEF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C9AF0C1" w14:textId="3F8725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F12E2C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92846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F3601B1" w14:textId="77777777" w:rsidTr="00C51F06">
        <w:tc>
          <w:tcPr>
            <w:tcW w:w="0" w:type="auto"/>
          </w:tcPr>
          <w:p w14:paraId="2A6FE6F9" w14:textId="25EB93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R4-2106204</w:t>
            </w:r>
          </w:p>
        </w:tc>
        <w:tc>
          <w:tcPr>
            <w:tcW w:w="0" w:type="auto"/>
          </w:tcPr>
          <w:p w14:paraId="21FCB65A" w14:textId="599407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6EC50A4" w14:textId="1EDDB8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2DE9B63" w14:textId="3AF76D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0FC0FE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FA590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8F0743B" w14:textId="77777777" w:rsidTr="00C51F06">
        <w:tc>
          <w:tcPr>
            <w:tcW w:w="0" w:type="auto"/>
          </w:tcPr>
          <w:p w14:paraId="4D9A6262" w14:textId="3BA7F9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R4-2106205</w:t>
            </w:r>
          </w:p>
        </w:tc>
        <w:tc>
          <w:tcPr>
            <w:tcW w:w="0" w:type="auto"/>
          </w:tcPr>
          <w:p w14:paraId="36BD3892" w14:textId="362871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4301341" w14:textId="488669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35F72C4" w14:textId="678462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FC28DF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CDF30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4A7C7BC" w14:textId="77777777" w:rsidTr="00C51F06">
        <w:tc>
          <w:tcPr>
            <w:tcW w:w="0" w:type="auto"/>
          </w:tcPr>
          <w:p w14:paraId="2D38AE06" w14:textId="13A659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R4-2106206</w:t>
            </w:r>
          </w:p>
        </w:tc>
        <w:tc>
          <w:tcPr>
            <w:tcW w:w="0" w:type="auto"/>
          </w:tcPr>
          <w:p w14:paraId="7278D44C" w14:textId="6FB9EF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07569B0" w14:textId="4B22C4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3644500" w14:textId="0FDAFF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8B7F67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7697B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C22BD93" w14:textId="77777777" w:rsidTr="00C51F06">
        <w:tc>
          <w:tcPr>
            <w:tcW w:w="0" w:type="auto"/>
          </w:tcPr>
          <w:p w14:paraId="516004C7" w14:textId="2BCF60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R4-2106207</w:t>
            </w:r>
          </w:p>
        </w:tc>
        <w:tc>
          <w:tcPr>
            <w:tcW w:w="0" w:type="auto"/>
          </w:tcPr>
          <w:p w14:paraId="6BA42A78" w14:textId="4DC485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3FE382E" w14:textId="074589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ABDF67C" w14:textId="11C86E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4A5A84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34516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0223608" w14:textId="77777777" w:rsidTr="00C51F06">
        <w:tc>
          <w:tcPr>
            <w:tcW w:w="0" w:type="auto"/>
          </w:tcPr>
          <w:p w14:paraId="38603D14" w14:textId="2B7F9A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R4-2106208</w:t>
            </w:r>
          </w:p>
        </w:tc>
        <w:tc>
          <w:tcPr>
            <w:tcW w:w="0" w:type="auto"/>
          </w:tcPr>
          <w:p w14:paraId="5F14088C" w14:textId="59452F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E98CC5C" w14:textId="4E4B62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6E4B5AB" w14:textId="3D03EC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F1A4F9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6B3D7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809D488" w14:textId="77777777" w:rsidTr="00C51F06">
        <w:tc>
          <w:tcPr>
            <w:tcW w:w="0" w:type="auto"/>
          </w:tcPr>
          <w:p w14:paraId="27C117CF" w14:textId="3C2B2E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R4-2106209</w:t>
            </w:r>
          </w:p>
        </w:tc>
        <w:tc>
          <w:tcPr>
            <w:tcW w:w="0" w:type="auto"/>
          </w:tcPr>
          <w:p w14:paraId="35BB2835" w14:textId="5FA242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8024215" w14:textId="6EDF10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9AE0EC0" w14:textId="7E9582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5789D8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407D0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17A1E9E" w14:textId="77777777" w:rsidTr="00C51F06">
        <w:tc>
          <w:tcPr>
            <w:tcW w:w="0" w:type="auto"/>
          </w:tcPr>
          <w:p w14:paraId="2FE20A9D" w14:textId="14F542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R4-2106210</w:t>
            </w:r>
          </w:p>
        </w:tc>
        <w:tc>
          <w:tcPr>
            <w:tcW w:w="0" w:type="auto"/>
          </w:tcPr>
          <w:p w14:paraId="0DBDFC49" w14:textId="200618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C84286D" w14:textId="24E895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50FC860" w14:textId="09AC72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986B82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52BF1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88C22DD" w14:textId="77777777" w:rsidTr="00C51F06">
        <w:tc>
          <w:tcPr>
            <w:tcW w:w="0" w:type="auto"/>
          </w:tcPr>
          <w:p w14:paraId="776EA622" w14:textId="632255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R4-2106211</w:t>
            </w:r>
          </w:p>
        </w:tc>
        <w:tc>
          <w:tcPr>
            <w:tcW w:w="0" w:type="auto"/>
          </w:tcPr>
          <w:p w14:paraId="6AE865CD" w14:textId="37258D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09668A0" w14:textId="36BA95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538A567" w14:textId="2F1757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92E542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605AE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47AB3EC" w14:textId="77777777" w:rsidTr="00C51F06">
        <w:tc>
          <w:tcPr>
            <w:tcW w:w="0" w:type="auto"/>
          </w:tcPr>
          <w:p w14:paraId="23DB1DF1" w14:textId="52555E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R4-2106212</w:t>
            </w:r>
          </w:p>
        </w:tc>
        <w:tc>
          <w:tcPr>
            <w:tcW w:w="0" w:type="auto"/>
          </w:tcPr>
          <w:p w14:paraId="2818674A" w14:textId="300E48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B3F5953" w14:textId="2EFB2D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8529E04" w14:textId="74FBD2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484E9A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0387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BC56939" w14:textId="77777777" w:rsidTr="00C51F06">
        <w:tc>
          <w:tcPr>
            <w:tcW w:w="0" w:type="auto"/>
          </w:tcPr>
          <w:p w14:paraId="0219C0B2" w14:textId="7F6262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R4-2106213</w:t>
            </w:r>
          </w:p>
        </w:tc>
        <w:tc>
          <w:tcPr>
            <w:tcW w:w="0" w:type="auto"/>
          </w:tcPr>
          <w:p w14:paraId="3102186C" w14:textId="7C5B95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86FC413" w14:textId="608555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2C1D968" w14:textId="762680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1BE2FB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395D8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4C1B86" w14:textId="77777777" w:rsidTr="00C51F06">
        <w:tc>
          <w:tcPr>
            <w:tcW w:w="0" w:type="auto"/>
          </w:tcPr>
          <w:p w14:paraId="3418EAC4" w14:textId="5FC899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R4-2106214</w:t>
            </w:r>
          </w:p>
        </w:tc>
        <w:tc>
          <w:tcPr>
            <w:tcW w:w="0" w:type="auto"/>
          </w:tcPr>
          <w:p w14:paraId="3AF329F6" w14:textId="2DA667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D9D8428" w14:textId="63EA8F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EE3B871" w14:textId="389F60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1278C9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491F8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CCEB6DA" w14:textId="77777777" w:rsidTr="00C51F06">
        <w:tc>
          <w:tcPr>
            <w:tcW w:w="0" w:type="auto"/>
          </w:tcPr>
          <w:p w14:paraId="6FE66336" w14:textId="714973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R4-2106215</w:t>
            </w:r>
          </w:p>
        </w:tc>
        <w:tc>
          <w:tcPr>
            <w:tcW w:w="0" w:type="auto"/>
          </w:tcPr>
          <w:p w14:paraId="7478EEE6" w14:textId="29D674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E71D721" w14:textId="233E4D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056E447" w14:textId="283791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08069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4C3D0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AE2359C" w14:textId="77777777" w:rsidTr="00C51F06">
        <w:tc>
          <w:tcPr>
            <w:tcW w:w="0" w:type="auto"/>
          </w:tcPr>
          <w:p w14:paraId="474532D0" w14:textId="232F61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R4-2106216</w:t>
            </w:r>
          </w:p>
        </w:tc>
        <w:tc>
          <w:tcPr>
            <w:tcW w:w="0" w:type="auto"/>
          </w:tcPr>
          <w:p w14:paraId="44BB2D9A" w14:textId="6BAB6F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BD15731" w14:textId="2AF13A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90AE25F" w14:textId="035765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19B1BC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8441E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6836946" w14:textId="77777777" w:rsidTr="00C51F06">
        <w:tc>
          <w:tcPr>
            <w:tcW w:w="0" w:type="auto"/>
          </w:tcPr>
          <w:p w14:paraId="4A549166" w14:textId="1A6A70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R4-2106217</w:t>
            </w:r>
          </w:p>
        </w:tc>
        <w:tc>
          <w:tcPr>
            <w:tcW w:w="0" w:type="auto"/>
          </w:tcPr>
          <w:p w14:paraId="295AD54A" w14:textId="007388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CB54C8E" w14:textId="6B4E5C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246A0CD" w14:textId="384E51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A93C1A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79BE3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C42DEC1" w14:textId="77777777" w:rsidTr="00C51F06">
        <w:tc>
          <w:tcPr>
            <w:tcW w:w="0" w:type="auto"/>
          </w:tcPr>
          <w:p w14:paraId="5B221F2E" w14:textId="4C6852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R4-2106218</w:t>
            </w:r>
          </w:p>
        </w:tc>
        <w:tc>
          <w:tcPr>
            <w:tcW w:w="0" w:type="auto"/>
          </w:tcPr>
          <w:p w14:paraId="47130AFE" w14:textId="5930ED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0997F9A" w14:textId="450BD0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BC0FBCE" w14:textId="714F72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588E4E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C24E4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FDF235" w14:textId="77777777" w:rsidTr="00C51F06">
        <w:tc>
          <w:tcPr>
            <w:tcW w:w="0" w:type="auto"/>
          </w:tcPr>
          <w:p w14:paraId="159CDB24" w14:textId="3A41C8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R4-2106219</w:t>
            </w:r>
          </w:p>
        </w:tc>
        <w:tc>
          <w:tcPr>
            <w:tcW w:w="0" w:type="auto"/>
          </w:tcPr>
          <w:p w14:paraId="3D8FB8A3" w14:textId="08AA2A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DAB26C5" w14:textId="0329EE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9FB4070" w14:textId="7ABC68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6E3DF9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060BC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12EEE6A" w14:textId="77777777" w:rsidTr="00C51F06">
        <w:tc>
          <w:tcPr>
            <w:tcW w:w="0" w:type="auto"/>
          </w:tcPr>
          <w:p w14:paraId="75EA816D" w14:textId="307D44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R4-2106220</w:t>
            </w:r>
          </w:p>
        </w:tc>
        <w:tc>
          <w:tcPr>
            <w:tcW w:w="0" w:type="auto"/>
          </w:tcPr>
          <w:p w14:paraId="4074374C" w14:textId="50B333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57A2C76" w14:textId="05B9EF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B087A23" w14:textId="492159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F4297A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C10D7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8C23D7F" w14:textId="77777777" w:rsidTr="00C51F06">
        <w:tc>
          <w:tcPr>
            <w:tcW w:w="0" w:type="auto"/>
          </w:tcPr>
          <w:p w14:paraId="7E9EAA5C" w14:textId="6EBDF8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R4-2106221</w:t>
            </w:r>
          </w:p>
        </w:tc>
        <w:tc>
          <w:tcPr>
            <w:tcW w:w="0" w:type="auto"/>
          </w:tcPr>
          <w:p w14:paraId="27FA9A3D" w14:textId="08FA8A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3FBD1BA" w14:textId="0E8ECF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EA9B5EA" w14:textId="17CE10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FB4E10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2A59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3AB2095" w14:textId="77777777" w:rsidTr="00C51F06">
        <w:tc>
          <w:tcPr>
            <w:tcW w:w="0" w:type="auto"/>
          </w:tcPr>
          <w:p w14:paraId="3B3A0F79" w14:textId="170DDA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R4-2106222</w:t>
            </w:r>
          </w:p>
        </w:tc>
        <w:tc>
          <w:tcPr>
            <w:tcW w:w="0" w:type="auto"/>
          </w:tcPr>
          <w:p w14:paraId="3D706F05" w14:textId="098C1E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D5FF965" w14:textId="5F85AE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5EF64B9" w14:textId="267143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BF7B63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155D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702898F" w14:textId="77777777" w:rsidTr="00C51F06">
        <w:tc>
          <w:tcPr>
            <w:tcW w:w="0" w:type="auto"/>
          </w:tcPr>
          <w:p w14:paraId="08E184B7" w14:textId="776400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R4-2106223</w:t>
            </w:r>
          </w:p>
        </w:tc>
        <w:tc>
          <w:tcPr>
            <w:tcW w:w="0" w:type="auto"/>
          </w:tcPr>
          <w:p w14:paraId="4EAD0E90" w14:textId="5262C9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01478FC" w14:textId="32C768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C72511D" w14:textId="26F009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89E78C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8C9A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6F1523E" w14:textId="77777777" w:rsidTr="00C51F06">
        <w:tc>
          <w:tcPr>
            <w:tcW w:w="0" w:type="auto"/>
          </w:tcPr>
          <w:p w14:paraId="44D1F3AF" w14:textId="42ECD3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R4-2106224</w:t>
            </w:r>
          </w:p>
        </w:tc>
        <w:tc>
          <w:tcPr>
            <w:tcW w:w="0" w:type="auto"/>
          </w:tcPr>
          <w:p w14:paraId="457E5F82" w14:textId="127386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C22DD63" w14:textId="74EE0A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093ECAB" w14:textId="6B1072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5EB1D7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D5FA5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B3D925C" w14:textId="77777777" w:rsidTr="00C51F06">
        <w:tc>
          <w:tcPr>
            <w:tcW w:w="0" w:type="auto"/>
          </w:tcPr>
          <w:p w14:paraId="3AFEAD32" w14:textId="1424C2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R4-2106225</w:t>
            </w:r>
          </w:p>
        </w:tc>
        <w:tc>
          <w:tcPr>
            <w:tcW w:w="0" w:type="auto"/>
          </w:tcPr>
          <w:p w14:paraId="5747223E" w14:textId="61566F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EF97E83" w14:textId="4C0597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24774733" w14:textId="0DA080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EF340A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04FBD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726CE6A" w14:textId="77777777" w:rsidTr="00C51F06">
        <w:tc>
          <w:tcPr>
            <w:tcW w:w="0" w:type="auto"/>
          </w:tcPr>
          <w:p w14:paraId="7C82CF3C" w14:textId="26C9BF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R4-2106226</w:t>
            </w:r>
          </w:p>
        </w:tc>
        <w:tc>
          <w:tcPr>
            <w:tcW w:w="0" w:type="auto"/>
          </w:tcPr>
          <w:p w14:paraId="41553665" w14:textId="24CB43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D14956F" w14:textId="24F369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9B5ADE0" w14:textId="29272A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9DC293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26F23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EBC496" w14:textId="77777777" w:rsidTr="00C51F06">
        <w:tc>
          <w:tcPr>
            <w:tcW w:w="0" w:type="auto"/>
          </w:tcPr>
          <w:p w14:paraId="4A04C576" w14:textId="15E1A9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R4-2106227</w:t>
            </w:r>
          </w:p>
        </w:tc>
        <w:tc>
          <w:tcPr>
            <w:tcW w:w="0" w:type="auto"/>
          </w:tcPr>
          <w:p w14:paraId="341820E6" w14:textId="0D39FC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CB2FA03" w14:textId="04A6D3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92E127E" w14:textId="0F1A07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788379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C9E1E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C08227C" w14:textId="77777777" w:rsidTr="00C51F06">
        <w:tc>
          <w:tcPr>
            <w:tcW w:w="0" w:type="auto"/>
          </w:tcPr>
          <w:p w14:paraId="6B79F570" w14:textId="2F1F94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R4-2106228</w:t>
            </w:r>
          </w:p>
        </w:tc>
        <w:tc>
          <w:tcPr>
            <w:tcW w:w="0" w:type="auto"/>
          </w:tcPr>
          <w:p w14:paraId="40C9B223" w14:textId="698B78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4C3CAA6" w14:textId="26A5E8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642054B" w14:textId="45DEE1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DD1D08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3ACE4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2476151" w14:textId="77777777" w:rsidTr="00C51F06">
        <w:tc>
          <w:tcPr>
            <w:tcW w:w="0" w:type="auto"/>
          </w:tcPr>
          <w:p w14:paraId="10896FA4" w14:textId="076D0F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R4-2106229</w:t>
            </w:r>
          </w:p>
        </w:tc>
        <w:tc>
          <w:tcPr>
            <w:tcW w:w="0" w:type="auto"/>
          </w:tcPr>
          <w:p w14:paraId="038CA765" w14:textId="7DE95E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5FE85BD" w14:textId="7CE956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05D7867" w14:textId="1E9E26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CE0F1F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AF75C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24E48F7" w14:textId="77777777" w:rsidTr="00C51F06">
        <w:tc>
          <w:tcPr>
            <w:tcW w:w="0" w:type="auto"/>
          </w:tcPr>
          <w:p w14:paraId="5100A98D" w14:textId="1051D1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R4-2106230</w:t>
            </w:r>
          </w:p>
        </w:tc>
        <w:tc>
          <w:tcPr>
            <w:tcW w:w="0" w:type="auto"/>
          </w:tcPr>
          <w:p w14:paraId="2175732C" w14:textId="2DD33E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1D01682" w14:textId="1C02AB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6FC438F" w14:textId="2D8AE2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6B87F9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04B2D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AB3D6D2" w14:textId="77777777" w:rsidTr="00C51F06">
        <w:tc>
          <w:tcPr>
            <w:tcW w:w="0" w:type="auto"/>
          </w:tcPr>
          <w:p w14:paraId="4474B65C" w14:textId="70451E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R4-2106231</w:t>
            </w:r>
          </w:p>
        </w:tc>
        <w:tc>
          <w:tcPr>
            <w:tcW w:w="0" w:type="auto"/>
          </w:tcPr>
          <w:p w14:paraId="4C84C4A2" w14:textId="26B91A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C785332" w14:textId="26383C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4F1C5E8F" w14:textId="56774B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E64730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9DE70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4069F10" w14:textId="77777777" w:rsidTr="00C51F06">
        <w:tc>
          <w:tcPr>
            <w:tcW w:w="0" w:type="auto"/>
          </w:tcPr>
          <w:p w14:paraId="1657ED85" w14:textId="1D10FB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R4-2106232</w:t>
            </w:r>
          </w:p>
        </w:tc>
        <w:tc>
          <w:tcPr>
            <w:tcW w:w="0" w:type="auto"/>
          </w:tcPr>
          <w:p w14:paraId="463FC834" w14:textId="2F915E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7F05845" w14:textId="76E30B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A771FB0" w14:textId="7F344D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7078DD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DA128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14F709A" w14:textId="77777777" w:rsidTr="00C51F06">
        <w:tc>
          <w:tcPr>
            <w:tcW w:w="0" w:type="auto"/>
          </w:tcPr>
          <w:p w14:paraId="2A4844BC" w14:textId="7F9F75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R4-2106233</w:t>
            </w:r>
          </w:p>
        </w:tc>
        <w:tc>
          <w:tcPr>
            <w:tcW w:w="0" w:type="auto"/>
          </w:tcPr>
          <w:p w14:paraId="3181A2C2" w14:textId="236A7F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54DCABC" w14:textId="47A14B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24677B78" w14:textId="11DACB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0F8770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FADF2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25138A3" w14:textId="77777777" w:rsidTr="00C51F06">
        <w:tc>
          <w:tcPr>
            <w:tcW w:w="0" w:type="auto"/>
          </w:tcPr>
          <w:p w14:paraId="344FBFFA" w14:textId="60F6A1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R4-2106234</w:t>
            </w:r>
          </w:p>
        </w:tc>
        <w:tc>
          <w:tcPr>
            <w:tcW w:w="0" w:type="auto"/>
          </w:tcPr>
          <w:p w14:paraId="728497B5" w14:textId="7099C9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3BCFC4E" w14:textId="56DD97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428186C" w14:textId="0E08FD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13DCA2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8097E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E079DAE" w14:textId="77777777" w:rsidTr="00C51F06">
        <w:tc>
          <w:tcPr>
            <w:tcW w:w="0" w:type="auto"/>
          </w:tcPr>
          <w:p w14:paraId="6C4C98D7" w14:textId="1538F5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R4-2106235</w:t>
            </w:r>
          </w:p>
        </w:tc>
        <w:tc>
          <w:tcPr>
            <w:tcW w:w="0" w:type="auto"/>
          </w:tcPr>
          <w:p w14:paraId="51907314" w14:textId="4535C3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D9BB396" w14:textId="3A8844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49455BDB" w14:textId="18BDA0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4E1BCA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0EE8D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4ADB6C5" w14:textId="77777777" w:rsidTr="00C51F06">
        <w:tc>
          <w:tcPr>
            <w:tcW w:w="0" w:type="auto"/>
          </w:tcPr>
          <w:p w14:paraId="4145D037" w14:textId="4749A1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R4-2106236</w:t>
            </w:r>
          </w:p>
        </w:tc>
        <w:tc>
          <w:tcPr>
            <w:tcW w:w="0" w:type="auto"/>
          </w:tcPr>
          <w:p w14:paraId="2E519384" w14:textId="6ED4B1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A94F803" w14:textId="70AEFC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FFB4264" w14:textId="040755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52EAB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7FD22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72995E5" w14:textId="77777777" w:rsidTr="00C51F06">
        <w:tc>
          <w:tcPr>
            <w:tcW w:w="0" w:type="auto"/>
          </w:tcPr>
          <w:p w14:paraId="152B7797" w14:textId="516846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R4-2106237</w:t>
            </w:r>
          </w:p>
        </w:tc>
        <w:tc>
          <w:tcPr>
            <w:tcW w:w="0" w:type="auto"/>
          </w:tcPr>
          <w:p w14:paraId="3F97872A" w14:textId="286D89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3292FA6" w14:textId="0D4AC8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4E15C187" w14:textId="090AB9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3AE4A2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5FD2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1A332A2" w14:textId="77777777" w:rsidTr="00C51F06">
        <w:tc>
          <w:tcPr>
            <w:tcW w:w="0" w:type="auto"/>
          </w:tcPr>
          <w:p w14:paraId="48058A41" w14:textId="7CDA5C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R4-2106238</w:t>
            </w:r>
          </w:p>
        </w:tc>
        <w:tc>
          <w:tcPr>
            <w:tcW w:w="0" w:type="auto"/>
          </w:tcPr>
          <w:p w14:paraId="1795B542" w14:textId="600B1B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557700E" w14:textId="253CD5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672A313" w14:textId="29DC67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6E6EF8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7F45B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79DF415" w14:textId="77777777" w:rsidTr="00C51F06">
        <w:tc>
          <w:tcPr>
            <w:tcW w:w="0" w:type="auto"/>
          </w:tcPr>
          <w:p w14:paraId="5E6C6574" w14:textId="41A9A5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R4-2106239</w:t>
            </w:r>
          </w:p>
        </w:tc>
        <w:tc>
          <w:tcPr>
            <w:tcW w:w="0" w:type="auto"/>
          </w:tcPr>
          <w:p w14:paraId="7F7CFC90" w14:textId="244740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8F20FF4" w14:textId="5C7DE6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95AF65A" w14:textId="650C93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1A9DE7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C9751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515E009" w14:textId="77777777" w:rsidTr="00C51F06">
        <w:tc>
          <w:tcPr>
            <w:tcW w:w="0" w:type="auto"/>
          </w:tcPr>
          <w:p w14:paraId="40A6AD3D" w14:textId="13409C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R4-2106240</w:t>
            </w:r>
          </w:p>
        </w:tc>
        <w:tc>
          <w:tcPr>
            <w:tcW w:w="0" w:type="auto"/>
          </w:tcPr>
          <w:p w14:paraId="5550E337" w14:textId="30C85A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B298E99" w14:textId="113CAB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2450405A" w14:textId="5F9A15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5C17C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C2251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DD67E82" w14:textId="77777777" w:rsidTr="00C51F06">
        <w:tc>
          <w:tcPr>
            <w:tcW w:w="0" w:type="auto"/>
          </w:tcPr>
          <w:p w14:paraId="041295FB" w14:textId="78BFE8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R4-2106241</w:t>
            </w:r>
          </w:p>
        </w:tc>
        <w:tc>
          <w:tcPr>
            <w:tcW w:w="0" w:type="auto"/>
          </w:tcPr>
          <w:p w14:paraId="58107CE6" w14:textId="755263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B945EAC" w14:textId="74C4CD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6009B2A" w14:textId="3D12B2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04D7A5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5A4A0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7534CAB" w14:textId="77777777" w:rsidTr="00C51F06">
        <w:tc>
          <w:tcPr>
            <w:tcW w:w="0" w:type="auto"/>
          </w:tcPr>
          <w:p w14:paraId="15228F91" w14:textId="71B109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R4-2106242</w:t>
            </w:r>
          </w:p>
        </w:tc>
        <w:tc>
          <w:tcPr>
            <w:tcW w:w="0" w:type="auto"/>
          </w:tcPr>
          <w:p w14:paraId="69EA6B1D" w14:textId="2FCA05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11C35A3" w14:textId="743D29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242A2F5" w14:textId="696007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172445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B4349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C7BF05F" w14:textId="77777777" w:rsidTr="00C51F06">
        <w:tc>
          <w:tcPr>
            <w:tcW w:w="0" w:type="auto"/>
          </w:tcPr>
          <w:p w14:paraId="4E725685" w14:textId="59C140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R4-2106243</w:t>
            </w:r>
          </w:p>
        </w:tc>
        <w:tc>
          <w:tcPr>
            <w:tcW w:w="0" w:type="auto"/>
          </w:tcPr>
          <w:p w14:paraId="136E0509" w14:textId="65C347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EC3E024" w14:textId="0F907C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B7AB5EC" w14:textId="350D9A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DA1E77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3A8E8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F434912" w14:textId="77777777" w:rsidTr="00C51F06">
        <w:tc>
          <w:tcPr>
            <w:tcW w:w="0" w:type="auto"/>
          </w:tcPr>
          <w:p w14:paraId="61475F3C" w14:textId="335718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R4-2106244</w:t>
            </w:r>
          </w:p>
        </w:tc>
        <w:tc>
          <w:tcPr>
            <w:tcW w:w="0" w:type="auto"/>
          </w:tcPr>
          <w:p w14:paraId="0A1D5DB6" w14:textId="2F539B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3A0CB96" w14:textId="35861A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AAF035F" w14:textId="74B91D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not </w:t>
            </w:r>
            <w:r>
              <w:rPr>
                <w:sz w:val="16"/>
              </w:rPr>
              <w:lastRenderedPageBreak/>
              <w:t>treated</w:t>
            </w:r>
          </w:p>
        </w:tc>
        <w:tc>
          <w:tcPr>
            <w:tcW w:w="0" w:type="auto"/>
          </w:tcPr>
          <w:p w14:paraId="5721311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6560E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00DA6F8" w14:textId="77777777" w:rsidTr="00C51F06">
        <w:tc>
          <w:tcPr>
            <w:tcW w:w="0" w:type="auto"/>
          </w:tcPr>
          <w:p w14:paraId="3978B752" w14:textId="56CB6B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R4-2106245</w:t>
            </w:r>
          </w:p>
        </w:tc>
        <w:tc>
          <w:tcPr>
            <w:tcW w:w="0" w:type="auto"/>
          </w:tcPr>
          <w:p w14:paraId="671D89DF" w14:textId="54DBC3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33F1BFB" w14:textId="0DF7B9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7216292" w14:textId="739B21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6CF54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EC8DE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8437733" w14:textId="77777777" w:rsidTr="00C51F06">
        <w:tc>
          <w:tcPr>
            <w:tcW w:w="0" w:type="auto"/>
          </w:tcPr>
          <w:p w14:paraId="0E4DEDF0" w14:textId="2F40C4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R4-2106246</w:t>
            </w:r>
          </w:p>
        </w:tc>
        <w:tc>
          <w:tcPr>
            <w:tcW w:w="0" w:type="auto"/>
          </w:tcPr>
          <w:p w14:paraId="5EADC3D0" w14:textId="62B20A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B3DE22C" w14:textId="633E0D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201A8322" w14:textId="5EA967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4257E5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6C213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7393D38" w14:textId="77777777" w:rsidTr="00C51F06">
        <w:tc>
          <w:tcPr>
            <w:tcW w:w="0" w:type="auto"/>
          </w:tcPr>
          <w:p w14:paraId="7CD59D46" w14:textId="49EE6B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R4-2106247</w:t>
            </w:r>
          </w:p>
        </w:tc>
        <w:tc>
          <w:tcPr>
            <w:tcW w:w="0" w:type="auto"/>
          </w:tcPr>
          <w:p w14:paraId="29FF75A0" w14:textId="5A8BE1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85043E1" w14:textId="43495C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4A48F6E3" w14:textId="7062F1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C344EB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BD6E3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E56233D" w14:textId="77777777" w:rsidTr="00C51F06">
        <w:tc>
          <w:tcPr>
            <w:tcW w:w="0" w:type="auto"/>
          </w:tcPr>
          <w:p w14:paraId="384C7B3E" w14:textId="19928F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R4-2106248</w:t>
            </w:r>
          </w:p>
        </w:tc>
        <w:tc>
          <w:tcPr>
            <w:tcW w:w="0" w:type="auto"/>
          </w:tcPr>
          <w:p w14:paraId="6920BDA2" w14:textId="269953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817CDF7" w14:textId="631ED8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445359A" w14:textId="31661F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E26299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174F9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77AC1BD" w14:textId="77777777" w:rsidTr="00C51F06">
        <w:tc>
          <w:tcPr>
            <w:tcW w:w="0" w:type="auto"/>
          </w:tcPr>
          <w:p w14:paraId="06C72911" w14:textId="7B674F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R4-2106249</w:t>
            </w:r>
          </w:p>
        </w:tc>
        <w:tc>
          <w:tcPr>
            <w:tcW w:w="0" w:type="auto"/>
          </w:tcPr>
          <w:p w14:paraId="217F2627" w14:textId="45673A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5E769C1" w14:textId="243EAD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9D0E4CF" w14:textId="138F5B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DE6AEE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D13F6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9D015B0" w14:textId="77777777" w:rsidTr="00C51F06">
        <w:tc>
          <w:tcPr>
            <w:tcW w:w="0" w:type="auto"/>
          </w:tcPr>
          <w:p w14:paraId="373772D7" w14:textId="3EDD05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R4-2106250</w:t>
            </w:r>
          </w:p>
        </w:tc>
        <w:tc>
          <w:tcPr>
            <w:tcW w:w="0" w:type="auto"/>
          </w:tcPr>
          <w:p w14:paraId="653D7EDD" w14:textId="40228C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338DF8C" w14:textId="08780F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7E4A99E" w14:textId="010656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A4BEF3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25C3A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E0D4FF6" w14:textId="77777777" w:rsidTr="00C51F06">
        <w:tc>
          <w:tcPr>
            <w:tcW w:w="0" w:type="auto"/>
          </w:tcPr>
          <w:p w14:paraId="113A797D" w14:textId="6FC164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R4-2106251</w:t>
            </w:r>
          </w:p>
        </w:tc>
        <w:tc>
          <w:tcPr>
            <w:tcW w:w="0" w:type="auto"/>
          </w:tcPr>
          <w:p w14:paraId="0B5378DF" w14:textId="693F8E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C50A8EE" w14:textId="464A75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D6D627D" w14:textId="318D87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8683FC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64BF5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A9F0965" w14:textId="77777777" w:rsidTr="00C51F06">
        <w:tc>
          <w:tcPr>
            <w:tcW w:w="0" w:type="auto"/>
          </w:tcPr>
          <w:p w14:paraId="68686F1E" w14:textId="723847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R4-2106252</w:t>
            </w:r>
          </w:p>
        </w:tc>
        <w:tc>
          <w:tcPr>
            <w:tcW w:w="0" w:type="auto"/>
          </w:tcPr>
          <w:p w14:paraId="097BCA89" w14:textId="740B86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D15AE2D" w14:textId="793404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3C7EE54" w14:textId="5B9FF2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80F01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BE53B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8B829D2" w14:textId="77777777" w:rsidTr="00C51F06">
        <w:tc>
          <w:tcPr>
            <w:tcW w:w="0" w:type="auto"/>
          </w:tcPr>
          <w:p w14:paraId="57A66B26" w14:textId="7C295E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R4-2106253</w:t>
            </w:r>
          </w:p>
        </w:tc>
        <w:tc>
          <w:tcPr>
            <w:tcW w:w="0" w:type="auto"/>
          </w:tcPr>
          <w:p w14:paraId="26697835" w14:textId="5A141B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7355635" w14:textId="505D87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438F7A3" w14:textId="2F2AD1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880ED8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25083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C35A67E" w14:textId="77777777" w:rsidTr="00C51F06">
        <w:tc>
          <w:tcPr>
            <w:tcW w:w="0" w:type="auto"/>
          </w:tcPr>
          <w:p w14:paraId="69BAF661" w14:textId="114119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R4-2106254</w:t>
            </w:r>
          </w:p>
        </w:tc>
        <w:tc>
          <w:tcPr>
            <w:tcW w:w="0" w:type="auto"/>
          </w:tcPr>
          <w:p w14:paraId="448ADB87" w14:textId="0984A1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E14A04A" w14:textId="4043F0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855ECFC" w14:textId="09736F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371389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93F54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6C39532" w14:textId="77777777" w:rsidTr="00C51F06">
        <w:tc>
          <w:tcPr>
            <w:tcW w:w="0" w:type="auto"/>
          </w:tcPr>
          <w:p w14:paraId="08C803A1" w14:textId="083F5E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R4-2106255</w:t>
            </w:r>
          </w:p>
        </w:tc>
        <w:tc>
          <w:tcPr>
            <w:tcW w:w="0" w:type="auto"/>
          </w:tcPr>
          <w:p w14:paraId="7C3FF91F" w14:textId="02299A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D451EF6" w14:textId="110759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FC19138" w14:textId="62095A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FECE09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71EDF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4F9DD2" w14:textId="77777777" w:rsidTr="00C51F06">
        <w:tc>
          <w:tcPr>
            <w:tcW w:w="0" w:type="auto"/>
          </w:tcPr>
          <w:p w14:paraId="5E355087" w14:textId="666629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R4-2106256</w:t>
            </w:r>
          </w:p>
        </w:tc>
        <w:tc>
          <w:tcPr>
            <w:tcW w:w="0" w:type="auto"/>
          </w:tcPr>
          <w:p w14:paraId="3E5F287B" w14:textId="7856C8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3A0BD90" w14:textId="344918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28953713" w14:textId="733E81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F6E8DB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40BAE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CF69942" w14:textId="77777777" w:rsidTr="00C51F06">
        <w:tc>
          <w:tcPr>
            <w:tcW w:w="0" w:type="auto"/>
          </w:tcPr>
          <w:p w14:paraId="5AB7314D" w14:textId="4B6257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R4-2106257</w:t>
            </w:r>
          </w:p>
        </w:tc>
        <w:tc>
          <w:tcPr>
            <w:tcW w:w="0" w:type="auto"/>
          </w:tcPr>
          <w:p w14:paraId="40EB45F1" w14:textId="16D644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CE708C4" w14:textId="35156A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648155A" w14:textId="11A0BF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66808D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28169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18CA36A" w14:textId="77777777" w:rsidTr="00C51F06">
        <w:tc>
          <w:tcPr>
            <w:tcW w:w="0" w:type="auto"/>
          </w:tcPr>
          <w:p w14:paraId="4082A30F" w14:textId="1B6608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R4-2106258</w:t>
            </w:r>
          </w:p>
        </w:tc>
        <w:tc>
          <w:tcPr>
            <w:tcW w:w="0" w:type="auto"/>
          </w:tcPr>
          <w:p w14:paraId="6EB64951" w14:textId="346016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227A495" w14:textId="6538C4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25E1C138" w14:textId="4DC926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0BE5A0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91CDB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611F2CD" w14:textId="77777777" w:rsidTr="00C51F06">
        <w:tc>
          <w:tcPr>
            <w:tcW w:w="0" w:type="auto"/>
          </w:tcPr>
          <w:p w14:paraId="1836D5D0" w14:textId="399C89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R4-2106259</w:t>
            </w:r>
          </w:p>
        </w:tc>
        <w:tc>
          <w:tcPr>
            <w:tcW w:w="0" w:type="auto"/>
          </w:tcPr>
          <w:p w14:paraId="0AB54FA0" w14:textId="454E04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8BC7667" w14:textId="5D0530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21173FFC" w14:textId="2B28AC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3FE75F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00999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BC7D175" w14:textId="77777777" w:rsidTr="00C51F06">
        <w:tc>
          <w:tcPr>
            <w:tcW w:w="0" w:type="auto"/>
          </w:tcPr>
          <w:p w14:paraId="08C58A81" w14:textId="0BBB1A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R4-2106260</w:t>
            </w:r>
          </w:p>
        </w:tc>
        <w:tc>
          <w:tcPr>
            <w:tcW w:w="0" w:type="auto"/>
          </w:tcPr>
          <w:p w14:paraId="1D5F209A" w14:textId="23F24F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5726E16" w14:textId="21F1CA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1F64065" w14:textId="53E559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F114CF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C182E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48AD117" w14:textId="77777777" w:rsidTr="00C51F06">
        <w:tc>
          <w:tcPr>
            <w:tcW w:w="0" w:type="auto"/>
          </w:tcPr>
          <w:p w14:paraId="3DF8BB60" w14:textId="1C8432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R4-2106261</w:t>
            </w:r>
          </w:p>
        </w:tc>
        <w:tc>
          <w:tcPr>
            <w:tcW w:w="0" w:type="auto"/>
          </w:tcPr>
          <w:p w14:paraId="0A39317D" w14:textId="16A18F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F2C3332" w14:textId="4F12A0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DB4D423" w14:textId="189D18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D3B2DC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58679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F741694" w14:textId="77777777" w:rsidTr="00C51F06">
        <w:tc>
          <w:tcPr>
            <w:tcW w:w="0" w:type="auto"/>
          </w:tcPr>
          <w:p w14:paraId="6802E1B2" w14:textId="539310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R4-2106262</w:t>
            </w:r>
          </w:p>
        </w:tc>
        <w:tc>
          <w:tcPr>
            <w:tcW w:w="0" w:type="auto"/>
          </w:tcPr>
          <w:p w14:paraId="519968D1" w14:textId="4BEE8A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556FD22" w14:textId="1937A6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539C7B5" w14:textId="06FA97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4AF5A1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2047E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90CCE67" w14:textId="77777777" w:rsidTr="00C51F06">
        <w:tc>
          <w:tcPr>
            <w:tcW w:w="0" w:type="auto"/>
          </w:tcPr>
          <w:p w14:paraId="52750799" w14:textId="4B56E9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R4-2106263</w:t>
            </w:r>
          </w:p>
        </w:tc>
        <w:tc>
          <w:tcPr>
            <w:tcW w:w="0" w:type="auto"/>
          </w:tcPr>
          <w:p w14:paraId="6EB160BB" w14:textId="6049F5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5D8D235" w14:textId="10573E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A0500DE" w14:textId="7DF5C6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CFEEE4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09263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10E26CF" w14:textId="77777777" w:rsidTr="00C51F06">
        <w:tc>
          <w:tcPr>
            <w:tcW w:w="0" w:type="auto"/>
          </w:tcPr>
          <w:p w14:paraId="677D6934" w14:textId="06F3A0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R4-2106264</w:t>
            </w:r>
          </w:p>
        </w:tc>
        <w:tc>
          <w:tcPr>
            <w:tcW w:w="0" w:type="auto"/>
          </w:tcPr>
          <w:p w14:paraId="5139EDEB" w14:textId="4B4E00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6693E24" w14:textId="0A81D2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7E81C8E3" w14:textId="317EE9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404963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0294A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0AC8622" w14:textId="77777777" w:rsidTr="00C51F06">
        <w:tc>
          <w:tcPr>
            <w:tcW w:w="0" w:type="auto"/>
          </w:tcPr>
          <w:p w14:paraId="42DF42DF" w14:textId="75A26A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R4-2106265</w:t>
            </w:r>
          </w:p>
        </w:tc>
        <w:tc>
          <w:tcPr>
            <w:tcW w:w="0" w:type="auto"/>
          </w:tcPr>
          <w:p w14:paraId="0A152E98" w14:textId="72CA1D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9A93EEE" w14:textId="4EECB0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CE015C4" w14:textId="693441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BAFC9D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DFC59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048BAF7" w14:textId="77777777" w:rsidTr="00C51F06">
        <w:tc>
          <w:tcPr>
            <w:tcW w:w="0" w:type="auto"/>
          </w:tcPr>
          <w:p w14:paraId="3C6DD646" w14:textId="013949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R4-2106266</w:t>
            </w:r>
          </w:p>
        </w:tc>
        <w:tc>
          <w:tcPr>
            <w:tcW w:w="0" w:type="auto"/>
          </w:tcPr>
          <w:p w14:paraId="5CC20396" w14:textId="0DBA47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A106843" w14:textId="3E6636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27C92DB" w14:textId="72537A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01A9E1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2FE3F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748F363" w14:textId="77777777" w:rsidTr="00C51F06">
        <w:tc>
          <w:tcPr>
            <w:tcW w:w="0" w:type="auto"/>
          </w:tcPr>
          <w:p w14:paraId="36CE0678" w14:textId="64ADD4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R4-2106267</w:t>
            </w:r>
          </w:p>
        </w:tc>
        <w:tc>
          <w:tcPr>
            <w:tcW w:w="0" w:type="auto"/>
          </w:tcPr>
          <w:p w14:paraId="18DAE7B6" w14:textId="7BCEDF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0F7FAD9" w14:textId="4A72EC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45F267B" w14:textId="35E15E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15419B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6C7EC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68A92F5" w14:textId="77777777" w:rsidTr="00C51F06">
        <w:tc>
          <w:tcPr>
            <w:tcW w:w="0" w:type="auto"/>
          </w:tcPr>
          <w:p w14:paraId="221C3A63" w14:textId="5D3491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R4-2106268</w:t>
            </w:r>
          </w:p>
        </w:tc>
        <w:tc>
          <w:tcPr>
            <w:tcW w:w="0" w:type="auto"/>
          </w:tcPr>
          <w:p w14:paraId="2FF8B7EA" w14:textId="44B252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3B45E93" w14:textId="08203C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99D340C" w14:textId="57C097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EE299E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383D0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7FDCA18" w14:textId="77777777" w:rsidTr="00C51F06">
        <w:tc>
          <w:tcPr>
            <w:tcW w:w="0" w:type="auto"/>
          </w:tcPr>
          <w:p w14:paraId="1D97BB62" w14:textId="1E3ED5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R4-2106269</w:t>
            </w:r>
          </w:p>
        </w:tc>
        <w:tc>
          <w:tcPr>
            <w:tcW w:w="0" w:type="auto"/>
          </w:tcPr>
          <w:p w14:paraId="60FC566C" w14:textId="6B8450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B8C5370" w14:textId="4E233A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169C03C" w14:textId="388607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100A1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4A28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4144470" w14:textId="77777777" w:rsidTr="00C51F06">
        <w:tc>
          <w:tcPr>
            <w:tcW w:w="0" w:type="auto"/>
          </w:tcPr>
          <w:p w14:paraId="4630A725" w14:textId="389231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R4-2106270</w:t>
            </w:r>
          </w:p>
        </w:tc>
        <w:tc>
          <w:tcPr>
            <w:tcW w:w="0" w:type="auto"/>
          </w:tcPr>
          <w:p w14:paraId="53891945" w14:textId="5B8DD5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D9B5C4F" w14:textId="6B47B5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C312049" w14:textId="390CEF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3B0655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2C85C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CEF1A11" w14:textId="77777777" w:rsidTr="00C51F06">
        <w:tc>
          <w:tcPr>
            <w:tcW w:w="0" w:type="auto"/>
          </w:tcPr>
          <w:p w14:paraId="042848A3" w14:textId="4BC7AD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R4-2106271</w:t>
            </w:r>
          </w:p>
        </w:tc>
        <w:tc>
          <w:tcPr>
            <w:tcW w:w="0" w:type="auto"/>
          </w:tcPr>
          <w:p w14:paraId="187740E7" w14:textId="4661AC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2018D6C" w14:textId="2C12D1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09B4839" w14:textId="6902E1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02E59F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3E5FD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45ABEBC" w14:textId="77777777" w:rsidTr="00C51F06">
        <w:tc>
          <w:tcPr>
            <w:tcW w:w="0" w:type="auto"/>
          </w:tcPr>
          <w:p w14:paraId="64E69903" w14:textId="58542E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R4-2106272</w:t>
            </w:r>
          </w:p>
        </w:tc>
        <w:tc>
          <w:tcPr>
            <w:tcW w:w="0" w:type="auto"/>
          </w:tcPr>
          <w:p w14:paraId="7D88F0FC" w14:textId="309830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how to treat the missing points for FR2 FoM</w:t>
            </w:r>
          </w:p>
        </w:tc>
        <w:tc>
          <w:tcPr>
            <w:tcW w:w="0" w:type="auto"/>
          </w:tcPr>
          <w:p w14:paraId="0991FF24" w14:textId="5987B8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0" w:type="auto"/>
          </w:tcPr>
          <w:p w14:paraId="40F5CAD7" w14:textId="46BD98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736DE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4B070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4B01F4B" w14:textId="77777777" w:rsidTr="00C51F06">
        <w:tc>
          <w:tcPr>
            <w:tcW w:w="0" w:type="auto"/>
          </w:tcPr>
          <w:p w14:paraId="4FF774E3" w14:textId="63AD3F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R4-2106273</w:t>
            </w:r>
          </w:p>
        </w:tc>
        <w:tc>
          <w:tcPr>
            <w:tcW w:w="0" w:type="auto"/>
          </w:tcPr>
          <w:p w14:paraId="634BFC88" w14:textId="0877BC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front-end supporting NRU in 6GHz EU spectrum with band n96</w:t>
            </w:r>
          </w:p>
        </w:tc>
        <w:tc>
          <w:tcPr>
            <w:tcW w:w="0" w:type="auto"/>
          </w:tcPr>
          <w:p w14:paraId="7523E5F7" w14:textId="7497C0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7D3A1888" w14:textId="7CBD87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CC178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AECB0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04A7CD5" w14:textId="77777777" w:rsidTr="00C51F06">
        <w:tc>
          <w:tcPr>
            <w:tcW w:w="0" w:type="auto"/>
          </w:tcPr>
          <w:p w14:paraId="28AC32ED" w14:textId="44A3AD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R4-2106274</w:t>
            </w:r>
          </w:p>
        </w:tc>
        <w:tc>
          <w:tcPr>
            <w:tcW w:w="0" w:type="auto"/>
          </w:tcPr>
          <w:p w14:paraId="712A877C" w14:textId="564BA0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A-MPR due to in-band PSD limit for 6GHz EU unlicensed spectrum</w:t>
            </w:r>
          </w:p>
        </w:tc>
        <w:tc>
          <w:tcPr>
            <w:tcW w:w="0" w:type="auto"/>
          </w:tcPr>
          <w:p w14:paraId="079C94A4" w14:textId="2E5228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1CFEFCF8" w14:textId="20D778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3B821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F9CD6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3DC3783" w14:textId="77777777" w:rsidTr="00C51F06">
        <w:tc>
          <w:tcPr>
            <w:tcW w:w="0" w:type="auto"/>
          </w:tcPr>
          <w:p w14:paraId="7548AEF2" w14:textId="424A6C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R4-2106275</w:t>
            </w:r>
          </w:p>
        </w:tc>
        <w:tc>
          <w:tcPr>
            <w:tcW w:w="0" w:type="auto"/>
          </w:tcPr>
          <w:p w14:paraId="006C6D3C" w14:textId="3C32BC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SAR schemes for UE power class 2 NR inter-band CA with 2UL</w:t>
            </w:r>
          </w:p>
        </w:tc>
        <w:tc>
          <w:tcPr>
            <w:tcW w:w="0" w:type="auto"/>
          </w:tcPr>
          <w:p w14:paraId="5AA738E3" w14:textId="017E25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5C3E4F1B" w14:textId="5F7820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6DA0A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B97C2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1448EA0" w14:textId="77777777" w:rsidTr="00C51F06">
        <w:tc>
          <w:tcPr>
            <w:tcW w:w="0" w:type="auto"/>
          </w:tcPr>
          <w:p w14:paraId="7BFD5C42" w14:textId="1E206C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R4-2106276</w:t>
            </w:r>
          </w:p>
        </w:tc>
        <w:tc>
          <w:tcPr>
            <w:tcW w:w="0" w:type="auto"/>
          </w:tcPr>
          <w:p w14:paraId="41C95340" w14:textId="5D00F5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SAR schemes for UE power class 2 NR SUL configurations</w:t>
            </w:r>
          </w:p>
        </w:tc>
        <w:tc>
          <w:tcPr>
            <w:tcW w:w="0" w:type="auto"/>
          </w:tcPr>
          <w:p w14:paraId="638BA114" w14:textId="08CCA6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7EAF6C81" w14:textId="2E19CD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E294D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73C47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BD80DA1" w14:textId="77777777" w:rsidTr="00C51F06">
        <w:tc>
          <w:tcPr>
            <w:tcW w:w="0" w:type="auto"/>
          </w:tcPr>
          <w:p w14:paraId="18321E65" w14:textId="0A8FBC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R4-2106277</w:t>
            </w:r>
          </w:p>
        </w:tc>
        <w:tc>
          <w:tcPr>
            <w:tcW w:w="0" w:type="auto"/>
          </w:tcPr>
          <w:p w14:paraId="55C4BDBD" w14:textId="47329F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38.841 v0.3.0: High power UE for NR inter-band Carrier Aggregation with 2 bands downlink and x bands uplink (x =1,2)</w:t>
            </w:r>
          </w:p>
        </w:tc>
        <w:tc>
          <w:tcPr>
            <w:tcW w:w="0" w:type="auto"/>
          </w:tcPr>
          <w:p w14:paraId="77AFEC93" w14:textId="7C2E2C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3313B957" w14:textId="127E54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6BA14D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BEA54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5297AA9" w14:textId="77777777" w:rsidTr="00C51F06">
        <w:tc>
          <w:tcPr>
            <w:tcW w:w="0" w:type="auto"/>
          </w:tcPr>
          <w:p w14:paraId="26811B53" w14:textId="135386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R4-2106278</w:t>
            </w:r>
          </w:p>
        </w:tc>
        <w:tc>
          <w:tcPr>
            <w:tcW w:w="0" w:type="auto"/>
          </w:tcPr>
          <w:p w14:paraId="42020FC6" w14:textId="064A86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 Introduce RF requirements for HPUE CA with 2 bands downlink and x bands uplink (x =1,2)</w:t>
            </w:r>
          </w:p>
        </w:tc>
        <w:tc>
          <w:tcPr>
            <w:tcW w:w="0" w:type="auto"/>
          </w:tcPr>
          <w:p w14:paraId="642409DA" w14:textId="741E63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559AD1C0" w14:textId="4CCA1A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F6D9F9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916DA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371F076" w14:textId="77777777" w:rsidTr="00C51F06">
        <w:tc>
          <w:tcPr>
            <w:tcW w:w="0" w:type="auto"/>
          </w:tcPr>
          <w:p w14:paraId="44C0E245" w14:textId="6522A6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R4-2106279</w:t>
            </w:r>
          </w:p>
        </w:tc>
        <w:tc>
          <w:tcPr>
            <w:tcW w:w="0" w:type="auto"/>
          </w:tcPr>
          <w:p w14:paraId="36B55193" w14:textId="7D6008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38.841: RF requirements for PC2 CA_n3A-n78A with up to 2 uplink</w:t>
            </w:r>
          </w:p>
        </w:tc>
        <w:tc>
          <w:tcPr>
            <w:tcW w:w="0" w:type="auto"/>
          </w:tcPr>
          <w:p w14:paraId="65074C71" w14:textId="683684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640C754C" w14:textId="0E7FBE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CFCD42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64ADF3" w14:textId="55B32D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R4-2105343</w:t>
            </w:r>
          </w:p>
        </w:tc>
      </w:tr>
      <w:tr w:rsidR="00C51F06" w14:paraId="7A63AD26" w14:textId="77777777" w:rsidTr="00C51F06">
        <w:tc>
          <w:tcPr>
            <w:tcW w:w="0" w:type="auto"/>
          </w:tcPr>
          <w:p w14:paraId="24EDD70D" w14:textId="5CF684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R4-2106280</w:t>
            </w:r>
          </w:p>
        </w:tc>
        <w:tc>
          <w:tcPr>
            <w:tcW w:w="0" w:type="auto"/>
          </w:tcPr>
          <w:p w14:paraId="535FD7AD" w14:textId="784868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 Introduce DL interruption clarification for CA conduting Tx Switching</w:t>
            </w:r>
          </w:p>
        </w:tc>
        <w:tc>
          <w:tcPr>
            <w:tcW w:w="0" w:type="auto"/>
          </w:tcPr>
          <w:p w14:paraId="1EE1EC67" w14:textId="0CE178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5C36FC1D" w14:textId="40E0FB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472D66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98F10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03ECEC6" w14:textId="77777777" w:rsidTr="00C51F06">
        <w:tc>
          <w:tcPr>
            <w:tcW w:w="0" w:type="auto"/>
          </w:tcPr>
          <w:p w14:paraId="73811A9A" w14:textId="048F28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R4-2106281</w:t>
            </w:r>
          </w:p>
        </w:tc>
        <w:tc>
          <w:tcPr>
            <w:tcW w:w="0" w:type="auto"/>
          </w:tcPr>
          <w:p w14:paraId="3AE6785D" w14:textId="030F5E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37.867: DL interruption clarification for CA_n1-n3-n78</w:t>
            </w:r>
          </w:p>
        </w:tc>
        <w:tc>
          <w:tcPr>
            <w:tcW w:w="0" w:type="auto"/>
          </w:tcPr>
          <w:p w14:paraId="36A44959" w14:textId="7FB5C2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579EB2B3" w14:textId="7AFFB0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3A4EE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F2A20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B68044F" w14:textId="77777777" w:rsidTr="00C51F06">
        <w:tc>
          <w:tcPr>
            <w:tcW w:w="0" w:type="auto"/>
          </w:tcPr>
          <w:p w14:paraId="1E35691D" w14:textId="607A4A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R4-2106282</w:t>
            </w:r>
          </w:p>
        </w:tc>
        <w:tc>
          <w:tcPr>
            <w:tcW w:w="0" w:type="auto"/>
          </w:tcPr>
          <w:p w14:paraId="020E47CB" w14:textId="4E9571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A-MPR for 45MHz CBW for Band n1</w:t>
            </w:r>
          </w:p>
        </w:tc>
        <w:tc>
          <w:tcPr>
            <w:tcW w:w="0" w:type="auto"/>
          </w:tcPr>
          <w:p w14:paraId="78E4EA72" w14:textId="563E3D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0102FDFF" w14:textId="2CBAAD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D6DD4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F4BF9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A44B889" w14:textId="77777777" w:rsidTr="00C51F06">
        <w:tc>
          <w:tcPr>
            <w:tcW w:w="0" w:type="auto"/>
          </w:tcPr>
          <w:p w14:paraId="3E918887" w14:textId="29682D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R4-2106283</w:t>
            </w:r>
          </w:p>
        </w:tc>
        <w:tc>
          <w:tcPr>
            <w:tcW w:w="0" w:type="auto"/>
          </w:tcPr>
          <w:p w14:paraId="702F7C6E" w14:textId="1C99BC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 Introduce band specific requirements for 45MHz CBW for Band n1</w:t>
            </w:r>
          </w:p>
        </w:tc>
        <w:tc>
          <w:tcPr>
            <w:tcW w:w="0" w:type="auto"/>
          </w:tcPr>
          <w:p w14:paraId="68C57C8C" w14:textId="50ED4A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7B47F8F9" w14:textId="3A5039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3275A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D325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6F71995" w14:textId="77777777" w:rsidTr="00C51F06">
        <w:tc>
          <w:tcPr>
            <w:tcW w:w="0" w:type="auto"/>
          </w:tcPr>
          <w:p w14:paraId="146648CE" w14:textId="309D46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R4-2106284</w:t>
            </w:r>
          </w:p>
        </w:tc>
        <w:tc>
          <w:tcPr>
            <w:tcW w:w="0" w:type="auto"/>
          </w:tcPr>
          <w:p w14:paraId="3303C04F" w14:textId="1CA32F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RefSens for Band n3 50MHz CBW</w:t>
            </w:r>
          </w:p>
        </w:tc>
        <w:tc>
          <w:tcPr>
            <w:tcW w:w="0" w:type="auto"/>
          </w:tcPr>
          <w:p w14:paraId="31F55664" w14:textId="3B6E40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2BFFFCF1" w14:textId="0FAFB3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976F6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98E78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8F89E4E" w14:textId="77777777" w:rsidTr="00C51F06">
        <w:tc>
          <w:tcPr>
            <w:tcW w:w="0" w:type="auto"/>
          </w:tcPr>
          <w:p w14:paraId="2A2F28D7" w14:textId="54DDEE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R4-2106285</w:t>
            </w:r>
          </w:p>
        </w:tc>
        <w:tc>
          <w:tcPr>
            <w:tcW w:w="0" w:type="auto"/>
          </w:tcPr>
          <w:p w14:paraId="6E3E85C9" w14:textId="6122E2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 Introduce 50MHz CBW for Band n3</w:t>
            </w:r>
          </w:p>
        </w:tc>
        <w:tc>
          <w:tcPr>
            <w:tcW w:w="0" w:type="auto"/>
          </w:tcPr>
          <w:p w14:paraId="6F9F6D5F" w14:textId="124D51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5233D15E" w14:textId="3B2BC1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8F3E6B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E756C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9144EC6" w14:textId="77777777" w:rsidTr="00C51F06">
        <w:tc>
          <w:tcPr>
            <w:tcW w:w="0" w:type="auto"/>
          </w:tcPr>
          <w:p w14:paraId="01F49B31" w14:textId="7B1EF0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R4-2106286</w:t>
            </w:r>
          </w:p>
        </w:tc>
        <w:tc>
          <w:tcPr>
            <w:tcW w:w="0" w:type="auto"/>
          </w:tcPr>
          <w:p w14:paraId="1FF26A77" w14:textId="6D09A1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38.104 Introduce 50MHz CBW for Band n3</w:t>
            </w:r>
          </w:p>
        </w:tc>
        <w:tc>
          <w:tcPr>
            <w:tcW w:w="0" w:type="auto"/>
          </w:tcPr>
          <w:p w14:paraId="31EB0B89" w14:textId="2594C6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21264902" w14:textId="579F57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4CB9B1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0947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9B6117A" w14:textId="77777777" w:rsidTr="00C51F06">
        <w:tc>
          <w:tcPr>
            <w:tcW w:w="0" w:type="auto"/>
          </w:tcPr>
          <w:p w14:paraId="61A8B315" w14:textId="28C932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R4-2106287</w:t>
            </w:r>
          </w:p>
        </w:tc>
        <w:tc>
          <w:tcPr>
            <w:tcW w:w="0" w:type="auto"/>
          </w:tcPr>
          <w:p w14:paraId="1FEB1A40" w14:textId="49A77A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RF requirements for inter-band DL CA based on CBM and IBM</w:t>
            </w:r>
          </w:p>
        </w:tc>
        <w:tc>
          <w:tcPr>
            <w:tcW w:w="0" w:type="auto"/>
          </w:tcPr>
          <w:p w14:paraId="195AD920" w14:textId="392060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Polska</w:t>
            </w:r>
          </w:p>
        </w:tc>
        <w:tc>
          <w:tcPr>
            <w:tcW w:w="0" w:type="auto"/>
          </w:tcPr>
          <w:p w14:paraId="4D486C3A" w14:textId="2A2B72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6CD17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ACF81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566E164" w14:textId="77777777" w:rsidTr="00C51F06">
        <w:tc>
          <w:tcPr>
            <w:tcW w:w="0" w:type="auto"/>
          </w:tcPr>
          <w:p w14:paraId="25453651" w14:textId="66E1AE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R4-2106288</w:t>
            </w:r>
          </w:p>
        </w:tc>
        <w:tc>
          <w:tcPr>
            <w:tcW w:w="0" w:type="auto"/>
          </w:tcPr>
          <w:p w14:paraId="6B417965" w14:textId="7AF3BA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37.826 v0.3.0 ENDC_UE_PC2_R17_NR_TDD</w:t>
            </w:r>
          </w:p>
        </w:tc>
        <w:tc>
          <w:tcPr>
            <w:tcW w:w="0" w:type="auto"/>
          </w:tcPr>
          <w:p w14:paraId="49DB0BD4" w14:textId="73583C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7361B2D5" w14:textId="1B1A5D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616880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6CFE5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8BF5B7B" w14:textId="77777777" w:rsidTr="00C51F06">
        <w:tc>
          <w:tcPr>
            <w:tcW w:w="0" w:type="auto"/>
          </w:tcPr>
          <w:p w14:paraId="1DF025F3" w14:textId="002549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R4-2106289</w:t>
            </w:r>
          </w:p>
        </w:tc>
        <w:tc>
          <w:tcPr>
            <w:tcW w:w="0" w:type="auto"/>
          </w:tcPr>
          <w:p w14:paraId="20ECAE26" w14:textId="318D79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RF requirements for inter-band UL CA based on IBM</w:t>
            </w:r>
          </w:p>
        </w:tc>
        <w:tc>
          <w:tcPr>
            <w:tcW w:w="0" w:type="auto"/>
          </w:tcPr>
          <w:p w14:paraId="32E1BD99" w14:textId="1B6881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Polska</w:t>
            </w:r>
          </w:p>
        </w:tc>
        <w:tc>
          <w:tcPr>
            <w:tcW w:w="0" w:type="auto"/>
          </w:tcPr>
          <w:p w14:paraId="19336F99" w14:textId="132D5A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4D125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C500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6017E58" w14:textId="77777777" w:rsidTr="00C51F06">
        <w:tc>
          <w:tcPr>
            <w:tcW w:w="0" w:type="auto"/>
          </w:tcPr>
          <w:p w14:paraId="65A573E8" w14:textId="6258D7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R4-2106290</w:t>
            </w:r>
          </w:p>
        </w:tc>
        <w:tc>
          <w:tcPr>
            <w:tcW w:w="0" w:type="auto"/>
          </w:tcPr>
          <w:p w14:paraId="175C83D8" w14:textId="0553FC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feasibility for inter-band DL CA</w:t>
            </w:r>
          </w:p>
        </w:tc>
        <w:tc>
          <w:tcPr>
            <w:tcW w:w="0" w:type="auto"/>
          </w:tcPr>
          <w:p w14:paraId="533AB2E9" w14:textId="02078E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Polska</w:t>
            </w:r>
          </w:p>
        </w:tc>
        <w:tc>
          <w:tcPr>
            <w:tcW w:w="0" w:type="auto"/>
          </w:tcPr>
          <w:p w14:paraId="0DEE6C64" w14:textId="76E097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C0E05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6B434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2623DED" w14:textId="77777777" w:rsidTr="00C51F06">
        <w:tc>
          <w:tcPr>
            <w:tcW w:w="0" w:type="auto"/>
          </w:tcPr>
          <w:p w14:paraId="1BB868A8" w14:textId="0DEE50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R4-2106291</w:t>
            </w:r>
          </w:p>
        </w:tc>
        <w:tc>
          <w:tcPr>
            <w:tcW w:w="0" w:type="auto"/>
          </w:tcPr>
          <w:p w14:paraId="0C93C1B0" w14:textId="0AA02B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switching period for V2X con-current operation</w:t>
            </w:r>
          </w:p>
        </w:tc>
        <w:tc>
          <w:tcPr>
            <w:tcW w:w="0" w:type="auto"/>
          </w:tcPr>
          <w:p w14:paraId="1B7A2973" w14:textId="3DA754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894D035" w14:textId="5763EF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0045A4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07DAD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6191D7C" w14:textId="77777777" w:rsidTr="00C51F06">
        <w:tc>
          <w:tcPr>
            <w:tcW w:w="0" w:type="auto"/>
          </w:tcPr>
          <w:p w14:paraId="56568455" w14:textId="5C8CCC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R4-2106292</w:t>
            </w:r>
          </w:p>
        </w:tc>
        <w:tc>
          <w:tcPr>
            <w:tcW w:w="0" w:type="auto"/>
          </w:tcPr>
          <w:p w14:paraId="501FA5D7" w14:textId="207FDC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switching period for V2X con-current operation</w:t>
            </w:r>
          </w:p>
        </w:tc>
        <w:tc>
          <w:tcPr>
            <w:tcW w:w="0" w:type="auto"/>
          </w:tcPr>
          <w:p w14:paraId="692A17B3" w14:textId="644134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EDC0BC4" w14:textId="349974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ABC1A9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55227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36EAD9F" w14:textId="77777777" w:rsidTr="00C51F06">
        <w:tc>
          <w:tcPr>
            <w:tcW w:w="0" w:type="auto"/>
          </w:tcPr>
          <w:p w14:paraId="35A82A16" w14:textId="380768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R4-2106293</w:t>
            </w:r>
          </w:p>
        </w:tc>
        <w:tc>
          <w:tcPr>
            <w:tcW w:w="0" w:type="auto"/>
          </w:tcPr>
          <w:p w14:paraId="0F6370FA" w14:textId="0F4E66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FDM operation for partially used SL operation</w:t>
            </w:r>
          </w:p>
        </w:tc>
        <w:tc>
          <w:tcPr>
            <w:tcW w:w="0" w:type="auto"/>
          </w:tcPr>
          <w:p w14:paraId="74F1D845" w14:textId="4DD0B7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7D02CAC5" w14:textId="5B10CC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29E39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0C498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A018EFB" w14:textId="77777777" w:rsidTr="00C51F06">
        <w:tc>
          <w:tcPr>
            <w:tcW w:w="0" w:type="auto"/>
          </w:tcPr>
          <w:p w14:paraId="334CA690" w14:textId="58D714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R4-2106294</w:t>
            </w:r>
          </w:p>
        </w:tc>
        <w:tc>
          <w:tcPr>
            <w:tcW w:w="0" w:type="auto"/>
          </w:tcPr>
          <w:p w14:paraId="1E9EBAA8" w14:textId="4E4C23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frequency range definition for NR 52_71GHz</w:t>
            </w:r>
          </w:p>
        </w:tc>
        <w:tc>
          <w:tcPr>
            <w:tcW w:w="0" w:type="auto"/>
          </w:tcPr>
          <w:p w14:paraId="4A6B786D" w14:textId="59ED0C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17F7CCAF" w14:textId="761862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741C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6EC82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053F364" w14:textId="77777777" w:rsidTr="00C51F06">
        <w:tc>
          <w:tcPr>
            <w:tcW w:w="0" w:type="auto"/>
          </w:tcPr>
          <w:p w14:paraId="77733198" w14:textId="2FACED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R4-2106295</w:t>
            </w:r>
          </w:p>
        </w:tc>
        <w:tc>
          <w:tcPr>
            <w:tcW w:w="0" w:type="auto"/>
          </w:tcPr>
          <w:p w14:paraId="194286C9" w14:textId="18237E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HPUE for V2X RF requirements</w:t>
            </w:r>
          </w:p>
        </w:tc>
        <w:tc>
          <w:tcPr>
            <w:tcW w:w="0" w:type="auto"/>
          </w:tcPr>
          <w:p w14:paraId="28399C85" w14:textId="24B598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5366971" w14:textId="65A65B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77E6B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DA21E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CE29F79" w14:textId="77777777" w:rsidTr="00C51F06">
        <w:tc>
          <w:tcPr>
            <w:tcW w:w="0" w:type="auto"/>
          </w:tcPr>
          <w:p w14:paraId="552AA4C1" w14:textId="6D0CA3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R4-2106296</w:t>
            </w:r>
          </w:p>
        </w:tc>
        <w:tc>
          <w:tcPr>
            <w:tcW w:w="0" w:type="auto"/>
          </w:tcPr>
          <w:p w14:paraId="5FFF7261" w14:textId="18E179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HPUE signalling issue</w:t>
            </w:r>
          </w:p>
        </w:tc>
        <w:tc>
          <w:tcPr>
            <w:tcW w:w="0" w:type="auto"/>
          </w:tcPr>
          <w:p w14:paraId="65D3CD26" w14:textId="1CF529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97229D0" w14:textId="043C3B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BABF7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502D3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E5218DB" w14:textId="77777777" w:rsidTr="00C51F06">
        <w:tc>
          <w:tcPr>
            <w:tcW w:w="0" w:type="auto"/>
          </w:tcPr>
          <w:p w14:paraId="0F6930B5" w14:textId="5E906F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R4-2106297</w:t>
            </w:r>
          </w:p>
        </w:tc>
        <w:tc>
          <w:tcPr>
            <w:tcW w:w="0" w:type="auto"/>
          </w:tcPr>
          <w:p w14:paraId="517E4E2B" w14:textId="661C5C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switching period</w:t>
            </w:r>
          </w:p>
        </w:tc>
        <w:tc>
          <w:tcPr>
            <w:tcW w:w="0" w:type="auto"/>
          </w:tcPr>
          <w:p w14:paraId="7589AD39" w14:textId="691125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DC7493C" w14:textId="51E88E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15161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13A29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9D4F9A1" w14:textId="77777777" w:rsidTr="00C51F06">
        <w:tc>
          <w:tcPr>
            <w:tcW w:w="0" w:type="auto"/>
          </w:tcPr>
          <w:p w14:paraId="5524A993" w14:textId="2A7989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R4-2106298</w:t>
            </w:r>
          </w:p>
        </w:tc>
        <w:tc>
          <w:tcPr>
            <w:tcW w:w="0" w:type="auto"/>
          </w:tcPr>
          <w:p w14:paraId="7A8A5CA4" w14:textId="13AA4D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TDM operation for partially used SL operation</w:t>
            </w:r>
          </w:p>
        </w:tc>
        <w:tc>
          <w:tcPr>
            <w:tcW w:w="0" w:type="auto"/>
          </w:tcPr>
          <w:p w14:paraId="29110387" w14:textId="076867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CC126F1" w14:textId="4B48F0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FF97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5C8E8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A4A48C2" w14:textId="77777777" w:rsidTr="00C51F06">
        <w:tc>
          <w:tcPr>
            <w:tcW w:w="0" w:type="auto"/>
          </w:tcPr>
          <w:p w14:paraId="59927E8E" w14:textId="6ED625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R4-2106299</w:t>
            </w:r>
          </w:p>
        </w:tc>
        <w:tc>
          <w:tcPr>
            <w:tcW w:w="0" w:type="auto"/>
          </w:tcPr>
          <w:p w14:paraId="640E0060" w14:textId="2862BB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synchronous operation between NR Uu and NR SL in an operating band</w:t>
            </w:r>
          </w:p>
        </w:tc>
        <w:tc>
          <w:tcPr>
            <w:tcW w:w="0" w:type="auto"/>
          </w:tcPr>
          <w:p w14:paraId="08314735" w14:textId="6EC932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6585780B" w14:textId="37ABE7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5B3C4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233F8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56BDA14" w14:textId="77777777" w:rsidTr="00C51F06">
        <w:tc>
          <w:tcPr>
            <w:tcW w:w="0" w:type="auto"/>
          </w:tcPr>
          <w:p w14:paraId="59BA351F" w14:textId="6599E0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R4-2106300</w:t>
            </w:r>
          </w:p>
        </w:tc>
        <w:tc>
          <w:tcPr>
            <w:tcW w:w="0" w:type="auto"/>
          </w:tcPr>
          <w:p w14:paraId="5794C771" w14:textId="5B3CA6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of extending NR to 71GHz</w:t>
            </w:r>
          </w:p>
        </w:tc>
        <w:tc>
          <w:tcPr>
            <w:tcW w:w="0" w:type="auto"/>
          </w:tcPr>
          <w:p w14:paraId="01B42A73" w14:textId="40CA9A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77CD1C92" w14:textId="379A57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CDFFF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E2232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A940898" w14:textId="77777777" w:rsidTr="00C51F06">
        <w:tc>
          <w:tcPr>
            <w:tcW w:w="0" w:type="auto"/>
          </w:tcPr>
          <w:p w14:paraId="0FA99A8D" w14:textId="5C1A7C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R4-2106301</w:t>
            </w:r>
          </w:p>
        </w:tc>
        <w:tc>
          <w:tcPr>
            <w:tcW w:w="0" w:type="auto"/>
          </w:tcPr>
          <w:p w14:paraId="789ACD97" w14:textId="7F28CB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MPR for NR V2X intra-band con-current operation with Uu</w:t>
            </w:r>
          </w:p>
        </w:tc>
        <w:tc>
          <w:tcPr>
            <w:tcW w:w="0" w:type="auto"/>
          </w:tcPr>
          <w:p w14:paraId="65CE06CD" w14:textId="5B1C28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Polska</w:t>
            </w:r>
          </w:p>
        </w:tc>
        <w:tc>
          <w:tcPr>
            <w:tcW w:w="0" w:type="auto"/>
          </w:tcPr>
          <w:p w14:paraId="2BE7C482" w14:textId="625A4F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6A877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DCC59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483F765" w14:textId="77777777" w:rsidTr="00C51F06">
        <w:tc>
          <w:tcPr>
            <w:tcW w:w="0" w:type="auto"/>
          </w:tcPr>
          <w:p w14:paraId="712708CF" w14:textId="05B6CF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R4-2106302</w:t>
            </w:r>
          </w:p>
        </w:tc>
        <w:tc>
          <w:tcPr>
            <w:tcW w:w="0" w:type="auto"/>
          </w:tcPr>
          <w:p w14:paraId="0189CF23" w14:textId="514F04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MRTD requirements for FR2 inter-band CA based on CBM and IBM</w:t>
            </w:r>
          </w:p>
        </w:tc>
        <w:tc>
          <w:tcPr>
            <w:tcW w:w="0" w:type="auto"/>
          </w:tcPr>
          <w:p w14:paraId="1EDC1CCD" w14:textId="5F62F3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Polska</w:t>
            </w:r>
          </w:p>
        </w:tc>
        <w:tc>
          <w:tcPr>
            <w:tcW w:w="0" w:type="auto"/>
          </w:tcPr>
          <w:p w14:paraId="7D49A8F4" w14:textId="7214FC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E3A51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41631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9D50415" w14:textId="77777777" w:rsidTr="00C51F06">
        <w:tc>
          <w:tcPr>
            <w:tcW w:w="0" w:type="auto"/>
          </w:tcPr>
          <w:p w14:paraId="04A985FA" w14:textId="1C0A50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R4-2106303</w:t>
            </w:r>
          </w:p>
        </w:tc>
        <w:tc>
          <w:tcPr>
            <w:tcW w:w="0" w:type="auto"/>
          </w:tcPr>
          <w:p w14:paraId="76858602" w14:textId="52B870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multiple concurrent and independent MG patterns</w:t>
            </w:r>
          </w:p>
        </w:tc>
        <w:tc>
          <w:tcPr>
            <w:tcW w:w="0" w:type="auto"/>
          </w:tcPr>
          <w:p w14:paraId="7B72F1C9" w14:textId="08D0CF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Polska</w:t>
            </w:r>
          </w:p>
        </w:tc>
        <w:tc>
          <w:tcPr>
            <w:tcW w:w="0" w:type="auto"/>
          </w:tcPr>
          <w:p w14:paraId="03B29DFD" w14:textId="4DB04D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63B10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8B234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DC980FF" w14:textId="77777777" w:rsidTr="00C51F06">
        <w:tc>
          <w:tcPr>
            <w:tcW w:w="0" w:type="auto"/>
          </w:tcPr>
          <w:p w14:paraId="5556568B" w14:textId="266679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R4-2106304</w:t>
            </w:r>
          </w:p>
        </w:tc>
        <w:tc>
          <w:tcPr>
            <w:tcW w:w="0" w:type="auto"/>
          </w:tcPr>
          <w:p w14:paraId="6C42F4CD" w14:textId="444652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PC2 Class C UL CA UE Architecture and MPR/A-MPR evaluation</w:t>
            </w:r>
          </w:p>
        </w:tc>
        <w:tc>
          <w:tcPr>
            <w:tcW w:w="0" w:type="auto"/>
          </w:tcPr>
          <w:p w14:paraId="5FB6424C" w14:textId="58C7D4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6E1A581D" w14:textId="05323F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B3501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1355A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3EF4407" w14:textId="77777777" w:rsidTr="00C51F06">
        <w:tc>
          <w:tcPr>
            <w:tcW w:w="0" w:type="auto"/>
          </w:tcPr>
          <w:p w14:paraId="5AA766C0" w14:textId="6D11A8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R4-2106305</w:t>
            </w:r>
          </w:p>
        </w:tc>
        <w:tc>
          <w:tcPr>
            <w:tcW w:w="0" w:type="auto"/>
          </w:tcPr>
          <w:p w14:paraId="631DCB09" w14:textId="59817A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minimum and maximum bandwidth for NR 52.6 to 71 GHz</w:t>
            </w:r>
          </w:p>
        </w:tc>
        <w:tc>
          <w:tcPr>
            <w:tcW w:w="0" w:type="auto"/>
          </w:tcPr>
          <w:p w14:paraId="0902F8B5" w14:textId="57481F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Finland</w:t>
            </w:r>
          </w:p>
        </w:tc>
        <w:tc>
          <w:tcPr>
            <w:tcW w:w="0" w:type="auto"/>
          </w:tcPr>
          <w:p w14:paraId="520BE276" w14:textId="04DA86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FBB73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B167F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3525BA6" w14:textId="77777777" w:rsidTr="00C51F06">
        <w:tc>
          <w:tcPr>
            <w:tcW w:w="0" w:type="auto"/>
          </w:tcPr>
          <w:p w14:paraId="5E42F100" w14:textId="4992BA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R4-2106306</w:t>
            </w:r>
          </w:p>
        </w:tc>
        <w:tc>
          <w:tcPr>
            <w:tcW w:w="0" w:type="auto"/>
          </w:tcPr>
          <w:p w14:paraId="49248197" w14:textId="1D051B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38.174 – corrections to general and transmitter part</w:t>
            </w:r>
          </w:p>
        </w:tc>
        <w:tc>
          <w:tcPr>
            <w:tcW w:w="0" w:type="auto"/>
          </w:tcPr>
          <w:p w14:paraId="188C499C" w14:textId="68004F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8F0B1A6" w14:textId="6EF559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4DC0E3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191BF5" w14:textId="5572AD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R4-2106042</w:t>
            </w:r>
          </w:p>
        </w:tc>
      </w:tr>
      <w:tr w:rsidR="00C51F06" w14:paraId="7311FA81" w14:textId="77777777" w:rsidTr="00C51F06">
        <w:tc>
          <w:tcPr>
            <w:tcW w:w="0" w:type="auto"/>
          </w:tcPr>
          <w:p w14:paraId="737001A7" w14:textId="13C414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R4-2106307</w:t>
            </w:r>
          </w:p>
        </w:tc>
        <w:tc>
          <w:tcPr>
            <w:tcW w:w="0" w:type="auto"/>
          </w:tcPr>
          <w:p w14:paraId="2AFC59E8" w14:textId="644729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38.174 – corrections to receiver part</w:t>
            </w:r>
          </w:p>
        </w:tc>
        <w:tc>
          <w:tcPr>
            <w:tcW w:w="0" w:type="auto"/>
          </w:tcPr>
          <w:p w14:paraId="2E11E509" w14:textId="191069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F8C563E" w14:textId="25B1BD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5D58FC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F94D29" w14:textId="2EC859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R4-2106043</w:t>
            </w:r>
          </w:p>
        </w:tc>
      </w:tr>
      <w:tr w:rsidR="00C51F06" w14:paraId="4535C125" w14:textId="77777777" w:rsidTr="00C51F06">
        <w:tc>
          <w:tcPr>
            <w:tcW w:w="0" w:type="auto"/>
          </w:tcPr>
          <w:p w14:paraId="57804910" w14:textId="3A3F81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R4-2106308</w:t>
            </w:r>
          </w:p>
        </w:tc>
        <w:tc>
          <w:tcPr>
            <w:tcW w:w="0" w:type="auto"/>
          </w:tcPr>
          <w:p w14:paraId="6F7FDD3A" w14:textId="315ED6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test configurations for wideband NR-U operation</w:t>
            </w:r>
          </w:p>
        </w:tc>
        <w:tc>
          <w:tcPr>
            <w:tcW w:w="0" w:type="auto"/>
          </w:tcPr>
          <w:p w14:paraId="1756E1EC" w14:textId="1E65B0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B25EB47" w14:textId="3E2885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C00D1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C3D0F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3F57CD6" w14:textId="77777777" w:rsidTr="00C51F06">
        <w:tc>
          <w:tcPr>
            <w:tcW w:w="0" w:type="auto"/>
          </w:tcPr>
          <w:p w14:paraId="25CB9A86" w14:textId="7BC2DC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R4-2106309</w:t>
            </w:r>
          </w:p>
        </w:tc>
        <w:tc>
          <w:tcPr>
            <w:tcW w:w="0" w:type="auto"/>
          </w:tcPr>
          <w:p w14:paraId="0EF3CCBE" w14:textId="7D904F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on BS RF transmitter requirements for 1024QAM for FR1</w:t>
            </w:r>
          </w:p>
        </w:tc>
        <w:tc>
          <w:tcPr>
            <w:tcW w:w="0" w:type="auto"/>
          </w:tcPr>
          <w:p w14:paraId="3A024222" w14:textId="244B35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3AFD32B" w14:textId="744E10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44D0A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0604D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B5EA7E6" w14:textId="77777777" w:rsidTr="00C51F06">
        <w:tc>
          <w:tcPr>
            <w:tcW w:w="0" w:type="auto"/>
          </w:tcPr>
          <w:p w14:paraId="0483479E" w14:textId="395C08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R4-2106310</w:t>
            </w:r>
          </w:p>
        </w:tc>
        <w:tc>
          <w:tcPr>
            <w:tcW w:w="0" w:type="auto"/>
          </w:tcPr>
          <w:p w14:paraId="3B5F2774" w14:textId="1AAC0C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37.107 With NR-U intorduction for performance part</w:t>
            </w:r>
          </w:p>
        </w:tc>
        <w:tc>
          <w:tcPr>
            <w:tcW w:w="0" w:type="auto"/>
          </w:tcPr>
          <w:p w14:paraId="4C7969AD" w14:textId="556166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8D7F833" w14:textId="149BA1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0599B0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9C9D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5E08FE6" w14:textId="77777777" w:rsidTr="00C51F06">
        <w:tc>
          <w:tcPr>
            <w:tcW w:w="0" w:type="auto"/>
          </w:tcPr>
          <w:p w14:paraId="7F009336" w14:textId="02FD41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R4-2106311</w:t>
            </w:r>
          </w:p>
        </w:tc>
        <w:tc>
          <w:tcPr>
            <w:tcW w:w="0" w:type="auto"/>
          </w:tcPr>
          <w:p w14:paraId="541C7920" w14:textId="48D6CC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38.141-1 – Test configurations for NR-U BS conformance tests</w:t>
            </w:r>
          </w:p>
        </w:tc>
        <w:tc>
          <w:tcPr>
            <w:tcW w:w="0" w:type="auto"/>
          </w:tcPr>
          <w:p w14:paraId="635F99DD" w14:textId="73752A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59E99EF" w14:textId="70F739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1084602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6AB64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F0F6BF7" w14:textId="77777777" w:rsidTr="00C51F06">
        <w:tc>
          <w:tcPr>
            <w:tcW w:w="0" w:type="auto"/>
          </w:tcPr>
          <w:p w14:paraId="0225E0AC" w14:textId="7DADA0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R4-2106312</w:t>
            </w:r>
          </w:p>
        </w:tc>
        <w:tc>
          <w:tcPr>
            <w:tcW w:w="0" w:type="auto"/>
          </w:tcPr>
          <w:p w14:paraId="0228D76B" w14:textId="08E3AF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38.141-2 – Test configurations for NR-U BS conformance tests</w:t>
            </w:r>
          </w:p>
        </w:tc>
        <w:tc>
          <w:tcPr>
            <w:tcW w:w="0" w:type="auto"/>
          </w:tcPr>
          <w:p w14:paraId="73DCC870" w14:textId="21DE37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80253BC" w14:textId="64F8AD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C5350F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556BA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1B06D24" w14:textId="77777777" w:rsidTr="00C51F06">
        <w:tc>
          <w:tcPr>
            <w:tcW w:w="0" w:type="auto"/>
          </w:tcPr>
          <w:p w14:paraId="2815E5FC" w14:textId="4857DD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R4-2106313</w:t>
            </w:r>
          </w:p>
        </w:tc>
        <w:tc>
          <w:tcPr>
            <w:tcW w:w="0" w:type="auto"/>
          </w:tcPr>
          <w:p w14:paraId="6B24AED7" w14:textId="6DD7DA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on the skeleton of TS38.176-2</w:t>
            </w:r>
          </w:p>
        </w:tc>
        <w:tc>
          <w:tcPr>
            <w:tcW w:w="0" w:type="auto"/>
          </w:tcPr>
          <w:p w14:paraId="79545414" w14:textId="0CE52F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32A8BB6" w14:textId="4F543A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23E961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11BDF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D09485B" w14:textId="77777777" w:rsidTr="00C51F06">
        <w:tc>
          <w:tcPr>
            <w:tcW w:w="0" w:type="auto"/>
          </w:tcPr>
          <w:p w14:paraId="41AF29F8" w14:textId="382984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R4-2106314</w:t>
            </w:r>
          </w:p>
        </w:tc>
        <w:tc>
          <w:tcPr>
            <w:tcW w:w="0" w:type="auto"/>
          </w:tcPr>
          <w:p w14:paraId="77E9F37F" w14:textId="2BD0F4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Clause 4.6 Declarations for IAB conducted test specification</w:t>
            </w:r>
          </w:p>
        </w:tc>
        <w:tc>
          <w:tcPr>
            <w:tcW w:w="0" w:type="auto"/>
          </w:tcPr>
          <w:p w14:paraId="652F3842" w14:textId="0A528C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F8E362F" w14:textId="1BE81C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DC18C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40ABBD" w14:textId="32A1E0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R4-2106072</w:t>
            </w:r>
          </w:p>
        </w:tc>
      </w:tr>
      <w:tr w:rsidR="00C51F06" w14:paraId="77ACD464" w14:textId="77777777" w:rsidTr="00C51F06">
        <w:tc>
          <w:tcPr>
            <w:tcW w:w="0" w:type="auto"/>
          </w:tcPr>
          <w:p w14:paraId="0D52B301" w14:textId="3C5CEE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R4-2106315</w:t>
            </w:r>
          </w:p>
        </w:tc>
        <w:tc>
          <w:tcPr>
            <w:tcW w:w="0" w:type="auto"/>
          </w:tcPr>
          <w:p w14:paraId="38A9E15D" w14:textId="542FB2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38.176-1: Output power and Unwanted emission</w:t>
            </w:r>
          </w:p>
        </w:tc>
        <w:tc>
          <w:tcPr>
            <w:tcW w:w="0" w:type="auto"/>
          </w:tcPr>
          <w:p w14:paraId="683788DF" w14:textId="44DFDC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58AB5EB" w14:textId="5B105C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571C93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4142D0" w14:textId="1DCC07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R4-2106064</w:t>
            </w:r>
          </w:p>
        </w:tc>
      </w:tr>
      <w:tr w:rsidR="00C51F06" w14:paraId="63E6AA72" w14:textId="77777777" w:rsidTr="00C51F06">
        <w:tc>
          <w:tcPr>
            <w:tcW w:w="0" w:type="auto"/>
          </w:tcPr>
          <w:p w14:paraId="3B78DF1D" w14:textId="2325C2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R4-2106316</w:t>
            </w:r>
          </w:p>
        </w:tc>
        <w:tc>
          <w:tcPr>
            <w:tcW w:w="0" w:type="auto"/>
          </w:tcPr>
          <w:p w14:paraId="27143753" w14:textId="7AA8BE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Annex A for IAB conducted test specification</w:t>
            </w:r>
          </w:p>
        </w:tc>
        <w:tc>
          <w:tcPr>
            <w:tcW w:w="0" w:type="auto"/>
          </w:tcPr>
          <w:p w14:paraId="4D9B322F" w14:textId="3698AC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5E11668" w14:textId="1A2028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7256BB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A361AB" w14:textId="5ED139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R4-2106066</w:t>
            </w:r>
          </w:p>
        </w:tc>
      </w:tr>
      <w:tr w:rsidR="00C51F06" w14:paraId="3AA1B0F8" w14:textId="77777777" w:rsidTr="00C51F06">
        <w:tc>
          <w:tcPr>
            <w:tcW w:w="0" w:type="auto"/>
          </w:tcPr>
          <w:p w14:paraId="6B5BCC26" w14:textId="680EE9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R4-2106317</w:t>
            </w:r>
          </w:p>
        </w:tc>
        <w:tc>
          <w:tcPr>
            <w:tcW w:w="0" w:type="auto"/>
          </w:tcPr>
          <w:p w14:paraId="3BB3B01C" w14:textId="1F15DB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Annex A for IAB OTA test specification</w:t>
            </w:r>
          </w:p>
        </w:tc>
        <w:tc>
          <w:tcPr>
            <w:tcW w:w="0" w:type="auto"/>
          </w:tcPr>
          <w:p w14:paraId="777807FF" w14:textId="24A560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2D7BC12" w14:textId="7766EA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956D0E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985FD8" w14:textId="423650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R4-2106077</w:t>
            </w:r>
          </w:p>
        </w:tc>
      </w:tr>
      <w:tr w:rsidR="00C51F06" w14:paraId="25FF1C3F" w14:textId="77777777" w:rsidTr="00C51F06">
        <w:tc>
          <w:tcPr>
            <w:tcW w:w="0" w:type="auto"/>
          </w:tcPr>
          <w:p w14:paraId="2CE9B5AD" w14:textId="46EB66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R4-2106318</w:t>
            </w:r>
          </w:p>
        </w:tc>
        <w:tc>
          <w:tcPr>
            <w:tcW w:w="0" w:type="auto"/>
          </w:tcPr>
          <w:p w14:paraId="1CEB776E" w14:textId="4FD80A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38.146-2 Clause 4.6 Declarations for IAB radiated test specification</w:t>
            </w:r>
          </w:p>
        </w:tc>
        <w:tc>
          <w:tcPr>
            <w:tcW w:w="0" w:type="auto"/>
          </w:tcPr>
          <w:p w14:paraId="105178AD" w14:textId="2E18CF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08F43CA" w14:textId="08EFC2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328660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DF5651" w14:textId="71038F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R4-2106083</w:t>
            </w:r>
          </w:p>
        </w:tc>
      </w:tr>
      <w:tr w:rsidR="00C51F06" w14:paraId="4FA6DCA8" w14:textId="77777777" w:rsidTr="00C51F06">
        <w:tc>
          <w:tcPr>
            <w:tcW w:w="0" w:type="auto"/>
          </w:tcPr>
          <w:p w14:paraId="6902A732" w14:textId="4F6C07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R4-2106319</w:t>
            </w:r>
          </w:p>
        </w:tc>
        <w:tc>
          <w:tcPr>
            <w:tcW w:w="0" w:type="auto"/>
          </w:tcPr>
          <w:p w14:paraId="25D50CBF" w14:textId="7E6D62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38.176-2: Output power and Unwanted emission</w:t>
            </w:r>
          </w:p>
        </w:tc>
        <w:tc>
          <w:tcPr>
            <w:tcW w:w="0" w:type="auto"/>
          </w:tcPr>
          <w:p w14:paraId="7956BE38" w14:textId="457674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FCC6B73" w14:textId="6C66FA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042CD0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C1675C" w14:textId="459C18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R4-2106075</w:t>
            </w:r>
          </w:p>
        </w:tc>
      </w:tr>
      <w:tr w:rsidR="00C51F06" w14:paraId="6124D14E" w14:textId="77777777" w:rsidTr="00C51F06">
        <w:tc>
          <w:tcPr>
            <w:tcW w:w="0" w:type="auto"/>
          </w:tcPr>
          <w:p w14:paraId="199D135F" w14:textId="5C7E7C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R4-2106320</w:t>
            </w:r>
          </w:p>
        </w:tc>
        <w:tc>
          <w:tcPr>
            <w:tcW w:w="0" w:type="auto"/>
          </w:tcPr>
          <w:p w14:paraId="39FCE958" w14:textId="7B8661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NR-U MUs and TTs for band n46 and n96</w:t>
            </w:r>
          </w:p>
        </w:tc>
        <w:tc>
          <w:tcPr>
            <w:tcW w:w="0" w:type="auto"/>
          </w:tcPr>
          <w:p w14:paraId="3690B9E6" w14:textId="6D505E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93879BB" w14:textId="3F3336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A2D83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4DBBA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6F2067D" w14:textId="77777777" w:rsidTr="00C51F06">
        <w:tc>
          <w:tcPr>
            <w:tcW w:w="0" w:type="auto"/>
          </w:tcPr>
          <w:p w14:paraId="248F002F" w14:textId="4DEFBC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R4-2106321</w:t>
            </w:r>
          </w:p>
        </w:tc>
        <w:tc>
          <w:tcPr>
            <w:tcW w:w="0" w:type="auto"/>
          </w:tcPr>
          <w:p w14:paraId="1D06C299" w14:textId="0119CB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considerations on IAB test configurations with TP to 38.176-1 and 38.176-2.</w:t>
            </w:r>
          </w:p>
        </w:tc>
        <w:tc>
          <w:tcPr>
            <w:tcW w:w="0" w:type="auto"/>
          </w:tcPr>
          <w:p w14:paraId="276431EA" w14:textId="55AD0C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9DB98AD" w14:textId="6AB939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7D07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8E08B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13D2255" w14:textId="77777777" w:rsidTr="00C51F06">
        <w:tc>
          <w:tcPr>
            <w:tcW w:w="0" w:type="auto"/>
          </w:tcPr>
          <w:p w14:paraId="1142FB28" w14:textId="615AF1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R4-2106322</w:t>
            </w:r>
          </w:p>
        </w:tc>
        <w:tc>
          <w:tcPr>
            <w:tcW w:w="0" w:type="auto"/>
          </w:tcPr>
          <w:p w14:paraId="51A9EBA5" w14:textId="78EE53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considerations on TDD pattern for IAB test models</w:t>
            </w:r>
          </w:p>
        </w:tc>
        <w:tc>
          <w:tcPr>
            <w:tcW w:w="0" w:type="auto"/>
          </w:tcPr>
          <w:p w14:paraId="7EC20908" w14:textId="69FB88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4E16DEA" w14:textId="71A6D1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42AD8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0725A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3AE0DD2" w14:textId="77777777" w:rsidTr="00C51F06">
        <w:tc>
          <w:tcPr>
            <w:tcW w:w="0" w:type="auto"/>
          </w:tcPr>
          <w:p w14:paraId="768C5B1A" w14:textId="6754EA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R4-2106323</w:t>
            </w:r>
          </w:p>
        </w:tc>
        <w:tc>
          <w:tcPr>
            <w:tcW w:w="0" w:type="auto"/>
          </w:tcPr>
          <w:p w14:paraId="018FD961" w14:textId="3FA51B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System parameters for NR repeaters</w:t>
            </w:r>
          </w:p>
        </w:tc>
        <w:tc>
          <w:tcPr>
            <w:tcW w:w="0" w:type="auto"/>
          </w:tcPr>
          <w:p w14:paraId="06930521" w14:textId="3C243D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13880E1" w14:textId="554511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B51E6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5CF84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702404" w14:textId="77777777" w:rsidTr="00C51F06">
        <w:tc>
          <w:tcPr>
            <w:tcW w:w="0" w:type="auto"/>
          </w:tcPr>
          <w:p w14:paraId="2338DAAA" w14:textId="6A22A3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R4-2106324</w:t>
            </w:r>
          </w:p>
        </w:tc>
        <w:tc>
          <w:tcPr>
            <w:tcW w:w="0" w:type="auto"/>
          </w:tcPr>
          <w:p w14:paraId="57297D34" w14:textId="4DDA69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Identifying classes/types for NR-Repeaters</w:t>
            </w:r>
          </w:p>
        </w:tc>
        <w:tc>
          <w:tcPr>
            <w:tcW w:w="0" w:type="auto"/>
          </w:tcPr>
          <w:p w14:paraId="6DB51EBC" w14:textId="4F1CE4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869133F" w14:textId="22886D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1448F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3F962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15A0492" w14:textId="77777777" w:rsidTr="00C51F06">
        <w:tc>
          <w:tcPr>
            <w:tcW w:w="0" w:type="auto"/>
          </w:tcPr>
          <w:p w14:paraId="373A1C5C" w14:textId="356E21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R4-2106325</w:t>
            </w:r>
          </w:p>
        </w:tc>
        <w:tc>
          <w:tcPr>
            <w:tcW w:w="0" w:type="auto"/>
          </w:tcPr>
          <w:p w14:paraId="4B5EC538" w14:textId="5CF857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TDD repeater synchronization assumptions</w:t>
            </w:r>
          </w:p>
        </w:tc>
        <w:tc>
          <w:tcPr>
            <w:tcW w:w="0" w:type="auto"/>
          </w:tcPr>
          <w:p w14:paraId="0DC0E058" w14:textId="3E365C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B6B5222" w14:textId="468D48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3AA4B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CEBDF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6AD9810" w14:textId="77777777" w:rsidTr="00C51F06">
        <w:tc>
          <w:tcPr>
            <w:tcW w:w="0" w:type="auto"/>
          </w:tcPr>
          <w:p w14:paraId="5D041EFD" w14:textId="2CAF87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R4-2106326</w:t>
            </w:r>
          </w:p>
        </w:tc>
        <w:tc>
          <w:tcPr>
            <w:tcW w:w="0" w:type="auto"/>
          </w:tcPr>
          <w:p w14:paraId="0225CA7F" w14:textId="64FAF7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repeater deployment/implementation related issues</w:t>
            </w:r>
          </w:p>
        </w:tc>
        <w:tc>
          <w:tcPr>
            <w:tcW w:w="0" w:type="auto"/>
          </w:tcPr>
          <w:p w14:paraId="7ED623E7" w14:textId="0AF222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82C56D8" w14:textId="061DB5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0C8C0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6520F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E3593D3" w14:textId="77777777" w:rsidTr="00C51F06">
        <w:tc>
          <w:tcPr>
            <w:tcW w:w="0" w:type="auto"/>
          </w:tcPr>
          <w:p w14:paraId="3EA9FCCF" w14:textId="7874E2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R4-2106327</w:t>
            </w:r>
          </w:p>
        </w:tc>
        <w:tc>
          <w:tcPr>
            <w:tcW w:w="0" w:type="auto"/>
          </w:tcPr>
          <w:p w14:paraId="1A546FC3" w14:textId="372771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Conducted power related requirements consideration for NR-Repeaters</w:t>
            </w:r>
          </w:p>
        </w:tc>
        <w:tc>
          <w:tcPr>
            <w:tcW w:w="0" w:type="auto"/>
          </w:tcPr>
          <w:p w14:paraId="3450539F" w14:textId="7F276C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8A4D50E" w14:textId="266F31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8E28D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C1A72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4FB18D" w14:textId="77777777" w:rsidTr="00C51F06">
        <w:tc>
          <w:tcPr>
            <w:tcW w:w="0" w:type="auto"/>
          </w:tcPr>
          <w:p w14:paraId="4FB0642D" w14:textId="325B67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R4-2106328</w:t>
            </w:r>
          </w:p>
        </w:tc>
        <w:tc>
          <w:tcPr>
            <w:tcW w:w="0" w:type="auto"/>
          </w:tcPr>
          <w:p w14:paraId="3CFFF34E" w14:textId="77A568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Conductive emission requirement consideration for NR-Repeaters</w:t>
            </w:r>
          </w:p>
        </w:tc>
        <w:tc>
          <w:tcPr>
            <w:tcW w:w="0" w:type="auto"/>
          </w:tcPr>
          <w:p w14:paraId="4225D2D3" w14:textId="1FB67F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015BA2D" w14:textId="373E59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941BC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FB5DF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7E13091" w14:textId="77777777" w:rsidTr="00C51F06">
        <w:tc>
          <w:tcPr>
            <w:tcW w:w="0" w:type="auto"/>
          </w:tcPr>
          <w:p w14:paraId="535051D2" w14:textId="0510E1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R4-2106329</w:t>
            </w:r>
          </w:p>
        </w:tc>
        <w:tc>
          <w:tcPr>
            <w:tcW w:w="0" w:type="auto"/>
          </w:tcPr>
          <w:p w14:paraId="4B5FCE57" w14:textId="73B709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timing</w:t>
            </w:r>
          </w:p>
        </w:tc>
        <w:tc>
          <w:tcPr>
            <w:tcW w:w="0" w:type="auto"/>
          </w:tcPr>
          <w:p w14:paraId="357BAC68" w14:textId="4FEF73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491F296" w14:textId="301CB4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14586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90678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252594A" w14:textId="77777777" w:rsidTr="00C51F06">
        <w:tc>
          <w:tcPr>
            <w:tcW w:w="0" w:type="auto"/>
          </w:tcPr>
          <w:p w14:paraId="2EB23CCE" w14:textId="3C383C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R4-2106330</w:t>
            </w:r>
          </w:p>
        </w:tc>
        <w:tc>
          <w:tcPr>
            <w:tcW w:w="0" w:type="auto"/>
          </w:tcPr>
          <w:p w14:paraId="06D37F95" w14:textId="547EAB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Radiated power related requirements consideration for NR-Repeaters</w:t>
            </w:r>
          </w:p>
        </w:tc>
        <w:tc>
          <w:tcPr>
            <w:tcW w:w="0" w:type="auto"/>
          </w:tcPr>
          <w:p w14:paraId="7AD23B4F" w14:textId="1A823D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E3A5123" w14:textId="117487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47AD4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CEE5C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389394A" w14:textId="77777777" w:rsidTr="00C51F06">
        <w:tc>
          <w:tcPr>
            <w:tcW w:w="0" w:type="auto"/>
          </w:tcPr>
          <w:p w14:paraId="3EAFA5DA" w14:textId="126786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R4-2106331</w:t>
            </w:r>
          </w:p>
        </w:tc>
        <w:tc>
          <w:tcPr>
            <w:tcW w:w="0" w:type="auto"/>
          </w:tcPr>
          <w:p w14:paraId="737A6968" w14:textId="28A1B1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Radiated emission requirement consideration for NR-Repeaters</w:t>
            </w:r>
          </w:p>
        </w:tc>
        <w:tc>
          <w:tcPr>
            <w:tcW w:w="0" w:type="auto"/>
          </w:tcPr>
          <w:p w14:paraId="3A2AAEC5" w14:textId="5E2A2D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27F9C4D" w14:textId="1324AB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9BFC8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34B17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BAA5AD" w14:textId="77777777" w:rsidTr="00C51F06">
        <w:tc>
          <w:tcPr>
            <w:tcW w:w="0" w:type="auto"/>
          </w:tcPr>
          <w:p w14:paraId="3C10CB97" w14:textId="2472C2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R4-2106332</w:t>
            </w:r>
          </w:p>
        </w:tc>
        <w:tc>
          <w:tcPr>
            <w:tcW w:w="0" w:type="auto"/>
          </w:tcPr>
          <w:p w14:paraId="6B5F344C" w14:textId="618A5A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Frequency error considerations for FR2 NR-Repeaters</w:t>
            </w:r>
          </w:p>
        </w:tc>
        <w:tc>
          <w:tcPr>
            <w:tcW w:w="0" w:type="auto"/>
          </w:tcPr>
          <w:p w14:paraId="3E663CA6" w14:textId="13C8CA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3317BA7" w14:textId="191F8E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619D3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D9486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EF540A9" w14:textId="77777777" w:rsidTr="00C51F06">
        <w:tc>
          <w:tcPr>
            <w:tcW w:w="0" w:type="auto"/>
          </w:tcPr>
          <w:p w14:paraId="27CD671E" w14:textId="21BE86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R4-2106333</w:t>
            </w:r>
          </w:p>
        </w:tc>
        <w:tc>
          <w:tcPr>
            <w:tcW w:w="0" w:type="auto"/>
          </w:tcPr>
          <w:p w14:paraId="0DF9ACE3" w14:textId="25345D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Beam Correspondence Requirement for FR2 HST UE</w:t>
            </w:r>
          </w:p>
        </w:tc>
        <w:tc>
          <w:tcPr>
            <w:tcW w:w="0" w:type="auto"/>
          </w:tcPr>
          <w:p w14:paraId="3E6A42C7" w14:textId="64EBEE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D909C9F" w14:textId="4A1A05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D5287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7D8F7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1A1CF77" w14:textId="77777777" w:rsidTr="00C51F06">
        <w:tc>
          <w:tcPr>
            <w:tcW w:w="0" w:type="auto"/>
          </w:tcPr>
          <w:p w14:paraId="48F71E74" w14:textId="27A0DF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R4-2106334</w:t>
            </w:r>
          </w:p>
        </w:tc>
        <w:tc>
          <w:tcPr>
            <w:tcW w:w="0" w:type="auto"/>
          </w:tcPr>
          <w:p w14:paraId="4B582C52" w14:textId="619AA3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PRS-RSTD measurement requirements</w:t>
            </w:r>
          </w:p>
        </w:tc>
        <w:tc>
          <w:tcPr>
            <w:tcW w:w="0" w:type="auto"/>
          </w:tcPr>
          <w:p w14:paraId="10A91A03" w14:textId="047ACB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2579EDC" w14:textId="75D92D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76397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88228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56C9FA" w14:textId="77777777" w:rsidTr="00C51F06">
        <w:tc>
          <w:tcPr>
            <w:tcW w:w="0" w:type="auto"/>
          </w:tcPr>
          <w:p w14:paraId="154774E2" w14:textId="5A8F6F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R4-2106335</w:t>
            </w:r>
          </w:p>
        </w:tc>
        <w:tc>
          <w:tcPr>
            <w:tcW w:w="0" w:type="auto"/>
          </w:tcPr>
          <w:p w14:paraId="715BC16A" w14:textId="4BC418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PRS-RSRP measurement requirements</w:t>
            </w:r>
          </w:p>
        </w:tc>
        <w:tc>
          <w:tcPr>
            <w:tcW w:w="0" w:type="auto"/>
          </w:tcPr>
          <w:p w14:paraId="6817EC00" w14:textId="3CF859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8C5BCCC" w14:textId="1E8696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E8E78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0704F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F9983ED" w14:textId="77777777" w:rsidTr="00C51F06">
        <w:tc>
          <w:tcPr>
            <w:tcW w:w="0" w:type="auto"/>
          </w:tcPr>
          <w:p w14:paraId="2FD55C16" w14:textId="5F66EB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R4-2106336</w:t>
            </w:r>
          </w:p>
        </w:tc>
        <w:tc>
          <w:tcPr>
            <w:tcW w:w="0" w:type="auto"/>
          </w:tcPr>
          <w:p w14:paraId="273A7D3A" w14:textId="0A681D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Rx-Tx measurement requirements</w:t>
            </w:r>
          </w:p>
        </w:tc>
        <w:tc>
          <w:tcPr>
            <w:tcW w:w="0" w:type="auto"/>
          </w:tcPr>
          <w:p w14:paraId="09E2ED9E" w14:textId="572E58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1C28E2E" w14:textId="28185A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D554F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2AB61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FCB9B28" w14:textId="77777777" w:rsidTr="00C51F06">
        <w:tc>
          <w:tcPr>
            <w:tcW w:w="0" w:type="auto"/>
          </w:tcPr>
          <w:p w14:paraId="12CB1B82" w14:textId="510C1F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R4-2106337</w:t>
            </w:r>
          </w:p>
        </w:tc>
        <w:tc>
          <w:tcPr>
            <w:tcW w:w="0" w:type="auto"/>
          </w:tcPr>
          <w:p w14:paraId="14EB1562" w14:textId="592166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general PRS measurement requirements</w:t>
            </w:r>
          </w:p>
        </w:tc>
        <w:tc>
          <w:tcPr>
            <w:tcW w:w="0" w:type="auto"/>
          </w:tcPr>
          <w:p w14:paraId="19A00B33" w14:textId="71702A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BDA58A7" w14:textId="772C53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87D03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4AB34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1BA4831" w14:textId="77777777" w:rsidTr="00C51F06">
        <w:tc>
          <w:tcPr>
            <w:tcW w:w="0" w:type="auto"/>
          </w:tcPr>
          <w:p w14:paraId="61E3F305" w14:textId="427070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R4-2106338</w:t>
            </w:r>
          </w:p>
        </w:tc>
        <w:tc>
          <w:tcPr>
            <w:tcW w:w="0" w:type="auto"/>
          </w:tcPr>
          <w:p w14:paraId="00EEE528" w14:textId="6EA9B2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PRS-RSTD measurement accuracy requirements</w:t>
            </w:r>
          </w:p>
        </w:tc>
        <w:tc>
          <w:tcPr>
            <w:tcW w:w="0" w:type="auto"/>
          </w:tcPr>
          <w:p w14:paraId="67D9D6F1" w14:textId="7F1FA6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B17CA39" w14:textId="7C488A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B5B68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27963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E3995A4" w14:textId="77777777" w:rsidTr="00C51F06">
        <w:tc>
          <w:tcPr>
            <w:tcW w:w="0" w:type="auto"/>
          </w:tcPr>
          <w:p w14:paraId="1A0ADF13" w14:textId="222E71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R4-2106339</w:t>
            </w:r>
          </w:p>
        </w:tc>
        <w:tc>
          <w:tcPr>
            <w:tcW w:w="0" w:type="auto"/>
          </w:tcPr>
          <w:p w14:paraId="2E1CAACE" w14:textId="6AB962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PRS-RSRP measurement accuracy requirements</w:t>
            </w:r>
          </w:p>
        </w:tc>
        <w:tc>
          <w:tcPr>
            <w:tcW w:w="0" w:type="auto"/>
          </w:tcPr>
          <w:p w14:paraId="1CD15E94" w14:textId="65170C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7262105" w14:textId="40486C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CD7AB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E94CF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EAD40FE" w14:textId="77777777" w:rsidTr="00C51F06">
        <w:tc>
          <w:tcPr>
            <w:tcW w:w="0" w:type="auto"/>
          </w:tcPr>
          <w:p w14:paraId="6739AD53" w14:textId="77A31F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R4-2106340</w:t>
            </w:r>
          </w:p>
        </w:tc>
        <w:tc>
          <w:tcPr>
            <w:tcW w:w="0" w:type="auto"/>
          </w:tcPr>
          <w:p w14:paraId="2ABB4815" w14:textId="47F29E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Rx-Tx measurement accuracy requirements</w:t>
            </w:r>
          </w:p>
        </w:tc>
        <w:tc>
          <w:tcPr>
            <w:tcW w:w="0" w:type="auto"/>
          </w:tcPr>
          <w:p w14:paraId="6DC91BED" w14:textId="41C90C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7414C2E" w14:textId="58F428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146EE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F081B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769AF08" w14:textId="77777777" w:rsidTr="00C51F06">
        <w:tc>
          <w:tcPr>
            <w:tcW w:w="0" w:type="auto"/>
          </w:tcPr>
          <w:p w14:paraId="7354E3D7" w14:textId="5C6CA4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R4-2106341</w:t>
            </w:r>
          </w:p>
        </w:tc>
        <w:tc>
          <w:tcPr>
            <w:tcW w:w="0" w:type="auto"/>
          </w:tcPr>
          <w:p w14:paraId="1AB59563" w14:textId="4EE2CC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Design of test cases for NR positioning</w:t>
            </w:r>
          </w:p>
        </w:tc>
        <w:tc>
          <w:tcPr>
            <w:tcW w:w="0" w:type="auto"/>
          </w:tcPr>
          <w:p w14:paraId="4330A831" w14:textId="6DC964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CB1469A" w14:textId="621D0E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EE63E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7A71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23AA0CB" w14:textId="77777777" w:rsidTr="00C51F06">
        <w:tc>
          <w:tcPr>
            <w:tcW w:w="0" w:type="auto"/>
          </w:tcPr>
          <w:p w14:paraId="38B81ACA" w14:textId="1E3735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R4-2106342</w:t>
            </w:r>
          </w:p>
        </w:tc>
        <w:tc>
          <w:tcPr>
            <w:tcW w:w="0" w:type="auto"/>
          </w:tcPr>
          <w:p w14:paraId="09E87940" w14:textId="4702F0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gNB Rx-Tx measurement accuracy requirements</w:t>
            </w:r>
          </w:p>
        </w:tc>
        <w:tc>
          <w:tcPr>
            <w:tcW w:w="0" w:type="auto"/>
          </w:tcPr>
          <w:p w14:paraId="368032C4" w14:textId="56D459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F284A9D" w14:textId="2B6DCD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C358D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33972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F0595BD" w14:textId="77777777" w:rsidTr="00C51F06">
        <w:tc>
          <w:tcPr>
            <w:tcW w:w="0" w:type="auto"/>
          </w:tcPr>
          <w:p w14:paraId="54E48A34" w14:textId="544E57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R4-2106343</w:t>
            </w:r>
          </w:p>
        </w:tc>
        <w:tc>
          <w:tcPr>
            <w:tcW w:w="0" w:type="auto"/>
          </w:tcPr>
          <w:p w14:paraId="5E96C23B" w14:textId="5C75A8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Pos performance simulation results</w:t>
            </w:r>
          </w:p>
        </w:tc>
        <w:tc>
          <w:tcPr>
            <w:tcW w:w="0" w:type="auto"/>
          </w:tcPr>
          <w:p w14:paraId="58A64D5D" w14:textId="28C8AC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EF2D341" w14:textId="358179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9F69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8F503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FB1DA5A" w14:textId="77777777" w:rsidTr="00C51F06">
        <w:tc>
          <w:tcPr>
            <w:tcW w:w="0" w:type="auto"/>
          </w:tcPr>
          <w:p w14:paraId="3064C723" w14:textId="251283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R4-2106344</w:t>
            </w:r>
          </w:p>
        </w:tc>
        <w:tc>
          <w:tcPr>
            <w:tcW w:w="0" w:type="auto"/>
          </w:tcPr>
          <w:p w14:paraId="25385219" w14:textId="52494A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mulitple concurrent and independent MG patterns</w:t>
            </w:r>
          </w:p>
        </w:tc>
        <w:tc>
          <w:tcPr>
            <w:tcW w:w="0" w:type="auto"/>
          </w:tcPr>
          <w:p w14:paraId="7CB259E4" w14:textId="60B1C4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12F68FD" w14:textId="1EDAA0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DB9C6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0B39B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C280D78" w14:textId="77777777" w:rsidTr="00C51F06">
        <w:tc>
          <w:tcPr>
            <w:tcW w:w="0" w:type="auto"/>
          </w:tcPr>
          <w:p w14:paraId="3F8BB1C3" w14:textId="2799B7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R4-2106345</w:t>
            </w:r>
          </w:p>
        </w:tc>
        <w:tc>
          <w:tcPr>
            <w:tcW w:w="0" w:type="auto"/>
          </w:tcPr>
          <w:p w14:paraId="6D2F5051" w14:textId="4F3282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of neighbor cell measurements in RRC_CONNECTED for Rel-17 NB-IoT</w:t>
            </w:r>
          </w:p>
        </w:tc>
        <w:tc>
          <w:tcPr>
            <w:tcW w:w="0" w:type="auto"/>
          </w:tcPr>
          <w:p w14:paraId="4B292265" w14:textId="5FC25C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41956FC" w14:textId="3E5CB5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2AB04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BA610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9977D58" w14:textId="77777777" w:rsidTr="00C51F06">
        <w:tc>
          <w:tcPr>
            <w:tcW w:w="0" w:type="auto"/>
          </w:tcPr>
          <w:p w14:paraId="40B47D3E" w14:textId="63B05D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R4-2106346</w:t>
            </w:r>
          </w:p>
        </w:tc>
        <w:tc>
          <w:tcPr>
            <w:tcW w:w="0" w:type="auto"/>
          </w:tcPr>
          <w:p w14:paraId="6735892A" w14:textId="0006A5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Band specific requirements for DL CA_n257-n259 including TP for TR 38.851</w:t>
            </w:r>
          </w:p>
        </w:tc>
        <w:tc>
          <w:tcPr>
            <w:tcW w:w="0" w:type="auto"/>
          </w:tcPr>
          <w:p w14:paraId="0BDC01B4" w14:textId="1A01DF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123A0A05" w14:textId="54DDD8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9F1B0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DE05F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D8AB0B4" w14:textId="77777777" w:rsidTr="00C51F06">
        <w:tc>
          <w:tcPr>
            <w:tcW w:w="0" w:type="auto"/>
          </w:tcPr>
          <w:p w14:paraId="7FC10E80" w14:textId="5CA9D4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R4-2106347</w:t>
            </w:r>
          </w:p>
        </w:tc>
        <w:tc>
          <w:tcPr>
            <w:tcW w:w="0" w:type="auto"/>
          </w:tcPr>
          <w:p w14:paraId="2C564FDE" w14:textId="7A5701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FR1 PUSCH 256QAM</w:t>
            </w:r>
          </w:p>
        </w:tc>
        <w:tc>
          <w:tcPr>
            <w:tcW w:w="0" w:type="auto"/>
          </w:tcPr>
          <w:p w14:paraId="0642CBCC" w14:textId="76E999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4B9103E9" w14:textId="7AB2C3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4FE15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842B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B7EEC69" w14:textId="77777777" w:rsidTr="00C51F06">
        <w:tc>
          <w:tcPr>
            <w:tcW w:w="0" w:type="auto"/>
          </w:tcPr>
          <w:p w14:paraId="64462F3E" w14:textId="1F401C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R4-2106348</w:t>
            </w:r>
          </w:p>
        </w:tc>
        <w:tc>
          <w:tcPr>
            <w:tcW w:w="0" w:type="auto"/>
          </w:tcPr>
          <w:p w14:paraId="738F39AF" w14:textId="79919E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NR repeater multi-band supporting</w:t>
            </w:r>
          </w:p>
        </w:tc>
        <w:tc>
          <w:tcPr>
            <w:tcW w:w="0" w:type="auto"/>
          </w:tcPr>
          <w:p w14:paraId="58A4D872" w14:textId="627CA1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47108094" w14:textId="625804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218E9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676AF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16A852A" w14:textId="77777777" w:rsidTr="00C51F06">
        <w:tc>
          <w:tcPr>
            <w:tcW w:w="0" w:type="auto"/>
          </w:tcPr>
          <w:p w14:paraId="03508DBD" w14:textId="1E839E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R4-2106349</w:t>
            </w:r>
          </w:p>
        </w:tc>
        <w:tc>
          <w:tcPr>
            <w:tcW w:w="0" w:type="auto"/>
          </w:tcPr>
          <w:p w14:paraId="445A3A0A" w14:textId="3A5B29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TDD repeater synchronization assumption</w:t>
            </w:r>
          </w:p>
        </w:tc>
        <w:tc>
          <w:tcPr>
            <w:tcW w:w="0" w:type="auto"/>
          </w:tcPr>
          <w:p w14:paraId="54717C2F" w14:textId="565450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20B5ECCB" w14:textId="7BAB68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49F9C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00B69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9FA2630" w14:textId="77777777" w:rsidTr="00C51F06">
        <w:tc>
          <w:tcPr>
            <w:tcW w:w="0" w:type="auto"/>
          </w:tcPr>
          <w:p w14:paraId="657F753A" w14:textId="4C97C6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R4-2106350</w:t>
            </w:r>
          </w:p>
        </w:tc>
        <w:tc>
          <w:tcPr>
            <w:tcW w:w="0" w:type="auto"/>
          </w:tcPr>
          <w:p w14:paraId="65C10DEE" w14:textId="759A4B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transmitted power related requirements for FR1 NR repeater</w:t>
            </w:r>
          </w:p>
        </w:tc>
        <w:tc>
          <w:tcPr>
            <w:tcW w:w="0" w:type="auto"/>
          </w:tcPr>
          <w:p w14:paraId="3A4057D3" w14:textId="3B4D16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517616DD" w14:textId="17650E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57F4A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507DE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73A51D" w14:textId="77777777" w:rsidTr="00C51F06">
        <w:tc>
          <w:tcPr>
            <w:tcW w:w="0" w:type="auto"/>
          </w:tcPr>
          <w:p w14:paraId="374B7F3D" w14:textId="709235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R4-2106351</w:t>
            </w:r>
          </w:p>
        </w:tc>
        <w:tc>
          <w:tcPr>
            <w:tcW w:w="0" w:type="auto"/>
          </w:tcPr>
          <w:p w14:paraId="665D1B4D" w14:textId="341B8C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emission requirements for FR1 NR repeater</w:t>
            </w:r>
          </w:p>
        </w:tc>
        <w:tc>
          <w:tcPr>
            <w:tcW w:w="0" w:type="auto"/>
          </w:tcPr>
          <w:p w14:paraId="1CED5881" w14:textId="1FE32C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5869062F" w14:textId="693807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1F113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E34FA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C1ED0EB" w14:textId="77777777" w:rsidTr="00C51F06">
        <w:tc>
          <w:tcPr>
            <w:tcW w:w="0" w:type="auto"/>
          </w:tcPr>
          <w:p w14:paraId="2BEDA2D8" w14:textId="5541A9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R4-2106352</w:t>
            </w:r>
          </w:p>
        </w:tc>
        <w:tc>
          <w:tcPr>
            <w:tcW w:w="0" w:type="auto"/>
          </w:tcPr>
          <w:p w14:paraId="568CFE60" w14:textId="53004F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transmitted power related requirements for FR2 NR repeater</w:t>
            </w:r>
          </w:p>
        </w:tc>
        <w:tc>
          <w:tcPr>
            <w:tcW w:w="0" w:type="auto"/>
          </w:tcPr>
          <w:p w14:paraId="7A0794C5" w14:textId="4DFEE5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0FE338FD" w14:textId="46A773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0DF94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2121E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BF78847" w14:textId="77777777" w:rsidTr="00C51F06">
        <w:tc>
          <w:tcPr>
            <w:tcW w:w="0" w:type="auto"/>
          </w:tcPr>
          <w:p w14:paraId="0A96B3CA" w14:textId="1233F6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R4-2106353</w:t>
            </w:r>
          </w:p>
        </w:tc>
        <w:tc>
          <w:tcPr>
            <w:tcW w:w="0" w:type="auto"/>
          </w:tcPr>
          <w:p w14:paraId="527BF0DF" w14:textId="6E72CD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emission requirements for FR2 NR repeater</w:t>
            </w:r>
          </w:p>
        </w:tc>
        <w:tc>
          <w:tcPr>
            <w:tcW w:w="0" w:type="auto"/>
          </w:tcPr>
          <w:p w14:paraId="77D48675" w14:textId="453CC8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2F37227A" w14:textId="47F2B8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3272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5C536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B2FCDE5" w14:textId="77777777" w:rsidTr="00C51F06">
        <w:tc>
          <w:tcPr>
            <w:tcW w:w="0" w:type="auto"/>
          </w:tcPr>
          <w:p w14:paraId="23D9576D" w14:textId="33FAA6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R4-2106354</w:t>
            </w:r>
          </w:p>
        </w:tc>
        <w:tc>
          <w:tcPr>
            <w:tcW w:w="0" w:type="auto"/>
          </w:tcPr>
          <w:p w14:paraId="63FBB7DA" w14:textId="31E0D3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to ITU-R and CEPT on extension of IMT array antenna model to support sub-array structures</w:t>
            </w:r>
          </w:p>
        </w:tc>
        <w:tc>
          <w:tcPr>
            <w:tcW w:w="0" w:type="auto"/>
          </w:tcPr>
          <w:p w14:paraId="4AC91C6F" w14:textId="1924F7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Qualcomm</w:t>
            </w:r>
          </w:p>
        </w:tc>
        <w:tc>
          <w:tcPr>
            <w:tcW w:w="0" w:type="auto"/>
          </w:tcPr>
          <w:p w14:paraId="205499EE" w14:textId="3A2497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A1FD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8700A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D5D8400" w14:textId="77777777" w:rsidTr="00C51F06">
        <w:tc>
          <w:tcPr>
            <w:tcW w:w="0" w:type="auto"/>
          </w:tcPr>
          <w:p w14:paraId="0683605B" w14:textId="779DBA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R4-2106355</w:t>
            </w:r>
          </w:p>
        </w:tc>
        <w:tc>
          <w:tcPr>
            <w:tcW w:w="0" w:type="auto"/>
          </w:tcPr>
          <w:p w14:paraId="7914328F" w14:textId="791463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BS transmitter aspects extending NR to 71 GHz</w:t>
            </w:r>
          </w:p>
        </w:tc>
        <w:tc>
          <w:tcPr>
            <w:tcW w:w="0" w:type="auto"/>
          </w:tcPr>
          <w:p w14:paraId="16E49E4C" w14:textId="1E3ED5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B99974F" w14:textId="6B8FA5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4E996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5FC6E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61821B3" w14:textId="77777777" w:rsidTr="00C51F06">
        <w:tc>
          <w:tcPr>
            <w:tcW w:w="0" w:type="auto"/>
          </w:tcPr>
          <w:p w14:paraId="07B6FC45" w14:textId="26D1B5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R4-2106356</w:t>
            </w:r>
          </w:p>
        </w:tc>
        <w:tc>
          <w:tcPr>
            <w:tcW w:w="0" w:type="auto"/>
          </w:tcPr>
          <w:p w14:paraId="11F89B57" w14:textId="5634A6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on feedback on LS from ITU-R WP 1C related to in-field unwanted emission testing</w:t>
            </w:r>
          </w:p>
        </w:tc>
        <w:tc>
          <w:tcPr>
            <w:tcW w:w="0" w:type="auto"/>
          </w:tcPr>
          <w:p w14:paraId="096C1BE5" w14:textId="3CF32C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376D804" w14:textId="580E7C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49D14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EEFAC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440221C" w14:textId="77777777" w:rsidTr="00C51F06">
        <w:tc>
          <w:tcPr>
            <w:tcW w:w="0" w:type="auto"/>
          </w:tcPr>
          <w:p w14:paraId="68ED73A4" w14:textId="7B6954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R4-2106357</w:t>
            </w:r>
          </w:p>
        </w:tc>
        <w:tc>
          <w:tcPr>
            <w:tcW w:w="0" w:type="auto"/>
          </w:tcPr>
          <w:p w14:paraId="787A4AF8" w14:textId="12E910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test cases in NR-U</w:t>
            </w:r>
          </w:p>
        </w:tc>
        <w:tc>
          <w:tcPr>
            <w:tcW w:w="0" w:type="auto"/>
          </w:tcPr>
          <w:p w14:paraId="069AF79F" w14:textId="122623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21A350E" w14:textId="5C26B3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72069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73CB0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7CAD560" w14:textId="77777777" w:rsidTr="00C51F06">
        <w:tc>
          <w:tcPr>
            <w:tcW w:w="0" w:type="auto"/>
          </w:tcPr>
          <w:p w14:paraId="44E9429C" w14:textId="0B6881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R4-2106358</w:t>
            </w:r>
          </w:p>
        </w:tc>
        <w:tc>
          <w:tcPr>
            <w:tcW w:w="0" w:type="auto"/>
          </w:tcPr>
          <w:p w14:paraId="43AD2959" w14:textId="434717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test cases for NR-U inter-frequency SS-RSRP measurement accuracy</w:t>
            </w:r>
          </w:p>
        </w:tc>
        <w:tc>
          <w:tcPr>
            <w:tcW w:w="0" w:type="auto"/>
          </w:tcPr>
          <w:p w14:paraId="65180A88" w14:textId="195933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658DD05" w14:textId="0E136C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7A23EBF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1F88A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869BEC7" w14:textId="77777777" w:rsidTr="00C51F06">
        <w:tc>
          <w:tcPr>
            <w:tcW w:w="0" w:type="auto"/>
          </w:tcPr>
          <w:p w14:paraId="3018009B" w14:textId="3BC8C7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R4-2106359</w:t>
            </w:r>
          </w:p>
        </w:tc>
        <w:tc>
          <w:tcPr>
            <w:tcW w:w="0" w:type="auto"/>
          </w:tcPr>
          <w:p w14:paraId="23DC0876" w14:textId="20A82E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test cases for L1-RSRP measurement accuracy with CCA serving cell</w:t>
            </w:r>
          </w:p>
        </w:tc>
        <w:tc>
          <w:tcPr>
            <w:tcW w:w="0" w:type="auto"/>
          </w:tcPr>
          <w:p w14:paraId="4B3D5BA7" w14:textId="6F0D77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BF1E5C5" w14:textId="72BC21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A0870B6" w14:textId="364D63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0D8CE29" w14:textId="51F361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R4-2105726</w:t>
            </w:r>
          </w:p>
        </w:tc>
      </w:tr>
      <w:tr w:rsidR="00C51F06" w14:paraId="3EBEC356" w14:textId="77777777" w:rsidTr="00C51F06">
        <w:tc>
          <w:tcPr>
            <w:tcW w:w="0" w:type="auto"/>
          </w:tcPr>
          <w:p w14:paraId="10DE5C60" w14:textId="375892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R4-2106360</w:t>
            </w:r>
          </w:p>
        </w:tc>
        <w:tc>
          <w:tcPr>
            <w:tcW w:w="0" w:type="auto"/>
          </w:tcPr>
          <w:p w14:paraId="3D8A7A55" w14:textId="5BF95E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requirements in NTN</w:t>
            </w:r>
          </w:p>
        </w:tc>
        <w:tc>
          <w:tcPr>
            <w:tcW w:w="0" w:type="auto"/>
          </w:tcPr>
          <w:p w14:paraId="0483F635" w14:textId="0898A2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589153C" w14:textId="62A4F3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0091A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E0EBB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E0286FB" w14:textId="77777777" w:rsidTr="00C51F06">
        <w:tc>
          <w:tcPr>
            <w:tcW w:w="0" w:type="auto"/>
          </w:tcPr>
          <w:p w14:paraId="636D60A2" w14:textId="62011D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R4-2106361</w:t>
            </w:r>
          </w:p>
        </w:tc>
        <w:tc>
          <w:tcPr>
            <w:tcW w:w="0" w:type="auto"/>
          </w:tcPr>
          <w:p w14:paraId="76211A77" w14:textId="5FD995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UL frequency synchronization requirements in NTN</w:t>
            </w:r>
          </w:p>
        </w:tc>
        <w:tc>
          <w:tcPr>
            <w:tcW w:w="0" w:type="auto"/>
          </w:tcPr>
          <w:p w14:paraId="6F012B7B" w14:textId="394F19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AEE0F63" w14:textId="2A8EA0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D10CA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DE30C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DB9B878" w14:textId="77777777" w:rsidTr="00C51F06">
        <w:tc>
          <w:tcPr>
            <w:tcW w:w="0" w:type="auto"/>
          </w:tcPr>
          <w:p w14:paraId="41F4C0B1" w14:textId="58E6C3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R4-2106362</w:t>
            </w:r>
          </w:p>
        </w:tc>
        <w:tc>
          <w:tcPr>
            <w:tcW w:w="0" w:type="auto"/>
          </w:tcPr>
          <w:p w14:paraId="65910CCE" w14:textId="27F6A6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HPUE FDD band</w:t>
            </w:r>
          </w:p>
        </w:tc>
        <w:tc>
          <w:tcPr>
            <w:tcW w:w="0" w:type="auto"/>
          </w:tcPr>
          <w:p w14:paraId="08A5381F" w14:textId="3C55A3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566A559" w14:textId="3C5EBD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E227F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24FAE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9567061" w14:textId="77777777" w:rsidTr="00C51F06">
        <w:tc>
          <w:tcPr>
            <w:tcW w:w="0" w:type="auto"/>
          </w:tcPr>
          <w:p w14:paraId="18E62DF5" w14:textId="142211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R4-2106363</w:t>
            </w:r>
          </w:p>
        </w:tc>
        <w:tc>
          <w:tcPr>
            <w:tcW w:w="0" w:type="auto"/>
          </w:tcPr>
          <w:p w14:paraId="517DC4AE" w14:textId="7A0EFA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SAR solution for NR PC2 inter-band CA</w:t>
            </w:r>
          </w:p>
        </w:tc>
        <w:tc>
          <w:tcPr>
            <w:tcW w:w="0" w:type="auto"/>
          </w:tcPr>
          <w:p w14:paraId="60EF1549" w14:textId="2BA3D9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F1075B3" w14:textId="47DD97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80283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94D90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53A01E5" w14:textId="77777777" w:rsidTr="00C51F06">
        <w:tc>
          <w:tcPr>
            <w:tcW w:w="0" w:type="auto"/>
          </w:tcPr>
          <w:p w14:paraId="200C9BDC" w14:textId="7D6796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R4-2106364</w:t>
            </w:r>
          </w:p>
        </w:tc>
        <w:tc>
          <w:tcPr>
            <w:tcW w:w="0" w:type="auto"/>
          </w:tcPr>
          <w:p w14:paraId="1EC3F7A1" w14:textId="0A0533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CBM&amp;IBM for FR2 Inter-band DL CA</w:t>
            </w:r>
          </w:p>
        </w:tc>
        <w:tc>
          <w:tcPr>
            <w:tcW w:w="0" w:type="auto"/>
          </w:tcPr>
          <w:p w14:paraId="5EFF9183" w14:textId="049A18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D7E2702" w14:textId="269C7A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AB381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93A55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E367A2A" w14:textId="77777777" w:rsidTr="00C51F06">
        <w:tc>
          <w:tcPr>
            <w:tcW w:w="0" w:type="auto"/>
          </w:tcPr>
          <w:p w14:paraId="350CAE1A" w14:textId="4AF97F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R4-2106365</w:t>
            </w:r>
          </w:p>
        </w:tc>
        <w:tc>
          <w:tcPr>
            <w:tcW w:w="0" w:type="auto"/>
          </w:tcPr>
          <w:p w14:paraId="427FEF37" w14:textId="60ADFC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Discussion on UE requirements for CA </w:t>
            </w:r>
            <w:r>
              <w:rPr>
                <w:sz w:val="16"/>
              </w:rPr>
              <w:lastRenderedPageBreak/>
              <w:t>configurations of CA_n258-n260 and CA_n257-n259 based on IBM</w:t>
            </w:r>
          </w:p>
        </w:tc>
        <w:tc>
          <w:tcPr>
            <w:tcW w:w="0" w:type="auto"/>
          </w:tcPr>
          <w:p w14:paraId="4108EDAB" w14:textId="0DBC53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ZTE Corporation</w:t>
            </w:r>
          </w:p>
        </w:tc>
        <w:tc>
          <w:tcPr>
            <w:tcW w:w="0" w:type="auto"/>
          </w:tcPr>
          <w:p w14:paraId="0E92870D" w14:textId="0CE00F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53AD9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37C96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56A6AB3" w14:textId="77777777" w:rsidTr="00C51F06">
        <w:tc>
          <w:tcPr>
            <w:tcW w:w="0" w:type="auto"/>
          </w:tcPr>
          <w:p w14:paraId="1084E5D2" w14:textId="2E8C06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R4-2106366</w:t>
            </w:r>
          </w:p>
        </w:tc>
        <w:tc>
          <w:tcPr>
            <w:tcW w:w="0" w:type="auto"/>
          </w:tcPr>
          <w:p w14:paraId="5571507A" w14:textId="4CE451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PC2 intra-band non-contiguous NR CA</w:t>
            </w:r>
          </w:p>
        </w:tc>
        <w:tc>
          <w:tcPr>
            <w:tcW w:w="0" w:type="auto"/>
          </w:tcPr>
          <w:p w14:paraId="77293215" w14:textId="6E26B6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27340B3" w14:textId="5E2108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85CA4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ACCE1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804323B" w14:textId="77777777" w:rsidTr="00C51F06">
        <w:tc>
          <w:tcPr>
            <w:tcW w:w="0" w:type="auto"/>
          </w:tcPr>
          <w:p w14:paraId="21FC011A" w14:textId="6407D0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R4-2106367</w:t>
            </w:r>
          </w:p>
        </w:tc>
        <w:tc>
          <w:tcPr>
            <w:tcW w:w="0" w:type="auto"/>
          </w:tcPr>
          <w:p w14:paraId="5BC316F7" w14:textId="1AD310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Templates for BCS4 configurations for inter-band NR CA</w:t>
            </w:r>
          </w:p>
        </w:tc>
        <w:tc>
          <w:tcPr>
            <w:tcW w:w="0" w:type="auto"/>
          </w:tcPr>
          <w:p w14:paraId="6654D75F" w14:textId="2E3A6A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FD748F4" w14:textId="121BC6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1692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040A1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5E58739" w14:textId="77777777" w:rsidTr="00C51F06">
        <w:tc>
          <w:tcPr>
            <w:tcW w:w="0" w:type="auto"/>
          </w:tcPr>
          <w:p w14:paraId="607A42A8" w14:textId="71815B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R4-2106368</w:t>
            </w:r>
          </w:p>
        </w:tc>
        <w:tc>
          <w:tcPr>
            <w:tcW w:w="0" w:type="auto"/>
          </w:tcPr>
          <w:p w14:paraId="4D5C0777" w14:textId="0AA481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TS38.101-1: Correction on frequency separation classes and configured transmitted power for NR non-contiguous CA</w:t>
            </w:r>
          </w:p>
        </w:tc>
        <w:tc>
          <w:tcPr>
            <w:tcW w:w="0" w:type="auto"/>
          </w:tcPr>
          <w:p w14:paraId="5E97314D" w14:textId="641976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94B4557" w14:textId="3FF273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7B009C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74C63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52C2423" w14:textId="77777777" w:rsidTr="00C51F06">
        <w:tc>
          <w:tcPr>
            <w:tcW w:w="0" w:type="auto"/>
          </w:tcPr>
          <w:p w14:paraId="5B6173A0" w14:textId="797314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R4-2106369</w:t>
            </w:r>
          </w:p>
        </w:tc>
        <w:tc>
          <w:tcPr>
            <w:tcW w:w="0" w:type="auto"/>
          </w:tcPr>
          <w:p w14:paraId="449D9831" w14:textId="4EEC1E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TS38.101-1: Correction on frequency separation classes and configured transmitted power for NR non-contiguous CA</w:t>
            </w:r>
          </w:p>
        </w:tc>
        <w:tc>
          <w:tcPr>
            <w:tcW w:w="0" w:type="auto"/>
          </w:tcPr>
          <w:p w14:paraId="6CE46C2F" w14:textId="535B6B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21745DB" w14:textId="7530F9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1DFA2E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7A12B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E840CCF" w14:textId="77777777" w:rsidTr="00C51F06">
        <w:tc>
          <w:tcPr>
            <w:tcW w:w="0" w:type="auto"/>
          </w:tcPr>
          <w:p w14:paraId="04E37232" w14:textId="4AEC17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R4-2106370</w:t>
            </w:r>
          </w:p>
        </w:tc>
        <w:tc>
          <w:tcPr>
            <w:tcW w:w="0" w:type="auto"/>
          </w:tcPr>
          <w:p w14:paraId="24A0A947" w14:textId="5E4994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TS38.101-1: Add missing CA_n1A-n3A-n78A</w:t>
            </w:r>
          </w:p>
        </w:tc>
        <w:tc>
          <w:tcPr>
            <w:tcW w:w="0" w:type="auto"/>
          </w:tcPr>
          <w:p w14:paraId="428ADCB6" w14:textId="47E0DE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4421CBD" w14:textId="18B40E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7556AB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EB78C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B95ED77" w14:textId="77777777" w:rsidTr="00C51F06">
        <w:tc>
          <w:tcPr>
            <w:tcW w:w="0" w:type="auto"/>
          </w:tcPr>
          <w:p w14:paraId="249EB6F8" w14:textId="41C3F8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R4-2106371</w:t>
            </w:r>
          </w:p>
        </w:tc>
        <w:tc>
          <w:tcPr>
            <w:tcW w:w="0" w:type="auto"/>
          </w:tcPr>
          <w:p w14:paraId="77DE03A9" w14:textId="163157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TS38.101-1: Add missing CA_n1A-n3A-n78A</w:t>
            </w:r>
          </w:p>
        </w:tc>
        <w:tc>
          <w:tcPr>
            <w:tcW w:w="0" w:type="auto"/>
          </w:tcPr>
          <w:p w14:paraId="1B3F53BF" w14:textId="7E087D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China Telecom</w:t>
            </w:r>
          </w:p>
        </w:tc>
        <w:tc>
          <w:tcPr>
            <w:tcW w:w="0" w:type="auto"/>
          </w:tcPr>
          <w:p w14:paraId="677C88D9" w14:textId="26C6E2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F9ACB1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6E1E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F4C0F34" w14:textId="77777777" w:rsidTr="00C51F06">
        <w:tc>
          <w:tcPr>
            <w:tcW w:w="0" w:type="auto"/>
          </w:tcPr>
          <w:p w14:paraId="4E8CFD0E" w14:textId="53F033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R4-2106372</w:t>
            </w:r>
          </w:p>
        </w:tc>
        <w:tc>
          <w:tcPr>
            <w:tcW w:w="0" w:type="auto"/>
          </w:tcPr>
          <w:p w14:paraId="11D4EC1D" w14:textId="40FE42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TS38.101-2: Some Corrections on for CA_n260-n261</w:t>
            </w:r>
          </w:p>
        </w:tc>
        <w:tc>
          <w:tcPr>
            <w:tcW w:w="0" w:type="auto"/>
          </w:tcPr>
          <w:p w14:paraId="3072C8D6" w14:textId="7542D0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Verizon</w:t>
            </w:r>
          </w:p>
        </w:tc>
        <w:tc>
          <w:tcPr>
            <w:tcW w:w="0" w:type="auto"/>
          </w:tcPr>
          <w:p w14:paraId="3E8F8B57" w14:textId="1F4C5F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3E15B0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6DEDE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68331CA" w14:textId="77777777" w:rsidTr="00C51F06">
        <w:tc>
          <w:tcPr>
            <w:tcW w:w="0" w:type="auto"/>
          </w:tcPr>
          <w:p w14:paraId="58A01C76" w14:textId="6219EB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R4-2106373</w:t>
            </w:r>
          </w:p>
        </w:tc>
        <w:tc>
          <w:tcPr>
            <w:tcW w:w="0" w:type="auto"/>
          </w:tcPr>
          <w:p w14:paraId="1170C50B" w14:textId="176E39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TS38.101-2: Some Corrections on for CA_n260-n261</w:t>
            </w:r>
          </w:p>
        </w:tc>
        <w:tc>
          <w:tcPr>
            <w:tcW w:w="0" w:type="auto"/>
          </w:tcPr>
          <w:p w14:paraId="2E43F93C" w14:textId="7AA261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Verizon</w:t>
            </w:r>
          </w:p>
        </w:tc>
        <w:tc>
          <w:tcPr>
            <w:tcW w:w="0" w:type="auto"/>
          </w:tcPr>
          <w:p w14:paraId="00BD3C28" w14:textId="42878E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6B9775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240FE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E101105" w14:textId="77777777" w:rsidTr="00C51F06">
        <w:tc>
          <w:tcPr>
            <w:tcW w:w="0" w:type="auto"/>
          </w:tcPr>
          <w:p w14:paraId="4F9DFF51" w14:textId="7969DB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R4-2106374</w:t>
            </w:r>
          </w:p>
        </w:tc>
        <w:tc>
          <w:tcPr>
            <w:tcW w:w="0" w:type="auto"/>
          </w:tcPr>
          <w:p w14:paraId="7B58ABF4" w14:textId="6D04C9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TS38.101-3 Introduction of DC_1A-3A-7A-20A_n78(2A)</w:t>
            </w:r>
          </w:p>
        </w:tc>
        <w:tc>
          <w:tcPr>
            <w:tcW w:w="0" w:type="auto"/>
          </w:tcPr>
          <w:p w14:paraId="13C999AB" w14:textId="6BB6F0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818E97F" w14:textId="6447DD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EC285B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9018B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1A256B6" w14:textId="77777777" w:rsidTr="00C51F06">
        <w:tc>
          <w:tcPr>
            <w:tcW w:w="0" w:type="auto"/>
          </w:tcPr>
          <w:p w14:paraId="4542EEC4" w14:textId="2BE571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R4-2106375</w:t>
            </w:r>
          </w:p>
        </w:tc>
        <w:tc>
          <w:tcPr>
            <w:tcW w:w="0" w:type="auto"/>
          </w:tcPr>
          <w:p w14:paraId="33CEA035" w14:textId="1C492F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36.717-03-02_CA_1A-3A-7A-20A-38A</w:t>
            </w:r>
          </w:p>
        </w:tc>
        <w:tc>
          <w:tcPr>
            <w:tcW w:w="0" w:type="auto"/>
          </w:tcPr>
          <w:p w14:paraId="18E4E447" w14:textId="3EB166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0163529" w14:textId="36B12E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F0236A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F8109E" w14:textId="4661B0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R4-2105232</w:t>
            </w:r>
          </w:p>
        </w:tc>
      </w:tr>
      <w:tr w:rsidR="00C51F06" w14:paraId="2924980F" w14:textId="77777777" w:rsidTr="00C51F06">
        <w:tc>
          <w:tcPr>
            <w:tcW w:w="0" w:type="auto"/>
          </w:tcPr>
          <w:p w14:paraId="3E932285" w14:textId="7BEA31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R4-2106376</w:t>
            </w:r>
          </w:p>
        </w:tc>
        <w:tc>
          <w:tcPr>
            <w:tcW w:w="0" w:type="auto"/>
          </w:tcPr>
          <w:p w14:paraId="2DA023A8" w14:textId="627A8C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36.717-03-02_CA_1A-3A-20A-38A</w:t>
            </w:r>
          </w:p>
        </w:tc>
        <w:tc>
          <w:tcPr>
            <w:tcW w:w="0" w:type="auto"/>
          </w:tcPr>
          <w:p w14:paraId="7384A79D" w14:textId="1268A0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31F2C18" w14:textId="52E18B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DEB6A8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61FC9A" w14:textId="31BD91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R4-2105233</w:t>
            </w:r>
          </w:p>
        </w:tc>
      </w:tr>
      <w:tr w:rsidR="00C51F06" w14:paraId="57E68904" w14:textId="77777777" w:rsidTr="00C51F06">
        <w:tc>
          <w:tcPr>
            <w:tcW w:w="0" w:type="auto"/>
          </w:tcPr>
          <w:p w14:paraId="217F5B8D" w14:textId="422333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R4-2106377</w:t>
            </w:r>
          </w:p>
        </w:tc>
        <w:tc>
          <w:tcPr>
            <w:tcW w:w="0" w:type="auto"/>
          </w:tcPr>
          <w:p w14:paraId="2DE801E5" w14:textId="5B6A2F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36.717-03-02_CA_3A-7A-20A-38A</w:t>
            </w:r>
          </w:p>
        </w:tc>
        <w:tc>
          <w:tcPr>
            <w:tcW w:w="0" w:type="auto"/>
          </w:tcPr>
          <w:p w14:paraId="389D8795" w14:textId="13BF2A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E672D5B" w14:textId="27CAFE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743C7D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55428A" w14:textId="31A08D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R4-2105234</w:t>
            </w:r>
          </w:p>
        </w:tc>
      </w:tr>
      <w:tr w:rsidR="00C51F06" w14:paraId="2C08D330" w14:textId="77777777" w:rsidTr="00C51F06">
        <w:tc>
          <w:tcPr>
            <w:tcW w:w="0" w:type="auto"/>
          </w:tcPr>
          <w:p w14:paraId="206BF25A" w14:textId="699A94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R4-2106378</w:t>
            </w:r>
          </w:p>
        </w:tc>
        <w:tc>
          <w:tcPr>
            <w:tcW w:w="0" w:type="auto"/>
          </w:tcPr>
          <w:p w14:paraId="683D385D" w14:textId="6A40F2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 DC_1A-3A-20A_n7A-n78A</w:t>
            </w:r>
          </w:p>
        </w:tc>
        <w:tc>
          <w:tcPr>
            <w:tcW w:w="0" w:type="auto"/>
          </w:tcPr>
          <w:p w14:paraId="0FA8478B" w14:textId="58AFBB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5CD475C" w14:textId="68A6CE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F37602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716A5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F7A03EB" w14:textId="77777777" w:rsidTr="00C51F06">
        <w:tc>
          <w:tcPr>
            <w:tcW w:w="0" w:type="auto"/>
          </w:tcPr>
          <w:p w14:paraId="568E93BB" w14:textId="06F55B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R4-2106379</w:t>
            </w:r>
          </w:p>
        </w:tc>
        <w:tc>
          <w:tcPr>
            <w:tcW w:w="0" w:type="auto"/>
          </w:tcPr>
          <w:p w14:paraId="36C65AEE" w14:textId="0DC578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DC_1A-3A-20A_n7A</w:t>
            </w:r>
          </w:p>
        </w:tc>
        <w:tc>
          <w:tcPr>
            <w:tcW w:w="0" w:type="auto"/>
          </w:tcPr>
          <w:p w14:paraId="729B28CF" w14:textId="6BB454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57990EC" w14:textId="0015CF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3B9942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75CE59" w14:textId="5FC824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R4-2105304</w:t>
            </w:r>
          </w:p>
        </w:tc>
      </w:tr>
      <w:tr w:rsidR="00C51F06" w14:paraId="6B55F809" w14:textId="77777777" w:rsidTr="00C51F06">
        <w:tc>
          <w:tcPr>
            <w:tcW w:w="0" w:type="auto"/>
          </w:tcPr>
          <w:p w14:paraId="1A8F5962" w14:textId="5C194E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R4-2106380</w:t>
            </w:r>
          </w:p>
        </w:tc>
        <w:tc>
          <w:tcPr>
            <w:tcW w:w="0" w:type="auto"/>
          </w:tcPr>
          <w:p w14:paraId="0864BE13" w14:textId="51ED3C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37.717-41-11_DC_1A-3A-7A-20A_n38A</w:t>
            </w:r>
          </w:p>
        </w:tc>
        <w:tc>
          <w:tcPr>
            <w:tcW w:w="0" w:type="auto"/>
          </w:tcPr>
          <w:p w14:paraId="1BDC9E98" w14:textId="153EEC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9BCEFD4" w14:textId="2A0306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49843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61F08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F014CB7" w14:textId="77777777" w:rsidTr="00C51F06">
        <w:tc>
          <w:tcPr>
            <w:tcW w:w="0" w:type="auto"/>
          </w:tcPr>
          <w:p w14:paraId="4603CA7F" w14:textId="5FE8D6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R4-2106381</w:t>
            </w:r>
          </w:p>
        </w:tc>
        <w:tc>
          <w:tcPr>
            <w:tcW w:w="0" w:type="auto"/>
          </w:tcPr>
          <w:p w14:paraId="1A7C4960" w14:textId="028489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37.717-33_DC_39A_n41A-n258A</w:t>
            </w:r>
          </w:p>
        </w:tc>
        <w:tc>
          <w:tcPr>
            <w:tcW w:w="0" w:type="auto"/>
          </w:tcPr>
          <w:p w14:paraId="2D17962F" w14:textId="319716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CE9464A" w14:textId="0C3777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C3A6E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9DF65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B0AD28" w14:textId="77777777" w:rsidTr="00C51F06">
        <w:tc>
          <w:tcPr>
            <w:tcW w:w="0" w:type="auto"/>
          </w:tcPr>
          <w:p w14:paraId="45AAD8F1" w14:textId="25EFB1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R4-2106382</w:t>
            </w:r>
          </w:p>
        </w:tc>
        <w:tc>
          <w:tcPr>
            <w:tcW w:w="0" w:type="auto"/>
          </w:tcPr>
          <w:p w14:paraId="465173BC" w14:textId="778B5A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CA_n34A-n40A</w:t>
            </w:r>
          </w:p>
        </w:tc>
        <w:tc>
          <w:tcPr>
            <w:tcW w:w="0" w:type="auto"/>
          </w:tcPr>
          <w:p w14:paraId="3DD1D980" w14:textId="380E42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691D40C" w14:textId="161D6C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380B45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9246BD" w14:textId="01CAF1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R4-2105324</w:t>
            </w:r>
          </w:p>
        </w:tc>
      </w:tr>
      <w:tr w:rsidR="00C51F06" w14:paraId="4E24252D" w14:textId="77777777" w:rsidTr="00C51F06">
        <w:tc>
          <w:tcPr>
            <w:tcW w:w="0" w:type="auto"/>
          </w:tcPr>
          <w:p w14:paraId="6A6D49B2" w14:textId="5BB304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R4-2106383</w:t>
            </w:r>
          </w:p>
        </w:tc>
        <w:tc>
          <w:tcPr>
            <w:tcW w:w="0" w:type="auto"/>
          </w:tcPr>
          <w:p w14:paraId="7DB12DAB" w14:textId="7DB0D0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TR38.717-03-02_ CA_n8A-n39A-n41A</w:t>
            </w:r>
          </w:p>
        </w:tc>
        <w:tc>
          <w:tcPr>
            <w:tcW w:w="0" w:type="auto"/>
          </w:tcPr>
          <w:p w14:paraId="1131EA91" w14:textId="034B13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3007074" w14:textId="72249B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2E6D95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2C0E0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27196CE" w14:textId="77777777" w:rsidTr="00C51F06">
        <w:tc>
          <w:tcPr>
            <w:tcW w:w="0" w:type="auto"/>
          </w:tcPr>
          <w:p w14:paraId="00E7EA2C" w14:textId="0AB34A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R4-2106384</w:t>
            </w:r>
          </w:p>
        </w:tc>
        <w:tc>
          <w:tcPr>
            <w:tcW w:w="0" w:type="auto"/>
          </w:tcPr>
          <w:p w14:paraId="5C0F4AB0" w14:textId="1B395A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37.717-33 v0.2.0</w:t>
            </w:r>
          </w:p>
        </w:tc>
        <w:tc>
          <w:tcPr>
            <w:tcW w:w="0" w:type="auto"/>
          </w:tcPr>
          <w:p w14:paraId="51B11E53" w14:textId="0257BC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2E53A09" w14:textId="7AEEAE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EF0239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932EA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ADE3E92" w14:textId="77777777" w:rsidTr="00C51F06">
        <w:tc>
          <w:tcPr>
            <w:tcW w:w="0" w:type="auto"/>
          </w:tcPr>
          <w:p w14:paraId="2743778C" w14:textId="4B1339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R4-2106385</w:t>
            </w:r>
          </w:p>
        </w:tc>
        <w:tc>
          <w:tcPr>
            <w:tcW w:w="0" w:type="auto"/>
          </w:tcPr>
          <w:p w14:paraId="624DED61" w14:textId="3BA455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37.717-11-31_v0.3.0</w:t>
            </w:r>
          </w:p>
        </w:tc>
        <w:tc>
          <w:tcPr>
            <w:tcW w:w="0" w:type="auto"/>
          </w:tcPr>
          <w:p w14:paraId="629892EE" w14:textId="2A698C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249957F" w14:textId="2E4375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BF8E53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7ED5D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2A0D84" w14:textId="77777777" w:rsidTr="00C51F06">
        <w:tc>
          <w:tcPr>
            <w:tcW w:w="0" w:type="auto"/>
          </w:tcPr>
          <w:p w14:paraId="1E13DFF3" w14:textId="455530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R4-2106386</w:t>
            </w:r>
          </w:p>
        </w:tc>
        <w:tc>
          <w:tcPr>
            <w:tcW w:w="0" w:type="auto"/>
          </w:tcPr>
          <w:p w14:paraId="7B832DF0" w14:textId="703AE8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Simultaneous RxTx</w:t>
            </w:r>
          </w:p>
        </w:tc>
        <w:tc>
          <w:tcPr>
            <w:tcW w:w="0" w:type="auto"/>
          </w:tcPr>
          <w:p w14:paraId="72864705" w14:textId="1EE47F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ShenZhen Zhongxing Shitong</w:t>
            </w:r>
          </w:p>
        </w:tc>
        <w:tc>
          <w:tcPr>
            <w:tcW w:w="0" w:type="auto"/>
          </w:tcPr>
          <w:p w14:paraId="245F8E51" w14:textId="3EEEEB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0E38A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5377D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1A82679" w14:textId="77777777" w:rsidTr="00C51F06">
        <w:tc>
          <w:tcPr>
            <w:tcW w:w="0" w:type="auto"/>
          </w:tcPr>
          <w:p w14:paraId="49A0CE69" w14:textId="0AD8DC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R4-2106387</w:t>
            </w:r>
          </w:p>
        </w:tc>
        <w:tc>
          <w:tcPr>
            <w:tcW w:w="0" w:type="auto"/>
          </w:tcPr>
          <w:p w14:paraId="391B5BBA" w14:textId="3C8588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Tactivation_time for Direct SCell activation</w:t>
            </w:r>
          </w:p>
        </w:tc>
        <w:tc>
          <w:tcPr>
            <w:tcW w:w="0" w:type="auto"/>
          </w:tcPr>
          <w:p w14:paraId="699AB048" w14:textId="69E45B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E699F75" w14:textId="78899E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173B8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534C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4EFB8B6" w14:textId="77777777" w:rsidTr="00C51F06">
        <w:tc>
          <w:tcPr>
            <w:tcW w:w="0" w:type="auto"/>
          </w:tcPr>
          <w:p w14:paraId="2FF87E00" w14:textId="5B8E08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R4-2106388</w:t>
            </w:r>
          </w:p>
        </w:tc>
        <w:tc>
          <w:tcPr>
            <w:tcW w:w="0" w:type="auto"/>
          </w:tcPr>
          <w:p w14:paraId="6B06A5E8" w14:textId="72D847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Correction of activation delay for Direct activated Scell</w:t>
            </w:r>
          </w:p>
        </w:tc>
        <w:tc>
          <w:tcPr>
            <w:tcW w:w="0" w:type="auto"/>
          </w:tcPr>
          <w:p w14:paraId="7917A24C" w14:textId="6E4A0B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ABA48E7" w14:textId="29B0D6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78B932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99BCE0" w14:textId="003431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R4-2105740</w:t>
            </w:r>
          </w:p>
        </w:tc>
      </w:tr>
      <w:tr w:rsidR="00C51F06" w14:paraId="49696AAE" w14:textId="77777777" w:rsidTr="00C51F06">
        <w:tc>
          <w:tcPr>
            <w:tcW w:w="0" w:type="auto"/>
          </w:tcPr>
          <w:p w14:paraId="33A89F1D" w14:textId="6C2E75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R4-2106389</w:t>
            </w:r>
          </w:p>
        </w:tc>
        <w:tc>
          <w:tcPr>
            <w:tcW w:w="0" w:type="auto"/>
          </w:tcPr>
          <w:p w14:paraId="66ECF0BA" w14:textId="4D4D0D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Measurement Performance Requirements test for MR-DC</w:t>
            </w:r>
          </w:p>
        </w:tc>
        <w:tc>
          <w:tcPr>
            <w:tcW w:w="0" w:type="auto"/>
          </w:tcPr>
          <w:p w14:paraId="2ADBFD91" w14:textId="1FFA6E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49B7007" w14:textId="656D5E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2599E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8E193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73BF505" w14:textId="77777777" w:rsidTr="00C51F06">
        <w:tc>
          <w:tcPr>
            <w:tcW w:w="0" w:type="auto"/>
          </w:tcPr>
          <w:p w14:paraId="7A95CA41" w14:textId="0233A2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R4-2106390</w:t>
            </w:r>
          </w:p>
        </w:tc>
        <w:tc>
          <w:tcPr>
            <w:tcW w:w="0" w:type="auto"/>
          </w:tcPr>
          <w:p w14:paraId="5F7D098F" w14:textId="11F1A2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Idle Mode measurements of inter-frequency RAT CA candidate cells for early reporting (TC#3)</w:t>
            </w:r>
          </w:p>
        </w:tc>
        <w:tc>
          <w:tcPr>
            <w:tcW w:w="0" w:type="auto"/>
          </w:tcPr>
          <w:p w14:paraId="5AE4AD28" w14:textId="7E06DB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1D3BB30" w14:textId="6813CD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2C0EA3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E72324" w14:textId="5ABACF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R4-2105737</w:t>
            </w:r>
          </w:p>
        </w:tc>
      </w:tr>
      <w:tr w:rsidR="00C51F06" w14:paraId="7DA52F34" w14:textId="77777777" w:rsidTr="00C51F06">
        <w:tc>
          <w:tcPr>
            <w:tcW w:w="0" w:type="auto"/>
          </w:tcPr>
          <w:p w14:paraId="5AC5921E" w14:textId="4510DE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R4-2106391</w:t>
            </w:r>
          </w:p>
        </w:tc>
        <w:tc>
          <w:tcPr>
            <w:tcW w:w="0" w:type="auto"/>
          </w:tcPr>
          <w:p w14:paraId="6883735F" w14:textId="33478E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Big CR: Introduction of Rel-16 MR-DC EMR RRM performance requirements (TS 38.133)</w:t>
            </w:r>
          </w:p>
        </w:tc>
        <w:tc>
          <w:tcPr>
            <w:tcW w:w="0" w:type="auto"/>
          </w:tcPr>
          <w:p w14:paraId="15EDE1A0" w14:textId="5B427C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1F56FFE" w14:textId="20A67E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FD65E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ECB9E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619C92B" w14:textId="77777777" w:rsidTr="00C51F06">
        <w:tc>
          <w:tcPr>
            <w:tcW w:w="0" w:type="auto"/>
          </w:tcPr>
          <w:p w14:paraId="33E3233B" w14:textId="664761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R4-2106392</w:t>
            </w:r>
          </w:p>
        </w:tc>
        <w:tc>
          <w:tcPr>
            <w:tcW w:w="0" w:type="auto"/>
          </w:tcPr>
          <w:p w14:paraId="2BCB5DA2" w14:textId="5B61D3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concurrent and independent MG patterns</w:t>
            </w:r>
          </w:p>
        </w:tc>
        <w:tc>
          <w:tcPr>
            <w:tcW w:w="0" w:type="auto"/>
          </w:tcPr>
          <w:p w14:paraId="33D3E978" w14:textId="530D41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3B05D5C" w14:textId="3E913A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FA782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E1237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911DBE0" w14:textId="77777777" w:rsidTr="00C51F06">
        <w:tc>
          <w:tcPr>
            <w:tcW w:w="0" w:type="auto"/>
          </w:tcPr>
          <w:p w14:paraId="78A72397" w14:textId="4D2D01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R4-2106393</w:t>
            </w:r>
          </w:p>
        </w:tc>
        <w:tc>
          <w:tcPr>
            <w:tcW w:w="0" w:type="auto"/>
          </w:tcPr>
          <w:p w14:paraId="3F0D49AC" w14:textId="529BD5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RF RRM</w:t>
            </w:r>
          </w:p>
        </w:tc>
        <w:tc>
          <w:tcPr>
            <w:tcW w:w="0" w:type="auto"/>
          </w:tcPr>
          <w:p w14:paraId="7BD02206" w14:textId="3F5052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AB63883" w14:textId="077C2A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A2EF0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B7C51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BB88052" w14:textId="77777777" w:rsidTr="00C51F06">
        <w:tc>
          <w:tcPr>
            <w:tcW w:w="0" w:type="auto"/>
          </w:tcPr>
          <w:p w14:paraId="4A8180FC" w14:textId="401F87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R4-2106394</w:t>
            </w:r>
          </w:p>
        </w:tc>
        <w:tc>
          <w:tcPr>
            <w:tcW w:w="0" w:type="auto"/>
          </w:tcPr>
          <w:p w14:paraId="653E20C1" w14:textId="14A7D9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CBM and IBM applicability</w:t>
            </w:r>
          </w:p>
        </w:tc>
        <w:tc>
          <w:tcPr>
            <w:tcW w:w="0" w:type="auto"/>
          </w:tcPr>
          <w:p w14:paraId="1B7B8AD2" w14:textId="064703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D8953AF" w14:textId="6D6FAA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85C3FA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02FD3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DA77033" w14:textId="77777777" w:rsidTr="00C51F06">
        <w:tc>
          <w:tcPr>
            <w:tcW w:w="0" w:type="auto"/>
          </w:tcPr>
          <w:p w14:paraId="48F0FEDD" w14:textId="1B8847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R4-2106395</w:t>
            </w:r>
          </w:p>
        </w:tc>
        <w:tc>
          <w:tcPr>
            <w:tcW w:w="0" w:type="auto"/>
          </w:tcPr>
          <w:p w14:paraId="606E35A8" w14:textId="563BD1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Gaps for PA calibration and proximity detection</w:t>
            </w:r>
          </w:p>
        </w:tc>
        <w:tc>
          <w:tcPr>
            <w:tcW w:w="0" w:type="auto"/>
          </w:tcPr>
          <w:p w14:paraId="7F0D51E8" w14:textId="4FE967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D0C365B" w14:textId="483068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8E0B5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54D62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CDC65FA" w14:textId="77777777" w:rsidTr="00C51F06">
        <w:tc>
          <w:tcPr>
            <w:tcW w:w="0" w:type="auto"/>
          </w:tcPr>
          <w:p w14:paraId="4AFD8260" w14:textId="1E40EA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R4-2106396</w:t>
            </w:r>
          </w:p>
        </w:tc>
        <w:tc>
          <w:tcPr>
            <w:tcW w:w="0" w:type="auto"/>
          </w:tcPr>
          <w:p w14:paraId="7A7F8266" w14:textId="3B79E9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FR2 UL Gap for P-MPR/EIRP enhancements</w:t>
            </w:r>
          </w:p>
        </w:tc>
        <w:tc>
          <w:tcPr>
            <w:tcW w:w="0" w:type="auto"/>
          </w:tcPr>
          <w:p w14:paraId="08BA87FB" w14:textId="4F050D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6FF64A6" w14:textId="0FD16D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C5248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17EC9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1A3631C" w14:textId="77777777" w:rsidTr="00C51F06">
        <w:tc>
          <w:tcPr>
            <w:tcW w:w="0" w:type="auto"/>
          </w:tcPr>
          <w:p w14:paraId="69D80045" w14:textId="141DE0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R4-2106397</w:t>
            </w:r>
          </w:p>
        </w:tc>
        <w:tc>
          <w:tcPr>
            <w:tcW w:w="0" w:type="auto"/>
          </w:tcPr>
          <w:p w14:paraId="1E8F58B2" w14:textId="594A76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for FR2 HST</w:t>
            </w:r>
          </w:p>
        </w:tc>
        <w:tc>
          <w:tcPr>
            <w:tcW w:w="0" w:type="auto"/>
          </w:tcPr>
          <w:p w14:paraId="7C4A6147" w14:textId="18B4EC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Samsung</w:t>
            </w:r>
          </w:p>
        </w:tc>
        <w:tc>
          <w:tcPr>
            <w:tcW w:w="0" w:type="auto"/>
          </w:tcPr>
          <w:p w14:paraId="4C82DEF9" w14:textId="6FF416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B0CB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874D0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E7A02F7" w14:textId="77777777" w:rsidTr="00C51F06">
        <w:tc>
          <w:tcPr>
            <w:tcW w:w="0" w:type="auto"/>
          </w:tcPr>
          <w:p w14:paraId="50D75C85" w14:textId="29D0B6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R4-2106398</w:t>
            </w:r>
          </w:p>
        </w:tc>
        <w:tc>
          <w:tcPr>
            <w:tcW w:w="0" w:type="auto"/>
          </w:tcPr>
          <w:p w14:paraId="71054AB5" w14:textId="46EB38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incoming L1/L2 mobility LS.</w:t>
            </w:r>
          </w:p>
        </w:tc>
        <w:tc>
          <w:tcPr>
            <w:tcW w:w="0" w:type="auto"/>
          </w:tcPr>
          <w:p w14:paraId="730FED46" w14:textId="48EF85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50E8972" w14:textId="27EC64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BBAD5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F67F3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92CA62B" w14:textId="77777777" w:rsidTr="00C51F06">
        <w:tc>
          <w:tcPr>
            <w:tcW w:w="0" w:type="auto"/>
          </w:tcPr>
          <w:p w14:paraId="6F10A91F" w14:textId="30EF9A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R4-2106399</w:t>
            </w:r>
          </w:p>
        </w:tc>
        <w:tc>
          <w:tcPr>
            <w:tcW w:w="0" w:type="auto"/>
          </w:tcPr>
          <w:p w14:paraId="6D34EC7E" w14:textId="730193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link level simulation results of SRS RSRP and gNB TOA</w:t>
            </w:r>
          </w:p>
        </w:tc>
        <w:tc>
          <w:tcPr>
            <w:tcW w:w="0" w:type="auto"/>
          </w:tcPr>
          <w:p w14:paraId="22617CB6" w14:textId="1E971F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0FA0AFE" w14:textId="26952D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8460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79F15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7A70255" w14:textId="77777777" w:rsidTr="00C51F06">
        <w:tc>
          <w:tcPr>
            <w:tcW w:w="0" w:type="auto"/>
          </w:tcPr>
          <w:p w14:paraId="771C174E" w14:textId="0D1165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R4-2106400</w:t>
            </w:r>
          </w:p>
        </w:tc>
        <w:tc>
          <w:tcPr>
            <w:tcW w:w="0" w:type="auto"/>
          </w:tcPr>
          <w:p w14:paraId="0BB6F8F6" w14:textId="6F68F0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gNB positioning link level simulation results</w:t>
            </w:r>
          </w:p>
        </w:tc>
        <w:tc>
          <w:tcPr>
            <w:tcW w:w="0" w:type="auto"/>
          </w:tcPr>
          <w:p w14:paraId="05799EF5" w14:textId="27F085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5D3C937" w14:textId="5135B6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DAFCE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24ED0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5CB0CAB" w14:textId="77777777" w:rsidTr="00C51F06">
        <w:tc>
          <w:tcPr>
            <w:tcW w:w="0" w:type="auto"/>
          </w:tcPr>
          <w:p w14:paraId="39C4AAFF" w14:textId="39B1E0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R4-2106401</w:t>
            </w:r>
          </w:p>
        </w:tc>
        <w:tc>
          <w:tcPr>
            <w:tcW w:w="0" w:type="auto"/>
          </w:tcPr>
          <w:p w14:paraId="48E0C031" w14:textId="78051D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gNB SRS-RSRP requirements</w:t>
            </w:r>
          </w:p>
        </w:tc>
        <w:tc>
          <w:tcPr>
            <w:tcW w:w="0" w:type="auto"/>
          </w:tcPr>
          <w:p w14:paraId="713A038C" w14:textId="774B4F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9A6F357" w14:textId="1F3166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D236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84D42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9A89BF7" w14:textId="77777777" w:rsidTr="00C51F06">
        <w:tc>
          <w:tcPr>
            <w:tcW w:w="0" w:type="auto"/>
          </w:tcPr>
          <w:p w14:paraId="198006C5" w14:textId="64743B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R4-2106402</w:t>
            </w:r>
          </w:p>
        </w:tc>
        <w:tc>
          <w:tcPr>
            <w:tcW w:w="0" w:type="auto"/>
          </w:tcPr>
          <w:p w14:paraId="5F907B32" w14:textId="5A2074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requirements for FR2 UL Inter-band CA from the perspective of Japanese regulations</w:t>
            </w:r>
          </w:p>
        </w:tc>
        <w:tc>
          <w:tcPr>
            <w:tcW w:w="0" w:type="auto"/>
          </w:tcPr>
          <w:p w14:paraId="44D31FE1" w14:textId="2A2A79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INC., SoftBank Corp., KDDI Corporation, Rakuten Mobile, Inc</w:t>
            </w:r>
          </w:p>
        </w:tc>
        <w:tc>
          <w:tcPr>
            <w:tcW w:w="0" w:type="auto"/>
          </w:tcPr>
          <w:p w14:paraId="727AD819" w14:textId="3A8523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C11D5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902A0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D9E0D2B" w14:textId="77777777" w:rsidTr="00C51F06">
        <w:tc>
          <w:tcPr>
            <w:tcW w:w="0" w:type="auto"/>
          </w:tcPr>
          <w:p w14:paraId="760B2763" w14:textId="736BFD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R4-2106403</w:t>
            </w:r>
          </w:p>
        </w:tc>
        <w:tc>
          <w:tcPr>
            <w:tcW w:w="0" w:type="auto"/>
          </w:tcPr>
          <w:p w14:paraId="24F2EE36" w14:textId="10F9DF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gNB SRS-RSRP measurement</w:t>
            </w:r>
          </w:p>
        </w:tc>
        <w:tc>
          <w:tcPr>
            <w:tcW w:w="0" w:type="auto"/>
          </w:tcPr>
          <w:p w14:paraId="16A9612A" w14:textId="5D0B2F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B015009" w14:textId="111B20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C6869EB" w14:textId="58ACA5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2104052</w:t>
            </w:r>
          </w:p>
        </w:tc>
        <w:tc>
          <w:tcPr>
            <w:tcW w:w="0" w:type="auto"/>
          </w:tcPr>
          <w:p w14:paraId="4CB457ED" w14:textId="726251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</w:t>
            </w:r>
            <w:r>
              <w:rPr>
                <w:sz w:val="16"/>
              </w:rPr>
              <w:lastRenderedPageBreak/>
              <w:t>2105756</w:t>
            </w:r>
          </w:p>
        </w:tc>
      </w:tr>
      <w:tr w:rsidR="00C51F06" w14:paraId="3F7DA851" w14:textId="77777777" w:rsidTr="00C51F06">
        <w:tc>
          <w:tcPr>
            <w:tcW w:w="0" w:type="auto"/>
          </w:tcPr>
          <w:p w14:paraId="476E7F2E" w14:textId="52AF01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R4-2106404</w:t>
            </w:r>
          </w:p>
        </w:tc>
        <w:tc>
          <w:tcPr>
            <w:tcW w:w="0" w:type="auto"/>
          </w:tcPr>
          <w:p w14:paraId="7511D350" w14:textId="1EDFD9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gNB Rx-Tx time difference requirements</w:t>
            </w:r>
          </w:p>
        </w:tc>
        <w:tc>
          <w:tcPr>
            <w:tcW w:w="0" w:type="auto"/>
          </w:tcPr>
          <w:p w14:paraId="47E48877" w14:textId="0CAB08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554265B" w14:textId="18726C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5044D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6D55B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178F4C" w14:textId="77777777" w:rsidTr="00C51F06">
        <w:tc>
          <w:tcPr>
            <w:tcW w:w="0" w:type="auto"/>
          </w:tcPr>
          <w:p w14:paraId="586CFE2B" w14:textId="23E14C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R4-2106405</w:t>
            </w:r>
          </w:p>
        </w:tc>
        <w:tc>
          <w:tcPr>
            <w:tcW w:w="0" w:type="auto"/>
          </w:tcPr>
          <w:p w14:paraId="685FA8C3" w14:textId="15426D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gNB Rx-Tx measurement</w:t>
            </w:r>
          </w:p>
        </w:tc>
        <w:tc>
          <w:tcPr>
            <w:tcW w:w="0" w:type="auto"/>
          </w:tcPr>
          <w:p w14:paraId="38DA2552" w14:textId="30605A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3D68485" w14:textId="7B8C55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7A6B1F6" w14:textId="51BF3D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R4-2104053</w:t>
            </w:r>
          </w:p>
        </w:tc>
        <w:tc>
          <w:tcPr>
            <w:tcW w:w="0" w:type="auto"/>
          </w:tcPr>
          <w:p w14:paraId="51062DC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66F859B" w14:textId="77777777" w:rsidTr="00C51F06">
        <w:tc>
          <w:tcPr>
            <w:tcW w:w="0" w:type="auto"/>
          </w:tcPr>
          <w:p w14:paraId="2B84BCF6" w14:textId="1F654B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R4-2106406</w:t>
            </w:r>
          </w:p>
        </w:tc>
        <w:tc>
          <w:tcPr>
            <w:tcW w:w="0" w:type="auto"/>
          </w:tcPr>
          <w:p w14:paraId="1E51F6FF" w14:textId="0C0F20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RTOA requirements</w:t>
            </w:r>
          </w:p>
        </w:tc>
        <w:tc>
          <w:tcPr>
            <w:tcW w:w="0" w:type="auto"/>
          </w:tcPr>
          <w:p w14:paraId="497D6602" w14:textId="3B668F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ABF3E9B" w14:textId="688CBF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D19F0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CE4D1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F974119" w14:textId="77777777" w:rsidTr="00C51F06">
        <w:tc>
          <w:tcPr>
            <w:tcW w:w="0" w:type="auto"/>
          </w:tcPr>
          <w:p w14:paraId="5633F152" w14:textId="58A93A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R4-2106407</w:t>
            </w:r>
          </w:p>
        </w:tc>
        <w:tc>
          <w:tcPr>
            <w:tcW w:w="0" w:type="auto"/>
          </w:tcPr>
          <w:p w14:paraId="21BDC16A" w14:textId="6F38A8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RTOA requirements</w:t>
            </w:r>
          </w:p>
        </w:tc>
        <w:tc>
          <w:tcPr>
            <w:tcW w:w="0" w:type="auto"/>
          </w:tcPr>
          <w:p w14:paraId="07B1C532" w14:textId="6BA0C4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9E6BFCB" w14:textId="119B15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458A42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9EBBC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8B2F34E" w14:textId="77777777" w:rsidTr="00C51F06">
        <w:tc>
          <w:tcPr>
            <w:tcW w:w="0" w:type="auto"/>
          </w:tcPr>
          <w:p w14:paraId="54ED683E" w14:textId="042CE1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R4-2106408</w:t>
            </w:r>
          </w:p>
        </w:tc>
        <w:tc>
          <w:tcPr>
            <w:tcW w:w="0" w:type="auto"/>
          </w:tcPr>
          <w:p w14:paraId="32C4E698" w14:textId="48D140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activation delay for deactivated PUCCH SCell</w:t>
            </w:r>
          </w:p>
        </w:tc>
        <w:tc>
          <w:tcPr>
            <w:tcW w:w="0" w:type="auto"/>
          </w:tcPr>
          <w:p w14:paraId="46CF276A" w14:textId="1EB5C4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427F151" w14:textId="3E3F75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6161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F1EA3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68CE982" w14:textId="77777777" w:rsidTr="00C51F06">
        <w:tc>
          <w:tcPr>
            <w:tcW w:w="0" w:type="auto"/>
          </w:tcPr>
          <w:p w14:paraId="35D13FA1" w14:textId="46E704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R4-2106409</w:t>
            </w:r>
          </w:p>
        </w:tc>
        <w:tc>
          <w:tcPr>
            <w:tcW w:w="0" w:type="auto"/>
          </w:tcPr>
          <w:p w14:paraId="3782C3B4" w14:textId="27A69D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interruption requirements at SRS antenna port switching</w:t>
            </w:r>
          </w:p>
        </w:tc>
        <w:tc>
          <w:tcPr>
            <w:tcW w:w="0" w:type="auto"/>
          </w:tcPr>
          <w:p w14:paraId="2E9A9D6B" w14:textId="3DFE59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C95E137" w14:textId="61CC42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EE08E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D8143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6C7BBC3" w14:textId="77777777" w:rsidTr="00C51F06">
        <w:tc>
          <w:tcPr>
            <w:tcW w:w="0" w:type="auto"/>
          </w:tcPr>
          <w:p w14:paraId="6E66488E" w14:textId="377AEE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R4-2106410</w:t>
            </w:r>
          </w:p>
        </w:tc>
        <w:tc>
          <w:tcPr>
            <w:tcW w:w="0" w:type="auto"/>
          </w:tcPr>
          <w:p w14:paraId="64FA751B" w14:textId="0210E3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 issues on the CSI-RS based measurement requirements</w:t>
            </w:r>
          </w:p>
        </w:tc>
        <w:tc>
          <w:tcPr>
            <w:tcW w:w="0" w:type="auto"/>
          </w:tcPr>
          <w:p w14:paraId="776B8105" w14:textId="5CF4C8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2419273" w14:textId="35CCBF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9C4C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3DF40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8B95F16" w14:textId="77777777" w:rsidTr="00C51F06">
        <w:tc>
          <w:tcPr>
            <w:tcW w:w="0" w:type="auto"/>
          </w:tcPr>
          <w:p w14:paraId="0BBB2F1B" w14:textId="4A8184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R4-2106411</w:t>
            </w:r>
          </w:p>
        </w:tc>
        <w:tc>
          <w:tcPr>
            <w:tcW w:w="0" w:type="auto"/>
          </w:tcPr>
          <w:p w14:paraId="270AC446" w14:textId="65C4A3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performance of CSI-RS based measurements</w:t>
            </w:r>
          </w:p>
        </w:tc>
        <w:tc>
          <w:tcPr>
            <w:tcW w:w="0" w:type="auto"/>
          </w:tcPr>
          <w:p w14:paraId="63188460" w14:textId="43CBC0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E9B33A3" w14:textId="7A96FD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18C91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E8094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4700D0A" w14:textId="77777777" w:rsidTr="00C51F06">
        <w:tc>
          <w:tcPr>
            <w:tcW w:w="0" w:type="auto"/>
          </w:tcPr>
          <w:p w14:paraId="4D109F09" w14:textId="19B109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R4-2106412</w:t>
            </w:r>
          </w:p>
        </w:tc>
        <w:tc>
          <w:tcPr>
            <w:tcW w:w="0" w:type="auto"/>
          </w:tcPr>
          <w:p w14:paraId="11B1EAB9" w14:textId="37CE2C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draftCR on the CSI-RSRP accuracy requirements</w:t>
            </w:r>
          </w:p>
        </w:tc>
        <w:tc>
          <w:tcPr>
            <w:tcW w:w="0" w:type="auto"/>
          </w:tcPr>
          <w:p w14:paraId="71867580" w14:textId="7B97FD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E56957A" w14:textId="10EB78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AB14B6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A67F58" w14:textId="3470A4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R4-2105777</w:t>
            </w:r>
          </w:p>
        </w:tc>
      </w:tr>
      <w:tr w:rsidR="00C51F06" w14:paraId="2367A1A1" w14:textId="77777777" w:rsidTr="00C51F06">
        <w:tc>
          <w:tcPr>
            <w:tcW w:w="0" w:type="auto"/>
          </w:tcPr>
          <w:p w14:paraId="1F817668" w14:textId="59B062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R4-2106413</w:t>
            </w:r>
          </w:p>
        </w:tc>
        <w:tc>
          <w:tcPr>
            <w:tcW w:w="0" w:type="auto"/>
          </w:tcPr>
          <w:p w14:paraId="44A82DB4" w14:textId="5EBF87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CR on the test case of EN-DC event triggered reporting for intra-frequency CSI-RS based measurements in FR1</w:t>
            </w:r>
          </w:p>
        </w:tc>
        <w:tc>
          <w:tcPr>
            <w:tcW w:w="0" w:type="auto"/>
          </w:tcPr>
          <w:p w14:paraId="02EE2C89" w14:textId="74B044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62F2498" w14:textId="293617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99B7DC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34888F" w14:textId="1B3EA5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R4-2105780</w:t>
            </w:r>
          </w:p>
        </w:tc>
      </w:tr>
      <w:tr w:rsidR="00C51F06" w14:paraId="29DF27E2" w14:textId="77777777" w:rsidTr="00C51F06">
        <w:tc>
          <w:tcPr>
            <w:tcW w:w="0" w:type="auto"/>
          </w:tcPr>
          <w:p w14:paraId="355359E1" w14:textId="7109BF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R4-2106414</w:t>
            </w:r>
          </w:p>
        </w:tc>
        <w:tc>
          <w:tcPr>
            <w:tcW w:w="0" w:type="auto"/>
          </w:tcPr>
          <w:p w14:paraId="59ABE048" w14:textId="1E0D06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CR on the TC of CSI-RSRP accuracy requirement in EN-DC in FR1</w:t>
            </w:r>
          </w:p>
        </w:tc>
        <w:tc>
          <w:tcPr>
            <w:tcW w:w="0" w:type="auto"/>
          </w:tcPr>
          <w:p w14:paraId="31C8184D" w14:textId="74AC40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4591C42" w14:textId="0F32B3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99E0B7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2A6E8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EC19CCB" w14:textId="77777777" w:rsidTr="00C51F06">
        <w:tc>
          <w:tcPr>
            <w:tcW w:w="0" w:type="auto"/>
          </w:tcPr>
          <w:p w14:paraId="201B19FB" w14:textId="34A8D2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R4-2106415</w:t>
            </w:r>
          </w:p>
        </w:tc>
        <w:tc>
          <w:tcPr>
            <w:tcW w:w="0" w:type="auto"/>
          </w:tcPr>
          <w:p w14:paraId="4AC06BCE" w14:textId="4B9D0E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V2X requirements structure</w:t>
            </w:r>
          </w:p>
        </w:tc>
        <w:tc>
          <w:tcPr>
            <w:tcW w:w="0" w:type="auto"/>
          </w:tcPr>
          <w:p w14:paraId="52F48B76" w14:textId="6353E7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A970E9A" w14:textId="24D6CF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17F08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7348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A1B2C29" w14:textId="77777777" w:rsidTr="00C51F06">
        <w:tc>
          <w:tcPr>
            <w:tcW w:w="0" w:type="auto"/>
          </w:tcPr>
          <w:p w14:paraId="4ADF20CE" w14:textId="4F79DF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R4-2106416</w:t>
            </w:r>
          </w:p>
        </w:tc>
        <w:tc>
          <w:tcPr>
            <w:tcW w:w="0" w:type="auto"/>
          </w:tcPr>
          <w:p w14:paraId="6CFA5C0B" w14:textId="117E7F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General section of NR V2X requirements</w:t>
            </w:r>
          </w:p>
        </w:tc>
        <w:tc>
          <w:tcPr>
            <w:tcW w:w="0" w:type="auto"/>
          </w:tcPr>
          <w:p w14:paraId="5BAA10B3" w14:textId="3CDCA6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64F82DD" w14:textId="77E3F7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35C17F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10946F" w14:textId="7F996B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R4-2106030</w:t>
            </w:r>
          </w:p>
        </w:tc>
      </w:tr>
      <w:tr w:rsidR="00C51F06" w14:paraId="6AF15211" w14:textId="77777777" w:rsidTr="00C51F06">
        <w:tc>
          <w:tcPr>
            <w:tcW w:w="0" w:type="auto"/>
          </w:tcPr>
          <w:p w14:paraId="6134A819" w14:textId="46E651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R4-2106417</w:t>
            </w:r>
          </w:p>
        </w:tc>
        <w:tc>
          <w:tcPr>
            <w:tcW w:w="0" w:type="auto"/>
          </w:tcPr>
          <w:p w14:paraId="3C21A1F8" w14:textId="0CD781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V2X Single Link PSSCH requirements</w:t>
            </w:r>
          </w:p>
        </w:tc>
        <w:tc>
          <w:tcPr>
            <w:tcW w:w="0" w:type="auto"/>
          </w:tcPr>
          <w:p w14:paraId="714F8D98" w14:textId="427EEC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3F7ECA5" w14:textId="1A53F6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3E232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D64A6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1167DB3" w14:textId="77777777" w:rsidTr="00C51F06">
        <w:tc>
          <w:tcPr>
            <w:tcW w:w="0" w:type="auto"/>
          </w:tcPr>
          <w:p w14:paraId="100FF2A0" w14:textId="66E127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R4-2106418</w:t>
            </w:r>
          </w:p>
        </w:tc>
        <w:tc>
          <w:tcPr>
            <w:tcW w:w="0" w:type="auto"/>
          </w:tcPr>
          <w:p w14:paraId="4EDB968D" w14:textId="66BFB8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V2X Single Link PSCCH requirements</w:t>
            </w:r>
          </w:p>
        </w:tc>
        <w:tc>
          <w:tcPr>
            <w:tcW w:w="0" w:type="auto"/>
          </w:tcPr>
          <w:p w14:paraId="592B826D" w14:textId="64127A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5377C51" w14:textId="33E0F9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A91E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0E426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D5B71CB" w14:textId="77777777" w:rsidTr="00C51F06">
        <w:tc>
          <w:tcPr>
            <w:tcW w:w="0" w:type="auto"/>
          </w:tcPr>
          <w:p w14:paraId="7D77155B" w14:textId="382969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R4-2106419</w:t>
            </w:r>
          </w:p>
        </w:tc>
        <w:tc>
          <w:tcPr>
            <w:tcW w:w="0" w:type="auto"/>
          </w:tcPr>
          <w:p w14:paraId="5C7B4143" w14:textId="27CD2E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NR V2X Single Link PSCCH requirements</w:t>
            </w:r>
          </w:p>
        </w:tc>
        <w:tc>
          <w:tcPr>
            <w:tcW w:w="0" w:type="auto"/>
          </w:tcPr>
          <w:p w14:paraId="7F839542" w14:textId="05703C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601F0B8" w14:textId="3DD291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37CCAD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7E67A8" w14:textId="521C31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R4-2106032</w:t>
            </w:r>
          </w:p>
        </w:tc>
      </w:tr>
      <w:tr w:rsidR="00C51F06" w14:paraId="7BDF2B5E" w14:textId="77777777" w:rsidTr="00C51F06">
        <w:tc>
          <w:tcPr>
            <w:tcW w:w="0" w:type="auto"/>
          </w:tcPr>
          <w:p w14:paraId="68852697" w14:textId="3B8FB0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R4-2106420</w:t>
            </w:r>
          </w:p>
        </w:tc>
        <w:tc>
          <w:tcPr>
            <w:tcW w:w="0" w:type="auto"/>
          </w:tcPr>
          <w:p w14:paraId="57266278" w14:textId="128097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V2X Single Link PSBCH requirements</w:t>
            </w:r>
          </w:p>
        </w:tc>
        <w:tc>
          <w:tcPr>
            <w:tcW w:w="0" w:type="auto"/>
          </w:tcPr>
          <w:p w14:paraId="769C79D8" w14:textId="6A3570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BFB5504" w14:textId="1F3BB4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F97CE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398CE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CD5098C" w14:textId="77777777" w:rsidTr="00C51F06">
        <w:tc>
          <w:tcPr>
            <w:tcW w:w="0" w:type="auto"/>
          </w:tcPr>
          <w:p w14:paraId="2AFC0ADC" w14:textId="73DC20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R4-2106421</w:t>
            </w:r>
          </w:p>
        </w:tc>
        <w:tc>
          <w:tcPr>
            <w:tcW w:w="0" w:type="auto"/>
          </w:tcPr>
          <w:p w14:paraId="22396155" w14:textId="5ECFAE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V2X Single Link PSFCH requirements</w:t>
            </w:r>
          </w:p>
        </w:tc>
        <w:tc>
          <w:tcPr>
            <w:tcW w:w="0" w:type="auto"/>
          </w:tcPr>
          <w:p w14:paraId="0E57B154" w14:textId="605F47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53AA6E0" w14:textId="4257E5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20C48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20511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FFEDE0F" w14:textId="77777777" w:rsidTr="00C51F06">
        <w:tc>
          <w:tcPr>
            <w:tcW w:w="0" w:type="auto"/>
          </w:tcPr>
          <w:p w14:paraId="2FF72264" w14:textId="2F99AC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R4-2106422</w:t>
            </w:r>
          </w:p>
        </w:tc>
        <w:tc>
          <w:tcPr>
            <w:tcW w:w="0" w:type="auto"/>
          </w:tcPr>
          <w:p w14:paraId="36EF3018" w14:textId="35698C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V2X Multiple Link Power Imbalance requirements</w:t>
            </w:r>
          </w:p>
        </w:tc>
        <w:tc>
          <w:tcPr>
            <w:tcW w:w="0" w:type="auto"/>
          </w:tcPr>
          <w:p w14:paraId="1114D36D" w14:textId="2D4B12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6FFB3BE" w14:textId="340143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9F743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3B17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0D69ADB" w14:textId="77777777" w:rsidTr="00C51F06">
        <w:tc>
          <w:tcPr>
            <w:tcW w:w="0" w:type="auto"/>
          </w:tcPr>
          <w:p w14:paraId="72A9A39B" w14:textId="33FF82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R4-2106423</w:t>
            </w:r>
          </w:p>
        </w:tc>
        <w:tc>
          <w:tcPr>
            <w:tcW w:w="0" w:type="auto"/>
          </w:tcPr>
          <w:p w14:paraId="70F67481" w14:textId="6C3592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V2X Multiple Link HARQ soft buffer combing requirements</w:t>
            </w:r>
          </w:p>
        </w:tc>
        <w:tc>
          <w:tcPr>
            <w:tcW w:w="0" w:type="auto"/>
          </w:tcPr>
          <w:p w14:paraId="39E07B2A" w14:textId="5E43B3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3E1CF4C" w14:textId="664B95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DA9D0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C710A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DBA5AA" w14:textId="77777777" w:rsidTr="00C51F06">
        <w:tc>
          <w:tcPr>
            <w:tcW w:w="0" w:type="auto"/>
          </w:tcPr>
          <w:p w14:paraId="148A339D" w14:textId="626F12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R4-2106424</w:t>
            </w:r>
          </w:p>
        </w:tc>
        <w:tc>
          <w:tcPr>
            <w:tcW w:w="0" w:type="auto"/>
          </w:tcPr>
          <w:p w14:paraId="14EADAD7" w14:textId="5A1BCA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V2X Multiple Link PSCCH/PSSCH decoding capability requirements</w:t>
            </w:r>
          </w:p>
        </w:tc>
        <w:tc>
          <w:tcPr>
            <w:tcW w:w="0" w:type="auto"/>
          </w:tcPr>
          <w:p w14:paraId="10DA248E" w14:textId="77277E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BB902C7" w14:textId="412C0A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AC3FB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145A5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3A474A2" w14:textId="77777777" w:rsidTr="00C51F06">
        <w:tc>
          <w:tcPr>
            <w:tcW w:w="0" w:type="auto"/>
          </w:tcPr>
          <w:p w14:paraId="3FEE588D" w14:textId="771B1F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R4-2106425</w:t>
            </w:r>
          </w:p>
        </w:tc>
        <w:tc>
          <w:tcPr>
            <w:tcW w:w="0" w:type="auto"/>
          </w:tcPr>
          <w:p w14:paraId="35C7F636" w14:textId="6689CC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NR V2X Multiple link simulation results</w:t>
            </w:r>
          </w:p>
        </w:tc>
        <w:tc>
          <w:tcPr>
            <w:tcW w:w="0" w:type="auto"/>
          </w:tcPr>
          <w:p w14:paraId="533D390D" w14:textId="4F7C57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EC293D7" w14:textId="703BF5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AEA36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C0846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609AD23" w14:textId="77777777" w:rsidTr="00C51F06">
        <w:tc>
          <w:tcPr>
            <w:tcW w:w="0" w:type="auto"/>
          </w:tcPr>
          <w:p w14:paraId="51F4B1DD" w14:textId="5C43D4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R4-2106426</w:t>
            </w:r>
          </w:p>
        </w:tc>
        <w:tc>
          <w:tcPr>
            <w:tcW w:w="0" w:type="auto"/>
          </w:tcPr>
          <w:p w14:paraId="33585A68" w14:textId="312CF9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MMSE-IRC requirements for scenario with inter-cell interference</w:t>
            </w:r>
          </w:p>
        </w:tc>
        <w:tc>
          <w:tcPr>
            <w:tcW w:w="0" w:type="auto"/>
          </w:tcPr>
          <w:p w14:paraId="5F910991" w14:textId="255C7C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A28EBF2" w14:textId="681AC3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F08EC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A38A9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7C4B8D3" w14:textId="77777777" w:rsidTr="00C51F06">
        <w:tc>
          <w:tcPr>
            <w:tcW w:w="0" w:type="auto"/>
          </w:tcPr>
          <w:p w14:paraId="734784AA" w14:textId="30F34D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R4-2106427</w:t>
            </w:r>
          </w:p>
        </w:tc>
        <w:tc>
          <w:tcPr>
            <w:tcW w:w="0" w:type="auto"/>
          </w:tcPr>
          <w:p w14:paraId="19B95131" w14:textId="00E829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MMSE-IRC requirements for scenario with intra-cell inter-user interference</w:t>
            </w:r>
          </w:p>
        </w:tc>
        <w:tc>
          <w:tcPr>
            <w:tcW w:w="0" w:type="auto"/>
          </w:tcPr>
          <w:p w14:paraId="756C79C6" w14:textId="6579FC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D888AE0" w14:textId="13D8C5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44AD9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C410C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F17A0BD" w14:textId="77777777" w:rsidTr="00C51F06">
        <w:tc>
          <w:tcPr>
            <w:tcW w:w="0" w:type="auto"/>
          </w:tcPr>
          <w:p w14:paraId="3C6DCCE2" w14:textId="087E4D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R4-2106428</w:t>
            </w:r>
          </w:p>
        </w:tc>
        <w:tc>
          <w:tcPr>
            <w:tcW w:w="0" w:type="auto"/>
          </w:tcPr>
          <w:p w14:paraId="5B59E027" w14:textId="707D59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PUSCH requirements for FR1 256QAM</w:t>
            </w:r>
          </w:p>
        </w:tc>
        <w:tc>
          <w:tcPr>
            <w:tcW w:w="0" w:type="auto"/>
          </w:tcPr>
          <w:p w14:paraId="21F92125" w14:textId="13EC8F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D794E46" w14:textId="75465D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BCB85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F96EA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C09C14A" w14:textId="77777777" w:rsidTr="00C51F06">
        <w:tc>
          <w:tcPr>
            <w:tcW w:w="0" w:type="auto"/>
          </w:tcPr>
          <w:p w14:paraId="4B250068" w14:textId="2D4902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R4-2106429</w:t>
            </w:r>
          </w:p>
        </w:tc>
        <w:tc>
          <w:tcPr>
            <w:tcW w:w="0" w:type="auto"/>
          </w:tcPr>
          <w:p w14:paraId="658D620E" w14:textId="64F6D7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test methodology for NR UE Application Layer Data Throughput Performance requirements</w:t>
            </w:r>
          </w:p>
        </w:tc>
        <w:tc>
          <w:tcPr>
            <w:tcW w:w="0" w:type="auto"/>
          </w:tcPr>
          <w:p w14:paraId="7BF7AFD7" w14:textId="6CA3B0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821B580" w14:textId="5EAFAA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3CED0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5D22B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03118F" w14:textId="77777777" w:rsidTr="00C51F06">
        <w:tc>
          <w:tcPr>
            <w:tcW w:w="0" w:type="auto"/>
          </w:tcPr>
          <w:p w14:paraId="02C911CF" w14:textId="6DC548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R4-2106430</w:t>
            </w:r>
          </w:p>
        </w:tc>
        <w:tc>
          <w:tcPr>
            <w:tcW w:w="0" w:type="auto"/>
          </w:tcPr>
          <w:p w14:paraId="76BCF722" w14:textId="447E47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test parameters for NR UE Application Layer Data Throughput Performance requirements</w:t>
            </w:r>
          </w:p>
        </w:tc>
        <w:tc>
          <w:tcPr>
            <w:tcW w:w="0" w:type="auto"/>
          </w:tcPr>
          <w:p w14:paraId="4A61C862" w14:textId="3B8461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45145AC" w14:textId="609E27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EAAAC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A77A1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9C9DBF5" w14:textId="77777777" w:rsidTr="00C51F06">
        <w:tc>
          <w:tcPr>
            <w:tcW w:w="0" w:type="auto"/>
          </w:tcPr>
          <w:p w14:paraId="5DF70AEE" w14:textId="30081E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R4-2106431</w:t>
            </w:r>
          </w:p>
        </w:tc>
        <w:tc>
          <w:tcPr>
            <w:tcW w:w="0" w:type="auto"/>
          </w:tcPr>
          <w:p w14:paraId="696B2A92" w14:textId="428C75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HST CA PDSCH performance requirements</w:t>
            </w:r>
          </w:p>
        </w:tc>
        <w:tc>
          <w:tcPr>
            <w:tcW w:w="0" w:type="auto"/>
          </w:tcPr>
          <w:p w14:paraId="4F4D0246" w14:textId="217967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85D0C19" w14:textId="497997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A5FEA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2782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BC10B8" w14:textId="77777777" w:rsidTr="00C51F06">
        <w:tc>
          <w:tcPr>
            <w:tcW w:w="0" w:type="auto"/>
          </w:tcPr>
          <w:p w14:paraId="233CD256" w14:textId="4ADA61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R4-2106432</w:t>
            </w:r>
          </w:p>
        </w:tc>
        <w:tc>
          <w:tcPr>
            <w:tcW w:w="0" w:type="auto"/>
          </w:tcPr>
          <w:p w14:paraId="6F5DE07E" w14:textId="36D478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HST PDSCH performance requirements for multi-DCI based Tx scheme</w:t>
            </w:r>
          </w:p>
        </w:tc>
        <w:tc>
          <w:tcPr>
            <w:tcW w:w="0" w:type="auto"/>
          </w:tcPr>
          <w:p w14:paraId="7F7A24E6" w14:textId="100CA9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BE697C0" w14:textId="50DB56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584E8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C9909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4FDA32" w14:textId="77777777" w:rsidTr="00C51F06">
        <w:tc>
          <w:tcPr>
            <w:tcW w:w="0" w:type="auto"/>
          </w:tcPr>
          <w:p w14:paraId="39BD4FB1" w14:textId="6F7274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R4-2106433</w:t>
            </w:r>
          </w:p>
        </w:tc>
        <w:tc>
          <w:tcPr>
            <w:tcW w:w="0" w:type="auto"/>
          </w:tcPr>
          <w:p w14:paraId="2EA719A9" w14:textId="14E09F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IAB-DU demodulation performance requirements</w:t>
            </w:r>
          </w:p>
        </w:tc>
        <w:tc>
          <w:tcPr>
            <w:tcW w:w="0" w:type="auto"/>
          </w:tcPr>
          <w:p w14:paraId="5B90327F" w14:textId="085A52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45EE24A1" w14:textId="0C0C16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FFFCF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979C3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2509CF" w14:textId="77777777" w:rsidTr="00C51F06">
        <w:tc>
          <w:tcPr>
            <w:tcW w:w="0" w:type="auto"/>
          </w:tcPr>
          <w:p w14:paraId="2415CE20" w14:textId="65F61C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R4-2106434</w:t>
            </w:r>
          </w:p>
        </w:tc>
        <w:tc>
          <w:tcPr>
            <w:tcW w:w="0" w:type="auto"/>
          </w:tcPr>
          <w:p w14:paraId="739166EE" w14:textId="2DB1F2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IAB-MT demodulation performance requirements</w:t>
            </w:r>
          </w:p>
        </w:tc>
        <w:tc>
          <w:tcPr>
            <w:tcW w:w="0" w:type="auto"/>
          </w:tcPr>
          <w:p w14:paraId="2C26B957" w14:textId="1EA6DD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4A10244" w14:textId="02926B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E0C55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0078B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AF2E5A9" w14:textId="77777777" w:rsidTr="00C51F06">
        <w:tc>
          <w:tcPr>
            <w:tcW w:w="0" w:type="auto"/>
          </w:tcPr>
          <w:p w14:paraId="0196D25A" w14:textId="23614B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R4-2106435</w:t>
            </w:r>
          </w:p>
        </w:tc>
        <w:tc>
          <w:tcPr>
            <w:tcW w:w="0" w:type="auto"/>
          </w:tcPr>
          <w:p w14:paraId="12107322" w14:textId="668D66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on max supported speed for HST FR2 demodulation requirements</w:t>
            </w:r>
          </w:p>
        </w:tc>
        <w:tc>
          <w:tcPr>
            <w:tcW w:w="0" w:type="auto"/>
          </w:tcPr>
          <w:p w14:paraId="1C1D87D1" w14:textId="599D90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3F01F33" w14:textId="0CC937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E9C78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992A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034F830" w14:textId="77777777" w:rsidTr="00C51F06">
        <w:tc>
          <w:tcPr>
            <w:tcW w:w="0" w:type="auto"/>
          </w:tcPr>
          <w:p w14:paraId="10A1BFD9" w14:textId="6B2230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R4-2106436</w:t>
            </w:r>
          </w:p>
        </w:tc>
        <w:tc>
          <w:tcPr>
            <w:tcW w:w="0" w:type="auto"/>
          </w:tcPr>
          <w:p w14:paraId="2849A1AE" w14:textId="199BB6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UE demodulation requirements for HST FR2</w:t>
            </w:r>
          </w:p>
        </w:tc>
        <w:tc>
          <w:tcPr>
            <w:tcW w:w="0" w:type="auto"/>
          </w:tcPr>
          <w:p w14:paraId="2BCC4C61" w14:textId="05AF66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79AF99B" w14:textId="34E8D6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669D6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B0658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D1A7F77" w14:textId="77777777" w:rsidTr="00C51F06">
        <w:tc>
          <w:tcPr>
            <w:tcW w:w="0" w:type="auto"/>
          </w:tcPr>
          <w:p w14:paraId="333DD202" w14:textId="4C98B3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R4-2106437</w:t>
            </w:r>
          </w:p>
        </w:tc>
        <w:tc>
          <w:tcPr>
            <w:tcW w:w="0" w:type="auto"/>
          </w:tcPr>
          <w:p w14:paraId="65AE76B5" w14:textId="192263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BS demodulation requirements for HST FR2</w:t>
            </w:r>
          </w:p>
        </w:tc>
        <w:tc>
          <w:tcPr>
            <w:tcW w:w="0" w:type="auto"/>
          </w:tcPr>
          <w:p w14:paraId="710CF1BD" w14:textId="574AC5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8A2E6C2" w14:textId="6A98A2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7B672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30683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9C0C805" w14:textId="77777777" w:rsidTr="00C51F06">
        <w:tc>
          <w:tcPr>
            <w:tcW w:w="0" w:type="auto"/>
          </w:tcPr>
          <w:p w14:paraId="06997C11" w14:textId="33C63B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R4-2106438</w:t>
            </w:r>
          </w:p>
        </w:tc>
        <w:tc>
          <w:tcPr>
            <w:tcW w:w="0" w:type="auto"/>
          </w:tcPr>
          <w:p w14:paraId="49395B76" w14:textId="56F445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38.174: IAB-MT and IAB-DU performance requirements</w:t>
            </w:r>
          </w:p>
        </w:tc>
        <w:tc>
          <w:tcPr>
            <w:tcW w:w="0" w:type="auto"/>
          </w:tcPr>
          <w:p w14:paraId="38769C0E" w14:textId="742148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94D84ED" w14:textId="3BDBA4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DF148A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7CC5E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C1806A7" w14:textId="77777777" w:rsidTr="00C51F06">
        <w:tc>
          <w:tcPr>
            <w:tcW w:w="0" w:type="auto"/>
          </w:tcPr>
          <w:p w14:paraId="1AEE3A1C" w14:textId="30C409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R4-2106439</w:t>
            </w:r>
          </w:p>
        </w:tc>
        <w:tc>
          <w:tcPr>
            <w:tcW w:w="0" w:type="auto"/>
          </w:tcPr>
          <w:p w14:paraId="40380FB3" w14:textId="6B9B8C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38.176-1: FRC and PRACH test preambles</w:t>
            </w:r>
          </w:p>
        </w:tc>
        <w:tc>
          <w:tcPr>
            <w:tcW w:w="0" w:type="auto"/>
          </w:tcPr>
          <w:p w14:paraId="41BF2377" w14:textId="4963B8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CC0531C" w14:textId="11BA35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594152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1754A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1C6B0A6" w14:textId="77777777" w:rsidTr="00C51F06">
        <w:tc>
          <w:tcPr>
            <w:tcW w:w="0" w:type="auto"/>
          </w:tcPr>
          <w:p w14:paraId="545E42B5" w14:textId="6E73BF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R4-2106440</w:t>
            </w:r>
          </w:p>
        </w:tc>
        <w:tc>
          <w:tcPr>
            <w:tcW w:w="0" w:type="auto"/>
          </w:tcPr>
          <w:p w14:paraId="3F3201FB" w14:textId="699799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38.176-2: Demodulation manufacturer declarations</w:t>
            </w:r>
          </w:p>
        </w:tc>
        <w:tc>
          <w:tcPr>
            <w:tcW w:w="0" w:type="auto"/>
          </w:tcPr>
          <w:p w14:paraId="7C82C70F" w14:textId="77ED92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401B723A" w14:textId="702A54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77F9E49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C2BC8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74CA998" w14:textId="77777777" w:rsidTr="00C51F06">
        <w:tc>
          <w:tcPr>
            <w:tcW w:w="0" w:type="auto"/>
          </w:tcPr>
          <w:p w14:paraId="2228423F" w14:textId="031317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R4-2106441</w:t>
            </w:r>
          </w:p>
        </w:tc>
        <w:tc>
          <w:tcPr>
            <w:tcW w:w="0" w:type="auto"/>
          </w:tcPr>
          <w:p w14:paraId="7D82301E" w14:textId="0E7A00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TP to TS 38.176-1: IAB demodulation performance requirements</w:t>
            </w:r>
          </w:p>
        </w:tc>
        <w:tc>
          <w:tcPr>
            <w:tcW w:w="0" w:type="auto"/>
          </w:tcPr>
          <w:p w14:paraId="067CE8D0" w14:textId="7984C2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0FC150F" w14:textId="751A28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C09B5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144FF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DC4CCDB" w14:textId="77777777" w:rsidTr="00C51F06">
        <w:tc>
          <w:tcPr>
            <w:tcW w:w="0" w:type="auto"/>
          </w:tcPr>
          <w:p w14:paraId="7D7A2103" w14:textId="71F3B7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R4-2106442</w:t>
            </w:r>
          </w:p>
        </w:tc>
        <w:tc>
          <w:tcPr>
            <w:tcW w:w="0" w:type="auto"/>
          </w:tcPr>
          <w:p w14:paraId="515173F7" w14:textId="2DC5A1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capabilities</w:t>
            </w:r>
          </w:p>
        </w:tc>
        <w:tc>
          <w:tcPr>
            <w:tcW w:w="0" w:type="auto"/>
          </w:tcPr>
          <w:p w14:paraId="3CDA9895" w14:textId="11DCA7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91C5B68" w14:textId="591CB4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EB5F0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A8620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E30D88B" w14:textId="77777777" w:rsidTr="00C51F06">
        <w:tc>
          <w:tcPr>
            <w:tcW w:w="0" w:type="auto"/>
          </w:tcPr>
          <w:p w14:paraId="1DDF133C" w14:textId="52F011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R4-2106443</w:t>
            </w:r>
          </w:p>
        </w:tc>
        <w:tc>
          <w:tcPr>
            <w:tcW w:w="0" w:type="auto"/>
          </w:tcPr>
          <w:p w14:paraId="11F19D4C" w14:textId="5EDC66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temporary RS for efficient Scell activation</w:t>
            </w:r>
          </w:p>
        </w:tc>
        <w:tc>
          <w:tcPr>
            <w:tcW w:w="0" w:type="auto"/>
          </w:tcPr>
          <w:p w14:paraId="7D2C1E6F" w14:textId="486326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0988083" w14:textId="1ED412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86E28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AE279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46412EB" w14:textId="77777777" w:rsidTr="00C51F06">
        <w:tc>
          <w:tcPr>
            <w:tcW w:w="0" w:type="auto"/>
          </w:tcPr>
          <w:p w14:paraId="00D3FE68" w14:textId="5E3679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R4-2106444</w:t>
            </w:r>
          </w:p>
        </w:tc>
        <w:tc>
          <w:tcPr>
            <w:tcW w:w="0" w:type="auto"/>
          </w:tcPr>
          <w:p w14:paraId="5FD39D0B" w14:textId="6AE292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NTN timing pre-compensation</w:t>
            </w:r>
          </w:p>
        </w:tc>
        <w:tc>
          <w:tcPr>
            <w:tcW w:w="0" w:type="auto"/>
          </w:tcPr>
          <w:p w14:paraId="543C90DA" w14:textId="11158F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28DE90B" w14:textId="0329C8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3209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9FE6B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11E1FDE" w14:textId="77777777" w:rsidTr="00C51F06">
        <w:tc>
          <w:tcPr>
            <w:tcW w:w="0" w:type="auto"/>
          </w:tcPr>
          <w:p w14:paraId="4A406082" w14:textId="3BB95F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R4-2106445</w:t>
            </w:r>
          </w:p>
        </w:tc>
        <w:tc>
          <w:tcPr>
            <w:tcW w:w="0" w:type="auto"/>
          </w:tcPr>
          <w:p w14:paraId="22C340FB" w14:textId="51930D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to LS on UE transmit timing error</w:t>
            </w:r>
          </w:p>
        </w:tc>
        <w:tc>
          <w:tcPr>
            <w:tcW w:w="0" w:type="auto"/>
          </w:tcPr>
          <w:p w14:paraId="37A0AA49" w14:textId="11779F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9B188D7" w14:textId="353CA5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DB5D2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923C3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16B9882" w14:textId="77777777" w:rsidTr="00C51F06">
        <w:tc>
          <w:tcPr>
            <w:tcW w:w="0" w:type="auto"/>
          </w:tcPr>
          <w:p w14:paraId="1883343A" w14:textId="77C691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R4-2106446</w:t>
            </w:r>
          </w:p>
        </w:tc>
        <w:tc>
          <w:tcPr>
            <w:tcW w:w="0" w:type="auto"/>
          </w:tcPr>
          <w:p w14:paraId="7C775668" w14:textId="17D68E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pre-configured measurement gap</w:t>
            </w:r>
          </w:p>
        </w:tc>
        <w:tc>
          <w:tcPr>
            <w:tcW w:w="0" w:type="auto"/>
          </w:tcPr>
          <w:p w14:paraId="093ABC9C" w14:textId="1D2855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D6264A5" w14:textId="2F6011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BBDBB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E8EA2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C233E8B" w14:textId="77777777" w:rsidTr="00C51F06">
        <w:tc>
          <w:tcPr>
            <w:tcW w:w="0" w:type="auto"/>
          </w:tcPr>
          <w:p w14:paraId="5BA255CC" w14:textId="5F2328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R4-2106447</w:t>
            </w:r>
          </w:p>
        </w:tc>
        <w:tc>
          <w:tcPr>
            <w:tcW w:w="0" w:type="auto"/>
          </w:tcPr>
          <w:p w14:paraId="7DC2570F" w14:textId="62C9ED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multiple and independent concurrent measurement gaps in NR</w:t>
            </w:r>
          </w:p>
        </w:tc>
        <w:tc>
          <w:tcPr>
            <w:tcW w:w="0" w:type="auto"/>
          </w:tcPr>
          <w:p w14:paraId="2392E67E" w14:textId="77B720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5A135FB" w14:textId="4757B0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A0BF9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E2E2C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092FA6A" w14:textId="77777777" w:rsidTr="00C51F06">
        <w:tc>
          <w:tcPr>
            <w:tcW w:w="0" w:type="auto"/>
          </w:tcPr>
          <w:p w14:paraId="017F714C" w14:textId="719D67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R4-2106448</w:t>
            </w:r>
          </w:p>
        </w:tc>
        <w:tc>
          <w:tcPr>
            <w:tcW w:w="0" w:type="auto"/>
          </w:tcPr>
          <w:p w14:paraId="112A341F" w14:textId="3E99C0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NCSG in NR</w:t>
            </w:r>
          </w:p>
        </w:tc>
        <w:tc>
          <w:tcPr>
            <w:tcW w:w="0" w:type="auto"/>
          </w:tcPr>
          <w:p w14:paraId="1B1E55FE" w14:textId="2B8DC2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5D5B03F" w14:textId="786742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D7679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AD25E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109FBEF" w14:textId="77777777" w:rsidTr="00C51F06">
        <w:tc>
          <w:tcPr>
            <w:tcW w:w="0" w:type="auto"/>
          </w:tcPr>
          <w:p w14:paraId="1EB95211" w14:textId="0712E6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R4-2106449</w:t>
            </w:r>
          </w:p>
        </w:tc>
        <w:tc>
          <w:tcPr>
            <w:tcW w:w="0" w:type="auto"/>
          </w:tcPr>
          <w:p w14:paraId="468E2706" w14:textId="7B124A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Positioning test cases configuration</w:t>
            </w:r>
          </w:p>
        </w:tc>
        <w:tc>
          <w:tcPr>
            <w:tcW w:w="0" w:type="auto"/>
          </w:tcPr>
          <w:p w14:paraId="567BEAA5" w14:textId="07D29F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AE59122" w14:textId="36324D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FDB35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D629A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80F739C" w14:textId="77777777" w:rsidTr="00C51F06">
        <w:tc>
          <w:tcPr>
            <w:tcW w:w="0" w:type="auto"/>
          </w:tcPr>
          <w:p w14:paraId="21465F02" w14:textId="63D30F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R4-2106450</w:t>
            </w:r>
          </w:p>
        </w:tc>
        <w:tc>
          <w:tcPr>
            <w:tcW w:w="0" w:type="auto"/>
          </w:tcPr>
          <w:p w14:paraId="23B7A38A" w14:textId="32F8F8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[draftCR] PRS configurations for NR Pos RRM tests</w:t>
            </w:r>
          </w:p>
        </w:tc>
        <w:tc>
          <w:tcPr>
            <w:tcW w:w="0" w:type="auto"/>
          </w:tcPr>
          <w:p w14:paraId="5709A2C3" w14:textId="146ABB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7B5E8D2" w14:textId="5DB4A0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B1978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0E1A30" w14:textId="756D5C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R4-2105837</w:t>
            </w:r>
          </w:p>
        </w:tc>
      </w:tr>
      <w:tr w:rsidR="00C51F06" w14:paraId="2EA968A0" w14:textId="77777777" w:rsidTr="00C51F06">
        <w:tc>
          <w:tcPr>
            <w:tcW w:w="0" w:type="auto"/>
          </w:tcPr>
          <w:p w14:paraId="313D9B58" w14:textId="341F7B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R4-2106451</w:t>
            </w:r>
          </w:p>
        </w:tc>
        <w:tc>
          <w:tcPr>
            <w:tcW w:w="0" w:type="auto"/>
          </w:tcPr>
          <w:p w14:paraId="237D44CE" w14:textId="36C6FC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[draftCR] Test case of RSTD measurement requirements reporting in SA</w:t>
            </w:r>
          </w:p>
        </w:tc>
        <w:tc>
          <w:tcPr>
            <w:tcW w:w="0" w:type="auto"/>
          </w:tcPr>
          <w:p w14:paraId="17C55167" w14:textId="0AE19A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7D0A999" w14:textId="0BF456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B07098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04792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CD7F524" w14:textId="77777777" w:rsidTr="00C51F06">
        <w:tc>
          <w:tcPr>
            <w:tcW w:w="0" w:type="auto"/>
          </w:tcPr>
          <w:p w14:paraId="7FA6C888" w14:textId="73E42C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R4-2106452</w:t>
            </w:r>
          </w:p>
        </w:tc>
        <w:tc>
          <w:tcPr>
            <w:tcW w:w="0" w:type="auto"/>
          </w:tcPr>
          <w:p w14:paraId="3C681346" w14:textId="1397ED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NR PRS RSTD measurement report requirements</w:t>
            </w:r>
          </w:p>
        </w:tc>
        <w:tc>
          <w:tcPr>
            <w:tcW w:w="0" w:type="auto"/>
          </w:tcPr>
          <w:p w14:paraId="7FB846A8" w14:textId="466CC1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B7BA041" w14:textId="55420F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BFB5F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B4316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7589704" w14:textId="77777777" w:rsidTr="00C51F06">
        <w:tc>
          <w:tcPr>
            <w:tcW w:w="0" w:type="auto"/>
          </w:tcPr>
          <w:p w14:paraId="0AACD075" w14:textId="2CA648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R4-2106453</w:t>
            </w:r>
          </w:p>
        </w:tc>
        <w:tc>
          <w:tcPr>
            <w:tcW w:w="0" w:type="auto"/>
          </w:tcPr>
          <w:p w14:paraId="22C5DDE4" w14:textId="023ECE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RX-TX time difference measurement requirements</w:t>
            </w:r>
          </w:p>
        </w:tc>
        <w:tc>
          <w:tcPr>
            <w:tcW w:w="0" w:type="auto"/>
          </w:tcPr>
          <w:p w14:paraId="1BDE2EF3" w14:textId="3E895E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5BBDFD1" w14:textId="370CDB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862FF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EAE4C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CA9A3C3" w14:textId="77777777" w:rsidTr="00C51F06">
        <w:tc>
          <w:tcPr>
            <w:tcW w:w="0" w:type="auto"/>
          </w:tcPr>
          <w:p w14:paraId="408CD480" w14:textId="62FC23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R4-2106454</w:t>
            </w:r>
          </w:p>
        </w:tc>
        <w:tc>
          <w:tcPr>
            <w:tcW w:w="0" w:type="auto"/>
          </w:tcPr>
          <w:p w14:paraId="75C11B8C" w14:textId="7DEF2B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NR PRS RSTD Measurement Accuracy Requirements</w:t>
            </w:r>
          </w:p>
        </w:tc>
        <w:tc>
          <w:tcPr>
            <w:tcW w:w="0" w:type="auto"/>
          </w:tcPr>
          <w:p w14:paraId="0C4ABD07" w14:textId="5B67BC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A427010" w14:textId="35A575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D1EA5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17948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46439C7" w14:textId="77777777" w:rsidTr="00C51F06">
        <w:tc>
          <w:tcPr>
            <w:tcW w:w="0" w:type="auto"/>
          </w:tcPr>
          <w:p w14:paraId="1288BB03" w14:textId="140933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R4-2106455</w:t>
            </w:r>
          </w:p>
        </w:tc>
        <w:tc>
          <w:tcPr>
            <w:tcW w:w="0" w:type="auto"/>
          </w:tcPr>
          <w:p w14:paraId="227B0C20" w14:textId="401235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RX-TX time difference measurement accuracy requirements</w:t>
            </w:r>
          </w:p>
        </w:tc>
        <w:tc>
          <w:tcPr>
            <w:tcW w:w="0" w:type="auto"/>
          </w:tcPr>
          <w:p w14:paraId="658CFDA4" w14:textId="159740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CEB6A7F" w14:textId="669ED6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6175E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F440B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0FC1BFC" w14:textId="77777777" w:rsidTr="00C51F06">
        <w:tc>
          <w:tcPr>
            <w:tcW w:w="0" w:type="auto"/>
          </w:tcPr>
          <w:p w14:paraId="06DF89D8" w14:textId="72CA83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R4-2106456</w:t>
            </w:r>
          </w:p>
        </w:tc>
        <w:tc>
          <w:tcPr>
            <w:tcW w:w="0" w:type="auto"/>
          </w:tcPr>
          <w:p w14:paraId="48B7E568" w14:textId="5E2DBB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PRS RSRP accuracy requirements for NR Positioning</w:t>
            </w:r>
          </w:p>
        </w:tc>
        <w:tc>
          <w:tcPr>
            <w:tcW w:w="0" w:type="auto"/>
          </w:tcPr>
          <w:p w14:paraId="51E89AA0" w14:textId="1B76CB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380CFC7" w14:textId="376F30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AFF57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68867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3AEDE49" w14:textId="77777777" w:rsidTr="00C51F06">
        <w:tc>
          <w:tcPr>
            <w:tcW w:w="0" w:type="auto"/>
          </w:tcPr>
          <w:p w14:paraId="2DA1FDF5" w14:textId="76926A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R4-2106457</w:t>
            </w:r>
          </w:p>
        </w:tc>
        <w:tc>
          <w:tcPr>
            <w:tcW w:w="0" w:type="auto"/>
          </w:tcPr>
          <w:p w14:paraId="3A985A99" w14:textId="6A0755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link level simulation result of RSTD, PRS RSRP and UE Rx-Tx time difference</w:t>
            </w:r>
          </w:p>
        </w:tc>
        <w:tc>
          <w:tcPr>
            <w:tcW w:w="0" w:type="auto"/>
          </w:tcPr>
          <w:p w14:paraId="01D87B13" w14:textId="36659A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8F6330F" w14:textId="72D1FC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11B84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D6F62C" w14:textId="7CE094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R4-2105754</w:t>
            </w:r>
          </w:p>
        </w:tc>
      </w:tr>
      <w:tr w:rsidR="00C51F06" w14:paraId="36BCFD4D" w14:textId="77777777" w:rsidTr="00C51F06">
        <w:tc>
          <w:tcPr>
            <w:tcW w:w="0" w:type="auto"/>
          </w:tcPr>
          <w:p w14:paraId="665453B6" w14:textId="0B4E4F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R4-2106458</w:t>
            </w:r>
          </w:p>
        </w:tc>
        <w:tc>
          <w:tcPr>
            <w:tcW w:w="0" w:type="auto"/>
          </w:tcPr>
          <w:p w14:paraId="4C1C4B60" w14:textId="564754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for RRM enhancement in Rel-16</w:t>
            </w:r>
          </w:p>
        </w:tc>
        <w:tc>
          <w:tcPr>
            <w:tcW w:w="0" w:type="auto"/>
          </w:tcPr>
          <w:p w14:paraId="74848F0B" w14:textId="098E7C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C708BCA" w14:textId="3A49E2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AF825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28727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702F062" w14:textId="77777777" w:rsidTr="00C51F06">
        <w:tc>
          <w:tcPr>
            <w:tcW w:w="0" w:type="auto"/>
          </w:tcPr>
          <w:p w14:paraId="56485E8F" w14:textId="46CCE9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R4-2106459</w:t>
            </w:r>
          </w:p>
        </w:tc>
        <w:tc>
          <w:tcPr>
            <w:tcW w:w="0" w:type="auto"/>
          </w:tcPr>
          <w:p w14:paraId="31608192" w14:textId="3E2B42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about CSI-RS L3 measurement</w:t>
            </w:r>
          </w:p>
        </w:tc>
        <w:tc>
          <w:tcPr>
            <w:tcW w:w="0" w:type="auto"/>
          </w:tcPr>
          <w:p w14:paraId="5E578DE9" w14:textId="1CAB4B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FEC159C" w14:textId="726A68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05E61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58500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A160E0B" w14:textId="77777777" w:rsidTr="00C51F06">
        <w:tc>
          <w:tcPr>
            <w:tcW w:w="0" w:type="auto"/>
          </w:tcPr>
          <w:p w14:paraId="610A9C74" w14:textId="6B25B6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R4-2106460</w:t>
            </w:r>
          </w:p>
        </w:tc>
        <w:tc>
          <w:tcPr>
            <w:tcW w:w="0" w:type="auto"/>
          </w:tcPr>
          <w:p w14:paraId="6F20E79A" w14:textId="20D18C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based BWP switching on multiple CCs</w:t>
            </w:r>
          </w:p>
        </w:tc>
        <w:tc>
          <w:tcPr>
            <w:tcW w:w="0" w:type="auto"/>
          </w:tcPr>
          <w:p w14:paraId="5C61FA80" w14:textId="21FFB4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5D3EE92" w14:textId="69BA50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E742A5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89E4A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7BD5E26" w14:textId="77777777" w:rsidTr="00C51F06">
        <w:tc>
          <w:tcPr>
            <w:tcW w:w="0" w:type="auto"/>
          </w:tcPr>
          <w:p w14:paraId="6264C646" w14:textId="26D1AE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R4-2106461</w:t>
            </w:r>
          </w:p>
        </w:tc>
        <w:tc>
          <w:tcPr>
            <w:tcW w:w="0" w:type="auto"/>
          </w:tcPr>
          <w:p w14:paraId="4F1758F9" w14:textId="55201E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UE power saving for RLM and BM</w:t>
            </w:r>
          </w:p>
        </w:tc>
        <w:tc>
          <w:tcPr>
            <w:tcW w:w="0" w:type="auto"/>
          </w:tcPr>
          <w:p w14:paraId="4DBD37BA" w14:textId="4C2D79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F0FAA4B" w14:textId="078873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04E34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8FE1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3B6DE78" w14:textId="77777777" w:rsidTr="00C51F06">
        <w:tc>
          <w:tcPr>
            <w:tcW w:w="0" w:type="auto"/>
          </w:tcPr>
          <w:p w14:paraId="2F5D0009" w14:textId="798190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R4-2106462</w:t>
            </w:r>
          </w:p>
        </w:tc>
        <w:tc>
          <w:tcPr>
            <w:tcW w:w="0" w:type="auto"/>
          </w:tcPr>
          <w:p w14:paraId="1DD73848" w14:textId="7A997E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about SRS antenna port switching</w:t>
            </w:r>
          </w:p>
        </w:tc>
        <w:tc>
          <w:tcPr>
            <w:tcW w:w="0" w:type="auto"/>
          </w:tcPr>
          <w:p w14:paraId="6496E1EB" w14:textId="6D8DE3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B65E451" w14:textId="774F16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F4B92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6F590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89AE96C" w14:textId="77777777" w:rsidTr="00C51F06">
        <w:tc>
          <w:tcPr>
            <w:tcW w:w="0" w:type="auto"/>
          </w:tcPr>
          <w:p w14:paraId="7A0C81AF" w14:textId="49F9B9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R4-2106463</w:t>
            </w:r>
          </w:p>
        </w:tc>
        <w:tc>
          <w:tcPr>
            <w:tcW w:w="0" w:type="auto"/>
          </w:tcPr>
          <w:p w14:paraId="4CD81953" w14:textId="0C5B2C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about HO with PSCell</w:t>
            </w:r>
          </w:p>
        </w:tc>
        <w:tc>
          <w:tcPr>
            <w:tcW w:w="0" w:type="auto"/>
          </w:tcPr>
          <w:p w14:paraId="19505DA5" w14:textId="20BE31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B254A46" w14:textId="3B82A9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9F364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F1E2E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FCA8ED7" w14:textId="77777777" w:rsidTr="00C51F06">
        <w:tc>
          <w:tcPr>
            <w:tcW w:w="0" w:type="auto"/>
          </w:tcPr>
          <w:p w14:paraId="2F0D4F98" w14:textId="58D6A7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R4-2106464</w:t>
            </w:r>
          </w:p>
        </w:tc>
        <w:tc>
          <w:tcPr>
            <w:tcW w:w="0" w:type="auto"/>
          </w:tcPr>
          <w:p w14:paraId="2CB353E9" w14:textId="3DE481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52.6 - 71 GHz work plan</w:t>
            </w:r>
          </w:p>
        </w:tc>
        <w:tc>
          <w:tcPr>
            <w:tcW w:w="0" w:type="auto"/>
          </w:tcPr>
          <w:p w14:paraId="76A6D560" w14:textId="024398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954CBDE" w14:textId="763FB2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51DF79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AF2927" w14:textId="04A0BD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R4-2105412</w:t>
            </w:r>
          </w:p>
        </w:tc>
      </w:tr>
      <w:tr w:rsidR="00C51F06" w14:paraId="467F58F9" w14:textId="77777777" w:rsidTr="00C51F06">
        <w:tc>
          <w:tcPr>
            <w:tcW w:w="0" w:type="auto"/>
          </w:tcPr>
          <w:p w14:paraId="7CBA470B" w14:textId="1E851D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R4-2106465</w:t>
            </w:r>
          </w:p>
        </w:tc>
        <w:tc>
          <w:tcPr>
            <w:tcW w:w="0" w:type="auto"/>
          </w:tcPr>
          <w:p w14:paraId="11445C12" w14:textId="73CC82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spectrum situation and band plan for 52.6 - 71 GHz</w:t>
            </w:r>
          </w:p>
        </w:tc>
        <w:tc>
          <w:tcPr>
            <w:tcW w:w="0" w:type="auto"/>
          </w:tcPr>
          <w:p w14:paraId="068CE7BF" w14:textId="07C653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6A34F9E" w14:textId="5E83D3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325A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BF507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1EB68CB" w14:textId="77777777" w:rsidTr="00C51F06">
        <w:tc>
          <w:tcPr>
            <w:tcW w:w="0" w:type="auto"/>
          </w:tcPr>
          <w:p w14:paraId="7A3AA887" w14:textId="5F2001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R4-2106466</w:t>
            </w:r>
          </w:p>
        </w:tc>
        <w:tc>
          <w:tcPr>
            <w:tcW w:w="0" w:type="auto"/>
          </w:tcPr>
          <w:p w14:paraId="3760475E" w14:textId="69EA19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system parameters for NR 52.6 - 71 GHz</w:t>
            </w:r>
          </w:p>
        </w:tc>
        <w:tc>
          <w:tcPr>
            <w:tcW w:w="0" w:type="auto"/>
          </w:tcPr>
          <w:p w14:paraId="039EB299" w14:textId="54EEC7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A365C10" w14:textId="675A8F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76D2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8073E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EF8573F" w14:textId="77777777" w:rsidTr="00C51F06">
        <w:tc>
          <w:tcPr>
            <w:tcW w:w="0" w:type="auto"/>
          </w:tcPr>
          <w:p w14:paraId="18A97E53" w14:textId="5837DD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R4-2106467</w:t>
            </w:r>
          </w:p>
        </w:tc>
        <w:tc>
          <w:tcPr>
            <w:tcW w:w="0" w:type="auto"/>
          </w:tcPr>
          <w:p w14:paraId="3960031B" w14:textId="723E70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frequency range definition on 52.6 - 71 GHz</w:t>
            </w:r>
          </w:p>
        </w:tc>
        <w:tc>
          <w:tcPr>
            <w:tcW w:w="0" w:type="auto"/>
          </w:tcPr>
          <w:p w14:paraId="3363EB31" w14:textId="606391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B427C1D" w14:textId="66DA32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A018A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DFDB9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2DE0705" w14:textId="77777777" w:rsidTr="00C51F06">
        <w:tc>
          <w:tcPr>
            <w:tcW w:w="0" w:type="auto"/>
          </w:tcPr>
          <w:p w14:paraId="38763276" w14:textId="7AC029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R4-2106468</w:t>
            </w:r>
          </w:p>
        </w:tc>
        <w:tc>
          <w:tcPr>
            <w:tcW w:w="0" w:type="auto"/>
          </w:tcPr>
          <w:p w14:paraId="297AACA4" w14:textId="39030A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PDSCH Demodulation Requirements for 47 GHz band</w:t>
            </w:r>
          </w:p>
        </w:tc>
        <w:tc>
          <w:tcPr>
            <w:tcW w:w="0" w:type="auto"/>
          </w:tcPr>
          <w:p w14:paraId="623DC5E6" w14:textId="44B3D5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6DDFCD7" w14:textId="4222FF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39C0B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A2E2A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8D57D6B" w14:textId="77777777" w:rsidTr="00C51F06">
        <w:tc>
          <w:tcPr>
            <w:tcW w:w="0" w:type="auto"/>
          </w:tcPr>
          <w:p w14:paraId="718DD7BB" w14:textId="213940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R4-2106469</w:t>
            </w:r>
          </w:p>
        </w:tc>
        <w:tc>
          <w:tcPr>
            <w:tcW w:w="0" w:type="auto"/>
          </w:tcPr>
          <w:p w14:paraId="699A04E3" w14:textId="2C628A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Work Plan for NR-U Demod</w:t>
            </w:r>
          </w:p>
        </w:tc>
        <w:tc>
          <w:tcPr>
            <w:tcW w:w="0" w:type="auto"/>
          </w:tcPr>
          <w:p w14:paraId="54BA5E4B" w14:textId="5B6B13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CC03752" w14:textId="35D7F7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516F09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19E792" w14:textId="3930A0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R4-2106008</w:t>
            </w:r>
          </w:p>
        </w:tc>
      </w:tr>
      <w:tr w:rsidR="00C51F06" w14:paraId="2651595F" w14:textId="77777777" w:rsidTr="00C51F06">
        <w:tc>
          <w:tcPr>
            <w:tcW w:w="0" w:type="auto"/>
          </w:tcPr>
          <w:p w14:paraId="20C8ECFC" w14:textId="19DE58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R4-2106470</w:t>
            </w:r>
          </w:p>
        </w:tc>
        <w:tc>
          <w:tcPr>
            <w:tcW w:w="0" w:type="auto"/>
          </w:tcPr>
          <w:p w14:paraId="5738557D" w14:textId="02060D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NR-U UE Demodulation Requirements</w:t>
            </w:r>
          </w:p>
        </w:tc>
        <w:tc>
          <w:tcPr>
            <w:tcW w:w="0" w:type="auto"/>
          </w:tcPr>
          <w:p w14:paraId="273491C0" w14:textId="3D3487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6C83776" w14:textId="233C92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0472F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BC854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35EB130" w14:textId="77777777" w:rsidTr="00C51F06">
        <w:tc>
          <w:tcPr>
            <w:tcW w:w="0" w:type="auto"/>
          </w:tcPr>
          <w:p w14:paraId="1ABEA8A9" w14:textId="72C050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R4-2106471</w:t>
            </w:r>
          </w:p>
        </w:tc>
        <w:tc>
          <w:tcPr>
            <w:tcW w:w="0" w:type="auto"/>
          </w:tcPr>
          <w:p w14:paraId="1F5920B5" w14:textId="56E7FA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NR-U PDSCH UE Demodulation Tests</w:t>
            </w:r>
          </w:p>
        </w:tc>
        <w:tc>
          <w:tcPr>
            <w:tcW w:w="0" w:type="auto"/>
          </w:tcPr>
          <w:p w14:paraId="394873E8" w14:textId="1C7DEA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B934EF1" w14:textId="25A1D8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484E3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ED659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2EB12D" w14:textId="77777777" w:rsidTr="00C51F06">
        <w:tc>
          <w:tcPr>
            <w:tcW w:w="0" w:type="auto"/>
          </w:tcPr>
          <w:p w14:paraId="0D25EBF1" w14:textId="584FF7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R4-2106472</w:t>
            </w:r>
          </w:p>
        </w:tc>
        <w:tc>
          <w:tcPr>
            <w:tcW w:w="0" w:type="auto"/>
          </w:tcPr>
          <w:p w14:paraId="02D93FD7" w14:textId="0EE114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NR-U CQI Performance Tests</w:t>
            </w:r>
          </w:p>
        </w:tc>
        <w:tc>
          <w:tcPr>
            <w:tcW w:w="0" w:type="auto"/>
          </w:tcPr>
          <w:p w14:paraId="6372D2ED" w14:textId="6BCA84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712B44D" w14:textId="5347E7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9BD5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5B509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A17F38" w14:textId="77777777" w:rsidTr="00C51F06">
        <w:tc>
          <w:tcPr>
            <w:tcW w:w="0" w:type="auto"/>
          </w:tcPr>
          <w:p w14:paraId="4A331532" w14:textId="6D9A4B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R4-2106473</w:t>
            </w:r>
          </w:p>
        </w:tc>
        <w:tc>
          <w:tcPr>
            <w:tcW w:w="0" w:type="auto"/>
          </w:tcPr>
          <w:p w14:paraId="24C109B7" w14:textId="53505F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Preliminary observations on FR2 HST UE Demod Performance Test</w:t>
            </w:r>
          </w:p>
        </w:tc>
        <w:tc>
          <w:tcPr>
            <w:tcW w:w="0" w:type="auto"/>
          </w:tcPr>
          <w:p w14:paraId="1C9E7033" w14:textId="4D5E03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5430948" w14:textId="2AB72E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C7BDD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CA9A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CEED8BA" w14:textId="77777777" w:rsidTr="00C51F06">
        <w:tc>
          <w:tcPr>
            <w:tcW w:w="0" w:type="auto"/>
          </w:tcPr>
          <w:p w14:paraId="02CE7F58" w14:textId="11FD09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R4-2106474</w:t>
            </w:r>
          </w:p>
        </w:tc>
        <w:tc>
          <w:tcPr>
            <w:tcW w:w="0" w:type="auto"/>
          </w:tcPr>
          <w:p w14:paraId="46F8034C" w14:textId="3355C0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measurement uncertainty for BS</w:t>
            </w:r>
          </w:p>
        </w:tc>
        <w:tc>
          <w:tcPr>
            <w:tcW w:w="0" w:type="auto"/>
          </w:tcPr>
          <w:p w14:paraId="33A35A85" w14:textId="7BBDBE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1CD47DFB" w14:textId="392FFD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F1BB9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B716B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67A660A" w14:textId="77777777" w:rsidTr="00C51F06">
        <w:tc>
          <w:tcPr>
            <w:tcW w:w="0" w:type="auto"/>
          </w:tcPr>
          <w:p w14:paraId="31B634C9" w14:textId="00A979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R4-2106475</w:t>
            </w:r>
          </w:p>
        </w:tc>
        <w:tc>
          <w:tcPr>
            <w:tcW w:w="0" w:type="auto"/>
          </w:tcPr>
          <w:p w14:paraId="3613C389" w14:textId="009F7F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 test requirements for 1024QAM for NR FR1</w:t>
            </w:r>
          </w:p>
        </w:tc>
        <w:tc>
          <w:tcPr>
            <w:tcW w:w="0" w:type="auto"/>
          </w:tcPr>
          <w:p w14:paraId="2F41214F" w14:textId="01F891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0A79290" w14:textId="380064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AE875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8BC7B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168DE50" w14:textId="77777777" w:rsidTr="00C51F06">
        <w:tc>
          <w:tcPr>
            <w:tcW w:w="0" w:type="auto"/>
          </w:tcPr>
          <w:p w14:paraId="12C9141D" w14:textId="1F255E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R4-2106476</w:t>
            </w:r>
          </w:p>
        </w:tc>
        <w:tc>
          <w:tcPr>
            <w:tcW w:w="0" w:type="auto"/>
          </w:tcPr>
          <w:p w14:paraId="47155ACD" w14:textId="77B1EF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assumptions for NTN co-existence</w:t>
            </w:r>
          </w:p>
        </w:tc>
        <w:tc>
          <w:tcPr>
            <w:tcW w:w="0" w:type="auto"/>
          </w:tcPr>
          <w:p w14:paraId="19494224" w14:textId="0040E1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A7B267D" w14:textId="540C32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8040D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44FB4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3B48F79" w14:textId="77777777" w:rsidTr="00C51F06">
        <w:tc>
          <w:tcPr>
            <w:tcW w:w="0" w:type="auto"/>
          </w:tcPr>
          <w:p w14:paraId="127BB898" w14:textId="60F0EC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R4-2106477</w:t>
            </w:r>
          </w:p>
        </w:tc>
        <w:tc>
          <w:tcPr>
            <w:tcW w:w="0" w:type="auto"/>
          </w:tcPr>
          <w:p w14:paraId="2F656A4C" w14:textId="159B7E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 for unlicensed band n46 and n96</w:t>
            </w:r>
          </w:p>
        </w:tc>
        <w:tc>
          <w:tcPr>
            <w:tcW w:w="0" w:type="auto"/>
          </w:tcPr>
          <w:p w14:paraId="60ABBF99" w14:textId="095359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7E23031" w14:textId="5D8DAE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5F98F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7B714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C9A1B5E" w14:textId="77777777" w:rsidTr="00C51F06">
        <w:tc>
          <w:tcPr>
            <w:tcW w:w="0" w:type="auto"/>
          </w:tcPr>
          <w:p w14:paraId="44D50348" w14:textId="3F18E4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R4-2106478</w:t>
            </w:r>
          </w:p>
        </w:tc>
        <w:tc>
          <w:tcPr>
            <w:tcW w:w="0" w:type="auto"/>
          </w:tcPr>
          <w:p w14:paraId="3AEBBA19" w14:textId="38FB41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38.141-1 TX test system uncertainty</w:t>
            </w:r>
          </w:p>
        </w:tc>
        <w:tc>
          <w:tcPr>
            <w:tcW w:w="0" w:type="auto"/>
          </w:tcPr>
          <w:p w14:paraId="004F1BDD" w14:textId="1A0327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5ECAB66" w14:textId="06200D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137858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DA87D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0F2D6D9" w14:textId="77777777" w:rsidTr="00C51F06">
        <w:tc>
          <w:tcPr>
            <w:tcW w:w="0" w:type="auto"/>
          </w:tcPr>
          <w:p w14:paraId="50512308" w14:textId="1F290A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R4-2106479</w:t>
            </w:r>
          </w:p>
        </w:tc>
        <w:tc>
          <w:tcPr>
            <w:tcW w:w="0" w:type="auto"/>
          </w:tcPr>
          <w:p w14:paraId="53B9BE20" w14:textId="047D83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38.141-1 RX test system uncertainty</w:t>
            </w:r>
          </w:p>
        </w:tc>
        <w:tc>
          <w:tcPr>
            <w:tcW w:w="0" w:type="auto"/>
          </w:tcPr>
          <w:p w14:paraId="17BFB1C3" w14:textId="5E37B4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0133B0A" w14:textId="1A1C69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CCCC71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FFDD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CE86BA4" w14:textId="77777777" w:rsidTr="00C51F06">
        <w:tc>
          <w:tcPr>
            <w:tcW w:w="0" w:type="auto"/>
          </w:tcPr>
          <w:p w14:paraId="20B322E2" w14:textId="3B7645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R4-2106480</w:t>
            </w:r>
          </w:p>
        </w:tc>
        <w:tc>
          <w:tcPr>
            <w:tcW w:w="0" w:type="auto"/>
          </w:tcPr>
          <w:p w14:paraId="134DE97B" w14:textId="435042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90 and 100MHz bandwidth for band n40</w:t>
            </w:r>
          </w:p>
        </w:tc>
        <w:tc>
          <w:tcPr>
            <w:tcW w:w="0" w:type="auto"/>
          </w:tcPr>
          <w:p w14:paraId="2F02E20F" w14:textId="791BAA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CMCC</w:t>
            </w:r>
          </w:p>
        </w:tc>
        <w:tc>
          <w:tcPr>
            <w:tcW w:w="0" w:type="auto"/>
          </w:tcPr>
          <w:p w14:paraId="1CA73324" w14:textId="355BDE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61AFD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A2A03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CDEEF1B" w14:textId="77777777" w:rsidTr="00C51F06">
        <w:tc>
          <w:tcPr>
            <w:tcW w:w="0" w:type="auto"/>
          </w:tcPr>
          <w:p w14:paraId="78890574" w14:textId="6F87BF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R4-2106481</w:t>
            </w:r>
          </w:p>
        </w:tc>
        <w:tc>
          <w:tcPr>
            <w:tcW w:w="0" w:type="auto"/>
          </w:tcPr>
          <w:p w14:paraId="3BA31DD7" w14:textId="45DA5D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38104: adding 90MHz BW for band n40</w:t>
            </w:r>
          </w:p>
        </w:tc>
        <w:tc>
          <w:tcPr>
            <w:tcW w:w="0" w:type="auto"/>
          </w:tcPr>
          <w:p w14:paraId="7BBC8DC1" w14:textId="653F34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CMCC</w:t>
            </w:r>
          </w:p>
        </w:tc>
        <w:tc>
          <w:tcPr>
            <w:tcW w:w="0" w:type="auto"/>
          </w:tcPr>
          <w:p w14:paraId="0B971E5A" w14:textId="44D4CA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F74124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EDEE6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DFA4974" w14:textId="77777777" w:rsidTr="00C51F06">
        <w:tc>
          <w:tcPr>
            <w:tcW w:w="0" w:type="auto"/>
          </w:tcPr>
          <w:p w14:paraId="2EF53851" w14:textId="55E094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R4-2106482</w:t>
            </w:r>
          </w:p>
        </w:tc>
        <w:tc>
          <w:tcPr>
            <w:tcW w:w="0" w:type="auto"/>
          </w:tcPr>
          <w:p w14:paraId="107E51AC" w14:textId="23ACBB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50 MHz CBW for NR band n3</w:t>
            </w:r>
          </w:p>
        </w:tc>
        <w:tc>
          <w:tcPr>
            <w:tcW w:w="0" w:type="auto"/>
          </w:tcPr>
          <w:p w14:paraId="590FE995" w14:textId="34A8AD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280D883" w14:textId="462400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FEFC3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1DE5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5B31A72" w14:textId="77777777" w:rsidTr="00C51F06">
        <w:tc>
          <w:tcPr>
            <w:tcW w:w="0" w:type="auto"/>
          </w:tcPr>
          <w:p w14:paraId="79E42D22" w14:textId="330A56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R4-2106483</w:t>
            </w:r>
          </w:p>
        </w:tc>
        <w:tc>
          <w:tcPr>
            <w:tcW w:w="0" w:type="auto"/>
          </w:tcPr>
          <w:p w14:paraId="41A47A2C" w14:textId="2EAC7E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REFSENS for 35 MHz and 45 MHz</w:t>
            </w:r>
          </w:p>
        </w:tc>
        <w:tc>
          <w:tcPr>
            <w:tcW w:w="0" w:type="auto"/>
          </w:tcPr>
          <w:p w14:paraId="5DEFB789" w14:textId="2A7E93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060DC88" w14:textId="54E6BD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F93E7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DE857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16227B5" w14:textId="77777777" w:rsidTr="00C51F06">
        <w:tc>
          <w:tcPr>
            <w:tcW w:w="0" w:type="auto"/>
          </w:tcPr>
          <w:p w14:paraId="448B9B5F" w14:textId="1D9A07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R4-2106484</w:t>
            </w:r>
          </w:p>
        </w:tc>
        <w:tc>
          <w:tcPr>
            <w:tcW w:w="0" w:type="auto"/>
          </w:tcPr>
          <w:p w14:paraId="3AD46ECB" w14:textId="392ADE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A-MPR for n1 45MHz</w:t>
            </w:r>
          </w:p>
        </w:tc>
        <w:tc>
          <w:tcPr>
            <w:tcW w:w="0" w:type="auto"/>
          </w:tcPr>
          <w:p w14:paraId="02AB2F13" w14:textId="3CA8AA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C39B0C2" w14:textId="2D9664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3EFFE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EC5AB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DEDCFFE" w14:textId="77777777" w:rsidTr="00C51F06">
        <w:tc>
          <w:tcPr>
            <w:tcW w:w="0" w:type="auto"/>
          </w:tcPr>
          <w:p w14:paraId="7414C18F" w14:textId="275149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R4-2106485</w:t>
            </w:r>
          </w:p>
        </w:tc>
        <w:tc>
          <w:tcPr>
            <w:tcW w:w="0" w:type="auto"/>
          </w:tcPr>
          <w:p w14:paraId="5B52714D" w14:textId="747C66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on use of larger channel bandwidth</w:t>
            </w:r>
          </w:p>
        </w:tc>
        <w:tc>
          <w:tcPr>
            <w:tcW w:w="0" w:type="auto"/>
          </w:tcPr>
          <w:p w14:paraId="04D1759C" w14:textId="637D90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299A4F4" w14:textId="632857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5A293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EAFCB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3B99783" w14:textId="77777777" w:rsidTr="00C51F06">
        <w:tc>
          <w:tcPr>
            <w:tcW w:w="0" w:type="auto"/>
          </w:tcPr>
          <w:p w14:paraId="60817C81" w14:textId="41F656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R4-2106486</w:t>
            </w:r>
          </w:p>
        </w:tc>
        <w:tc>
          <w:tcPr>
            <w:tcW w:w="0" w:type="auto"/>
          </w:tcPr>
          <w:p w14:paraId="6292439E" w14:textId="2255EC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for overlapping UE channel bandwidths</w:t>
            </w:r>
          </w:p>
        </w:tc>
        <w:tc>
          <w:tcPr>
            <w:tcW w:w="0" w:type="auto"/>
          </w:tcPr>
          <w:p w14:paraId="2038EDAD" w14:textId="554C61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302C131" w14:textId="6E47EB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BA493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98C49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2608D9E" w14:textId="77777777" w:rsidTr="00C51F06">
        <w:tc>
          <w:tcPr>
            <w:tcW w:w="0" w:type="auto"/>
          </w:tcPr>
          <w:p w14:paraId="3C6D1CF0" w14:textId="5D25C1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R4-2106487</w:t>
            </w:r>
          </w:p>
        </w:tc>
        <w:tc>
          <w:tcPr>
            <w:tcW w:w="0" w:type="auto"/>
          </w:tcPr>
          <w:p w14:paraId="40FBE74C" w14:textId="0C6F34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Scenarios for support of 1024QAM</w:t>
            </w:r>
          </w:p>
        </w:tc>
        <w:tc>
          <w:tcPr>
            <w:tcW w:w="0" w:type="auto"/>
          </w:tcPr>
          <w:p w14:paraId="1AE52CB9" w14:textId="21357C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CMCC, China Unicom</w:t>
            </w:r>
          </w:p>
        </w:tc>
        <w:tc>
          <w:tcPr>
            <w:tcW w:w="0" w:type="auto"/>
          </w:tcPr>
          <w:p w14:paraId="64F16E13" w14:textId="1BF467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18C9F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07B96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AD39C72" w14:textId="77777777" w:rsidTr="00C51F06">
        <w:tc>
          <w:tcPr>
            <w:tcW w:w="0" w:type="auto"/>
          </w:tcPr>
          <w:p w14:paraId="7C3936ED" w14:textId="0325B3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R4-2106488</w:t>
            </w:r>
          </w:p>
        </w:tc>
        <w:tc>
          <w:tcPr>
            <w:tcW w:w="0" w:type="auto"/>
          </w:tcPr>
          <w:p w14:paraId="39FD22FA" w14:textId="5856D5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 RF requirements for support of 1024QAM</w:t>
            </w:r>
          </w:p>
        </w:tc>
        <w:tc>
          <w:tcPr>
            <w:tcW w:w="0" w:type="auto"/>
          </w:tcPr>
          <w:p w14:paraId="3F33947B" w14:textId="163763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HiSilicon, </w:t>
            </w:r>
            <w:r>
              <w:rPr>
                <w:sz w:val="16"/>
              </w:rPr>
              <w:lastRenderedPageBreak/>
              <w:t>CMCC, China Unicom</w:t>
            </w:r>
          </w:p>
        </w:tc>
        <w:tc>
          <w:tcPr>
            <w:tcW w:w="0" w:type="auto"/>
          </w:tcPr>
          <w:p w14:paraId="38D40D59" w14:textId="65DF13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noted</w:t>
            </w:r>
          </w:p>
        </w:tc>
        <w:tc>
          <w:tcPr>
            <w:tcW w:w="0" w:type="auto"/>
          </w:tcPr>
          <w:p w14:paraId="3A10E0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91DCE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92CABC" w14:textId="77777777" w:rsidTr="00C51F06">
        <w:tc>
          <w:tcPr>
            <w:tcW w:w="0" w:type="auto"/>
          </w:tcPr>
          <w:p w14:paraId="5BCEF3D9" w14:textId="777849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R4-2106489</w:t>
            </w:r>
          </w:p>
        </w:tc>
        <w:tc>
          <w:tcPr>
            <w:tcW w:w="0" w:type="auto"/>
          </w:tcPr>
          <w:p w14:paraId="2D6DAEE4" w14:textId="5C96EE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RX EVM for support of 1024QAM</w:t>
            </w:r>
          </w:p>
        </w:tc>
        <w:tc>
          <w:tcPr>
            <w:tcW w:w="0" w:type="auto"/>
          </w:tcPr>
          <w:p w14:paraId="63DB193F" w14:textId="25378A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CMCC, China Unicom</w:t>
            </w:r>
          </w:p>
        </w:tc>
        <w:tc>
          <w:tcPr>
            <w:tcW w:w="0" w:type="auto"/>
          </w:tcPr>
          <w:p w14:paraId="67647D78" w14:textId="5EC324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2E60E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483E8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925A4A2" w14:textId="77777777" w:rsidTr="00C51F06">
        <w:tc>
          <w:tcPr>
            <w:tcW w:w="0" w:type="auto"/>
          </w:tcPr>
          <w:p w14:paraId="42EAC20B" w14:textId="4429AF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R4-2106490</w:t>
            </w:r>
          </w:p>
        </w:tc>
        <w:tc>
          <w:tcPr>
            <w:tcW w:w="0" w:type="auto"/>
          </w:tcPr>
          <w:p w14:paraId="43230A3F" w14:textId="0E50A4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37.717-21-11 V0.4.0 for DC of 2 LTE band and 1 NR band</w:t>
            </w:r>
          </w:p>
        </w:tc>
        <w:tc>
          <w:tcPr>
            <w:tcW w:w="0" w:type="auto"/>
          </w:tcPr>
          <w:p w14:paraId="324CDC18" w14:textId="46B509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9A449F4" w14:textId="2A434E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EB5E93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BF9E3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4ED23EB" w14:textId="77777777" w:rsidTr="00C51F06">
        <w:tc>
          <w:tcPr>
            <w:tcW w:w="0" w:type="auto"/>
          </w:tcPr>
          <w:p w14:paraId="19585A6B" w14:textId="7887C8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R4-2106491</w:t>
            </w:r>
          </w:p>
        </w:tc>
        <w:tc>
          <w:tcPr>
            <w:tcW w:w="0" w:type="auto"/>
          </w:tcPr>
          <w:p w14:paraId="6D9183D9" w14:textId="0C3550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CA_n13-n77</w:t>
            </w:r>
          </w:p>
        </w:tc>
        <w:tc>
          <w:tcPr>
            <w:tcW w:w="0" w:type="auto"/>
          </w:tcPr>
          <w:p w14:paraId="027C18E4" w14:textId="744AC0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6DD39C72" w14:textId="72BB76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A25B56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AD283A" w14:textId="1CC4E6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R4-2105256</w:t>
            </w:r>
          </w:p>
        </w:tc>
      </w:tr>
      <w:tr w:rsidR="00C51F06" w14:paraId="3861746A" w14:textId="77777777" w:rsidTr="00C51F06">
        <w:tc>
          <w:tcPr>
            <w:tcW w:w="0" w:type="auto"/>
          </w:tcPr>
          <w:p w14:paraId="71277C9B" w14:textId="0DBBE4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R4-2106492</w:t>
            </w:r>
          </w:p>
        </w:tc>
        <w:tc>
          <w:tcPr>
            <w:tcW w:w="0" w:type="auto"/>
          </w:tcPr>
          <w:p w14:paraId="12E4295E" w14:textId="7C4420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CA_n2-n7</w:t>
            </w:r>
          </w:p>
        </w:tc>
        <w:tc>
          <w:tcPr>
            <w:tcW w:w="0" w:type="auto"/>
          </w:tcPr>
          <w:p w14:paraId="5613B3B8" w14:textId="5C9ACF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4CE27901" w14:textId="3A0FA1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748E91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21F284" w14:textId="04ABE9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R4-2105357</w:t>
            </w:r>
          </w:p>
        </w:tc>
      </w:tr>
      <w:tr w:rsidR="00C51F06" w14:paraId="1F79F0B8" w14:textId="77777777" w:rsidTr="00C51F06">
        <w:tc>
          <w:tcPr>
            <w:tcW w:w="0" w:type="auto"/>
          </w:tcPr>
          <w:p w14:paraId="29729708" w14:textId="24148B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R4-2106493</w:t>
            </w:r>
          </w:p>
        </w:tc>
        <w:tc>
          <w:tcPr>
            <w:tcW w:w="0" w:type="auto"/>
          </w:tcPr>
          <w:p w14:paraId="2C18E0A1" w14:textId="4330D5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38.101-1 to add additional combinations for CA_n2-n66</w:t>
            </w:r>
          </w:p>
        </w:tc>
        <w:tc>
          <w:tcPr>
            <w:tcW w:w="0" w:type="auto"/>
          </w:tcPr>
          <w:p w14:paraId="516E4858" w14:textId="4371CE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0EDA393B" w14:textId="001153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4D2371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976E9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5CCFA1" w14:textId="77777777" w:rsidTr="00C51F06">
        <w:tc>
          <w:tcPr>
            <w:tcW w:w="0" w:type="auto"/>
          </w:tcPr>
          <w:p w14:paraId="0A8A1F5A" w14:textId="549601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R4-2106494</w:t>
            </w:r>
          </w:p>
        </w:tc>
        <w:tc>
          <w:tcPr>
            <w:tcW w:w="0" w:type="auto"/>
          </w:tcPr>
          <w:p w14:paraId="6FE16502" w14:textId="19CCCC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38.101-1 to add additional combinations for CA_n25-n78</w:t>
            </w:r>
          </w:p>
        </w:tc>
        <w:tc>
          <w:tcPr>
            <w:tcW w:w="0" w:type="auto"/>
          </w:tcPr>
          <w:p w14:paraId="34ECE91A" w14:textId="60CC6B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7FB74928" w14:textId="1D4368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57E850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C172C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AB48CB4" w14:textId="77777777" w:rsidTr="00C51F06">
        <w:tc>
          <w:tcPr>
            <w:tcW w:w="0" w:type="auto"/>
          </w:tcPr>
          <w:p w14:paraId="2735AFB9" w14:textId="5B86BC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R4-2106495</w:t>
            </w:r>
          </w:p>
        </w:tc>
        <w:tc>
          <w:tcPr>
            <w:tcW w:w="0" w:type="auto"/>
          </w:tcPr>
          <w:p w14:paraId="51A324C6" w14:textId="5B0584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38.101-3 to add CA_n66A-n260M BCS1</w:t>
            </w:r>
          </w:p>
        </w:tc>
        <w:tc>
          <w:tcPr>
            <w:tcW w:w="0" w:type="auto"/>
          </w:tcPr>
          <w:p w14:paraId="7AC68E3A" w14:textId="7DC08F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2E4B4028" w14:textId="5F4A74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7E9066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A6E53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128A190" w14:textId="77777777" w:rsidTr="00C51F06">
        <w:tc>
          <w:tcPr>
            <w:tcW w:w="0" w:type="auto"/>
          </w:tcPr>
          <w:p w14:paraId="29A0D94E" w14:textId="1ECAEA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R4-2106496</w:t>
            </w:r>
          </w:p>
        </w:tc>
        <w:tc>
          <w:tcPr>
            <w:tcW w:w="0" w:type="auto"/>
          </w:tcPr>
          <w:p w14:paraId="1ABD433B" w14:textId="6980EA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38.717-03-02: CA_n25-n71-n78</w:t>
            </w:r>
          </w:p>
        </w:tc>
        <w:tc>
          <w:tcPr>
            <w:tcW w:w="0" w:type="auto"/>
          </w:tcPr>
          <w:p w14:paraId="69C8E341" w14:textId="11BBC5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5AC336FD" w14:textId="6B8698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E2163D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0050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4D4EF44" w14:textId="77777777" w:rsidTr="00C51F06">
        <w:tc>
          <w:tcPr>
            <w:tcW w:w="0" w:type="auto"/>
          </w:tcPr>
          <w:p w14:paraId="4F398BBD" w14:textId="17EBC4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R4-2106497</w:t>
            </w:r>
          </w:p>
        </w:tc>
        <w:tc>
          <w:tcPr>
            <w:tcW w:w="0" w:type="auto"/>
          </w:tcPr>
          <w:p w14:paraId="6DB2C13A" w14:textId="4AE779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38.101-1 to add additional combinations for CA_n25-n66-n78</w:t>
            </w:r>
          </w:p>
        </w:tc>
        <w:tc>
          <w:tcPr>
            <w:tcW w:w="0" w:type="auto"/>
          </w:tcPr>
          <w:p w14:paraId="7DABB9AA" w14:textId="2D3F34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3FFEA8AB" w14:textId="6CC274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7996FF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69AB1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71BE1D9" w14:textId="77777777" w:rsidTr="00C51F06">
        <w:tc>
          <w:tcPr>
            <w:tcW w:w="0" w:type="auto"/>
          </w:tcPr>
          <w:p w14:paraId="51BD2C63" w14:textId="63B437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R4-2106498</w:t>
            </w:r>
          </w:p>
        </w:tc>
        <w:tc>
          <w:tcPr>
            <w:tcW w:w="0" w:type="auto"/>
          </w:tcPr>
          <w:p w14:paraId="615CAFB3" w14:textId="13C3B7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DC_2-12_n7</w:t>
            </w:r>
          </w:p>
        </w:tc>
        <w:tc>
          <w:tcPr>
            <w:tcW w:w="0" w:type="auto"/>
          </w:tcPr>
          <w:p w14:paraId="3BCD48C9" w14:textId="565222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4D6E09EE" w14:textId="27F8B1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17FD12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883310" w14:textId="0ABA0F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R4-2105306</w:t>
            </w:r>
          </w:p>
        </w:tc>
      </w:tr>
      <w:tr w:rsidR="00C51F06" w14:paraId="553C6DA1" w14:textId="77777777" w:rsidTr="00C51F06">
        <w:tc>
          <w:tcPr>
            <w:tcW w:w="0" w:type="auto"/>
          </w:tcPr>
          <w:p w14:paraId="3C6AC0FA" w14:textId="0A46AE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R4-2106499</w:t>
            </w:r>
          </w:p>
        </w:tc>
        <w:tc>
          <w:tcPr>
            <w:tcW w:w="0" w:type="auto"/>
          </w:tcPr>
          <w:p w14:paraId="667A039F" w14:textId="549101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DC_5A-7A-7A_n66a</w:t>
            </w:r>
          </w:p>
        </w:tc>
        <w:tc>
          <w:tcPr>
            <w:tcW w:w="0" w:type="auto"/>
          </w:tcPr>
          <w:p w14:paraId="71E9CB91" w14:textId="59E0E8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31336D97" w14:textId="244F94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D0013B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00655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4114260" w14:textId="77777777" w:rsidTr="00C51F06">
        <w:tc>
          <w:tcPr>
            <w:tcW w:w="0" w:type="auto"/>
          </w:tcPr>
          <w:p w14:paraId="41E9937C" w14:textId="352C49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R4-2106500</w:t>
            </w:r>
          </w:p>
        </w:tc>
        <w:tc>
          <w:tcPr>
            <w:tcW w:w="0" w:type="auto"/>
          </w:tcPr>
          <w:p w14:paraId="38CBC0C2" w14:textId="7F18DB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DC_2-5_n78</w:t>
            </w:r>
          </w:p>
        </w:tc>
        <w:tc>
          <w:tcPr>
            <w:tcW w:w="0" w:type="auto"/>
          </w:tcPr>
          <w:p w14:paraId="7BAE9B9A" w14:textId="779D17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74946DEF" w14:textId="60A228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D4A67E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81E3E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B7F7EEC" w14:textId="77777777" w:rsidTr="00C51F06">
        <w:tc>
          <w:tcPr>
            <w:tcW w:w="0" w:type="auto"/>
          </w:tcPr>
          <w:p w14:paraId="7897D99D" w14:textId="653513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R4-2106501</w:t>
            </w:r>
          </w:p>
        </w:tc>
        <w:tc>
          <w:tcPr>
            <w:tcW w:w="0" w:type="auto"/>
          </w:tcPr>
          <w:p w14:paraId="74844DA0" w14:textId="40381C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DC_2A-12A_n78(2A)</w:t>
            </w:r>
          </w:p>
        </w:tc>
        <w:tc>
          <w:tcPr>
            <w:tcW w:w="0" w:type="auto"/>
          </w:tcPr>
          <w:p w14:paraId="12A2DB0E" w14:textId="43A5D4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0CBA592B" w14:textId="4BCBEC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3FB791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6284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40D3DE3" w14:textId="77777777" w:rsidTr="00C51F06">
        <w:tc>
          <w:tcPr>
            <w:tcW w:w="0" w:type="auto"/>
          </w:tcPr>
          <w:p w14:paraId="2AC72766" w14:textId="0B0BE3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R4-2106502</w:t>
            </w:r>
          </w:p>
        </w:tc>
        <w:tc>
          <w:tcPr>
            <w:tcW w:w="0" w:type="auto"/>
          </w:tcPr>
          <w:p w14:paraId="353F4C3F" w14:textId="62316A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DC_7-29_n78</w:t>
            </w:r>
          </w:p>
        </w:tc>
        <w:tc>
          <w:tcPr>
            <w:tcW w:w="0" w:type="auto"/>
          </w:tcPr>
          <w:p w14:paraId="585CDEB5" w14:textId="1CC338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7DD8AD14" w14:textId="086820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C74C49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A787B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1DCA561" w14:textId="77777777" w:rsidTr="00C51F06">
        <w:tc>
          <w:tcPr>
            <w:tcW w:w="0" w:type="auto"/>
          </w:tcPr>
          <w:p w14:paraId="79F79FBD" w14:textId="18C154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R4-2106503</w:t>
            </w:r>
          </w:p>
        </w:tc>
        <w:tc>
          <w:tcPr>
            <w:tcW w:w="0" w:type="auto"/>
          </w:tcPr>
          <w:p w14:paraId="2BB80036" w14:textId="4BC075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HST deployment aspects</w:t>
            </w:r>
          </w:p>
        </w:tc>
        <w:tc>
          <w:tcPr>
            <w:tcW w:w="0" w:type="auto"/>
          </w:tcPr>
          <w:p w14:paraId="4CECD67B" w14:textId="3157EA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4ED15BC" w14:textId="14D32F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679A1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8F91E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6D15FC" w14:textId="77777777" w:rsidTr="00C51F06">
        <w:tc>
          <w:tcPr>
            <w:tcW w:w="0" w:type="auto"/>
          </w:tcPr>
          <w:p w14:paraId="177029C7" w14:textId="50F122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R4-2106504</w:t>
            </w:r>
          </w:p>
        </w:tc>
        <w:tc>
          <w:tcPr>
            <w:tcW w:w="0" w:type="auto"/>
          </w:tcPr>
          <w:p w14:paraId="44FF78B5" w14:textId="4DBA5E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HST in FR2</w:t>
            </w:r>
          </w:p>
        </w:tc>
        <w:tc>
          <w:tcPr>
            <w:tcW w:w="0" w:type="auto"/>
          </w:tcPr>
          <w:p w14:paraId="17C68130" w14:textId="01BF24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556C237" w14:textId="1CDBCB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657F2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CC372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724E57E" w14:textId="77777777" w:rsidTr="00C51F06">
        <w:tc>
          <w:tcPr>
            <w:tcW w:w="0" w:type="auto"/>
          </w:tcPr>
          <w:p w14:paraId="2C52B37B" w14:textId="7D84C8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R4-2106505</w:t>
            </w:r>
          </w:p>
        </w:tc>
        <w:tc>
          <w:tcPr>
            <w:tcW w:w="0" w:type="auto"/>
          </w:tcPr>
          <w:p w14:paraId="7BBC3585" w14:textId="6A0113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aspects of RRM requirements for HST in FR2</w:t>
            </w:r>
          </w:p>
        </w:tc>
        <w:tc>
          <w:tcPr>
            <w:tcW w:w="0" w:type="auto"/>
          </w:tcPr>
          <w:p w14:paraId="7E5E2639" w14:textId="465836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CED6319" w14:textId="412740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FFA2C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1581E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D2BB06B" w14:textId="77777777" w:rsidTr="00C51F06">
        <w:tc>
          <w:tcPr>
            <w:tcW w:w="0" w:type="auto"/>
          </w:tcPr>
          <w:p w14:paraId="54CAB573" w14:textId="701BDB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R4-2106506</w:t>
            </w:r>
          </w:p>
        </w:tc>
        <w:tc>
          <w:tcPr>
            <w:tcW w:w="0" w:type="auto"/>
          </w:tcPr>
          <w:p w14:paraId="7F9FD437" w14:textId="77B713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MRTD requirements for inter-band DL CA in FR2</w:t>
            </w:r>
          </w:p>
        </w:tc>
        <w:tc>
          <w:tcPr>
            <w:tcW w:w="0" w:type="auto"/>
          </w:tcPr>
          <w:p w14:paraId="319D4136" w14:textId="456283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8DB7893" w14:textId="6F5440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AD95F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5DFFD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B9351A3" w14:textId="77777777" w:rsidTr="00C51F06">
        <w:tc>
          <w:tcPr>
            <w:tcW w:w="0" w:type="auto"/>
          </w:tcPr>
          <w:p w14:paraId="47D94EEC" w14:textId="6DAFBB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R4-2106507</w:t>
            </w:r>
          </w:p>
        </w:tc>
        <w:tc>
          <w:tcPr>
            <w:tcW w:w="0" w:type="auto"/>
          </w:tcPr>
          <w:p w14:paraId="76B585ED" w14:textId="09C641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PDSCH simulation results</w:t>
            </w:r>
          </w:p>
        </w:tc>
        <w:tc>
          <w:tcPr>
            <w:tcW w:w="0" w:type="auto"/>
          </w:tcPr>
          <w:p w14:paraId="2CDFDF44" w14:textId="15C446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3850B72" w14:textId="25D704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14E2C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4D391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B1CB0D7" w14:textId="77777777" w:rsidTr="00C51F06">
        <w:tc>
          <w:tcPr>
            <w:tcW w:w="0" w:type="auto"/>
          </w:tcPr>
          <w:p w14:paraId="298362D1" w14:textId="56B8FF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R4-2106508</w:t>
            </w:r>
          </w:p>
        </w:tc>
        <w:tc>
          <w:tcPr>
            <w:tcW w:w="0" w:type="auto"/>
          </w:tcPr>
          <w:p w14:paraId="3072A552" w14:textId="122AB6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PUSCH simulation results</w:t>
            </w:r>
          </w:p>
        </w:tc>
        <w:tc>
          <w:tcPr>
            <w:tcW w:w="0" w:type="auto"/>
          </w:tcPr>
          <w:p w14:paraId="393D19E0" w14:textId="0BBAAD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8166D1B" w14:textId="13A2AE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6490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0D590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306185E" w14:textId="77777777" w:rsidTr="00C51F06">
        <w:tc>
          <w:tcPr>
            <w:tcW w:w="0" w:type="auto"/>
          </w:tcPr>
          <w:p w14:paraId="58C8CEAA" w14:textId="7BE1CA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R4-2106509</w:t>
            </w:r>
          </w:p>
        </w:tc>
        <w:tc>
          <w:tcPr>
            <w:tcW w:w="0" w:type="auto"/>
          </w:tcPr>
          <w:p w14:paraId="2AAD44F3" w14:textId="2020AB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PRACH simulation results</w:t>
            </w:r>
          </w:p>
        </w:tc>
        <w:tc>
          <w:tcPr>
            <w:tcW w:w="0" w:type="auto"/>
          </w:tcPr>
          <w:p w14:paraId="543AD50D" w14:textId="205081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00C2518" w14:textId="4B8008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F7ED9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62E55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298FF4E" w14:textId="77777777" w:rsidTr="00C51F06">
        <w:tc>
          <w:tcPr>
            <w:tcW w:w="0" w:type="auto"/>
          </w:tcPr>
          <w:p w14:paraId="18DC1308" w14:textId="728757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R4-2106510</w:t>
            </w:r>
          </w:p>
        </w:tc>
        <w:tc>
          <w:tcPr>
            <w:tcW w:w="0" w:type="auto"/>
          </w:tcPr>
          <w:p w14:paraId="4DD2C8D0" w14:textId="4D3220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Performance criteria for transient phenomena for IAB</w:t>
            </w:r>
          </w:p>
        </w:tc>
        <w:tc>
          <w:tcPr>
            <w:tcW w:w="0" w:type="auto"/>
          </w:tcPr>
          <w:p w14:paraId="2A6EA22A" w14:textId="170868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14FED7C" w14:textId="389D41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56B22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FD184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743D840" w14:textId="77777777" w:rsidTr="00C51F06">
        <w:tc>
          <w:tcPr>
            <w:tcW w:w="0" w:type="auto"/>
          </w:tcPr>
          <w:p w14:paraId="199426D1" w14:textId="00CC13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R4-2106511</w:t>
            </w:r>
          </w:p>
        </w:tc>
        <w:tc>
          <w:tcPr>
            <w:tcW w:w="0" w:type="auto"/>
          </w:tcPr>
          <w:p w14:paraId="63A1CEAE" w14:textId="3017BF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38.175 on IAB EMC test configurations and performance requirements</w:t>
            </w:r>
          </w:p>
        </w:tc>
        <w:tc>
          <w:tcPr>
            <w:tcW w:w="0" w:type="auto"/>
          </w:tcPr>
          <w:p w14:paraId="5182D03D" w14:textId="1A27D2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ZTE</w:t>
            </w:r>
          </w:p>
        </w:tc>
        <w:tc>
          <w:tcPr>
            <w:tcW w:w="0" w:type="auto"/>
          </w:tcPr>
          <w:p w14:paraId="227B84A3" w14:textId="04CA43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9C17D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4B568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9850574" w14:textId="77777777" w:rsidTr="00C51F06">
        <w:tc>
          <w:tcPr>
            <w:tcW w:w="0" w:type="auto"/>
          </w:tcPr>
          <w:p w14:paraId="74D71128" w14:textId="3F2EFB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R4-2106512</w:t>
            </w:r>
          </w:p>
        </w:tc>
        <w:tc>
          <w:tcPr>
            <w:tcW w:w="0" w:type="auto"/>
          </w:tcPr>
          <w:p w14:paraId="79BA20DE" w14:textId="0876E8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Spatial Exclusion for IAB EMC RI test</w:t>
            </w:r>
          </w:p>
        </w:tc>
        <w:tc>
          <w:tcPr>
            <w:tcW w:w="0" w:type="auto"/>
          </w:tcPr>
          <w:p w14:paraId="748BCFDE" w14:textId="54D016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2B27528" w14:textId="4DF4E5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453C9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3294D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013F799" w14:textId="77777777" w:rsidTr="00C51F06">
        <w:tc>
          <w:tcPr>
            <w:tcW w:w="0" w:type="auto"/>
          </w:tcPr>
          <w:p w14:paraId="0BC1355D" w14:textId="790EA1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R4-2106513</w:t>
            </w:r>
          </w:p>
        </w:tc>
        <w:tc>
          <w:tcPr>
            <w:tcW w:w="0" w:type="auto"/>
          </w:tcPr>
          <w:p w14:paraId="0E28F306" w14:textId="414BA5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38.175 on Spatial Exclusion for IAB EMC Radiated Immunity test</w:t>
            </w:r>
          </w:p>
        </w:tc>
        <w:tc>
          <w:tcPr>
            <w:tcW w:w="0" w:type="auto"/>
          </w:tcPr>
          <w:p w14:paraId="53FFF689" w14:textId="0E22B0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DA1B8F1" w14:textId="63E5CA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040C0D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335A1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325EAF2" w14:textId="77777777" w:rsidTr="00C51F06">
        <w:tc>
          <w:tcPr>
            <w:tcW w:w="0" w:type="auto"/>
          </w:tcPr>
          <w:p w14:paraId="6DEC077A" w14:textId="40B32F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R4-2106514</w:t>
            </w:r>
          </w:p>
        </w:tc>
        <w:tc>
          <w:tcPr>
            <w:tcW w:w="0" w:type="auto"/>
          </w:tcPr>
          <w:p w14:paraId="12E7C24B" w14:textId="353A45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EMC requirements for NR Repeater</w:t>
            </w:r>
          </w:p>
        </w:tc>
        <w:tc>
          <w:tcPr>
            <w:tcW w:w="0" w:type="auto"/>
          </w:tcPr>
          <w:p w14:paraId="60156B2B" w14:textId="177F13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0BD4C1B" w14:textId="010D5D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1D687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3DBA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C4EA656" w14:textId="77777777" w:rsidTr="00C51F06">
        <w:tc>
          <w:tcPr>
            <w:tcW w:w="0" w:type="auto"/>
          </w:tcPr>
          <w:p w14:paraId="5FF2F87F" w14:textId="705030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R4-2106515</w:t>
            </w:r>
          </w:p>
        </w:tc>
        <w:tc>
          <w:tcPr>
            <w:tcW w:w="0" w:type="auto"/>
          </w:tcPr>
          <w:p w14:paraId="07341853" w14:textId="4F6615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RSTD measurement requirements</w:t>
            </w:r>
          </w:p>
        </w:tc>
        <w:tc>
          <w:tcPr>
            <w:tcW w:w="0" w:type="auto"/>
          </w:tcPr>
          <w:p w14:paraId="7495E91D" w14:textId="1A53FC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61CE9E2" w14:textId="2310B0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454FC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1171F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B290E49" w14:textId="77777777" w:rsidTr="00C51F06">
        <w:tc>
          <w:tcPr>
            <w:tcW w:w="0" w:type="auto"/>
          </w:tcPr>
          <w:p w14:paraId="4F4EDB53" w14:textId="1115BD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R4-2106516</w:t>
            </w:r>
          </w:p>
        </w:tc>
        <w:tc>
          <w:tcPr>
            <w:tcW w:w="0" w:type="auto"/>
          </w:tcPr>
          <w:p w14:paraId="1F40DCE4" w14:textId="0A0FC2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maintenance for UE Rx-Tx time difference measurements</w:t>
            </w:r>
          </w:p>
        </w:tc>
        <w:tc>
          <w:tcPr>
            <w:tcW w:w="0" w:type="auto"/>
          </w:tcPr>
          <w:p w14:paraId="1666D339" w14:textId="19A3B2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1C1F49F" w14:textId="37F696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D2331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FF674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472867" w14:textId="77777777" w:rsidTr="00C51F06">
        <w:tc>
          <w:tcPr>
            <w:tcW w:w="0" w:type="auto"/>
          </w:tcPr>
          <w:p w14:paraId="7E4D3796" w14:textId="21E59E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R4-2106517</w:t>
            </w:r>
          </w:p>
        </w:tc>
        <w:tc>
          <w:tcPr>
            <w:tcW w:w="0" w:type="auto"/>
          </w:tcPr>
          <w:p w14:paraId="735A7BFC" w14:textId="00EE5A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on UE Rx-Tx time difference measurements</w:t>
            </w:r>
          </w:p>
        </w:tc>
        <w:tc>
          <w:tcPr>
            <w:tcW w:w="0" w:type="auto"/>
          </w:tcPr>
          <w:p w14:paraId="7153748B" w14:textId="53251B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9AAFE65" w14:textId="51AB23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FEE32F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2547FB" w14:textId="2D7FA4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R4-2105746</w:t>
            </w:r>
          </w:p>
        </w:tc>
      </w:tr>
      <w:tr w:rsidR="00C51F06" w14:paraId="358EE73C" w14:textId="77777777" w:rsidTr="00C51F06">
        <w:tc>
          <w:tcPr>
            <w:tcW w:w="0" w:type="auto"/>
          </w:tcPr>
          <w:p w14:paraId="22186EDF" w14:textId="4649B1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R4-2106518</w:t>
            </w:r>
          </w:p>
        </w:tc>
        <w:tc>
          <w:tcPr>
            <w:tcW w:w="0" w:type="auto"/>
          </w:tcPr>
          <w:p w14:paraId="1E6215B0" w14:textId="143BB5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Others requirements: maintenance for general PRS measurements</w:t>
            </w:r>
          </w:p>
        </w:tc>
        <w:tc>
          <w:tcPr>
            <w:tcW w:w="0" w:type="auto"/>
          </w:tcPr>
          <w:p w14:paraId="33E6CF04" w14:textId="51B778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8A08A45" w14:textId="068C83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E54D4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D2C9A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617996D" w14:textId="77777777" w:rsidTr="00C51F06">
        <w:tc>
          <w:tcPr>
            <w:tcW w:w="0" w:type="auto"/>
          </w:tcPr>
          <w:p w14:paraId="24B25053" w14:textId="52658D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R4-2106519</w:t>
            </w:r>
          </w:p>
        </w:tc>
        <w:tc>
          <w:tcPr>
            <w:tcW w:w="0" w:type="auto"/>
          </w:tcPr>
          <w:p w14:paraId="67C04828" w14:textId="1CEA2D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of link level simulation result of RSTD and PRS RSRP</w:t>
            </w:r>
          </w:p>
        </w:tc>
        <w:tc>
          <w:tcPr>
            <w:tcW w:w="0" w:type="auto"/>
          </w:tcPr>
          <w:p w14:paraId="569D15B9" w14:textId="5EE209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3574953" w14:textId="208AFC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A4DD4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CABF3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26F6B89" w14:textId="77777777" w:rsidTr="00C51F06">
        <w:tc>
          <w:tcPr>
            <w:tcW w:w="0" w:type="auto"/>
          </w:tcPr>
          <w:p w14:paraId="40B74867" w14:textId="377D4F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R4-2106520</w:t>
            </w:r>
          </w:p>
        </w:tc>
        <w:tc>
          <w:tcPr>
            <w:tcW w:w="0" w:type="auto"/>
          </w:tcPr>
          <w:p w14:paraId="52617DD8" w14:textId="5D6BF8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PRS RSTD accuracy requirements</w:t>
            </w:r>
          </w:p>
        </w:tc>
        <w:tc>
          <w:tcPr>
            <w:tcW w:w="0" w:type="auto"/>
          </w:tcPr>
          <w:p w14:paraId="0125ACED" w14:textId="121F2A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D67B154" w14:textId="50BDCB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0AA3F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40B51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E058CC0" w14:textId="77777777" w:rsidTr="00C51F06">
        <w:tc>
          <w:tcPr>
            <w:tcW w:w="0" w:type="auto"/>
          </w:tcPr>
          <w:p w14:paraId="41660C05" w14:textId="75F588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R4-2106521</w:t>
            </w:r>
          </w:p>
        </w:tc>
        <w:tc>
          <w:tcPr>
            <w:tcW w:w="0" w:type="auto"/>
          </w:tcPr>
          <w:p w14:paraId="02E7EB52" w14:textId="67818B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PRS RSRP accuracy requirements</w:t>
            </w:r>
          </w:p>
        </w:tc>
        <w:tc>
          <w:tcPr>
            <w:tcW w:w="0" w:type="auto"/>
          </w:tcPr>
          <w:p w14:paraId="163B518E" w14:textId="6FC936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CB460DE" w14:textId="154740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F522E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48D4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139C7FA" w14:textId="77777777" w:rsidTr="00C51F06">
        <w:tc>
          <w:tcPr>
            <w:tcW w:w="0" w:type="auto"/>
          </w:tcPr>
          <w:p w14:paraId="12AE69BC" w14:textId="60B995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R4-2106522</w:t>
            </w:r>
          </w:p>
        </w:tc>
        <w:tc>
          <w:tcPr>
            <w:tcW w:w="0" w:type="auto"/>
          </w:tcPr>
          <w:p w14:paraId="481B0A8B" w14:textId="4AA3FE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accuracy requirements for UE Rx-Tx time difference</w:t>
            </w:r>
          </w:p>
        </w:tc>
        <w:tc>
          <w:tcPr>
            <w:tcW w:w="0" w:type="auto"/>
          </w:tcPr>
          <w:p w14:paraId="507047A5" w14:textId="1077CA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E7953EA" w14:textId="5EA9FC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95231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6FA5D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2D7ED71" w14:textId="77777777" w:rsidTr="00C51F06">
        <w:tc>
          <w:tcPr>
            <w:tcW w:w="0" w:type="auto"/>
          </w:tcPr>
          <w:p w14:paraId="160459CA" w14:textId="20BCC5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R4-2106523</w:t>
            </w:r>
          </w:p>
        </w:tc>
        <w:tc>
          <w:tcPr>
            <w:tcW w:w="0" w:type="auto"/>
          </w:tcPr>
          <w:p w14:paraId="3FF55EDE" w14:textId="04FCCA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of test cases for NR positioning</w:t>
            </w:r>
          </w:p>
        </w:tc>
        <w:tc>
          <w:tcPr>
            <w:tcW w:w="0" w:type="auto"/>
          </w:tcPr>
          <w:p w14:paraId="4345453D" w14:textId="70DE1F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37DFFCA" w14:textId="147A49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CABEE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0B5C1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3AEB1A3" w14:textId="77777777" w:rsidTr="00C51F06">
        <w:tc>
          <w:tcPr>
            <w:tcW w:w="0" w:type="auto"/>
          </w:tcPr>
          <w:p w14:paraId="3EC4BC34" w14:textId="1FE181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R4-2106524</w:t>
            </w:r>
          </w:p>
        </w:tc>
        <w:tc>
          <w:tcPr>
            <w:tcW w:w="0" w:type="auto"/>
          </w:tcPr>
          <w:p w14:paraId="1C74F454" w14:textId="29420E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for BWP switching on multiple CCs</w:t>
            </w:r>
          </w:p>
        </w:tc>
        <w:tc>
          <w:tcPr>
            <w:tcW w:w="0" w:type="auto"/>
          </w:tcPr>
          <w:p w14:paraId="4DCE0166" w14:textId="662208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3187972" w14:textId="42A63E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F810F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B0761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8080298" w14:textId="77777777" w:rsidTr="00C51F06">
        <w:tc>
          <w:tcPr>
            <w:tcW w:w="0" w:type="auto"/>
          </w:tcPr>
          <w:p w14:paraId="6B782B17" w14:textId="765851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R4-2106525</w:t>
            </w:r>
          </w:p>
        </w:tc>
        <w:tc>
          <w:tcPr>
            <w:tcW w:w="0" w:type="auto"/>
          </w:tcPr>
          <w:p w14:paraId="7C1A0498" w14:textId="353D10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remaining issues of CSI-RS based L3 measurement</w:t>
            </w:r>
          </w:p>
        </w:tc>
        <w:tc>
          <w:tcPr>
            <w:tcW w:w="0" w:type="auto"/>
          </w:tcPr>
          <w:p w14:paraId="0D2F2326" w14:textId="02B096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46419E1" w14:textId="4B8ED1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41CBF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3AACE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0E19106" w14:textId="77777777" w:rsidTr="00C51F06">
        <w:tc>
          <w:tcPr>
            <w:tcW w:w="0" w:type="auto"/>
          </w:tcPr>
          <w:p w14:paraId="07BDDB4A" w14:textId="28856B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R4-2106526</w:t>
            </w:r>
          </w:p>
        </w:tc>
        <w:tc>
          <w:tcPr>
            <w:tcW w:w="0" w:type="auto"/>
          </w:tcPr>
          <w:p w14:paraId="19924E46" w14:textId="2174ED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CSI-RS RSRP accuracy requirements</w:t>
            </w:r>
          </w:p>
        </w:tc>
        <w:tc>
          <w:tcPr>
            <w:tcW w:w="0" w:type="auto"/>
          </w:tcPr>
          <w:p w14:paraId="1CD1833D" w14:textId="1DC1BD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CA46A4B" w14:textId="2C8460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8E7C6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46C43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FF7B7E1" w14:textId="77777777" w:rsidTr="00C51F06">
        <w:tc>
          <w:tcPr>
            <w:tcW w:w="0" w:type="auto"/>
          </w:tcPr>
          <w:p w14:paraId="4FD8172F" w14:textId="1D5612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R4-2106527</w:t>
            </w:r>
          </w:p>
        </w:tc>
        <w:tc>
          <w:tcPr>
            <w:tcW w:w="0" w:type="auto"/>
          </w:tcPr>
          <w:p w14:paraId="2FFE5558" w14:textId="0A07D1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CSI-RS RSRQ accuracy requirements</w:t>
            </w:r>
          </w:p>
        </w:tc>
        <w:tc>
          <w:tcPr>
            <w:tcW w:w="0" w:type="auto"/>
          </w:tcPr>
          <w:p w14:paraId="4B1CE0B1" w14:textId="690120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DE4CA55" w14:textId="6B52E9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32E52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8E3E4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D07C47A" w14:textId="77777777" w:rsidTr="00C51F06">
        <w:tc>
          <w:tcPr>
            <w:tcW w:w="0" w:type="auto"/>
          </w:tcPr>
          <w:p w14:paraId="30AA08CE" w14:textId="0E0971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R4-2106528</w:t>
            </w:r>
          </w:p>
        </w:tc>
        <w:tc>
          <w:tcPr>
            <w:tcW w:w="0" w:type="auto"/>
          </w:tcPr>
          <w:p w14:paraId="06209537" w14:textId="1B5745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simulation results for CSI-RS SINR accuracy requirements</w:t>
            </w:r>
          </w:p>
        </w:tc>
        <w:tc>
          <w:tcPr>
            <w:tcW w:w="0" w:type="auto"/>
          </w:tcPr>
          <w:p w14:paraId="2B09124F" w14:textId="7E07DC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6102470" w14:textId="0E919C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5297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9C5F7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A7FFF54" w14:textId="77777777" w:rsidTr="00C51F06">
        <w:tc>
          <w:tcPr>
            <w:tcW w:w="0" w:type="auto"/>
          </w:tcPr>
          <w:p w14:paraId="68AF7B88" w14:textId="4B7318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R4-2106529</w:t>
            </w:r>
          </w:p>
        </w:tc>
        <w:tc>
          <w:tcPr>
            <w:tcW w:w="0" w:type="auto"/>
          </w:tcPr>
          <w:p w14:paraId="2F230466" w14:textId="19839E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for CSI-RS L3 measurement tests</w:t>
            </w:r>
          </w:p>
        </w:tc>
        <w:tc>
          <w:tcPr>
            <w:tcW w:w="0" w:type="auto"/>
          </w:tcPr>
          <w:p w14:paraId="6D6C776C" w14:textId="6956AE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52E572D" w14:textId="3D7FEB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D35DC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C040B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9DD7523" w14:textId="77777777" w:rsidTr="00C51F06">
        <w:tc>
          <w:tcPr>
            <w:tcW w:w="0" w:type="auto"/>
          </w:tcPr>
          <w:p w14:paraId="4245FEB3" w14:textId="3FE3BC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R4-2106530</w:t>
            </w:r>
          </w:p>
        </w:tc>
        <w:tc>
          <w:tcPr>
            <w:tcW w:w="0" w:type="auto"/>
          </w:tcPr>
          <w:p w14:paraId="1248E190" w14:textId="1EB992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Updated CR on CSI-RS based L3 measurement </w:t>
            </w:r>
            <w:r>
              <w:rPr>
                <w:sz w:val="16"/>
              </w:rPr>
              <w:lastRenderedPageBreak/>
              <w:t>RRM test cases</w:t>
            </w:r>
          </w:p>
        </w:tc>
        <w:tc>
          <w:tcPr>
            <w:tcW w:w="0" w:type="auto"/>
          </w:tcPr>
          <w:p w14:paraId="1101FE33" w14:textId="503736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OPPO</w:t>
            </w:r>
          </w:p>
        </w:tc>
        <w:tc>
          <w:tcPr>
            <w:tcW w:w="0" w:type="auto"/>
          </w:tcPr>
          <w:p w14:paraId="14819670" w14:textId="71320D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750B1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3791B5" w14:textId="282AF1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2105781</w:t>
            </w:r>
          </w:p>
        </w:tc>
      </w:tr>
      <w:tr w:rsidR="00C51F06" w14:paraId="098A6141" w14:textId="77777777" w:rsidTr="00C51F06">
        <w:tc>
          <w:tcPr>
            <w:tcW w:w="0" w:type="auto"/>
          </w:tcPr>
          <w:p w14:paraId="05558310" w14:textId="1CC1AE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R4-2106531</w:t>
            </w:r>
          </w:p>
        </w:tc>
        <w:tc>
          <w:tcPr>
            <w:tcW w:w="0" w:type="auto"/>
          </w:tcPr>
          <w:p w14:paraId="3C91B7B5" w14:textId="4D5A58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FR2 inter-band DL CA enhancements</w:t>
            </w:r>
          </w:p>
        </w:tc>
        <w:tc>
          <w:tcPr>
            <w:tcW w:w="0" w:type="auto"/>
          </w:tcPr>
          <w:p w14:paraId="3D416BC0" w14:textId="1E0FF0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OPPO </w:t>
            </w:r>
          </w:p>
        </w:tc>
        <w:tc>
          <w:tcPr>
            <w:tcW w:w="0" w:type="auto"/>
          </w:tcPr>
          <w:p w14:paraId="11CF8C27" w14:textId="649B6B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40811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A64AA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0ACA00" w14:textId="77777777" w:rsidTr="00C51F06">
        <w:tc>
          <w:tcPr>
            <w:tcW w:w="0" w:type="auto"/>
          </w:tcPr>
          <w:p w14:paraId="24A8B2A0" w14:textId="15F41E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R4-2106532</w:t>
            </w:r>
          </w:p>
        </w:tc>
        <w:tc>
          <w:tcPr>
            <w:tcW w:w="0" w:type="auto"/>
          </w:tcPr>
          <w:p w14:paraId="76D95C78" w14:textId="5155CA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SRS ant port switch</w:t>
            </w:r>
          </w:p>
        </w:tc>
        <w:tc>
          <w:tcPr>
            <w:tcW w:w="0" w:type="auto"/>
          </w:tcPr>
          <w:p w14:paraId="0BBD6F38" w14:textId="63490F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D606220" w14:textId="04DBFC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A15A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2B7A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6858A83" w14:textId="77777777" w:rsidTr="00C51F06">
        <w:tc>
          <w:tcPr>
            <w:tcW w:w="0" w:type="auto"/>
          </w:tcPr>
          <w:p w14:paraId="3084535D" w14:textId="1C1F8C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R4-2106533</w:t>
            </w:r>
          </w:p>
        </w:tc>
        <w:tc>
          <w:tcPr>
            <w:tcW w:w="0" w:type="auto"/>
          </w:tcPr>
          <w:p w14:paraId="5F7EF2B8" w14:textId="015234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HO with PSCell</w:t>
            </w:r>
          </w:p>
        </w:tc>
        <w:tc>
          <w:tcPr>
            <w:tcW w:w="0" w:type="auto"/>
          </w:tcPr>
          <w:p w14:paraId="2432782E" w14:textId="49B03B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F392F70" w14:textId="08E330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DDB46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5EAFA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85071AE" w14:textId="77777777" w:rsidTr="00C51F06">
        <w:tc>
          <w:tcPr>
            <w:tcW w:w="0" w:type="auto"/>
          </w:tcPr>
          <w:p w14:paraId="1910239C" w14:textId="712616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R4-2106534</w:t>
            </w:r>
          </w:p>
        </w:tc>
        <w:tc>
          <w:tcPr>
            <w:tcW w:w="0" w:type="auto"/>
          </w:tcPr>
          <w:p w14:paraId="1B32D6C4" w14:textId="5D4944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PUCCH SCell ActivationDeactivation</w:t>
            </w:r>
          </w:p>
        </w:tc>
        <w:tc>
          <w:tcPr>
            <w:tcW w:w="0" w:type="auto"/>
          </w:tcPr>
          <w:p w14:paraId="0865CE6F" w14:textId="5ED9BA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4AD38C3" w14:textId="61C3C3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6772C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AAD8E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020562" w14:textId="77777777" w:rsidTr="00C51F06">
        <w:tc>
          <w:tcPr>
            <w:tcW w:w="0" w:type="auto"/>
          </w:tcPr>
          <w:p w14:paraId="7D6BC61C" w14:textId="079546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R4-2106535</w:t>
            </w:r>
          </w:p>
        </w:tc>
        <w:tc>
          <w:tcPr>
            <w:tcW w:w="0" w:type="auto"/>
          </w:tcPr>
          <w:p w14:paraId="2A9C1643" w14:textId="04C494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pre-configured MG pattern(s) for NR_MG_enh</w:t>
            </w:r>
          </w:p>
        </w:tc>
        <w:tc>
          <w:tcPr>
            <w:tcW w:w="0" w:type="auto"/>
          </w:tcPr>
          <w:p w14:paraId="410EC602" w14:textId="048FC9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ECF0102" w14:textId="1B3092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66921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FFCA5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FA065AE" w14:textId="77777777" w:rsidTr="00C51F06">
        <w:tc>
          <w:tcPr>
            <w:tcW w:w="0" w:type="auto"/>
          </w:tcPr>
          <w:p w14:paraId="4AE5BC6F" w14:textId="5769AE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R4-2106536</w:t>
            </w:r>
          </w:p>
        </w:tc>
        <w:tc>
          <w:tcPr>
            <w:tcW w:w="0" w:type="auto"/>
          </w:tcPr>
          <w:p w14:paraId="6A7AC6F6" w14:textId="0C50EE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multiple concurrent and independent MG patterns for NR_MG_enh</w:t>
            </w:r>
          </w:p>
        </w:tc>
        <w:tc>
          <w:tcPr>
            <w:tcW w:w="0" w:type="auto"/>
          </w:tcPr>
          <w:p w14:paraId="032FC701" w14:textId="17D400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AF21999" w14:textId="3B1E75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CCF12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4D401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F3D2797" w14:textId="77777777" w:rsidTr="00C51F06">
        <w:tc>
          <w:tcPr>
            <w:tcW w:w="0" w:type="auto"/>
          </w:tcPr>
          <w:p w14:paraId="5BD287E8" w14:textId="6824C8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R4-2106537</w:t>
            </w:r>
          </w:p>
        </w:tc>
        <w:tc>
          <w:tcPr>
            <w:tcW w:w="0" w:type="auto"/>
          </w:tcPr>
          <w:p w14:paraId="36B4AED1" w14:textId="6619F4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NCSG for NR_MG_enh</w:t>
            </w:r>
          </w:p>
        </w:tc>
        <w:tc>
          <w:tcPr>
            <w:tcW w:w="0" w:type="auto"/>
          </w:tcPr>
          <w:p w14:paraId="4CA3521B" w14:textId="0CB961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091A8E8" w14:textId="3EDB6E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09909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FDCA0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F255891" w14:textId="77777777" w:rsidTr="00C51F06">
        <w:tc>
          <w:tcPr>
            <w:tcW w:w="0" w:type="auto"/>
          </w:tcPr>
          <w:p w14:paraId="36E06E62" w14:textId="26C378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R4-2106538</w:t>
            </w:r>
          </w:p>
        </w:tc>
        <w:tc>
          <w:tcPr>
            <w:tcW w:w="0" w:type="auto"/>
          </w:tcPr>
          <w:p w14:paraId="5AF776AC" w14:textId="33E778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 for Rel17 FR1 HST</w:t>
            </w:r>
          </w:p>
        </w:tc>
        <w:tc>
          <w:tcPr>
            <w:tcW w:w="0" w:type="auto"/>
          </w:tcPr>
          <w:p w14:paraId="629092DA" w14:textId="520D3C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F5EA463" w14:textId="60C933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D5591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C762C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8D16FAE" w14:textId="77777777" w:rsidTr="00C51F06">
        <w:tc>
          <w:tcPr>
            <w:tcW w:w="0" w:type="auto"/>
          </w:tcPr>
          <w:p w14:paraId="2C3E0050" w14:textId="55B63A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R4-2106539</w:t>
            </w:r>
          </w:p>
        </w:tc>
        <w:tc>
          <w:tcPr>
            <w:tcW w:w="0" w:type="auto"/>
          </w:tcPr>
          <w:p w14:paraId="619ED973" w14:textId="4ADE0E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R17 RLM/BFD relaxation</w:t>
            </w:r>
          </w:p>
        </w:tc>
        <w:tc>
          <w:tcPr>
            <w:tcW w:w="0" w:type="auto"/>
          </w:tcPr>
          <w:p w14:paraId="2608E932" w14:textId="43E858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EE6E387" w14:textId="43A493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B38D0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354CD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BA8B143" w14:textId="77777777" w:rsidTr="00C51F06">
        <w:tc>
          <w:tcPr>
            <w:tcW w:w="0" w:type="auto"/>
          </w:tcPr>
          <w:p w14:paraId="15DC16AE" w14:textId="61A51A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R4-2106540</w:t>
            </w:r>
          </w:p>
        </w:tc>
        <w:tc>
          <w:tcPr>
            <w:tcW w:w="0" w:type="auto"/>
          </w:tcPr>
          <w:p w14:paraId="375ED2D9" w14:textId="15FB4A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R17 RLM/BFD relaxation</w:t>
            </w:r>
          </w:p>
        </w:tc>
        <w:tc>
          <w:tcPr>
            <w:tcW w:w="0" w:type="auto"/>
          </w:tcPr>
          <w:p w14:paraId="4BCBAD2B" w14:textId="645E9E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FBF1865" w14:textId="1D02D4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17C95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94B32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DB7C44D" w14:textId="77777777" w:rsidTr="00C51F06">
        <w:tc>
          <w:tcPr>
            <w:tcW w:w="0" w:type="auto"/>
          </w:tcPr>
          <w:p w14:paraId="350379DB" w14:textId="2DF28A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R4-2106541</w:t>
            </w:r>
          </w:p>
        </w:tc>
        <w:tc>
          <w:tcPr>
            <w:tcW w:w="0" w:type="auto"/>
          </w:tcPr>
          <w:p w14:paraId="61669C80" w14:textId="4CABAF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SAR issue for HP UE inter-band UL CA</w:t>
            </w:r>
          </w:p>
        </w:tc>
        <w:tc>
          <w:tcPr>
            <w:tcW w:w="0" w:type="auto"/>
          </w:tcPr>
          <w:p w14:paraId="388EC174" w14:textId="718307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57A048A5" w14:textId="4AB3AD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0FC30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BA8CC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601980" w14:textId="77777777" w:rsidTr="00C51F06">
        <w:tc>
          <w:tcPr>
            <w:tcW w:w="0" w:type="auto"/>
          </w:tcPr>
          <w:p w14:paraId="66663857" w14:textId="02BF4D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R4-2106542</w:t>
            </w:r>
          </w:p>
        </w:tc>
        <w:tc>
          <w:tcPr>
            <w:tcW w:w="0" w:type="auto"/>
          </w:tcPr>
          <w:p w14:paraId="7A8C3E97" w14:textId="7FFC71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HP UE for TDD intra-band UL CA</w:t>
            </w:r>
          </w:p>
        </w:tc>
        <w:tc>
          <w:tcPr>
            <w:tcW w:w="0" w:type="auto"/>
          </w:tcPr>
          <w:p w14:paraId="714A10A7" w14:textId="12AA4D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16DC2CA" w14:textId="2A6D6E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D69D6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61EA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EF68EE1" w14:textId="77777777" w:rsidTr="00C51F06">
        <w:tc>
          <w:tcPr>
            <w:tcW w:w="0" w:type="auto"/>
          </w:tcPr>
          <w:p w14:paraId="5C286DBF" w14:textId="73D41A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R4-2106543</w:t>
            </w:r>
          </w:p>
        </w:tc>
        <w:tc>
          <w:tcPr>
            <w:tcW w:w="0" w:type="auto"/>
          </w:tcPr>
          <w:p w14:paraId="160726E9" w14:textId="2B10C0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UE capability for PC2 TDD intra-band contiguous and non-contiguous CA</w:t>
            </w:r>
          </w:p>
        </w:tc>
        <w:tc>
          <w:tcPr>
            <w:tcW w:w="0" w:type="auto"/>
          </w:tcPr>
          <w:p w14:paraId="2B6C690D" w14:textId="3CBCBF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7906D83C" w14:textId="2FF97E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A25EB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17B7E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B8A83E9" w14:textId="77777777" w:rsidTr="00C51F06">
        <w:tc>
          <w:tcPr>
            <w:tcW w:w="0" w:type="auto"/>
          </w:tcPr>
          <w:p w14:paraId="6655E0F3" w14:textId="0BF377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R4-2106544</w:t>
            </w:r>
          </w:p>
        </w:tc>
        <w:tc>
          <w:tcPr>
            <w:tcW w:w="0" w:type="auto"/>
          </w:tcPr>
          <w:p w14:paraId="07A3A804" w14:textId="1636C5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Preminary simulation result for coexistence study on NR to support non-terrestrial networks</w:t>
            </w:r>
          </w:p>
        </w:tc>
        <w:tc>
          <w:tcPr>
            <w:tcW w:w="0" w:type="auto"/>
          </w:tcPr>
          <w:p w14:paraId="2C715DD9" w14:textId="4E4AAC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142A10BF" w14:textId="21C5DA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D12AB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611C6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269EA02" w14:textId="77777777" w:rsidTr="00C51F06">
        <w:tc>
          <w:tcPr>
            <w:tcW w:w="0" w:type="auto"/>
          </w:tcPr>
          <w:p w14:paraId="5363A775" w14:textId="644341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R4-2106545</w:t>
            </w:r>
          </w:p>
        </w:tc>
        <w:tc>
          <w:tcPr>
            <w:tcW w:w="0" w:type="auto"/>
          </w:tcPr>
          <w:p w14:paraId="311C034E" w14:textId="0326EA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RF interfaces for NR to support non-terrestrial networks</w:t>
            </w:r>
          </w:p>
        </w:tc>
        <w:tc>
          <w:tcPr>
            <w:tcW w:w="0" w:type="auto"/>
          </w:tcPr>
          <w:p w14:paraId="1AB78BF9" w14:textId="06EBFF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E81919F" w14:textId="26BE7A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BC43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68E01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ADB17B" w14:textId="77777777" w:rsidTr="00C51F06">
        <w:tc>
          <w:tcPr>
            <w:tcW w:w="0" w:type="auto"/>
          </w:tcPr>
          <w:p w14:paraId="53EC4A9D" w14:textId="737E7A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R4-2106546</w:t>
            </w:r>
          </w:p>
        </w:tc>
        <w:tc>
          <w:tcPr>
            <w:tcW w:w="0" w:type="auto"/>
          </w:tcPr>
          <w:p w14:paraId="2AF75289" w14:textId="5635F5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Rel16 corrections on power tolerance for intra-band contiguous CA</w:t>
            </w:r>
          </w:p>
        </w:tc>
        <w:tc>
          <w:tcPr>
            <w:tcW w:w="0" w:type="auto"/>
          </w:tcPr>
          <w:p w14:paraId="6D262204" w14:textId="6F1DCC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6AF3E1E5" w14:textId="6530AE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92E048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6F9B8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0B8E532" w14:textId="77777777" w:rsidTr="00C51F06">
        <w:tc>
          <w:tcPr>
            <w:tcW w:w="0" w:type="auto"/>
          </w:tcPr>
          <w:p w14:paraId="1B21150F" w14:textId="103D73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R4-2106547</w:t>
            </w:r>
          </w:p>
        </w:tc>
        <w:tc>
          <w:tcPr>
            <w:tcW w:w="0" w:type="auto"/>
          </w:tcPr>
          <w:p w14:paraId="5F31A232" w14:textId="2084C2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Rel17 corrections on power tolerance for intra-band contiguous CA</w:t>
            </w:r>
          </w:p>
        </w:tc>
        <w:tc>
          <w:tcPr>
            <w:tcW w:w="0" w:type="auto"/>
          </w:tcPr>
          <w:p w14:paraId="0E285423" w14:textId="201925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C30772A" w14:textId="7FAEC6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2A5865C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45E6E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4ACDA9F" w14:textId="77777777" w:rsidTr="00C51F06">
        <w:tc>
          <w:tcPr>
            <w:tcW w:w="0" w:type="auto"/>
          </w:tcPr>
          <w:p w14:paraId="12947DDB" w14:textId="464BB4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R4-2106548</w:t>
            </w:r>
          </w:p>
        </w:tc>
        <w:tc>
          <w:tcPr>
            <w:tcW w:w="0" w:type="auto"/>
          </w:tcPr>
          <w:p w14:paraId="65ACFC58" w14:textId="615353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HP UE for Band n34</w:t>
            </w:r>
          </w:p>
        </w:tc>
        <w:tc>
          <w:tcPr>
            <w:tcW w:w="0" w:type="auto"/>
          </w:tcPr>
          <w:p w14:paraId="3859A83E" w14:textId="54AD23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6298180E" w14:textId="114624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DFC0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E8F2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E4A9CB8" w14:textId="77777777" w:rsidTr="00C51F06">
        <w:tc>
          <w:tcPr>
            <w:tcW w:w="0" w:type="auto"/>
          </w:tcPr>
          <w:p w14:paraId="35B59275" w14:textId="1F6B19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R4-2106549</w:t>
            </w:r>
          </w:p>
        </w:tc>
        <w:tc>
          <w:tcPr>
            <w:tcW w:w="0" w:type="auto"/>
          </w:tcPr>
          <w:p w14:paraId="11C06A8C" w14:textId="6AB002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HP UE for Band n39</w:t>
            </w:r>
          </w:p>
        </w:tc>
        <w:tc>
          <w:tcPr>
            <w:tcW w:w="0" w:type="auto"/>
          </w:tcPr>
          <w:p w14:paraId="1DC440BF" w14:textId="7D5B9C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CF4A898" w14:textId="3E9450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F4947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EFF9A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757F528" w14:textId="77777777" w:rsidTr="00C51F06">
        <w:tc>
          <w:tcPr>
            <w:tcW w:w="0" w:type="auto"/>
          </w:tcPr>
          <w:p w14:paraId="48B51A78" w14:textId="1464E5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R4-2106550</w:t>
            </w:r>
          </w:p>
        </w:tc>
        <w:tc>
          <w:tcPr>
            <w:tcW w:w="0" w:type="auto"/>
          </w:tcPr>
          <w:p w14:paraId="66C54183" w14:textId="7DD3ED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HP UE for FDD bands</w:t>
            </w:r>
          </w:p>
        </w:tc>
        <w:tc>
          <w:tcPr>
            <w:tcW w:w="0" w:type="auto"/>
          </w:tcPr>
          <w:p w14:paraId="386F2937" w14:textId="464E6F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1B8CE8AB" w14:textId="4A0D04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C698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DED32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73B70E" w14:textId="77777777" w:rsidTr="00C51F06">
        <w:tc>
          <w:tcPr>
            <w:tcW w:w="0" w:type="auto"/>
          </w:tcPr>
          <w:p w14:paraId="06DD9E34" w14:textId="11425F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R4-2106551</w:t>
            </w:r>
          </w:p>
        </w:tc>
        <w:tc>
          <w:tcPr>
            <w:tcW w:w="0" w:type="auto"/>
          </w:tcPr>
          <w:p w14:paraId="7F0AE244" w14:textId="3A6387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reply LS on Clarification on exception requirements for Intermodulation due to Dual uplink (IMD)</w:t>
            </w:r>
          </w:p>
        </w:tc>
        <w:tc>
          <w:tcPr>
            <w:tcW w:w="0" w:type="auto"/>
          </w:tcPr>
          <w:p w14:paraId="5F973F71" w14:textId="174211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869ABE4" w14:textId="5CA6A3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F41B8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CFD6E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602C8EE" w14:textId="77777777" w:rsidTr="00C51F06">
        <w:tc>
          <w:tcPr>
            <w:tcW w:w="0" w:type="auto"/>
          </w:tcPr>
          <w:p w14:paraId="727EA9A0" w14:textId="63E35B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R4-2106552</w:t>
            </w:r>
          </w:p>
        </w:tc>
        <w:tc>
          <w:tcPr>
            <w:tcW w:w="0" w:type="auto"/>
          </w:tcPr>
          <w:p w14:paraId="003E4BC6" w14:textId="2448A5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Frequency Bands for testing of A-GNSS Sensitivity requirements in NR and LTE</w:t>
            </w:r>
          </w:p>
        </w:tc>
        <w:tc>
          <w:tcPr>
            <w:tcW w:w="0" w:type="auto"/>
          </w:tcPr>
          <w:p w14:paraId="70EDAD17" w14:textId="120896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6916341B" w14:textId="6E8805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13D9D57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DFE28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5C1AB3" w14:textId="77777777" w:rsidTr="00C51F06">
        <w:tc>
          <w:tcPr>
            <w:tcW w:w="0" w:type="auto"/>
          </w:tcPr>
          <w:p w14:paraId="5E9814D7" w14:textId="267926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R4-2106553</w:t>
            </w:r>
          </w:p>
        </w:tc>
        <w:tc>
          <w:tcPr>
            <w:tcW w:w="0" w:type="auto"/>
          </w:tcPr>
          <w:p w14:paraId="0B64623C" w14:textId="10C16F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Discussion on simultaneous TxRx</w:t>
            </w:r>
          </w:p>
        </w:tc>
        <w:tc>
          <w:tcPr>
            <w:tcW w:w="0" w:type="auto"/>
          </w:tcPr>
          <w:p w14:paraId="25196161" w14:textId="67DB0C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9B987F3" w14:textId="59719A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A15A9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1CCFC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4535558" w14:textId="77777777" w:rsidTr="00C51F06">
        <w:tc>
          <w:tcPr>
            <w:tcW w:w="0" w:type="auto"/>
          </w:tcPr>
          <w:p w14:paraId="7FBE213D" w14:textId="0BFDB8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R4-2106554</w:t>
            </w:r>
          </w:p>
        </w:tc>
        <w:tc>
          <w:tcPr>
            <w:tcW w:w="0" w:type="auto"/>
          </w:tcPr>
          <w:p w14:paraId="3C0E2CFA" w14:textId="1F8EB0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V2X FDM operation</w:t>
            </w:r>
          </w:p>
        </w:tc>
        <w:tc>
          <w:tcPr>
            <w:tcW w:w="0" w:type="auto"/>
          </w:tcPr>
          <w:p w14:paraId="06E04A91" w14:textId="400E1E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59944AF" w14:textId="78ADC0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ECEDA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64FD3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E2BBCE2" w14:textId="77777777" w:rsidTr="00C51F06">
        <w:tc>
          <w:tcPr>
            <w:tcW w:w="0" w:type="auto"/>
          </w:tcPr>
          <w:p w14:paraId="7662517E" w14:textId="0EF9EE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R4-2106555</w:t>
            </w:r>
          </w:p>
        </w:tc>
        <w:tc>
          <w:tcPr>
            <w:tcW w:w="0" w:type="auto"/>
          </w:tcPr>
          <w:p w14:paraId="34DD361A" w14:textId="25374B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V2X synchronization</w:t>
            </w:r>
          </w:p>
        </w:tc>
        <w:tc>
          <w:tcPr>
            <w:tcW w:w="0" w:type="auto"/>
          </w:tcPr>
          <w:p w14:paraId="25714981" w14:textId="555C07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61DAD56" w14:textId="46A00C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8F7D0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BD60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5DF24D4" w14:textId="77777777" w:rsidTr="00C51F06">
        <w:tc>
          <w:tcPr>
            <w:tcW w:w="0" w:type="auto"/>
          </w:tcPr>
          <w:p w14:paraId="1E539ACD" w14:textId="7C94A2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R4-2106556</w:t>
            </w:r>
          </w:p>
        </w:tc>
        <w:tc>
          <w:tcPr>
            <w:tcW w:w="0" w:type="auto"/>
          </w:tcPr>
          <w:p w14:paraId="08667BB3" w14:textId="6D25E9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n259 FWA</w:t>
            </w:r>
          </w:p>
        </w:tc>
        <w:tc>
          <w:tcPr>
            <w:tcW w:w="0" w:type="auto"/>
          </w:tcPr>
          <w:p w14:paraId="5EA4319B" w14:textId="6282AA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C0FEE42" w14:textId="49C1A5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3449D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01C49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E17D8A" w14:textId="77777777" w:rsidTr="00C51F06">
        <w:tc>
          <w:tcPr>
            <w:tcW w:w="0" w:type="auto"/>
          </w:tcPr>
          <w:p w14:paraId="261782D5" w14:textId="0499D8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R4-2106557</w:t>
            </w:r>
          </w:p>
        </w:tc>
        <w:tc>
          <w:tcPr>
            <w:tcW w:w="0" w:type="auto"/>
          </w:tcPr>
          <w:p w14:paraId="6F02DAF3" w14:textId="1D1AFC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Discussion on UE power class high limit</w:t>
            </w:r>
          </w:p>
        </w:tc>
        <w:tc>
          <w:tcPr>
            <w:tcW w:w="0" w:type="auto"/>
          </w:tcPr>
          <w:p w14:paraId="5B96979C" w14:textId="2F4390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B4314E9" w14:textId="4E16F6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86154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EBD89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0D684FF" w14:textId="77777777" w:rsidTr="00C51F06">
        <w:tc>
          <w:tcPr>
            <w:tcW w:w="0" w:type="auto"/>
          </w:tcPr>
          <w:p w14:paraId="555ED5F9" w14:textId="20B91D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R4-2106558</w:t>
            </w:r>
          </w:p>
        </w:tc>
        <w:tc>
          <w:tcPr>
            <w:tcW w:w="0" w:type="auto"/>
          </w:tcPr>
          <w:p w14:paraId="3243A79F" w14:textId="789C63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 TxD testing issues</w:t>
            </w:r>
          </w:p>
        </w:tc>
        <w:tc>
          <w:tcPr>
            <w:tcW w:w="0" w:type="auto"/>
          </w:tcPr>
          <w:p w14:paraId="68824365" w14:textId="22A4CE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8606237" w14:textId="279E64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A4C0B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829D3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8C7E693" w14:textId="77777777" w:rsidTr="00C51F06">
        <w:tc>
          <w:tcPr>
            <w:tcW w:w="0" w:type="auto"/>
          </w:tcPr>
          <w:p w14:paraId="3F93D436" w14:textId="67E56C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R4-2106559</w:t>
            </w:r>
          </w:p>
        </w:tc>
        <w:tc>
          <w:tcPr>
            <w:tcW w:w="0" w:type="auto"/>
          </w:tcPr>
          <w:p w14:paraId="254102DF" w14:textId="677954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Inter band CA HPUE</w:t>
            </w:r>
          </w:p>
        </w:tc>
        <w:tc>
          <w:tcPr>
            <w:tcW w:w="0" w:type="auto"/>
          </w:tcPr>
          <w:p w14:paraId="4A17E407" w14:textId="34A188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193B12B" w14:textId="340A9F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00832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B55D4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AC01C7" w14:textId="77777777" w:rsidTr="00C51F06">
        <w:tc>
          <w:tcPr>
            <w:tcW w:w="0" w:type="auto"/>
          </w:tcPr>
          <w:p w14:paraId="28533607" w14:textId="07CD08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R4-2106560</w:t>
            </w:r>
          </w:p>
        </w:tc>
        <w:tc>
          <w:tcPr>
            <w:tcW w:w="0" w:type="auto"/>
          </w:tcPr>
          <w:p w14:paraId="1B4C7DF1" w14:textId="5FCD30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FDD HPUE</w:t>
            </w:r>
          </w:p>
        </w:tc>
        <w:tc>
          <w:tcPr>
            <w:tcW w:w="0" w:type="auto"/>
          </w:tcPr>
          <w:p w14:paraId="60884065" w14:textId="5DB983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61B4538" w14:textId="30F477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3B701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4776F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4F51D0A" w14:textId="77777777" w:rsidTr="00C51F06">
        <w:tc>
          <w:tcPr>
            <w:tcW w:w="0" w:type="auto"/>
          </w:tcPr>
          <w:p w14:paraId="2FFF679B" w14:textId="6A67D7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R4-2106561</w:t>
            </w:r>
          </w:p>
        </w:tc>
        <w:tc>
          <w:tcPr>
            <w:tcW w:w="0" w:type="auto"/>
          </w:tcPr>
          <w:p w14:paraId="74366AC4" w14:textId="2CCA20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MSD improvement</w:t>
            </w:r>
          </w:p>
        </w:tc>
        <w:tc>
          <w:tcPr>
            <w:tcW w:w="0" w:type="auto"/>
          </w:tcPr>
          <w:p w14:paraId="66AAC9A7" w14:textId="614422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106ED99" w14:textId="0DF112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D5EF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62662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04F50DE" w14:textId="77777777" w:rsidTr="00C51F06">
        <w:tc>
          <w:tcPr>
            <w:tcW w:w="0" w:type="auto"/>
          </w:tcPr>
          <w:p w14:paraId="146FA752" w14:textId="6DDE2B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R4-2106562</w:t>
            </w:r>
          </w:p>
        </w:tc>
        <w:tc>
          <w:tcPr>
            <w:tcW w:w="0" w:type="auto"/>
          </w:tcPr>
          <w:p w14:paraId="1A72C1F8" w14:textId="7F45A7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FR1 UL CA with MIMO</w:t>
            </w:r>
          </w:p>
        </w:tc>
        <w:tc>
          <w:tcPr>
            <w:tcW w:w="0" w:type="auto"/>
          </w:tcPr>
          <w:p w14:paraId="3F87FE04" w14:textId="2E3BDB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F28BEC3" w14:textId="4970B4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2B1A7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A399C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7F9A1CC" w14:textId="77777777" w:rsidTr="00C51F06">
        <w:tc>
          <w:tcPr>
            <w:tcW w:w="0" w:type="auto"/>
          </w:tcPr>
          <w:p w14:paraId="4F846A9D" w14:textId="3EC0F6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R4-2106563</w:t>
            </w:r>
          </w:p>
        </w:tc>
        <w:tc>
          <w:tcPr>
            <w:tcW w:w="0" w:type="auto"/>
          </w:tcPr>
          <w:p w14:paraId="25FAD696" w14:textId="0BC38C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FR2 Inter-band UL CA</w:t>
            </w:r>
          </w:p>
        </w:tc>
        <w:tc>
          <w:tcPr>
            <w:tcW w:w="0" w:type="auto"/>
          </w:tcPr>
          <w:p w14:paraId="23071242" w14:textId="67EF4C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15438AE" w14:textId="6252C9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0F48B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65AF0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BE28CCA" w14:textId="77777777" w:rsidTr="00C51F06">
        <w:tc>
          <w:tcPr>
            <w:tcW w:w="0" w:type="auto"/>
          </w:tcPr>
          <w:p w14:paraId="102E58FD" w14:textId="3D4016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R4-2106564</w:t>
            </w:r>
          </w:p>
        </w:tc>
        <w:tc>
          <w:tcPr>
            <w:tcW w:w="0" w:type="auto"/>
          </w:tcPr>
          <w:p w14:paraId="5D189948" w14:textId="5EBD1B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FR2 Inter-band DL CA within same frequency group based on CBM</w:t>
            </w:r>
          </w:p>
        </w:tc>
        <w:tc>
          <w:tcPr>
            <w:tcW w:w="0" w:type="auto"/>
          </w:tcPr>
          <w:p w14:paraId="13BD41EA" w14:textId="17D8CD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E9670EB" w14:textId="733F00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76C91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0CD8B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B5D8C37" w14:textId="77777777" w:rsidTr="00C51F06">
        <w:tc>
          <w:tcPr>
            <w:tcW w:w="0" w:type="auto"/>
          </w:tcPr>
          <w:p w14:paraId="03A80730" w14:textId="5ED8EF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R4-2106565</w:t>
            </w:r>
          </w:p>
        </w:tc>
        <w:tc>
          <w:tcPr>
            <w:tcW w:w="0" w:type="auto"/>
          </w:tcPr>
          <w:p w14:paraId="60285D08" w14:textId="435C58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FR2 Inter-band DL CA with IBM</w:t>
            </w:r>
          </w:p>
        </w:tc>
        <w:tc>
          <w:tcPr>
            <w:tcW w:w="0" w:type="auto"/>
          </w:tcPr>
          <w:p w14:paraId="0785D646" w14:textId="48CE61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479F128" w14:textId="3080A2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25481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4AD1C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A06136A" w14:textId="77777777" w:rsidTr="00C51F06">
        <w:tc>
          <w:tcPr>
            <w:tcW w:w="0" w:type="auto"/>
          </w:tcPr>
          <w:p w14:paraId="7F6B1CAC" w14:textId="16238B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R4-2106566</w:t>
            </w:r>
          </w:p>
        </w:tc>
        <w:tc>
          <w:tcPr>
            <w:tcW w:w="0" w:type="auto"/>
          </w:tcPr>
          <w:p w14:paraId="4B37F7B5" w14:textId="6CB207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DC reporting for more than 2CCs</w:t>
            </w:r>
          </w:p>
        </w:tc>
        <w:tc>
          <w:tcPr>
            <w:tcW w:w="0" w:type="auto"/>
          </w:tcPr>
          <w:p w14:paraId="3D26B318" w14:textId="04E4CD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0B17F7B" w14:textId="58A4F4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744A6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573E8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BDCC8EE" w14:textId="77777777" w:rsidTr="00C51F06">
        <w:tc>
          <w:tcPr>
            <w:tcW w:w="0" w:type="auto"/>
          </w:tcPr>
          <w:p w14:paraId="48D49453" w14:textId="701528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R4-2106567</w:t>
            </w:r>
          </w:p>
        </w:tc>
        <w:tc>
          <w:tcPr>
            <w:tcW w:w="0" w:type="auto"/>
          </w:tcPr>
          <w:p w14:paraId="1E4AFFC2" w14:textId="76C75D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on Spatial Correlation with combined beam</w:t>
            </w:r>
          </w:p>
        </w:tc>
        <w:tc>
          <w:tcPr>
            <w:tcW w:w="0" w:type="auto"/>
          </w:tcPr>
          <w:p w14:paraId="3E427385" w14:textId="596853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6567815" w14:textId="1260F7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496B0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9C14F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D7FF2EF" w14:textId="77777777" w:rsidTr="00C51F06">
        <w:tc>
          <w:tcPr>
            <w:tcW w:w="0" w:type="auto"/>
          </w:tcPr>
          <w:p w14:paraId="694055A4" w14:textId="1097A6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R4-2106568</w:t>
            </w:r>
          </w:p>
        </w:tc>
        <w:tc>
          <w:tcPr>
            <w:tcW w:w="0" w:type="auto"/>
          </w:tcPr>
          <w:p w14:paraId="642260FF" w14:textId="24E990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FoM for FR2</w:t>
            </w:r>
          </w:p>
        </w:tc>
        <w:tc>
          <w:tcPr>
            <w:tcW w:w="0" w:type="auto"/>
          </w:tcPr>
          <w:p w14:paraId="15F01079" w14:textId="2F464B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5B4B2C5" w14:textId="36D614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3B0DF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94049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DB95D4F" w14:textId="77777777" w:rsidTr="00C51F06">
        <w:tc>
          <w:tcPr>
            <w:tcW w:w="0" w:type="auto"/>
          </w:tcPr>
          <w:p w14:paraId="7BE088F1" w14:textId="4B3D90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R4-2106569</w:t>
            </w:r>
          </w:p>
        </w:tc>
        <w:tc>
          <w:tcPr>
            <w:tcW w:w="0" w:type="auto"/>
          </w:tcPr>
          <w:p w14:paraId="6FF28E38" w14:textId="13ED4C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FR2 blocking issue</w:t>
            </w:r>
          </w:p>
        </w:tc>
        <w:tc>
          <w:tcPr>
            <w:tcW w:w="0" w:type="auto"/>
          </w:tcPr>
          <w:p w14:paraId="4746E02C" w14:textId="119DC9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512CC22" w14:textId="6D5A94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2DE7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09A2D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0DF9839" w14:textId="77777777" w:rsidTr="00C51F06">
        <w:tc>
          <w:tcPr>
            <w:tcW w:w="0" w:type="auto"/>
          </w:tcPr>
          <w:p w14:paraId="4D9868D4" w14:textId="6CDF77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R4-2106570</w:t>
            </w:r>
          </w:p>
        </w:tc>
        <w:tc>
          <w:tcPr>
            <w:tcW w:w="0" w:type="auto"/>
          </w:tcPr>
          <w:p w14:paraId="6AFA764A" w14:textId="53EDF8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to minimize the impact of polarization basis mismatch</w:t>
            </w:r>
          </w:p>
        </w:tc>
        <w:tc>
          <w:tcPr>
            <w:tcW w:w="0" w:type="auto"/>
          </w:tcPr>
          <w:p w14:paraId="2598D697" w14:textId="6B73D5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36D334C" w14:textId="55C8A5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55DFA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71B2A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10F5087" w14:textId="77777777" w:rsidTr="00C51F06">
        <w:tc>
          <w:tcPr>
            <w:tcW w:w="0" w:type="auto"/>
          </w:tcPr>
          <w:p w14:paraId="04A60FB7" w14:textId="6390FE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R4-2106571</w:t>
            </w:r>
          </w:p>
        </w:tc>
        <w:tc>
          <w:tcPr>
            <w:tcW w:w="0" w:type="auto"/>
          </w:tcPr>
          <w:p w14:paraId="71B598CC" w14:textId="4C7586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IAB-MT demodulation requirements</w:t>
            </w:r>
          </w:p>
        </w:tc>
        <w:tc>
          <w:tcPr>
            <w:tcW w:w="0" w:type="auto"/>
          </w:tcPr>
          <w:p w14:paraId="5EB3C896" w14:textId="53B5EC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22313B6" w14:textId="0547DB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B7F23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D37A7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07909C7" w14:textId="77777777" w:rsidTr="00C51F06">
        <w:tc>
          <w:tcPr>
            <w:tcW w:w="0" w:type="auto"/>
          </w:tcPr>
          <w:p w14:paraId="69DE8A5C" w14:textId="0E78BF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R4-2106572</w:t>
            </w:r>
          </w:p>
        </w:tc>
        <w:tc>
          <w:tcPr>
            <w:tcW w:w="0" w:type="auto"/>
          </w:tcPr>
          <w:p w14:paraId="196EE64F" w14:textId="4969CB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CA_n24-n41</w:t>
            </w:r>
          </w:p>
        </w:tc>
        <w:tc>
          <w:tcPr>
            <w:tcW w:w="0" w:type="auto"/>
          </w:tcPr>
          <w:p w14:paraId="4E8613FA" w14:textId="7ABEA2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08B94F44" w14:textId="7E64FC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22975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14511F" w14:textId="032DF7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R4-2105258</w:t>
            </w:r>
          </w:p>
        </w:tc>
      </w:tr>
      <w:tr w:rsidR="00C51F06" w14:paraId="3386B759" w14:textId="77777777" w:rsidTr="00C51F06">
        <w:tc>
          <w:tcPr>
            <w:tcW w:w="0" w:type="auto"/>
          </w:tcPr>
          <w:p w14:paraId="1BE62377" w14:textId="5234A4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R4-2106573</w:t>
            </w:r>
          </w:p>
        </w:tc>
        <w:tc>
          <w:tcPr>
            <w:tcW w:w="0" w:type="auto"/>
          </w:tcPr>
          <w:p w14:paraId="66EB58A8" w14:textId="4897B4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SCell (de)activation requirement applicability when sCellDeactivationTimer is not configured</w:t>
            </w:r>
          </w:p>
        </w:tc>
        <w:tc>
          <w:tcPr>
            <w:tcW w:w="0" w:type="auto"/>
          </w:tcPr>
          <w:p w14:paraId="6DB5095C" w14:textId="7EE79E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534F094" w14:textId="16AB11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FE35C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630A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4851A7E" w14:textId="77777777" w:rsidTr="00C51F06">
        <w:tc>
          <w:tcPr>
            <w:tcW w:w="0" w:type="auto"/>
          </w:tcPr>
          <w:p w14:paraId="065F62C6" w14:textId="215617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R4-2106574</w:t>
            </w:r>
          </w:p>
        </w:tc>
        <w:tc>
          <w:tcPr>
            <w:tcW w:w="0" w:type="auto"/>
          </w:tcPr>
          <w:p w14:paraId="145CF3A4" w14:textId="7ED0B7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remaining details of NR-U RRM test configurations</w:t>
            </w:r>
          </w:p>
        </w:tc>
        <w:tc>
          <w:tcPr>
            <w:tcW w:w="0" w:type="auto"/>
          </w:tcPr>
          <w:p w14:paraId="4CFB8669" w14:textId="282A40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8604DF2" w14:textId="77F55B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9B3B0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33FD3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9B92CE7" w14:textId="77777777" w:rsidTr="00C51F06">
        <w:tc>
          <w:tcPr>
            <w:tcW w:w="0" w:type="auto"/>
          </w:tcPr>
          <w:p w14:paraId="0F86BFF9" w14:textId="1FFC4B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R4-2106575</w:t>
            </w:r>
          </w:p>
        </w:tc>
        <w:tc>
          <w:tcPr>
            <w:tcW w:w="0" w:type="auto"/>
          </w:tcPr>
          <w:p w14:paraId="3F7F69A1" w14:textId="2CDBB1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about HO test cases with shared core requirements</w:t>
            </w:r>
          </w:p>
        </w:tc>
        <w:tc>
          <w:tcPr>
            <w:tcW w:w="0" w:type="auto"/>
          </w:tcPr>
          <w:p w14:paraId="16042BD8" w14:textId="032B79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912B597" w14:textId="35DF40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CD3D9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BFCA1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D7B9B3F" w14:textId="77777777" w:rsidTr="00C51F06">
        <w:tc>
          <w:tcPr>
            <w:tcW w:w="0" w:type="auto"/>
          </w:tcPr>
          <w:p w14:paraId="5A2BB65B" w14:textId="29FF86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R4-2106576</w:t>
            </w:r>
          </w:p>
        </w:tc>
        <w:tc>
          <w:tcPr>
            <w:tcW w:w="0" w:type="auto"/>
          </w:tcPr>
          <w:p w14:paraId="59FF99D9" w14:textId="4AD967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TC NR-U handover test cases</w:t>
            </w:r>
          </w:p>
        </w:tc>
        <w:tc>
          <w:tcPr>
            <w:tcW w:w="0" w:type="auto"/>
          </w:tcPr>
          <w:p w14:paraId="3DBDFD0A" w14:textId="115EAD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CA12EFE" w14:textId="784258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E948F4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48874D" w14:textId="244347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R4-2105716</w:t>
            </w:r>
          </w:p>
        </w:tc>
      </w:tr>
      <w:tr w:rsidR="00C51F06" w14:paraId="20F47D14" w14:textId="77777777" w:rsidTr="00C51F06">
        <w:tc>
          <w:tcPr>
            <w:tcW w:w="0" w:type="auto"/>
          </w:tcPr>
          <w:p w14:paraId="305CF872" w14:textId="5E6F34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R4-2106577</w:t>
            </w:r>
          </w:p>
        </w:tc>
        <w:tc>
          <w:tcPr>
            <w:tcW w:w="0" w:type="auto"/>
          </w:tcPr>
          <w:p w14:paraId="79B403A7" w14:textId="6B4DEE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TC RRC re-establishment with CCA</w:t>
            </w:r>
          </w:p>
        </w:tc>
        <w:tc>
          <w:tcPr>
            <w:tcW w:w="0" w:type="auto"/>
          </w:tcPr>
          <w:p w14:paraId="09FD207F" w14:textId="27B996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ED4614E" w14:textId="15C87A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4A5DD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3DD3D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307EE13" w14:textId="77777777" w:rsidTr="00C51F06">
        <w:tc>
          <w:tcPr>
            <w:tcW w:w="0" w:type="auto"/>
          </w:tcPr>
          <w:p w14:paraId="1F68253C" w14:textId="3244FC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R4-2106578</w:t>
            </w:r>
          </w:p>
        </w:tc>
        <w:tc>
          <w:tcPr>
            <w:tcW w:w="0" w:type="auto"/>
          </w:tcPr>
          <w:p w14:paraId="79693EE4" w14:textId="1B879F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TC NR-U inter-frequency measurements</w:t>
            </w:r>
          </w:p>
        </w:tc>
        <w:tc>
          <w:tcPr>
            <w:tcW w:w="0" w:type="auto"/>
          </w:tcPr>
          <w:p w14:paraId="559EB7B3" w14:textId="3D0949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4FA2611" w14:textId="284ABE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B93446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B4D2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C56DCC1" w14:textId="77777777" w:rsidTr="00C51F06">
        <w:tc>
          <w:tcPr>
            <w:tcW w:w="0" w:type="auto"/>
          </w:tcPr>
          <w:p w14:paraId="5FF2231B" w14:textId="6B5FBA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R4-2106579</w:t>
            </w:r>
          </w:p>
        </w:tc>
        <w:tc>
          <w:tcPr>
            <w:tcW w:w="0" w:type="auto"/>
          </w:tcPr>
          <w:p w14:paraId="67399FCB" w14:textId="52939F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Draft CR NR-U RRM random access performance </w:t>
            </w:r>
            <w:r>
              <w:rPr>
                <w:sz w:val="16"/>
              </w:rPr>
              <w:lastRenderedPageBreak/>
              <w:t>requirements</w:t>
            </w:r>
          </w:p>
        </w:tc>
        <w:tc>
          <w:tcPr>
            <w:tcW w:w="0" w:type="auto"/>
          </w:tcPr>
          <w:p w14:paraId="28B4188C" w14:textId="04660C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Nokia, Nokia Shanghai </w:t>
            </w:r>
            <w:r>
              <w:rPr>
                <w:sz w:val="16"/>
              </w:rPr>
              <w:lastRenderedPageBreak/>
              <w:t>Bell</w:t>
            </w:r>
          </w:p>
        </w:tc>
        <w:tc>
          <w:tcPr>
            <w:tcW w:w="0" w:type="auto"/>
          </w:tcPr>
          <w:p w14:paraId="201E789F" w14:textId="59F9AD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merged</w:t>
            </w:r>
          </w:p>
        </w:tc>
        <w:tc>
          <w:tcPr>
            <w:tcW w:w="0" w:type="auto"/>
          </w:tcPr>
          <w:p w14:paraId="4C06235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8751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C51BE45" w14:textId="77777777" w:rsidTr="00C51F06">
        <w:tc>
          <w:tcPr>
            <w:tcW w:w="0" w:type="auto"/>
          </w:tcPr>
          <w:p w14:paraId="627C4831" w14:textId="46FD51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R4-2106580</w:t>
            </w:r>
          </w:p>
        </w:tc>
        <w:tc>
          <w:tcPr>
            <w:tcW w:w="0" w:type="auto"/>
          </w:tcPr>
          <w:p w14:paraId="54EA6866" w14:textId="7F2F85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DL CCA model for NR-U</w:t>
            </w:r>
          </w:p>
        </w:tc>
        <w:tc>
          <w:tcPr>
            <w:tcW w:w="0" w:type="auto"/>
          </w:tcPr>
          <w:p w14:paraId="3FB400C6" w14:textId="5D3132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78E7F19" w14:textId="435C16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0AED3C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FE355B" w14:textId="3ED3D9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R5-2105713</w:t>
            </w:r>
          </w:p>
        </w:tc>
      </w:tr>
      <w:tr w:rsidR="00C51F06" w14:paraId="73258C61" w14:textId="77777777" w:rsidTr="00C51F06">
        <w:tc>
          <w:tcPr>
            <w:tcW w:w="0" w:type="auto"/>
          </w:tcPr>
          <w:p w14:paraId="138375A1" w14:textId="02875C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R4-2106581</w:t>
            </w:r>
          </w:p>
        </w:tc>
        <w:tc>
          <w:tcPr>
            <w:tcW w:w="0" w:type="auto"/>
          </w:tcPr>
          <w:p w14:paraId="35446B85" w14:textId="1DFE00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RLM/BFD measurement relaxation</w:t>
            </w:r>
          </w:p>
        </w:tc>
        <w:tc>
          <w:tcPr>
            <w:tcW w:w="0" w:type="auto"/>
          </w:tcPr>
          <w:p w14:paraId="1CDD927A" w14:textId="347184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B491EE5" w14:textId="01E7A8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33297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CA477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E0C490A" w14:textId="77777777" w:rsidTr="00C51F06">
        <w:tc>
          <w:tcPr>
            <w:tcW w:w="0" w:type="auto"/>
          </w:tcPr>
          <w:p w14:paraId="44D4469F" w14:textId="085AC3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R4-2106582</w:t>
            </w:r>
          </w:p>
        </w:tc>
        <w:tc>
          <w:tcPr>
            <w:tcW w:w="0" w:type="auto"/>
          </w:tcPr>
          <w:p w14:paraId="1EA62019" w14:textId="1D07E8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about RLM/BFD measurement relaxation</w:t>
            </w:r>
          </w:p>
        </w:tc>
        <w:tc>
          <w:tcPr>
            <w:tcW w:w="0" w:type="auto"/>
          </w:tcPr>
          <w:p w14:paraId="662A2CDB" w14:textId="53683C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B07BC39" w14:textId="60E002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CCE1C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FE479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F6CF3C1" w14:textId="77777777" w:rsidTr="00C51F06">
        <w:tc>
          <w:tcPr>
            <w:tcW w:w="0" w:type="auto"/>
          </w:tcPr>
          <w:p w14:paraId="5A84E252" w14:textId="71D024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R4-2106583</w:t>
            </w:r>
          </w:p>
        </w:tc>
        <w:tc>
          <w:tcPr>
            <w:tcW w:w="0" w:type="auto"/>
          </w:tcPr>
          <w:p w14:paraId="36EB5A2E" w14:textId="591CF5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analysis for HST in FR2</w:t>
            </w:r>
          </w:p>
        </w:tc>
        <w:tc>
          <w:tcPr>
            <w:tcW w:w="0" w:type="auto"/>
          </w:tcPr>
          <w:p w14:paraId="7DEF5559" w14:textId="46FBFB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1AA31D7" w14:textId="4BFA4C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46DE5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CCBCA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14938E" w14:textId="77777777" w:rsidTr="00C51F06">
        <w:tc>
          <w:tcPr>
            <w:tcW w:w="0" w:type="auto"/>
          </w:tcPr>
          <w:p w14:paraId="38A90DC1" w14:textId="6E6D94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R4-2106584</w:t>
            </w:r>
          </w:p>
        </w:tc>
        <w:tc>
          <w:tcPr>
            <w:tcW w:w="0" w:type="auto"/>
          </w:tcPr>
          <w:p w14:paraId="4881743D" w14:textId="7CDDBA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about RRM requirements for HST in FR2</w:t>
            </w:r>
          </w:p>
        </w:tc>
        <w:tc>
          <w:tcPr>
            <w:tcW w:w="0" w:type="auto"/>
          </w:tcPr>
          <w:p w14:paraId="295531D0" w14:textId="61557E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464B062" w14:textId="27D68D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CF85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4D006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B143C9A" w14:textId="77777777" w:rsidTr="00C51F06">
        <w:tc>
          <w:tcPr>
            <w:tcW w:w="0" w:type="auto"/>
          </w:tcPr>
          <w:p w14:paraId="0F2929CF" w14:textId="3265D9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R4-2106585</w:t>
            </w:r>
          </w:p>
        </w:tc>
        <w:tc>
          <w:tcPr>
            <w:tcW w:w="0" w:type="auto"/>
          </w:tcPr>
          <w:p w14:paraId="3935AAF0" w14:textId="08550E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CA_n24-n48</w:t>
            </w:r>
          </w:p>
        </w:tc>
        <w:tc>
          <w:tcPr>
            <w:tcW w:w="0" w:type="auto"/>
          </w:tcPr>
          <w:p w14:paraId="5AEB90A1" w14:textId="422CC8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1A18495B" w14:textId="4B126A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0C2EB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DF8C40" w14:textId="1C84B7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R4-2105259</w:t>
            </w:r>
          </w:p>
        </w:tc>
      </w:tr>
      <w:tr w:rsidR="00C51F06" w14:paraId="3B846F83" w14:textId="77777777" w:rsidTr="00C51F06">
        <w:tc>
          <w:tcPr>
            <w:tcW w:w="0" w:type="auto"/>
          </w:tcPr>
          <w:p w14:paraId="0BC5F964" w14:textId="62B6CC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R4-2106586</w:t>
            </w:r>
          </w:p>
        </w:tc>
        <w:tc>
          <w:tcPr>
            <w:tcW w:w="0" w:type="auto"/>
          </w:tcPr>
          <w:p w14:paraId="44FD2A93" w14:textId="19C6C7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CA_n24-n77</w:t>
            </w:r>
          </w:p>
        </w:tc>
        <w:tc>
          <w:tcPr>
            <w:tcW w:w="0" w:type="auto"/>
          </w:tcPr>
          <w:p w14:paraId="3F571A8D" w14:textId="79DBD8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0BA26233" w14:textId="020A1D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F9E033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EF044B" w14:textId="5928B2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R4-2105260</w:t>
            </w:r>
          </w:p>
        </w:tc>
      </w:tr>
      <w:tr w:rsidR="00C51F06" w14:paraId="46C861BC" w14:textId="77777777" w:rsidTr="00C51F06">
        <w:tc>
          <w:tcPr>
            <w:tcW w:w="0" w:type="auto"/>
          </w:tcPr>
          <w:p w14:paraId="5D66663F" w14:textId="105A48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R4-2106587</w:t>
            </w:r>
          </w:p>
        </w:tc>
        <w:tc>
          <w:tcPr>
            <w:tcW w:w="0" w:type="auto"/>
          </w:tcPr>
          <w:p w14:paraId="3C6D72BA" w14:textId="72893E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band plan for 52.6-71GHz</w:t>
            </w:r>
          </w:p>
        </w:tc>
        <w:tc>
          <w:tcPr>
            <w:tcW w:w="0" w:type="auto"/>
          </w:tcPr>
          <w:p w14:paraId="4DD71C5E" w14:textId="1641FD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06810F9" w14:textId="7C9D40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5FFD9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9081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852F9A2" w14:textId="77777777" w:rsidTr="00C51F06">
        <w:tc>
          <w:tcPr>
            <w:tcW w:w="0" w:type="auto"/>
          </w:tcPr>
          <w:p w14:paraId="3C208640" w14:textId="623F97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R4-2106588</w:t>
            </w:r>
          </w:p>
        </w:tc>
        <w:tc>
          <w:tcPr>
            <w:tcW w:w="0" w:type="auto"/>
          </w:tcPr>
          <w:p w14:paraId="46CB21F0" w14:textId="3CA655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system parameters for 52.6-71GHz</w:t>
            </w:r>
          </w:p>
        </w:tc>
        <w:tc>
          <w:tcPr>
            <w:tcW w:w="0" w:type="auto"/>
          </w:tcPr>
          <w:p w14:paraId="79E1C21C" w14:textId="543419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4E0A8C7" w14:textId="6DB445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B7B6D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EDC95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6625FE1" w14:textId="77777777" w:rsidTr="00C51F06">
        <w:tc>
          <w:tcPr>
            <w:tcW w:w="0" w:type="auto"/>
          </w:tcPr>
          <w:p w14:paraId="3FEA6497" w14:textId="27050C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R4-2106589</w:t>
            </w:r>
          </w:p>
        </w:tc>
        <w:tc>
          <w:tcPr>
            <w:tcW w:w="0" w:type="auto"/>
          </w:tcPr>
          <w:p w14:paraId="1E21B9DE" w14:textId="07BFBC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Tx requirements for 52.6-71GHz</w:t>
            </w:r>
          </w:p>
        </w:tc>
        <w:tc>
          <w:tcPr>
            <w:tcW w:w="0" w:type="auto"/>
          </w:tcPr>
          <w:p w14:paraId="0EE4384B" w14:textId="61B9F2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4504307" w14:textId="35A93B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283CB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ADCB7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BF11E6D" w14:textId="77777777" w:rsidTr="00C51F06">
        <w:tc>
          <w:tcPr>
            <w:tcW w:w="0" w:type="auto"/>
          </w:tcPr>
          <w:p w14:paraId="445F8962" w14:textId="1C291A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R4-2106590</w:t>
            </w:r>
          </w:p>
        </w:tc>
        <w:tc>
          <w:tcPr>
            <w:tcW w:w="0" w:type="auto"/>
          </w:tcPr>
          <w:p w14:paraId="20263F62" w14:textId="6FEBB2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Rx requirements for 52.6-71GHz</w:t>
            </w:r>
          </w:p>
        </w:tc>
        <w:tc>
          <w:tcPr>
            <w:tcW w:w="0" w:type="auto"/>
          </w:tcPr>
          <w:p w14:paraId="765A50B7" w14:textId="403112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1D76C94" w14:textId="3595DE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6D130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80B6C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2ABC6A5" w14:textId="77777777" w:rsidTr="00C51F06">
        <w:tc>
          <w:tcPr>
            <w:tcW w:w="0" w:type="auto"/>
          </w:tcPr>
          <w:p w14:paraId="56FAF041" w14:textId="12F061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R4-2106591</w:t>
            </w:r>
          </w:p>
        </w:tc>
        <w:tc>
          <w:tcPr>
            <w:tcW w:w="0" w:type="auto"/>
          </w:tcPr>
          <w:p w14:paraId="73DFCE7E" w14:textId="2AC77F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switching delay for 52.6-71GHz</w:t>
            </w:r>
          </w:p>
        </w:tc>
        <w:tc>
          <w:tcPr>
            <w:tcW w:w="0" w:type="auto"/>
          </w:tcPr>
          <w:p w14:paraId="6C01B2A7" w14:textId="42806F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82FACAD" w14:textId="544994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0033F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D7C4F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D79DD42" w14:textId="77777777" w:rsidTr="00C51F06">
        <w:tc>
          <w:tcPr>
            <w:tcW w:w="0" w:type="auto"/>
          </w:tcPr>
          <w:p w14:paraId="3FFA021E" w14:textId="572A1D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R4-2106592</w:t>
            </w:r>
          </w:p>
        </w:tc>
        <w:tc>
          <w:tcPr>
            <w:tcW w:w="0" w:type="auto"/>
          </w:tcPr>
          <w:p w14:paraId="753013A2" w14:textId="05B2AA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frequency range definition for 52.6-71GHz</w:t>
            </w:r>
          </w:p>
        </w:tc>
        <w:tc>
          <w:tcPr>
            <w:tcW w:w="0" w:type="auto"/>
          </w:tcPr>
          <w:p w14:paraId="506E2CC8" w14:textId="324F4B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DB8C31C" w14:textId="2703A2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21C37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54923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8AFCE14" w14:textId="77777777" w:rsidTr="00C51F06">
        <w:tc>
          <w:tcPr>
            <w:tcW w:w="0" w:type="auto"/>
          </w:tcPr>
          <w:p w14:paraId="67E917AD" w14:textId="3B81B2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R4-2106593</w:t>
            </w:r>
          </w:p>
        </w:tc>
        <w:tc>
          <w:tcPr>
            <w:tcW w:w="0" w:type="auto"/>
          </w:tcPr>
          <w:p w14:paraId="743E44FA" w14:textId="79ABAA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Option B1 and B2 for extended 600MHz</w:t>
            </w:r>
          </w:p>
        </w:tc>
        <w:tc>
          <w:tcPr>
            <w:tcW w:w="0" w:type="auto"/>
          </w:tcPr>
          <w:p w14:paraId="13E911B3" w14:textId="49B9FF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F58C2A3" w14:textId="7F7A28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2FD36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CE481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D9007B" w14:textId="77777777" w:rsidTr="00C51F06">
        <w:tc>
          <w:tcPr>
            <w:tcW w:w="0" w:type="auto"/>
          </w:tcPr>
          <w:p w14:paraId="4ECB177C" w14:textId="3EF43C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R4-2106594</w:t>
            </w:r>
          </w:p>
        </w:tc>
        <w:tc>
          <w:tcPr>
            <w:tcW w:w="0" w:type="auto"/>
          </w:tcPr>
          <w:p w14:paraId="6050C188" w14:textId="3AC602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requirements for 1024QAM</w:t>
            </w:r>
          </w:p>
        </w:tc>
        <w:tc>
          <w:tcPr>
            <w:tcW w:w="0" w:type="auto"/>
          </w:tcPr>
          <w:p w14:paraId="151D5986" w14:textId="596AA7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200185D" w14:textId="6BA785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B3617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AF804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87D9AB2" w14:textId="77777777" w:rsidTr="00C51F06">
        <w:tc>
          <w:tcPr>
            <w:tcW w:w="0" w:type="auto"/>
          </w:tcPr>
          <w:p w14:paraId="1057FF70" w14:textId="15A476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R4-2106595</w:t>
            </w:r>
          </w:p>
        </w:tc>
        <w:tc>
          <w:tcPr>
            <w:tcW w:w="0" w:type="auto"/>
          </w:tcPr>
          <w:p w14:paraId="1AEF2B3B" w14:textId="6153C2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38.xxx-1:  Section 4.2~4.5</w:t>
            </w:r>
          </w:p>
        </w:tc>
        <w:tc>
          <w:tcPr>
            <w:tcW w:w="0" w:type="auto"/>
          </w:tcPr>
          <w:p w14:paraId="645A2B1B" w14:textId="65602A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2349F3F" w14:textId="355157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7CE181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7E1878" w14:textId="0C9BAB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R4-2106056</w:t>
            </w:r>
          </w:p>
        </w:tc>
      </w:tr>
      <w:tr w:rsidR="00C51F06" w14:paraId="75070E6B" w14:textId="77777777" w:rsidTr="00C51F06">
        <w:tc>
          <w:tcPr>
            <w:tcW w:w="0" w:type="auto"/>
          </w:tcPr>
          <w:p w14:paraId="21A996D8" w14:textId="2AC11D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R4-2106596</w:t>
            </w:r>
          </w:p>
        </w:tc>
        <w:tc>
          <w:tcPr>
            <w:tcW w:w="0" w:type="auto"/>
          </w:tcPr>
          <w:p w14:paraId="020CAB39" w14:textId="4D92B0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38.xxx-2:  Section 4.2~4.5</w:t>
            </w:r>
          </w:p>
        </w:tc>
        <w:tc>
          <w:tcPr>
            <w:tcW w:w="0" w:type="auto"/>
          </w:tcPr>
          <w:p w14:paraId="3B115983" w14:textId="0F89C0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3A3CC16" w14:textId="329A34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DD93C2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E4E3E0" w14:textId="60D920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R4-2106057</w:t>
            </w:r>
          </w:p>
        </w:tc>
      </w:tr>
      <w:tr w:rsidR="00C51F06" w14:paraId="4DDF4797" w14:textId="77777777" w:rsidTr="00C51F06">
        <w:tc>
          <w:tcPr>
            <w:tcW w:w="0" w:type="auto"/>
          </w:tcPr>
          <w:p w14:paraId="4A20661F" w14:textId="09CA56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R4-2106597</w:t>
            </w:r>
          </w:p>
        </w:tc>
        <w:tc>
          <w:tcPr>
            <w:tcW w:w="0" w:type="auto"/>
          </w:tcPr>
          <w:p w14:paraId="57FA9FE8" w14:textId="326752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38.xxx-1:  TX IMD requirements</w:t>
            </w:r>
          </w:p>
        </w:tc>
        <w:tc>
          <w:tcPr>
            <w:tcW w:w="0" w:type="auto"/>
          </w:tcPr>
          <w:p w14:paraId="44D56FA8" w14:textId="40CAC1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B295AD8" w14:textId="3D5C25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C8EF00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9A208A" w14:textId="131F1D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R4-2106065</w:t>
            </w:r>
          </w:p>
        </w:tc>
      </w:tr>
      <w:tr w:rsidR="00C51F06" w14:paraId="0F6CCF0D" w14:textId="77777777" w:rsidTr="00C51F06">
        <w:tc>
          <w:tcPr>
            <w:tcW w:w="0" w:type="auto"/>
          </w:tcPr>
          <w:p w14:paraId="490B9468" w14:textId="5C4FD1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R4-2106598</w:t>
            </w:r>
          </w:p>
        </w:tc>
        <w:tc>
          <w:tcPr>
            <w:tcW w:w="0" w:type="auto"/>
          </w:tcPr>
          <w:p w14:paraId="5C49471A" w14:textId="7D1B98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38.xxx-2: TX IMD requirements</w:t>
            </w:r>
          </w:p>
        </w:tc>
        <w:tc>
          <w:tcPr>
            <w:tcW w:w="0" w:type="auto"/>
          </w:tcPr>
          <w:p w14:paraId="02398AD0" w14:textId="26C5E4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48F0349" w14:textId="10DC1C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D7DEA6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973F86" w14:textId="6731D9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R4-2106076</w:t>
            </w:r>
          </w:p>
        </w:tc>
      </w:tr>
      <w:tr w:rsidR="00C51F06" w14:paraId="7C69912A" w14:textId="77777777" w:rsidTr="00C51F06">
        <w:tc>
          <w:tcPr>
            <w:tcW w:w="0" w:type="auto"/>
          </w:tcPr>
          <w:p w14:paraId="42A58AE4" w14:textId="78F2F1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R4-2106599</w:t>
            </w:r>
          </w:p>
        </w:tc>
        <w:tc>
          <w:tcPr>
            <w:tcW w:w="0" w:type="auto"/>
          </w:tcPr>
          <w:p w14:paraId="63CE1847" w14:textId="1B2744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38.xxx-1:  RX IMD requirements</w:t>
            </w:r>
          </w:p>
        </w:tc>
        <w:tc>
          <w:tcPr>
            <w:tcW w:w="0" w:type="auto"/>
          </w:tcPr>
          <w:p w14:paraId="7486589F" w14:textId="4C8407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102BD20" w14:textId="0020D6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11E6E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720654" w14:textId="06D96E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R4-2106067</w:t>
            </w:r>
          </w:p>
        </w:tc>
      </w:tr>
      <w:tr w:rsidR="00C51F06" w14:paraId="7AAA9B68" w14:textId="77777777" w:rsidTr="00C51F06">
        <w:tc>
          <w:tcPr>
            <w:tcW w:w="0" w:type="auto"/>
          </w:tcPr>
          <w:p w14:paraId="507BE74C" w14:textId="7E18EE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R4-2106600</w:t>
            </w:r>
          </w:p>
        </w:tc>
        <w:tc>
          <w:tcPr>
            <w:tcW w:w="0" w:type="auto"/>
          </w:tcPr>
          <w:p w14:paraId="3C652A19" w14:textId="1D90D8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38.xxx-2:  RX IMD requirements</w:t>
            </w:r>
          </w:p>
        </w:tc>
        <w:tc>
          <w:tcPr>
            <w:tcW w:w="0" w:type="auto"/>
          </w:tcPr>
          <w:p w14:paraId="100CD29B" w14:textId="58C3DC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6F84FC3" w14:textId="6CE539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F18C2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E31BB4" w14:textId="30CA6B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R4-2106078</w:t>
            </w:r>
          </w:p>
        </w:tc>
      </w:tr>
      <w:tr w:rsidR="00C51F06" w14:paraId="3A522D6A" w14:textId="77777777" w:rsidTr="00C51F06">
        <w:tc>
          <w:tcPr>
            <w:tcW w:w="0" w:type="auto"/>
          </w:tcPr>
          <w:p w14:paraId="4B5DB34A" w14:textId="7DA4FD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R4-2106601</w:t>
            </w:r>
          </w:p>
        </w:tc>
        <w:tc>
          <w:tcPr>
            <w:tcW w:w="0" w:type="auto"/>
          </w:tcPr>
          <w:p w14:paraId="64B3ED28" w14:textId="3D9612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38.xxx-1:  RX ICS requirements</w:t>
            </w:r>
          </w:p>
        </w:tc>
        <w:tc>
          <w:tcPr>
            <w:tcW w:w="0" w:type="auto"/>
          </w:tcPr>
          <w:p w14:paraId="659DF81D" w14:textId="41513D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8444F8B" w14:textId="64C17D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FAC6D9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F65CC8" w14:textId="6DE9E7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R4-2106068</w:t>
            </w:r>
          </w:p>
        </w:tc>
      </w:tr>
      <w:tr w:rsidR="00C51F06" w14:paraId="23690B35" w14:textId="77777777" w:rsidTr="00C51F06">
        <w:tc>
          <w:tcPr>
            <w:tcW w:w="0" w:type="auto"/>
          </w:tcPr>
          <w:p w14:paraId="284E0FA9" w14:textId="0FDFAC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R4-2106602</w:t>
            </w:r>
          </w:p>
        </w:tc>
        <w:tc>
          <w:tcPr>
            <w:tcW w:w="0" w:type="auto"/>
          </w:tcPr>
          <w:p w14:paraId="55BB95E4" w14:textId="12EC3F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38.xxx-2:  RX ICS requirements</w:t>
            </w:r>
          </w:p>
        </w:tc>
        <w:tc>
          <w:tcPr>
            <w:tcW w:w="0" w:type="auto"/>
          </w:tcPr>
          <w:p w14:paraId="18724152" w14:textId="0C46F8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2409312" w14:textId="19C37E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25700C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C62AE9" w14:textId="7BCC7C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R4-2106079</w:t>
            </w:r>
          </w:p>
        </w:tc>
      </w:tr>
      <w:tr w:rsidR="00C51F06" w14:paraId="4F6D9221" w14:textId="77777777" w:rsidTr="00C51F06">
        <w:tc>
          <w:tcPr>
            <w:tcW w:w="0" w:type="auto"/>
          </w:tcPr>
          <w:p w14:paraId="18808130" w14:textId="398BD8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R4-2106603</w:t>
            </w:r>
          </w:p>
        </w:tc>
        <w:tc>
          <w:tcPr>
            <w:tcW w:w="0" w:type="auto"/>
          </w:tcPr>
          <w:p w14:paraId="14E8CCA2" w14:textId="44ED33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sync issues for TDD repeater</w:t>
            </w:r>
          </w:p>
        </w:tc>
        <w:tc>
          <w:tcPr>
            <w:tcW w:w="0" w:type="auto"/>
          </w:tcPr>
          <w:p w14:paraId="41FF0D30" w14:textId="5AE95D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0A9B5F6" w14:textId="45A36E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B6A22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7812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5DD782D" w14:textId="77777777" w:rsidTr="00C51F06">
        <w:tc>
          <w:tcPr>
            <w:tcW w:w="0" w:type="auto"/>
          </w:tcPr>
          <w:p w14:paraId="5026F940" w14:textId="2C583F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R4-2106604</w:t>
            </w:r>
          </w:p>
        </w:tc>
        <w:tc>
          <w:tcPr>
            <w:tcW w:w="0" w:type="auto"/>
          </w:tcPr>
          <w:p w14:paraId="0234F5C1" w14:textId="507699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RF requirements for Europe unlicensed 6GHz</w:t>
            </w:r>
          </w:p>
        </w:tc>
        <w:tc>
          <w:tcPr>
            <w:tcW w:w="0" w:type="auto"/>
          </w:tcPr>
          <w:p w14:paraId="44C49700" w14:textId="70EBB8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4E1A315" w14:textId="1E21B4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3A43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39B4E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0E34B58" w14:textId="77777777" w:rsidTr="00C51F06">
        <w:tc>
          <w:tcPr>
            <w:tcW w:w="0" w:type="auto"/>
          </w:tcPr>
          <w:p w14:paraId="76ECF60C" w14:textId="3ACE3D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R4-2106605</w:t>
            </w:r>
          </w:p>
        </w:tc>
        <w:tc>
          <w:tcPr>
            <w:tcW w:w="0" w:type="auto"/>
          </w:tcPr>
          <w:p w14:paraId="7BA818F3" w14:textId="151432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38.141-1: introduction of  NR-U BS</w:t>
            </w:r>
          </w:p>
        </w:tc>
        <w:tc>
          <w:tcPr>
            <w:tcW w:w="0" w:type="auto"/>
          </w:tcPr>
          <w:p w14:paraId="7AD2265F" w14:textId="42E841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B1713B4" w14:textId="631770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F5BD0B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629462" w14:textId="154851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R4-2106002</w:t>
            </w:r>
          </w:p>
        </w:tc>
      </w:tr>
      <w:tr w:rsidR="00C51F06" w14:paraId="58EF8BEF" w14:textId="77777777" w:rsidTr="00C51F06">
        <w:tc>
          <w:tcPr>
            <w:tcW w:w="0" w:type="auto"/>
          </w:tcPr>
          <w:p w14:paraId="03A7ECBB" w14:textId="78D826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R4-2106606</w:t>
            </w:r>
          </w:p>
        </w:tc>
        <w:tc>
          <w:tcPr>
            <w:tcW w:w="0" w:type="auto"/>
          </w:tcPr>
          <w:p w14:paraId="5C3175A2" w14:textId="175BB5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36.141: introduction of NR-U BS</w:t>
            </w:r>
          </w:p>
        </w:tc>
        <w:tc>
          <w:tcPr>
            <w:tcW w:w="0" w:type="auto"/>
          </w:tcPr>
          <w:p w14:paraId="707AAE6D" w14:textId="343EE1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D827EFD" w14:textId="6B5B54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24E7F4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74EE8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F4750CF" w14:textId="77777777" w:rsidTr="00C51F06">
        <w:tc>
          <w:tcPr>
            <w:tcW w:w="0" w:type="auto"/>
          </w:tcPr>
          <w:p w14:paraId="43F993AE" w14:textId="5DF3DB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R4-2106607</w:t>
            </w:r>
          </w:p>
        </w:tc>
        <w:tc>
          <w:tcPr>
            <w:tcW w:w="0" w:type="auto"/>
          </w:tcPr>
          <w:p w14:paraId="58A35AA4" w14:textId="6F2986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system parameters for NTN</w:t>
            </w:r>
          </w:p>
        </w:tc>
        <w:tc>
          <w:tcPr>
            <w:tcW w:w="0" w:type="auto"/>
          </w:tcPr>
          <w:p w14:paraId="0DD93D04" w14:textId="272196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2068A75" w14:textId="4EA360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FA99B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E730C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966960A" w14:textId="77777777" w:rsidTr="00C51F06">
        <w:tc>
          <w:tcPr>
            <w:tcW w:w="0" w:type="auto"/>
          </w:tcPr>
          <w:p w14:paraId="1BDFBC78" w14:textId="7F96DC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R4-2106608</w:t>
            </w:r>
          </w:p>
        </w:tc>
        <w:tc>
          <w:tcPr>
            <w:tcW w:w="0" w:type="auto"/>
          </w:tcPr>
          <w:p w14:paraId="714E11FF" w14:textId="598D06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NTN architecture</w:t>
            </w:r>
          </w:p>
        </w:tc>
        <w:tc>
          <w:tcPr>
            <w:tcW w:w="0" w:type="auto"/>
          </w:tcPr>
          <w:p w14:paraId="5B154BA3" w14:textId="123989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B038A8C" w14:textId="444AC5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1E7110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83F5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1A45ABE" w14:textId="77777777" w:rsidTr="00C51F06">
        <w:tc>
          <w:tcPr>
            <w:tcW w:w="0" w:type="auto"/>
          </w:tcPr>
          <w:p w14:paraId="4C719274" w14:textId="493A22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R4-2106609</w:t>
            </w:r>
          </w:p>
        </w:tc>
        <w:tc>
          <w:tcPr>
            <w:tcW w:w="0" w:type="auto"/>
          </w:tcPr>
          <w:p w14:paraId="3C0C5018" w14:textId="564E90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simulation assumptions for NTN</w:t>
            </w:r>
          </w:p>
        </w:tc>
        <w:tc>
          <w:tcPr>
            <w:tcW w:w="0" w:type="auto"/>
          </w:tcPr>
          <w:p w14:paraId="3F698E66" w14:textId="1F0EBD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F88A530" w14:textId="139B5C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35FCE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33006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BCE01B4" w14:textId="77777777" w:rsidTr="00C51F06">
        <w:tc>
          <w:tcPr>
            <w:tcW w:w="0" w:type="auto"/>
          </w:tcPr>
          <w:p w14:paraId="15C80217" w14:textId="392435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R4-2106610</w:t>
            </w:r>
          </w:p>
        </w:tc>
        <w:tc>
          <w:tcPr>
            <w:tcW w:w="0" w:type="auto"/>
          </w:tcPr>
          <w:p w14:paraId="3504E23B" w14:textId="3D1760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RF requirements from satellite network perspective</w:t>
            </w:r>
          </w:p>
        </w:tc>
        <w:tc>
          <w:tcPr>
            <w:tcW w:w="0" w:type="auto"/>
          </w:tcPr>
          <w:p w14:paraId="1767BBEA" w14:textId="44E481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1A0C89E" w14:textId="0D5AFE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3D094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98AA6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20FE409" w14:textId="77777777" w:rsidTr="00C51F06">
        <w:tc>
          <w:tcPr>
            <w:tcW w:w="0" w:type="auto"/>
          </w:tcPr>
          <w:p w14:paraId="5D20CEC8" w14:textId="06ABEC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R4-2106611</w:t>
            </w:r>
          </w:p>
        </w:tc>
        <w:tc>
          <w:tcPr>
            <w:tcW w:w="0" w:type="auto"/>
          </w:tcPr>
          <w:p w14:paraId="4EA9C75D" w14:textId="0C9A3C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38.133 correction on SRS carrier based switching core requirements</w:t>
            </w:r>
          </w:p>
        </w:tc>
        <w:tc>
          <w:tcPr>
            <w:tcW w:w="0" w:type="auto"/>
          </w:tcPr>
          <w:p w14:paraId="62522C86" w14:textId="141E8C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Qualcomm, Huawei, HiSilicon, MediaTek Inc., Apple, Nokia</w:t>
            </w:r>
          </w:p>
        </w:tc>
        <w:tc>
          <w:tcPr>
            <w:tcW w:w="0" w:type="auto"/>
          </w:tcPr>
          <w:p w14:paraId="0583068C" w14:textId="730BB6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E9ED1A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DC936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AE2F163" w14:textId="77777777" w:rsidTr="00C51F06">
        <w:tc>
          <w:tcPr>
            <w:tcW w:w="0" w:type="auto"/>
          </w:tcPr>
          <w:p w14:paraId="53D6AFEE" w14:textId="3F531C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R4-2106612</w:t>
            </w:r>
          </w:p>
        </w:tc>
        <w:tc>
          <w:tcPr>
            <w:tcW w:w="0" w:type="auto"/>
          </w:tcPr>
          <w:p w14:paraId="6E2829CE" w14:textId="7270F4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SRS carrier switching between FR1 and FR2</w:t>
            </w:r>
          </w:p>
        </w:tc>
        <w:tc>
          <w:tcPr>
            <w:tcW w:w="0" w:type="auto"/>
          </w:tcPr>
          <w:p w14:paraId="15D8B6B4" w14:textId="7265DC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5E5DC67" w14:textId="48B863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451A0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05859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2E49C72" w14:textId="77777777" w:rsidTr="00C51F06">
        <w:tc>
          <w:tcPr>
            <w:tcW w:w="0" w:type="auto"/>
          </w:tcPr>
          <w:p w14:paraId="09329DF2" w14:textId="4752B2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R4-2106613</w:t>
            </w:r>
          </w:p>
        </w:tc>
        <w:tc>
          <w:tcPr>
            <w:tcW w:w="0" w:type="auto"/>
          </w:tcPr>
          <w:p w14:paraId="75E21585" w14:textId="4A8A76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38.133 correction on SRS carrier based switching test cases</w:t>
            </w:r>
          </w:p>
        </w:tc>
        <w:tc>
          <w:tcPr>
            <w:tcW w:w="0" w:type="auto"/>
          </w:tcPr>
          <w:p w14:paraId="7D608085" w14:textId="3CFBE2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A2F70EA" w14:textId="262653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90BB1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B5A0C0" w14:textId="2769F4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R4-2105763</w:t>
            </w:r>
          </w:p>
        </w:tc>
      </w:tr>
      <w:tr w:rsidR="00C51F06" w14:paraId="6B211640" w14:textId="77777777" w:rsidTr="00C51F06">
        <w:tc>
          <w:tcPr>
            <w:tcW w:w="0" w:type="auto"/>
          </w:tcPr>
          <w:p w14:paraId="2406E69E" w14:textId="6F5F7A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R4-2106614</w:t>
            </w:r>
          </w:p>
        </w:tc>
        <w:tc>
          <w:tcPr>
            <w:tcW w:w="0" w:type="auto"/>
          </w:tcPr>
          <w:p w14:paraId="37CA116B" w14:textId="3CE4C3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CSI-RS L3 measurement core requirements</w:t>
            </w:r>
          </w:p>
        </w:tc>
        <w:tc>
          <w:tcPr>
            <w:tcW w:w="0" w:type="auto"/>
          </w:tcPr>
          <w:p w14:paraId="5E0AFD6D" w14:textId="2F34AC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6A92A58" w14:textId="12C9A7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CA537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F048A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07F07E2" w14:textId="77777777" w:rsidTr="00C51F06">
        <w:tc>
          <w:tcPr>
            <w:tcW w:w="0" w:type="auto"/>
          </w:tcPr>
          <w:p w14:paraId="3C31899D" w14:textId="745E13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R4-2106615</w:t>
            </w:r>
          </w:p>
        </w:tc>
        <w:tc>
          <w:tcPr>
            <w:tcW w:w="0" w:type="auto"/>
          </w:tcPr>
          <w:p w14:paraId="5379317D" w14:textId="580E1B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accuracy requirements for CSI-RS based measurement</w:t>
            </w:r>
          </w:p>
        </w:tc>
        <w:tc>
          <w:tcPr>
            <w:tcW w:w="0" w:type="auto"/>
          </w:tcPr>
          <w:p w14:paraId="6B6C6000" w14:textId="304FB9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7ABC6CD" w14:textId="7D7A80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F6886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DBC0C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4DD63E6" w14:textId="77777777" w:rsidTr="00C51F06">
        <w:tc>
          <w:tcPr>
            <w:tcW w:w="0" w:type="auto"/>
          </w:tcPr>
          <w:p w14:paraId="1E878077" w14:textId="2C4E2E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R4-2106616</w:t>
            </w:r>
          </w:p>
        </w:tc>
        <w:tc>
          <w:tcPr>
            <w:tcW w:w="0" w:type="auto"/>
          </w:tcPr>
          <w:p w14:paraId="4F582614" w14:textId="4E5989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simulation results for CSI-RSRP measurement accuracy</w:t>
            </w:r>
          </w:p>
        </w:tc>
        <w:tc>
          <w:tcPr>
            <w:tcW w:w="0" w:type="auto"/>
          </w:tcPr>
          <w:p w14:paraId="03B9A6BC" w14:textId="5BEDD7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43E2922" w14:textId="4E5E27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BC9E9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1E061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EA48972" w14:textId="77777777" w:rsidTr="00C51F06">
        <w:tc>
          <w:tcPr>
            <w:tcW w:w="0" w:type="auto"/>
          </w:tcPr>
          <w:p w14:paraId="0B088F24" w14:textId="0939D4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R4-2106617</w:t>
            </w:r>
          </w:p>
        </w:tc>
        <w:tc>
          <w:tcPr>
            <w:tcW w:w="0" w:type="auto"/>
          </w:tcPr>
          <w:p w14:paraId="6268112C" w14:textId="0AA19B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simulation results for CSI-RSRQ measurement accuracy</w:t>
            </w:r>
          </w:p>
        </w:tc>
        <w:tc>
          <w:tcPr>
            <w:tcW w:w="0" w:type="auto"/>
          </w:tcPr>
          <w:p w14:paraId="4D67AE8F" w14:textId="74CF2B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DA07B2B" w14:textId="4AC730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A1E49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CAF84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F298BEF" w14:textId="77777777" w:rsidTr="00C51F06">
        <w:tc>
          <w:tcPr>
            <w:tcW w:w="0" w:type="auto"/>
          </w:tcPr>
          <w:p w14:paraId="3560B09C" w14:textId="27EA48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R4-2106618</w:t>
            </w:r>
          </w:p>
        </w:tc>
        <w:tc>
          <w:tcPr>
            <w:tcW w:w="0" w:type="auto"/>
          </w:tcPr>
          <w:p w14:paraId="5964177A" w14:textId="61D95C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simulation results for CSI-SINR measurement accuracy</w:t>
            </w:r>
          </w:p>
        </w:tc>
        <w:tc>
          <w:tcPr>
            <w:tcW w:w="0" w:type="auto"/>
          </w:tcPr>
          <w:p w14:paraId="6FE5961C" w14:textId="6AAD4B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5BC9480" w14:textId="1525BE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99D4B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82E8C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2961353" w14:textId="77777777" w:rsidTr="00C51F06">
        <w:tc>
          <w:tcPr>
            <w:tcW w:w="0" w:type="auto"/>
          </w:tcPr>
          <w:p w14:paraId="48668F0D" w14:textId="427016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R4-2106619</w:t>
            </w:r>
          </w:p>
        </w:tc>
        <w:tc>
          <w:tcPr>
            <w:tcW w:w="0" w:type="auto"/>
          </w:tcPr>
          <w:p w14:paraId="218ABC6B" w14:textId="61263F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iscussion on CSI-SINR measurement accuracy requirements</w:t>
            </w:r>
          </w:p>
        </w:tc>
        <w:tc>
          <w:tcPr>
            <w:tcW w:w="0" w:type="auto"/>
          </w:tcPr>
          <w:p w14:paraId="626B0E6A" w14:textId="1353C4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014E587" w14:textId="0FA8F9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B650E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4A4DC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9467F7B" w14:textId="77777777" w:rsidTr="00C51F06">
        <w:tc>
          <w:tcPr>
            <w:tcW w:w="0" w:type="auto"/>
          </w:tcPr>
          <w:p w14:paraId="2BC7ACBD" w14:textId="109569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R4-2106620</w:t>
            </w:r>
          </w:p>
        </w:tc>
        <w:tc>
          <w:tcPr>
            <w:tcW w:w="0" w:type="auto"/>
          </w:tcPr>
          <w:p w14:paraId="263A9EE9" w14:textId="4EEEC9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38.133 Correction on core requirements for CSI-RS based measurement</w:t>
            </w:r>
          </w:p>
        </w:tc>
        <w:tc>
          <w:tcPr>
            <w:tcW w:w="0" w:type="auto"/>
          </w:tcPr>
          <w:p w14:paraId="31EF18BA" w14:textId="39B4AA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C94675F" w14:textId="6300FE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44E6C2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97AFF7" w14:textId="383915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R4-2105773</w:t>
            </w:r>
          </w:p>
        </w:tc>
      </w:tr>
      <w:tr w:rsidR="00C51F06" w14:paraId="7BA2B301" w14:textId="77777777" w:rsidTr="00C51F06">
        <w:tc>
          <w:tcPr>
            <w:tcW w:w="0" w:type="auto"/>
          </w:tcPr>
          <w:p w14:paraId="2CB804CB" w14:textId="2BBA3A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R4-2106621</w:t>
            </w:r>
          </w:p>
        </w:tc>
        <w:tc>
          <w:tcPr>
            <w:tcW w:w="0" w:type="auto"/>
          </w:tcPr>
          <w:p w14:paraId="2A9CA941" w14:textId="22500F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38.133 on test cases for EN-DC CSI-SINR measurement accuracy</w:t>
            </w:r>
          </w:p>
        </w:tc>
        <w:tc>
          <w:tcPr>
            <w:tcW w:w="0" w:type="auto"/>
          </w:tcPr>
          <w:p w14:paraId="5715DD5B" w14:textId="7480EA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CD9D57B" w14:textId="10AED2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BDFBF5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BBC5D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E9F01F2" w14:textId="77777777" w:rsidTr="00C51F06">
        <w:tc>
          <w:tcPr>
            <w:tcW w:w="0" w:type="auto"/>
          </w:tcPr>
          <w:p w14:paraId="4494E1F5" w14:textId="351AA1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R4-2106622</w:t>
            </w:r>
          </w:p>
        </w:tc>
        <w:tc>
          <w:tcPr>
            <w:tcW w:w="0" w:type="auto"/>
          </w:tcPr>
          <w:p w14:paraId="1EAD5CE8" w14:textId="59BDB7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38.133 on CSI-RSRQ measurement accuracy for NR neighbor cell in FR2</w:t>
            </w:r>
          </w:p>
        </w:tc>
        <w:tc>
          <w:tcPr>
            <w:tcW w:w="0" w:type="auto"/>
          </w:tcPr>
          <w:p w14:paraId="7BD1EF25" w14:textId="5E4698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FD0477E" w14:textId="555656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45379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719CF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C34260D" w14:textId="77777777" w:rsidTr="00C51F06">
        <w:tc>
          <w:tcPr>
            <w:tcW w:w="0" w:type="auto"/>
          </w:tcPr>
          <w:p w14:paraId="00F9B3A7" w14:textId="47A476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R4-2106623</w:t>
            </w:r>
          </w:p>
        </w:tc>
        <w:tc>
          <w:tcPr>
            <w:tcW w:w="0" w:type="auto"/>
          </w:tcPr>
          <w:p w14:paraId="066DCA4A" w14:textId="0B6696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38.133 on SA event triggered reporting tests with gap for NR neighbor cell in FR2</w:t>
            </w:r>
          </w:p>
        </w:tc>
        <w:tc>
          <w:tcPr>
            <w:tcW w:w="0" w:type="auto"/>
          </w:tcPr>
          <w:p w14:paraId="3CF62A56" w14:textId="7997AC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AC30615" w14:textId="4ABE5F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6CD303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C0817A" w14:textId="04529D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R4-2105783</w:t>
            </w:r>
          </w:p>
        </w:tc>
      </w:tr>
      <w:tr w:rsidR="00C51F06" w14:paraId="61168FCA" w14:textId="77777777" w:rsidTr="00C51F06">
        <w:tc>
          <w:tcPr>
            <w:tcW w:w="0" w:type="auto"/>
          </w:tcPr>
          <w:p w14:paraId="0765393F" w14:textId="399722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R4-2106624</w:t>
            </w:r>
          </w:p>
        </w:tc>
        <w:tc>
          <w:tcPr>
            <w:tcW w:w="0" w:type="auto"/>
          </w:tcPr>
          <w:p w14:paraId="5151E4D3" w14:textId="760FCA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PRS RSTD measurement requirements</w:t>
            </w:r>
          </w:p>
        </w:tc>
        <w:tc>
          <w:tcPr>
            <w:tcW w:w="0" w:type="auto"/>
          </w:tcPr>
          <w:p w14:paraId="4DC462AB" w14:textId="56D649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20A292B" w14:textId="75BBCA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DA117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DBE61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895EF5C" w14:textId="77777777" w:rsidTr="00C51F06">
        <w:tc>
          <w:tcPr>
            <w:tcW w:w="0" w:type="auto"/>
          </w:tcPr>
          <w:p w14:paraId="57B945DF" w14:textId="6B0C80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R4-2106625</w:t>
            </w:r>
          </w:p>
        </w:tc>
        <w:tc>
          <w:tcPr>
            <w:tcW w:w="0" w:type="auto"/>
          </w:tcPr>
          <w:p w14:paraId="79BA51A7" w14:textId="59B9E7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PRS-RSRP measurement requirements</w:t>
            </w:r>
          </w:p>
        </w:tc>
        <w:tc>
          <w:tcPr>
            <w:tcW w:w="0" w:type="auto"/>
          </w:tcPr>
          <w:p w14:paraId="7BDB651B" w14:textId="4BF89A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AC2BD50" w14:textId="1B5D5F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E56D5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9FB2A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2BA26AD" w14:textId="77777777" w:rsidTr="00C51F06">
        <w:tc>
          <w:tcPr>
            <w:tcW w:w="0" w:type="auto"/>
          </w:tcPr>
          <w:p w14:paraId="7447A40F" w14:textId="3A6A76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R4-2106626</w:t>
            </w:r>
          </w:p>
        </w:tc>
        <w:tc>
          <w:tcPr>
            <w:tcW w:w="0" w:type="auto"/>
          </w:tcPr>
          <w:p w14:paraId="7B6DD00D" w14:textId="214DA9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UE RX-TX timing difference measurement requirements</w:t>
            </w:r>
          </w:p>
        </w:tc>
        <w:tc>
          <w:tcPr>
            <w:tcW w:w="0" w:type="auto"/>
          </w:tcPr>
          <w:p w14:paraId="3ED3859F" w14:textId="3B7A36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3BA0B30" w14:textId="5A7F89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4C15E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F0A36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73035EE" w14:textId="77777777" w:rsidTr="00C51F06">
        <w:tc>
          <w:tcPr>
            <w:tcW w:w="0" w:type="auto"/>
          </w:tcPr>
          <w:p w14:paraId="70623437" w14:textId="2F91A7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R4-2106627</w:t>
            </w:r>
          </w:p>
        </w:tc>
        <w:tc>
          <w:tcPr>
            <w:tcW w:w="0" w:type="auto"/>
          </w:tcPr>
          <w:p w14:paraId="027A1659" w14:textId="01CD20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general requirements for NR positioning</w:t>
            </w:r>
          </w:p>
        </w:tc>
        <w:tc>
          <w:tcPr>
            <w:tcW w:w="0" w:type="auto"/>
          </w:tcPr>
          <w:p w14:paraId="20B816CC" w14:textId="355FDB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14F4802" w14:textId="3963ED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8A528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8D3B7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D016F52" w14:textId="77777777" w:rsidTr="00C51F06">
        <w:tc>
          <w:tcPr>
            <w:tcW w:w="0" w:type="auto"/>
          </w:tcPr>
          <w:p w14:paraId="4814AB61" w14:textId="7B1866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R4-2106628</w:t>
            </w:r>
          </w:p>
        </w:tc>
        <w:tc>
          <w:tcPr>
            <w:tcW w:w="0" w:type="auto"/>
          </w:tcPr>
          <w:p w14:paraId="5BFF8EF7" w14:textId="72330B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to PRS RSTD measurement requirements</w:t>
            </w:r>
          </w:p>
        </w:tc>
        <w:tc>
          <w:tcPr>
            <w:tcW w:w="0" w:type="auto"/>
          </w:tcPr>
          <w:p w14:paraId="761C74B1" w14:textId="2B411B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CB597C6" w14:textId="7BBDBA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1D8C48F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D7205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893AF15" w14:textId="77777777" w:rsidTr="00C51F06">
        <w:tc>
          <w:tcPr>
            <w:tcW w:w="0" w:type="auto"/>
          </w:tcPr>
          <w:p w14:paraId="7B5FAE4E" w14:textId="74B076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R4-2106629</w:t>
            </w:r>
          </w:p>
        </w:tc>
        <w:tc>
          <w:tcPr>
            <w:tcW w:w="0" w:type="auto"/>
          </w:tcPr>
          <w:p w14:paraId="20AEEA96" w14:textId="30D0E6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PRS-RSRP measurement requirements</w:t>
            </w:r>
          </w:p>
        </w:tc>
        <w:tc>
          <w:tcPr>
            <w:tcW w:w="0" w:type="auto"/>
          </w:tcPr>
          <w:p w14:paraId="716A46E5" w14:textId="593057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52EA732" w14:textId="2E91BD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9D0E12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59C97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0D1BFDC" w14:textId="77777777" w:rsidTr="00C51F06">
        <w:tc>
          <w:tcPr>
            <w:tcW w:w="0" w:type="auto"/>
          </w:tcPr>
          <w:p w14:paraId="79179299" w14:textId="29BA1F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R4-2106630</w:t>
            </w:r>
          </w:p>
        </w:tc>
        <w:tc>
          <w:tcPr>
            <w:tcW w:w="0" w:type="auto"/>
          </w:tcPr>
          <w:p w14:paraId="185FDFBC" w14:textId="644833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UE Rx-Tx timing difference measurement requirements</w:t>
            </w:r>
          </w:p>
        </w:tc>
        <w:tc>
          <w:tcPr>
            <w:tcW w:w="0" w:type="auto"/>
          </w:tcPr>
          <w:p w14:paraId="3116F55B" w14:textId="40FB66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8CF7787" w14:textId="079B10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A295D3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EA0BC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C73DE6C" w14:textId="77777777" w:rsidTr="00C51F06">
        <w:tc>
          <w:tcPr>
            <w:tcW w:w="0" w:type="auto"/>
          </w:tcPr>
          <w:p w14:paraId="31E88D0B" w14:textId="3428C2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R4-2106631</w:t>
            </w:r>
          </w:p>
        </w:tc>
        <w:tc>
          <w:tcPr>
            <w:tcW w:w="0" w:type="auto"/>
          </w:tcPr>
          <w:p w14:paraId="4177AFD8" w14:textId="1AB9BC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CCSF for NR measurements for positioning</w:t>
            </w:r>
          </w:p>
        </w:tc>
        <w:tc>
          <w:tcPr>
            <w:tcW w:w="0" w:type="auto"/>
          </w:tcPr>
          <w:p w14:paraId="27A1CAEF" w14:textId="6276EB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4F30806" w14:textId="072A77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A876F7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CB5B21" w14:textId="032E67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R4-2105747</w:t>
            </w:r>
          </w:p>
        </w:tc>
      </w:tr>
      <w:tr w:rsidR="00C51F06" w14:paraId="6B860A63" w14:textId="77777777" w:rsidTr="00C51F06">
        <w:tc>
          <w:tcPr>
            <w:tcW w:w="0" w:type="auto"/>
          </w:tcPr>
          <w:p w14:paraId="448633DE" w14:textId="104976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R4-2106632</w:t>
            </w:r>
          </w:p>
        </w:tc>
        <w:tc>
          <w:tcPr>
            <w:tcW w:w="0" w:type="auto"/>
          </w:tcPr>
          <w:p w14:paraId="6B80A87B" w14:textId="6D4EDE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PRS RSTD accuracy requirements</w:t>
            </w:r>
          </w:p>
        </w:tc>
        <w:tc>
          <w:tcPr>
            <w:tcW w:w="0" w:type="auto"/>
          </w:tcPr>
          <w:p w14:paraId="41CC78E9" w14:textId="05B998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C4750CB" w14:textId="3C0E11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F366E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BF2F4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397FA37" w14:textId="77777777" w:rsidTr="00C51F06">
        <w:tc>
          <w:tcPr>
            <w:tcW w:w="0" w:type="auto"/>
          </w:tcPr>
          <w:p w14:paraId="3C9A35AE" w14:textId="0866E5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R4-2106633</w:t>
            </w:r>
          </w:p>
        </w:tc>
        <w:tc>
          <w:tcPr>
            <w:tcW w:w="0" w:type="auto"/>
          </w:tcPr>
          <w:p w14:paraId="030A1E3E" w14:textId="6E72B6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PRS-RSRP accuracy requirements</w:t>
            </w:r>
          </w:p>
        </w:tc>
        <w:tc>
          <w:tcPr>
            <w:tcW w:w="0" w:type="auto"/>
          </w:tcPr>
          <w:p w14:paraId="3636F5AF" w14:textId="41E287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57C0726" w14:textId="2A7670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2B461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2C17C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A382097" w14:textId="77777777" w:rsidTr="00C51F06">
        <w:tc>
          <w:tcPr>
            <w:tcW w:w="0" w:type="auto"/>
          </w:tcPr>
          <w:p w14:paraId="3E1BA683" w14:textId="464712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R4-2106634</w:t>
            </w:r>
          </w:p>
        </w:tc>
        <w:tc>
          <w:tcPr>
            <w:tcW w:w="0" w:type="auto"/>
          </w:tcPr>
          <w:p w14:paraId="45CFC8D4" w14:textId="2FA73E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Rx-Tx timing difference accuracy requirements</w:t>
            </w:r>
          </w:p>
        </w:tc>
        <w:tc>
          <w:tcPr>
            <w:tcW w:w="0" w:type="auto"/>
          </w:tcPr>
          <w:p w14:paraId="4F5853AB" w14:textId="3E0414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A8E9B1F" w14:textId="3D889B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E1992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BC488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34794FC" w14:textId="77777777" w:rsidTr="00C51F06">
        <w:tc>
          <w:tcPr>
            <w:tcW w:w="0" w:type="auto"/>
          </w:tcPr>
          <w:p w14:paraId="29CB4759" w14:textId="6C2B3A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R4-2106635</w:t>
            </w:r>
          </w:p>
        </w:tc>
        <w:tc>
          <w:tcPr>
            <w:tcW w:w="0" w:type="auto"/>
          </w:tcPr>
          <w:p w14:paraId="767CE584" w14:textId="516768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level simulation results for PRS RSTD</w:t>
            </w:r>
          </w:p>
        </w:tc>
        <w:tc>
          <w:tcPr>
            <w:tcW w:w="0" w:type="auto"/>
          </w:tcPr>
          <w:p w14:paraId="307DDE08" w14:textId="071346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7BBB418" w14:textId="098E48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F8D8B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9F59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7FA14B4" w14:textId="77777777" w:rsidTr="00C51F06">
        <w:tc>
          <w:tcPr>
            <w:tcW w:w="0" w:type="auto"/>
          </w:tcPr>
          <w:p w14:paraId="3D4505C0" w14:textId="3FF8FB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R4-2106636</w:t>
            </w:r>
          </w:p>
        </w:tc>
        <w:tc>
          <w:tcPr>
            <w:tcW w:w="0" w:type="auto"/>
          </w:tcPr>
          <w:p w14:paraId="1BFA62E1" w14:textId="4DC714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level simulation results for PRS-RSRP</w:t>
            </w:r>
          </w:p>
        </w:tc>
        <w:tc>
          <w:tcPr>
            <w:tcW w:w="0" w:type="auto"/>
          </w:tcPr>
          <w:p w14:paraId="6FB01A31" w14:textId="696E3C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1E9BC71" w14:textId="45084B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EF119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82C63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D5043ED" w14:textId="77777777" w:rsidTr="00C51F06">
        <w:tc>
          <w:tcPr>
            <w:tcW w:w="0" w:type="auto"/>
          </w:tcPr>
          <w:p w14:paraId="16AB71BC" w14:textId="6B4AB3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R4-2106637</w:t>
            </w:r>
          </w:p>
        </w:tc>
        <w:tc>
          <w:tcPr>
            <w:tcW w:w="0" w:type="auto"/>
          </w:tcPr>
          <w:p w14:paraId="4A3701E7" w14:textId="2BC72F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level simulation results for UE Rx-Tx timing difference</w:t>
            </w:r>
          </w:p>
        </w:tc>
        <w:tc>
          <w:tcPr>
            <w:tcW w:w="0" w:type="auto"/>
          </w:tcPr>
          <w:p w14:paraId="3B50D522" w14:textId="1387E0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70D4781" w14:textId="5EAC7F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7CE4A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5C846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8C13CB3" w14:textId="77777777" w:rsidTr="00C51F06">
        <w:tc>
          <w:tcPr>
            <w:tcW w:w="0" w:type="auto"/>
          </w:tcPr>
          <w:p w14:paraId="4A70C4B9" w14:textId="184270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R4-2106638</w:t>
            </w:r>
          </w:p>
        </w:tc>
        <w:tc>
          <w:tcPr>
            <w:tcW w:w="0" w:type="auto"/>
          </w:tcPr>
          <w:p w14:paraId="6337C35F" w14:textId="47F01C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37.717-11-11: DC_38A_n28A</w:t>
            </w:r>
          </w:p>
        </w:tc>
        <w:tc>
          <w:tcPr>
            <w:tcW w:w="0" w:type="auto"/>
          </w:tcPr>
          <w:p w14:paraId="6D4F0F5E" w14:textId="617516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D0D6CA8" w14:textId="63FB82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70E24E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AA6A6A" w14:textId="42C049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R4-2105307</w:t>
            </w:r>
          </w:p>
        </w:tc>
      </w:tr>
      <w:tr w:rsidR="00C51F06" w14:paraId="48F61290" w14:textId="77777777" w:rsidTr="00C51F06">
        <w:tc>
          <w:tcPr>
            <w:tcW w:w="0" w:type="auto"/>
          </w:tcPr>
          <w:p w14:paraId="7644085B" w14:textId="2332F9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R4-2106639</w:t>
            </w:r>
          </w:p>
        </w:tc>
        <w:tc>
          <w:tcPr>
            <w:tcW w:w="0" w:type="auto"/>
          </w:tcPr>
          <w:p w14:paraId="2B018D5C" w14:textId="75979F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37.717-11-11: DC_20_n257</w:t>
            </w:r>
          </w:p>
        </w:tc>
        <w:tc>
          <w:tcPr>
            <w:tcW w:w="0" w:type="auto"/>
          </w:tcPr>
          <w:p w14:paraId="7598D776" w14:textId="54D436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Telecom Italia</w:t>
            </w:r>
          </w:p>
        </w:tc>
        <w:tc>
          <w:tcPr>
            <w:tcW w:w="0" w:type="auto"/>
          </w:tcPr>
          <w:p w14:paraId="038ED04B" w14:textId="6C40DF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8D97B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6893A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FC95B4" w14:textId="77777777" w:rsidTr="00C51F06">
        <w:tc>
          <w:tcPr>
            <w:tcW w:w="0" w:type="auto"/>
          </w:tcPr>
          <w:p w14:paraId="2794E099" w14:textId="1B07FB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R4-2106640</w:t>
            </w:r>
          </w:p>
        </w:tc>
        <w:tc>
          <w:tcPr>
            <w:tcW w:w="0" w:type="auto"/>
          </w:tcPr>
          <w:p w14:paraId="15791870" w14:textId="1C3F80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introduce DC_20_n258</w:t>
            </w:r>
          </w:p>
        </w:tc>
        <w:tc>
          <w:tcPr>
            <w:tcW w:w="0" w:type="auto"/>
          </w:tcPr>
          <w:p w14:paraId="61AB45C5" w14:textId="4B42BF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Telecom Italia</w:t>
            </w:r>
          </w:p>
        </w:tc>
        <w:tc>
          <w:tcPr>
            <w:tcW w:w="0" w:type="auto"/>
          </w:tcPr>
          <w:p w14:paraId="02A0828B" w14:textId="5AC98B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2BCB82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F1B01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86E7AE9" w14:textId="77777777" w:rsidTr="00C51F06">
        <w:tc>
          <w:tcPr>
            <w:tcW w:w="0" w:type="auto"/>
          </w:tcPr>
          <w:p w14:paraId="0D3915A4" w14:textId="616DE9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R4-2106641</w:t>
            </w:r>
          </w:p>
        </w:tc>
        <w:tc>
          <w:tcPr>
            <w:tcW w:w="0" w:type="auto"/>
          </w:tcPr>
          <w:p w14:paraId="61FFE428" w14:textId="50A1D2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DC_1A-38A_n28A</w:t>
            </w:r>
          </w:p>
        </w:tc>
        <w:tc>
          <w:tcPr>
            <w:tcW w:w="0" w:type="auto"/>
          </w:tcPr>
          <w:p w14:paraId="30E0B97C" w14:textId="6B1327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838938D" w14:textId="58F042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D81695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B2A4F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B6CFE90" w14:textId="77777777" w:rsidTr="00C51F06">
        <w:tc>
          <w:tcPr>
            <w:tcW w:w="0" w:type="auto"/>
          </w:tcPr>
          <w:p w14:paraId="434B0329" w14:textId="6F6E94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R4-2106642</w:t>
            </w:r>
          </w:p>
        </w:tc>
        <w:tc>
          <w:tcPr>
            <w:tcW w:w="0" w:type="auto"/>
          </w:tcPr>
          <w:p w14:paraId="2FC50C85" w14:textId="004AC4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DC_3A-38A_n28A/ DC_3C-38A_n28A</w:t>
            </w:r>
          </w:p>
        </w:tc>
        <w:tc>
          <w:tcPr>
            <w:tcW w:w="0" w:type="auto"/>
          </w:tcPr>
          <w:p w14:paraId="357E0EE0" w14:textId="4F5410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00D88EF" w14:textId="670C62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24AFF5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3236C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BB2B696" w14:textId="77777777" w:rsidTr="00C51F06">
        <w:tc>
          <w:tcPr>
            <w:tcW w:w="0" w:type="auto"/>
          </w:tcPr>
          <w:p w14:paraId="33B44DE1" w14:textId="1213A4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R4-2106643</w:t>
            </w:r>
          </w:p>
        </w:tc>
        <w:tc>
          <w:tcPr>
            <w:tcW w:w="0" w:type="auto"/>
          </w:tcPr>
          <w:p w14:paraId="271C754D" w14:textId="16A761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DC_1A-3A-38A_n28A/ DC_1A-3C-38A_n28A</w:t>
            </w:r>
          </w:p>
        </w:tc>
        <w:tc>
          <w:tcPr>
            <w:tcW w:w="0" w:type="auto"/>
          </w:tcPr>
          <w:p w14:paraId="09CCC62B" w14:textId="2E52BC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FDB2622" w14:textId="372171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55296E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7410B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AB854CF" w14:textId="77777777" w:rsidTr="00C51F06">
        <w:tc>
          <w:tcPr>
            <w:tcW w:w="0" w:type="auto"/>
          </w:tcPr>
          <w:p w14:paraId="3AA80151" w14:textId="5C9A46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R4-2106644</w:t>
            </w:r>
          </w:p>
        </w:tc>
        <w:tc>
          <w:tcPr>
            <w:tcW w:w="0" w:type="auto"/>
          </w:tcPr>
          <w:p w14:paraId="5A47497B" w14:textId="258F19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DC_1A-7A-38A_n28A</w:t>
            </w:r>
          </w:p>
        </w:tc>
        <w:tc>
          <w:tcPr>
            <w:tcW w:w="0" w:type="auto"/>
          </w:tcPr>
          <w:p w14:paraId="7BDAD157" w14:textId="7DD519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49DF8C2" w14:textId="733B9D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B5CF19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ACC9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F752C66" w14:textId="77777777" w:rsidTr="00C51F06">
        <w:tc>
          <w:tcPr>
            <w:tcW w:w="0" w:type="auto"/>
          </w:tcPr>
          <w:p w14:paraId="43F7F3A9" w14:textId="7D353E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R4-2106645</w:t>
            </w:r>
          </w:p>
        </w:tc>
        <w:tc>
          <w:tcPr>
            <w:tcW w:w="0" w:type="auto"/>
          </w:tcPr>
          <w:p w14:paraId="1A4B68FF" w14:textId="7EAEF2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DC_3A-7A-38A_n28A/DC_3C-7A-38A_n28A</w:t>
            </w:r>
          </w:p>
        </w:tc>
        <w:tc>
          <w:tcPr>
            <w:tcW w:w="0" w:type="auto"/>
          </w:tcPr>
          <w:p w14:paraId="5A07C6DE" w14:textId="189297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7651061" w14:textId="4AC0F7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B32625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F4267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D601B75" w14:textId="77777777" w:rsidTr="00C51F06">
        <w:tc>
          <w:tcPr>
            <w:tcW w:w="0" w:type="auto"/>
          </w:tcPr>
          <w:p w14:paraId="1FBA52C7" w14:textId="2B0A1A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R4-2106646</w:t>
            </w:r>
          </w:p>
        </w:tc>
        <w:tc>
          <w:tcPr>
            <w:tcW w:w="0" w:type="auto"/>
          </w:tcPr>
          <w:p w14:paraId="4A064EB8" w14:textId="3DA436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37.717-41-11: DC_1A-3A-7A-38A_n28A/DC_1A-3C-7A-38A_n28A</w:t>
            </w:r>
          </w:p>
        </w:tc>
        <w:tc>
          <w:tcPr>
            <w:tcW w:w="0" w:type="auto"/>
          </w:tcPr>
          <w:p w14:paraId="6F06CC0C" w14:textId="5FC0B0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2CED514" w14:textId="7E3D14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3D14FB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EACA5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404427D" w14:textId="77777777" w:rsidTr="00C51F06">
        <w:tc>
          <w:tcPr>
            <w:tcW w:w="0" w:type="auto"/>
          </w:tcPr>
          <w:p w14:paraId="51EDFA6C" w14:textId="227793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R4-2106647</w:t>
            </w:r>
          </w:p>
        </w:tc>
        <w:tc>
          <w:tcPr>
            <w:tcW w:w="0" w:type="auto"/>
          </w:tcPr>
          <w:p w14:paraId="31ACD65B" w14:textId="605D74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37.717-11-21:DC_40A_n1A-n78A/DC_40C_n1A-n78A</w:t>
            </w:r>
          </w:p>
        </w:tc>
        <w:tc>
          <w:tcPr>
            <w:tcW w:w="0" w:type="auto"/>
          </w:tcPr>
          <w:p w14:paraId="4EA821B9" w14:textId="7C5706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32286AF" w14:textId="319243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E959E3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E2CD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4B9BD8C" w14:textId="77777777" w:rsidTr="00C51F06">
        <w:tc>
          <w:tcPr>
            <w:tcW w:w="0" w:type="auto"/>
          </w:tcPr>
          <w:p w14:paraId="31C3AB94" w14:textId="14A98A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R4-2106648</w:t>
            </w:r>
          </w:p>
        </w:tc>
        <w:tc>
          <w:tcPr>
            <w:tcW w:w="0" w:type="auto"/>
          </w:tcPr>
          <w:p w14:paraId="3A9A2CF9" w14:textId="473397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TP for TR 38.717-01-01: CA_n77(3A)_BCS1</w:t>
            </w:r>
          </w:p>
        </w:tc>
        <w:tc>
          <w:tcPr>
            <w:tcW w:w="0" w:type="auto"/>
          </w:tcPr>
          <w:p w14:paraId="47BC2EFD" w14:textId="2150E0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9637448" w14:textId="36BFEE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770B5D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FDB29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17E864E" w14:textId="77777777" w:rsidTr="00C51F06">
        <w:tc>
          <w:tcPr>
            <w:tcW w:w="0" w:type="auto"/>
          </w:tcPr>
          <w:p w14:paraId="4D68867F" w14:textId="2DF325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R4-2106649</w:t>
            </w:r>
          </w:p>
        </w:tc>
        <w:tc>
          <w:tcPr>
            <w:tcW w:w="0" w:type="auto"/>
          </w:tcPr>
          <w:p w14:paraId="3DFC8749" w14:textId="63FBC7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CA_n3A-n39A</w:t>
            </w:r>
          </w:p>
        </w:tc>
        <w:tc>
          <w:tcPr>
            <w:tcW w:w="0" w:type="auto"/>
          </w:tcPr>
          <w:p w14:paraId="1BDECA7F" w14:textId="4D2E20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D0B2ED8" w14:textId="7D926A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1103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D1D8F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F225037" w14:textId="77777777" w:rsidTr="00C51F06">
        <w:tc>
          <w:tcPr>
            <w:tcW w:w="0" w:type="auto"/>
          </w:tcPr>
          <w:p w14:paraId="3D1F9F0F" w14:textId="526C09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R4-2106650</w:t>
            </w:r>
          </w:p>
        </w:tc>
        <w:tc>
          <w:tcPr>
            <w:tcW w:w="0" w:type="auto"/>
          </w:tcPr>
          <w:p w14:paraId="0125D7DF" w14:textId="15B729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CA_n28A-n71A</w:t>
            </w:r>
          </w:p>
        </w:tc>
        <w:tc>
          <w:tcPr>
            <w:tcW w:w="0" w:type="auto"/>
          </w:tcPr>
          <w:p w14:paraId="23D73C30" w14:textId="2EB4BE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32CBD6E" w14:textId="670D80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66BE89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C6867D" w14:textId="0C126E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R4-2105262</w:t>
            </w:r>
          </w:p>
        </w:tc>
      </w:tr>
      <w:tr w:rsidR="00C51F06" w14:paraId="6CDA9A4F" w14:textId="77777777" w:rsidTr="00C51F06">
        <w:tc>
          <w:tcPr>
            <w:tcW w:w="0" w:type="auto"/>
          </w:tcPr>
          <w:p w14:paraId="7BEEB686" w14:textId="195EC4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R4-2106651</w:t>
            </w:r>
          </w:p>
        </w:tc>
        <w:tc>
          <w:tcPr>
            <w:tcW w:w="0" w:type="auto"/>
          </w:tcPr>
          <w:p w14:paraId="0FDD23E6" w14:textId="639EBF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to correct the configuration table for two bands NR CA</w:t>
            </w:r>
          </w:p>
        </w:tc>
        <w:tc>
          <w:tcPr>
            <w:tcW w:w="0" w:type="auto"/>
          </w:tcPr>
          <w:p w14:paraId="31B6F3B7" w14:textId="5C2A59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2B0800E" w14:textId="5FBE57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82D8B5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47D59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F076D0" w14:textId="77777777" w:rsidTr="00C51F06">
        <w:tc>
          <w:tcPr>
            <w:tcW w:w="0" w:type="auto"/>
          </w:tcPr>
          <w:p w14:paraId="1E72FAA4" w14:textId="430ACE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R4-2106652</w:t>
            </w:r>
          </w:p>
        </w:tc>
        <w:tc>
          <w:tcPr>
            <w:tcW w:w="0" w:type="auto"/>
          </w:tcPr>
          <w:p w14:paraId="3C063201" w14:textId="108F7C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CA_n1A-n3A-n7A</w:t>
            </w:r>
          </w:p>
        </w:tc>
        <w:tc>
          <w:tcPr>
            <w:tcW w:w="0" w:type="auto"/>
          </w:tcPr>
          <w:p w14:paraId="54B934B1" w14:textId="6BB940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0274C75" w14:textId="3CFBDA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EACFC6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5B8B0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4D8826C" w14:textId="77777777" w:rsidTr="00C51F06">
        <w:tc>
          <w:tcPr>
            <w:tcW w:w="0" w:type="auto"/>
          </w:tcPr>
          <w:p w14:paraId="2F07FE7D" w14:textId="511021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R4-2106653</w:t>
            </w:r>
          </w:p>
        </w:tc>
        <w:tc>
          <w:tcPr>
            <w:tcW w:w="0" w:type="auto"/>
          </w:tcPr>
          <w:p w14:paraId="60BACBD0" w14:textId="72F37A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38.717-04-01: CA_n1A-n8A-n78A-n79A/ CA_n1A-n8A-n78(2A)-n79A</w:t>
            </w:r>
          </w:p>
        </w:tc>
        <w:tc>
          <w:tcPr>
            <w:tcW w:w="0" w:type="auto"/>
          </w:tcPr>
          <w:p w14:paraId="7929D28F" w14:textId="01B86A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47FBCA5" w14:textId="1ACBE9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374FA2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AD9FCD" w14:textId="1BC6BC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R4-2105278</w:t>
            </w:r>
          </w:p>
        </w:tc>
      </w:tr>
      <w:tr w:rsidR="00C51F06" w14:paraId="0D5BC29D" w14:textId="77777777" w:rsidTr="00C51F06">
        <w:tc>
          <w:tcPr>
            <w:tcW w:w="0" w:type="auto"/>
          </w:tcPr>
          <w:p w14:paraId="78862D14" w14:textId="1445CC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R4-2106654</w:t>
            </w:r>
          </w:p>
        </w:tc>
        <w:tc>
          <w:tcPr>
            <w:tcW w:w="0" w:type="auto"/>
          </w:tcPr>
          <w:p w14:paraId="4E7C4789" w14:textId="54B16E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TP for TR 37.717-00-00 for CA_n3A_SUL_n78C-n80A</w:t>
            </w:r>
          </w:p>
        </w:tc>
        <w:tc>
          <w:tcPr>
            <w:tcW w:w="0" w:type="auto"/>
          </w:tcPr>
          <w:p w14:paraId="10D12292" w14:textId="35EEE0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227FFAC" w14:textId="282379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388520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BEFF7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0FA12EE" w14:textId="77777777" w:rsidTr="00C51F06">
        <w:tc>
          <w:tcPr>
            <w:tcW w:w="0" w:type="auto"/>
          </w:tcPr>
          <w:p w14:paraId="1BE2AD6E" w14:textId="74B52D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R4-2106655</w:t>
            </w:r>
          </w:p>
        </w:tc>
        <w:tc>
          <w:tcPr>
            <w:tcW w:w="0" w:type="auto"/>
          </w:tcPr>
          <w:p w14:paraId="6224110D" w14:textId="658CFC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TP for TR 37.717-00-00 for CA_n1A_SUL_n78C-n84A</w:t>
            </w:r>
          </w:p>
        </w:tc>
        <w:tc>
          <w:tcPr>
            <w:tcW w:w="0" w:type="auto"/>
          </w:tcPr>
          <w:p w14:paraId="1CAF137D" w14:textId="6CC437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38B6E3E" w14:textId="3E921E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710ED1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65019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FEB695A" w14:textId="77777777" w:rsidTr="00C51F06">
        <w:tc>
          <w:tcPr>
            <w:tcW w:w="0" w:type="auto"/>
          </w:tcPr>
          <w:p w14:paraId="5E974C65" w14:textId="653596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R4-2106656</w:t>
            </w:r>
          </w:p>
        </w:tc>
        <w:tc>
          <w:tcPr>
            <w:tcW w:w="0" w:type="auto"/>
          </w:tcPr>
          <w:p w14:paraId="6D5AA125" w14:textId="53E199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TP for TR 37.717-00-00 for CA_n28A_SUL_n41C-n83A</w:t>
            </w:r>
          </w:p>
        </w:tc>
        <w:tc>
          <w:tcPr>
            <w:tcW w:w="0" w:type="auto"/>
          </w:tcPr>
          <w:p w14:paraId="48E4FC35" w14:textId="10CF6C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3AC4929" w14:textId="009016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37F5D7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30B70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9C488DA" w14:textId="77777777" w:rsidTr="00C51F06">
        <w:tc>
          <w:tcPr>
            <w:tcW w:w="0" w:type="auto"/>
          </w:tcPr>
          <w:p w14:paraId="192D78B3" w14:textId="73C2D3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R4-2106657</w:t>
            </w:r>
          </w:p>
        </w:tc>
        <w:tc>
          <w:tcPr>
            <w:tcW w:w="0" w:type="auto"/>
          </w:tcPr>
          <w:p w14:paraId="007C2733" w14:textId="14438F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TP for TR 37.717-00-00 for CA_n28A_SUL_n79C-n83A</w:t>
            </w:r>
          </w:p>
        </w:tc>
        <w:tc>
          <w:tcPr>
            <w:tcW w:w="0" w:type="auto"/>
          </w:tcPr>
          <w:p w14:paraId="35F87D89" w14:textId="7EE5E8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8F4B87B" w14:textId="552330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F55FF1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28800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99F9438" w14:textId="77777777" w:rsidTr="00C51F06">
        <w:tc>
          <w:tcPr>
            <w:tcW w:w="0" w:type="auto"/>
          </w:tcPr>
          <w:p w14:paraId="08B5A921" w14:textId="6A05E0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R4-2106658</w:t>
            </w:r>
          </w:p>
        </w:tc>
        <w:tc>
          <w:tcPr>
            <w:tcW w:w="0" w:type="auto"/>
          </w:tcPr>
          <w:p w14:paraId="3C261B40" w14:textId="7E8110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37.717-00-00 for SUL_n41A-n97A</w:t>
            </w:r>
          </w:p>
        </w:tc>
        <w:tc>
          <w:tcPr>
            <w:tcW w:w="0" w:type="auto"/>
          </w:tcPr>
          <w:p w14:paraId="1CF02BF0" w14:textId="3873D3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4D246D1" w14:textId="4E9803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1F3955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B52D82" w14:textId="38C54B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R4-2105276</w:t>
            </w:r>
          </w:p>
        </w:tc>
      </w:tr>
      <w:tr w:rsidR="00C51F06" w14:paraId="67EDB165" w14:textId="77777777" w:rsidTr="00C51F06">
        <w:tc>
          <w:tcPr>
            <w:tcW w:w="0" w:type="auto"/>
          </w:tcPr>
          <w:p w14:paraId="7DF1262B" w14:textId="24BB62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R4-2106659</w:t>
            </w:r>
          </w:p>
        </w:tc>
        <w:tc>
          <w:tcPr>
            <w:tcW w:w="0" w:type="auto"/>
          </w:tcPr>
          <w:p w14:paraId="2752345C" w14:textId="43ACAD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introduction of Europe unlicensed 6GHz</w:t>
            </w:r>
          </w:p>
        </w:tc>
        <w:tc>
          <w:tcPr>
            <w:tcW w:w="0" w:type="auto"/>
          </w:tcPr>
          <w:p w14:paraId="17AF8744" w14:textId="5293F2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ZTE Corporation </w:t>
            </w:r>
          </w:p>
        </w:tc>
        <w:tc>
          <w:tcPr>
            <w:tcW w:w="0" w:type="auto"/>
          </w:tcPr>
          <w:p w14:paraId="43E4E703" w14:textId="10DA5D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F7F377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8037E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BE91DA5" w14:textId="77777777" w:rsidTr="00C51F06">
        <w:tc>
          <w:tcPr>
            <w:tcW w:w="0" w:type="auto"/>
          </w:tcPr>
          <w:p w14:paraId="27973CA1" w14:textId="69232C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R4-2106660</w:t>
            </w:r>
          </w:p>
        </w:tc>
        <w:tc>
          <w:tcPr>
            <w:tcW w:w="0" w:type="auto"/>
          </w:tcPr>
          <w:p w14:paraId="6FFDAAC0" w14:textId="0566FB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37.717-00-00 v0.4.0</w:t>
            </w:r>
          </w:p>
        </w:tc>
        <w:tc>
          <w:tcPr>
            <w:tcW w:w="0" w:type="auto"/>
          </w:tcPr>
          <w:p w14:paraId="718C85C7" w14:textId="5AD32D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6F51137" w14:textId="7272B9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2A2307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29212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85E1F50" w14:textId="77777777" w:rsidTr="00C51F06">
        <w:tc>
          <w:tcPr>
            <w:tcW w:w="0" w:type="auto"/>
          </w:tcPr>
          <w:p w14:paraId="5FF1227E" w14:textId="3DE3F6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R4-2106661</w:t>
            </w:r>
          </w:p>
        </w:tc>
        <w:tc>
          <w:tcPr>
            <w:tcW w:w="0" w:type="auto"/>
          </w:tcPr>
          <w:p w14:paraId="40C535AF" w14:textId="6D7B81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38.717-05-01 v0.2.0</w:t>
            </w:r>
          </w:p>
        </w:tc>
        <w:tc>
          <w:tcPr>
            <w:tcW w:w="0" w:type="auto"/>
          </w:tcPr>
          <w:p w14:paraId="68A9425A" w14:textId="361F05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0637759" w14:textId="5F27F5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2E6667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F530C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DC7F72F" w14:textId="77777777" w:rsidTr="00C51F06">
        <w:tc>
          <w:tcPr>
            <w:tcW w:w="0" w:type="auto"/>
          </w:tcPr>
          <w:p w14:paraId="18C0335D" w14:textId="2B62AF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R4-2106662</w:t>
            </w:r>
          </w:p>
        </w:tc>
        <w:tc>
          <w:tcPr>
            <w:tcW w:w="0" w:type="auto"/>
          </w:tcPr>
          <w:p w14:paraId="207F355A" w14:textId="03F94A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 Rel.17 – General considerations</w:t>
            </w:r>
          </w:p>
        </w:tc>
        <w:tc>
          <w:tcPr>
            <w:tcW w:w="0" w:type="auto"/>
          </w:tcPr>
          <w:p w14:paraId="4B2E8ADF" w14:textId="0DAF9A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3926A4C" w14:textId="24C75F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04C4E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03470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44E3902" w14:textId="77777777" w:rsidTr="00C51F06">
        <w:tc>
          <w:tcPr>
            <w:tcW w:w="0" w:type="auto"/>
          </w:tcPr>
          <w:p w14:paraId="4ACCCF94" w14:textId="47EDB4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R4-2106663</w:t>
            </w:r>
          </w:p>
        </w:tc>
        <w:tc>
          <w:tcPr>
            <w:tcW w:w="0" w:type="auto"/>
          </w:tcPr>
          <w:p w14:paraId="2E443BCE" w14:textId="051F5F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 Rel.17 – RF requirements</w:t>
            </w:r>
          </w:p>
        </w:tc>
        <w:tc>
          <w:tcPr>
            <w:tcW w:w="0" w:type="auto"/>
          </w:tcPr>
          <w:p w14:paraId="0AB71BEA" w14:textId="1FA498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DB69DD3" w14:textId="087962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D17B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89FA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E57517C" w14:textId="77777777" w:rsidTr="00C51F06">
        <w:tc>
          <w:tcPr>
            <w:tcW w:w="0" w:type="auto"/>
          </w:tcPr>
          <w:p w14:paraId="4FCD6911" w14:textId="06DDF3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R4-2106664</w:t>
            </w:r>
          </w:p>
        </w:tc>
        <w:tc>
          <w:tcPr>
            <w:tcW w:w="0" w:type="auto"/>
          </w:tcPr>
          <w:p w14:paraId="16449668" w14:textId="0BC47D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 Rel.17 – CLI in FDM and SDM operation</w:t>
            </w:r>
          </w:p>
        </w:tc>
        <w:tc>
          <w:tcPr>
            <w:tcW w:w="0" w:type="auto"/>
          </w:tcPr>
          <w:p w14:paraId="604AD677" w14:textId="0BFE03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2128665" w14:textId="2ACDFD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BAB18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38490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92353D1" w14:textId="77777777" w:rsidTr="00C51F06">
        <w:tc>
          <w:tcPr>
            <w:tcW w:w="0" w:type="auto"/>
          </w:tcPr>
          <w:p w14:paraId="1150BBD9" w14:textId="2B533A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R4-2106665</w:t>
            </w:r>
          </w:p>
        </w:tc>
        <w:tc>
          <w:tcPr>
            <w:tcW w:w="0" w:type="auto"/>
          </w:tcPr>
          <w:p w14:paraId="61433C83" w14:textId="32F4C4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considerations for NR extension to 71 GHz</w:t>
            </w:r>
          </w:p>
        </w:tc>
        <w:tc>
          <w:tcPr>
            <w:tcW w:w="0" w:type="auto"/>
          </w:tcPr>
          <w:p w14:paraId="6B754EC5" w14:textId="7332CE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E5BCBF6" w14:textId="7F2127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AC61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26449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243F8F5" w14:textId="77777777" w:rsidTr="00C51F06">
        <w:tc>
          <w:tcPr>
            <w:tcW w:w="0" w:type="auto"/>
          </w:tcPr>
          <w:p w14:paraId="6751B72E" w14:textId="64B2B3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R4-2106666</w:t>
            </w:r>
          </w:p>
        </w:tc>
        <w:tc>
          <w:tcPr>
            <w:tcW w:w="0" w:type="auto"/>
          </w:tcPr>
          <w:p w14:paraId="44ED56D9" w14:textId="369985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frequency range definition for 52.6 – 71 GHz</w:t>
            </w:r>
          </w:p>
        </w:tc>
        <w:tc>
          <w:tcPr>
            <w:tcW w:w="0" w:type="auto"/>
          </w:tcPr>
          <w:p w14:paraId="60299554" w14:textId="3AB2E9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65290D5" w14:textId="7CA374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8B02A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F0F71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F34A6A9" w14:textId="77777777" w:rsidTr="00C51F06">
        <w:tc>
          <w:tcPr>
            <w:tcW w:w="0" w:type="auto"/>
          </w:tcPr>
          <w:p w14:paraId="7FB7994B" w14:textId="11EA7B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R4-2106667</w:t>
            </w:r>
          </w:p>
        </w:tc>
        <w:tc>
          <w:tcPr>
            <w:tcW w:w="0" w:type="auto"/>
          </w:tcPr>
          <w:p w14:paraId="4180CC4E" w14:textId="6B8F1E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EVM measurement procedure considerations</w:t>
            </w:r>
          </w:p>
        </w:tc>
        <w:tc>
          <w:tcPr>
            <w:tcW w:w="0" w:type="auto"/>
          </w:tcPr>
          <w:p w14:paraId="052AA222" w14:textId="6C81D8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F9AA501" w14:textId="4C6174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B8E91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D3B78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9D7ADB3" w14:textId="77777777" w:rsidTr="00C51F06">
        <w:tc>
          <w:tcPr>
            <w:tcW w:w="0" w:type="auto"/>
          </w:tcPr>
          <w:p w14:paraId="4C64E5E5" w14:textId="622FAC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R4-2106668</w:t>
            </w:r>
          </w:p>
        </w:tc>
        <w:tc>
          <w:tcPr>
            <w:tcW w:w="0" w:type="auto"/>
          </w:tcPr>
          <w:p w14:paraId="55D46F23" w14:textId="59EC5C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 RF conformance testing coverage considerations</w:t>
            </w:r>
          </w:p>
        </w:tc>
        <w:tc>
          <w:tcPr>
            <w:tcW w:w="0" w:type="auto"/>
          </w:tcPr>
          <w:p w14:paraId="51B86F99" w14:textId="5B9E44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B9E3147" w14:textId="61B5C6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D52B7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F1305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5C52AE" w14:textId="77777777" w:rsidTr="00C51F06">
        <w:tc>
          <w:tcPr>
            <w:tcW w:w="0" w:type="auto"/>
          </w:tcPr>
          <w:p w14:paraId="0E6775C3" w14:textId="16DCB7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R4-2106669</w:t>
            </w:r>
          </w:p>
        </w:tc>
        <w:tc>
          <w:tcPr>
            <w:tcW w:w="0" w:type="auto"/>
          </w:tcPr>
          <w:p w14:paraId="321D8598" w14:textId="2C6CFF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test setup considerations</w:t>
            </w:r>
          </w:p>
        </w:tc>
        <w:tc>
          <w:tcPr>
            <w:tcW w:w="0" w:type="auto"/>
          </w:tcPr>
          <w:p w14:paraId="319AE432" w14:textId="6C84B2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E31330C" w14:textId="39CE97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8027E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86B86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CCC491D" w14:textId="77777777" w:rsidTr="00C51F06">
        <w:tc>
          <w:tcPr>
            <w:tcW w:w="0" w:type="auto"/>
          </w:tcPr>
          <w:p w14:paraId="7E33E8A3" w14:textId="441DCA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R4-2106670</w:t>
            </w:r>
          </w:p>
        </w:tc>
        <w:tc>
          <w:tcPr>
            <w:tcW w:w="0" w:type="auto"/>
          </w:tcPr>
          <w:p w14:paraId="2870AB74" w14:textId="45FC0D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draft Reply LS on cell grouping UE capability for NR-DC</w:t>
            </w:r>
          </w:p>
        </w:tc>
        <w:tc>
          <w:tcPr>
            <w:tcW w:w="0" w:type="auto"/>
          </w:tcPr>
          <w:p w14:paraId="056E4CE6" w14:textId="71B1D2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388B92A" w14:textId="4DECAF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3487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3F347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07D8AB2" w14:textId="77777777" w:rsidTr="00C51F06">
        <w:tc>
          <w:tcPr>
            <w:tcW w:w="0" w:type="auto"/>
          </w:tcPr>
          <w:p w14:paraId="4E876738" w14:textId="0B3E8E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R4-2106671</w:t>
            </w:r>
          </w:p>
        </w:tc>
        <w:tc>
          <w:tcPr>
            <w:tcW w:w="0" w:type="auto"/>
          </w:tcPr>
          <w:p w14:paraId="3B8FB10D" w14:textId="79DF5C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draft Reply LS on Half-duplex FDD switching time for RedCap UE</w:t>
            </w:r>
          </w:p>
        </w:tc>
        <w:tc>
          <w:tcPr>
            <w:tcW w:w="0" w:type="auto"/>
          </w:tcPr>
          <w:p w14:paraId="1288142C" w14:textId="08DB7D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97A844D" w14:textId="677006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3226C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07ACD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9607A46" w14:textId="77777777" w:rsidTr="00C51F06">
        <w:tc>
          <w:tcPr>
            <w:tcW w:w="0" w:type="auto"/>
          </w:tcPr>
          <w:p w14:paraId="21EEC5EA" w14:textId="353FB4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R4-2106672</w:t>
            </w:r>
          </w:p>
        </w:tc>
        <w:tc>
          <w:tcPr>
            <w:tcW w:w="0" w:type="auto"/>
          </w:tcPr>
          <w:p w14:paraId="602B75DA" w14:textId="67F41A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spurious emission about UE co-existence between band n40 and n41</w:t>
            </w:r>
          </w:p>
        </w:tc>
        <w:tc>
          <w:tcPr>
            <w:tcW w:w="0" w:type="auto"/>
          </w:tcPr>
          <w:p w14:paraId="7E550FD9" w14:textId="1AB232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04DE800" w14:textId="415A7F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7CA1EB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084C3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5C97F80" w14:textId="77777777" w:rsidTr="00C51F06">
        <w:tc>
          <w:tcPr>
            <w:tcW w:w="0" w:type="auto"/>
          </w:tcPr>
          <w:p w14:paraId="77E05309" w14:textId="0E2D13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R4-2106673</w:t>
            </w:r>
          </w:p>
        </w:tc>
        <w:tc>
          <w:tcPr>
            <w:tcW w:w="0" w:type="auto"/>
          </w:tcPr>
          <w:p w14:paraId="73DE8AF5" w14:textId="7263A2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n47 PC2 MPR simulation results</w:t>
            </w:r>
          </w:p>
        </w:tc>
        <w:tc>
          <w:tcPr>
            <w:tcW w:w="0" w:type="auto"/>
          </w:tcPr>
          <w:p w14:paraId="3B85E199" w14:textId="7362C1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A2C8985" w14:textId="2E9E4D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A46C1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D4623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95AD493" w14:textId="77777777" w:rsidTr="00C51F06">
        <w:tc>
          <w:tcPr>
            <w:tcW w:w="0" w:type="auto"/>
          </w:tcPr>
          <w:p w14:paraId="798599AE" w14:textId="3C99D6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R4-2106674</w:t>
            </w:r>
          </w:p>
        </w:tc>
        <w:tc>
          <w:tcPr>
            <w:tcW w:w="0" w:type="auto"/>
          </w:tcPr>
          <w:p w14:paraId="156593A9" w14:textId="74B4C7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n47 PC2 AMPR simulation results</w:t>
            </w:r>
          </w:p>
        </w:tc>
        <w:tc>
          <w:tcPr>
            <w:tcW w:w="0" w:type="auto"/>
          </w:tcPr>
          <w:p w14:paraId="74DE8026" w14:textId="565458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6E73622" w14:textId="7CDD8C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14617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EACA2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68E107" w14:textId="77777777" w:rsidTr="00C51F06">
        <w:tc>
          <w:tcPr>
            <w:tcW w:w="0" w:type="auto"/>
          </w:tcPr>
          <w:p w14:paraId="52F91715" w14:textId="2F8D87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R4-2106675</w:t>
            </w:r>
          </w:p>
        </w:tc>
        <w:tc>
          <w:tcPr>
            <w:tcW w:w="0" w:type="auto"/>
          </w:tcPr>
          <w:p w14:paraId="38F76E8D" w14:textId="638EA8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SL adjacent coexistence simulation results for PC2</w:t>
            </w:r>
          </w:p>
        </w:tc>
        <w:tc>
          <w:tcPr>
            <w:tcW w:w="0" w:type="auto"/>
          </w:tcPr>
          <w:p w14:paraId="0758DC9C" w14:textId="72E887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71407CA" w14:textId="5D980C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7BB64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0CE98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8394F90" w14:textId="77777777" w:rsidTr="00C51F06">
        <w:tc>
          <w:tcPr>
            <w:tcW w:w="0" w:type="auto"/>
          </w:tcPr>
          <w:p w14:paraId="50D368E8" w14:textId="59AE24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R4-2106676</w:t>
            </w:r>
          </w:p>
        </w:tc>
        <w:tc>
          <w:tcPr>
            <w:tcW w:w="0" w:type="auto"/>
          </w:tcPr>
          <w:p w14:paraId="596C5FD3" w14:textId="08B361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Rel-16 NR V2X AMPR value for both NS_33 and NS_52</w:t>
            </w:r>
          </w:p>
        </w:tc>
        <w:tc>
          <w:tcPr>
            <w:tcW w:w="0" w:type="auto"/>
          </w:tcPr>
          <w:p w14:paraId="2DA50FCC" w14:textId="64ACBE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05BDF66" w14:textId="522481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F96212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837C0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BBA6503" w14:textId="77777777" w:rsidTr="00C51F06">
        <w:tc>
          <w:tcPr>
            <w:tcW w:w="0" w:type="auto"/>
          </w:tcPr>
          <w:p w14:paraId="6D1B8317" w14:textId="18C216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R4-2106677</w:t>
            </w:r>
          </w:p>
        </w:tc>
        <w:tc>
          <w:tcPr>
            <w:tcW w:w="0" w:type="auto"/>
          </w:tcPr>
          <w:p w14:paraId="5380EA50" w14:textId="68E63A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how to simplify MSD definition using bandwidth-agnostic approach</w:t>
            </w:r>
          </w:p>
        </w:tc>
        <w:tc>
          <w:tcPr>
            <w:tcW w:w="0" w:type="auto"/>
          </w:tcPr>
          <w:p w14:paraId="13A9DAB4" w14:textId="63674E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637E47C" w14:textId="0D49E3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45529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7F750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C4D5150" w14:textId="77777777" w:rsidTr="00C51F06">
        <w:tc>
          <w:tcPr>
            <w:tcW w:w="0" w:type="auto"/>
          </w:tcPr>
          <w:p w14:paraId="495773DB" w14:textId="5D3528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R4-2106678</w:t>
            </w:r>
          </w:p>
        </w:tc>
        <w:tc>
          <w:tcPr>
            <w:tcW w:w="0" w:type="auto"/>
          </w:tcPr>
          <w:p w14:paraId="3B0467FC" w14:textId="5B6475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MSD due to cross band isolation and counter intermodulations</w:t>
            </w:r>
          </w:p>
        </w:tc>
        <w:tc>
          <w:tcPr>
            <w:tcW w:w="0" w:type="auto"/>
          </w:tcPr>
          <w:p w14:paraId="3315F6B4" w14:textId="3802D8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CA62E28" w14:textId="6026FD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459B6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67CDC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F901B97" w14:textId="77777777" w:rsidTr="00C51F06">
        <w:tc>
          <w:tcPr>
            <w:tcW w:w="0" w:type="auto"/>
          </w:tcPr>
          <w:p w14:paraId="5C15DB7F" w14:textId="167F40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R4-2106679</w:t>
            </w:r>
          </w:p>
        </w:tc>
        <w:tc>
          <w:tcPr>
            <w:tcW w:w="0" w:type="auto"/>
          </w:tcPr>
          <w:p w14:paraId="4D9278FE" w14:textId="2AEAB2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discussion on introduction of BCS4</w:t>
            </w:r>
          </w:p>
        </w:tc>
        <w:tc>
          <w:tcPr>
            <w:tcW w:w="0" w:type="auto"/>
          </w:tcPr>
          <w:p w14:paraId="07388AA8" w14:textId="08CD6E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F2C1577" w14:textId="4C1214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40462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D1254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CD4CC0B" w14:textId="77777777" w:rsidTr="00C51F06">
        <w:tc>
          <w:tcPr>
            <w:tcW w:w="0" w:type="auto"/>
          </w:tcPr>
          <w:p w14:paraId="05A5A4A6" w14:textId="5AA46C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R4-2106680</w:t>
            </w:r>
          </w:p>
        </w:tc>
        <w:tc>
          <w:tcPr>
            <w:tcW w:w="0" w:type="auto"/>
          </w:tcPr>
          <w:p w14:paraId="3EAA28AE" w14:textId="70E843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capability for BCS4</w:t>
            </w:r>
          </w:p>
        </w:tc>
        <w:tc>
          <w:tcPr>
            <w:tcW w:w="0" w:type="auto"/>
          </w:tcPr>
          <w:p w14:paraId="20E773C7" w14:textId="19814E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A516797" w14:textId="10B817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0004F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CA596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F40BD23" w14:textId="77777777" w:rsidTr="00C51F06">
        <w:tc>
          <w:tcPr>
            <w:tcW w:w="0" w:type="auto"/>
          </w:tcPr>
          <w:p w14:paraId="0F3B46BD" w14:textId="31A4BB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R4-2106681</w:t>
            </w:r>
          </w:p>
        </w:tc>
        <w:tc>
          <w:tcPr>
            <w:tcW w:w="0" w:type="auto"/>
          </w:tcPr>
          <w:p w14:paraId="70156E70" w14:textId="17CA9F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discussion on support of full bandwidth combinations for inter-band EN-DC</w:t>
            </w:r>
          </w:p>
        </w:tc>
        <w:tc>
          <w:tcPr>
            <w:tcW w:w="0" w:type="auto"/>
          </w:tcPr>
          <w:p w14:paraId="013ABE38" w14:textId="536755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5A023D0" w14:textId="3E4A74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8AC89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3F237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D2FCBB7" w14:textId="77777777" w:rsidTr="00C51F06">
        <w:tc>
          <w:tcPr>
            <w:tcW w:w="0" w:type="auto"/>
          </w:tcPr>
          <w:p w14:paraId="0F3564A0" w14:textId="6DA702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R4-2106682</w:t>
            </w:r>
          </w:p>
        </w:tc>
        <w:tc>
          <w:tcPr>
            <w:tcW w:w="0" w:type="auto"/>
          </w:tcPr>
          <w:p w14:paraId="0E61FB16" w14:textId="3B27F0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introduce the missing MSD requirements (Rel-16)</w:t>
            </w:r>
          </w:p>
        </w:tc>
        <w:tc>
          <w:tcPr>
            <w:tcW w:w="0" w:type="auto"/>
          </w:tcPr>
          <w:p w14:paraId="5FEA2DDE" w14:textId="064607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5EE844D" w14:textId="47AA1F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A5651F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936252" w14:textId="64858C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R4-2105379</w:t>
            </w:r>
          </w:p>
        </w:tc>
      </w:tr>
      <w:tr w:rsidR="00C51F06" w14:paraId="79245CF6" w14:textId="77777777" w:rsidTr="00C51F06">
        <w:tc>
          <w:tcPr>
            <w:tcW w:w="0" w:type="auto"/>
          </w:tcPr>
          <w:p w14:paraId="5F58EB5F" w14:textId="030F48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R4-2106683</w:t>
            </w:r>
          </w:p>
        </w:tc>
        <w:tc>
          <w:tcPr>
            <w:tcW w:w="0" w:type="auto"/>
          </w:tcPr>
          <w:p w14:paraId="714A82D6" w14:textId="7C5B19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Band combination handling</w:t>
            </w:r>
          </w:p>
        </w:tc>
        <w:tc>
          <w:tcPr>
            <w:tcW w:w="0" w:type="auto"/>
          </w:tcPr>
          <w:p w14:paraId="528A3816" w14:textId="4DF3E6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B969702" w14:textId="20D11F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2BFA9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39956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D756F67" w14:textId="77777777" w:rsidTr="00C51F06">
        <w:tc>
          <w:tcPr>
            <w:tcW w:w="0" w:type="auto"/>
          </w:tcPr>
          <w:p w14:paraId="36E08359" w14:textId="2D3F9E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R4-2106684</w:t>
            </w:r>
          </w:p>
        </w:tc>
        <w:tc>
          <w:tcPr>
            <w:tcW w:w="0" w:type="auto"/>
          </w:tcPr>
          <w:p w14:paraId="5E1BD029" w14:textId="7CA7FE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NTN simulation assumptions</w:t>
            </w:r>
          </w:p>
        </w:tc>
        <w:tc>
          <w:tcPr>
            <w:tcW w:w="0" w:type="auto"/>
          </w:tcPr>
          <w:p w14:paraId="6C0DA522" w14:textId="53CE21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2850D4C" w14:textId="25F14E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5C17D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0C71C5" w14:textId="355825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</w:tc>
      </w:tr>
      <w:tr w:rsidR="00C51F06" w14:paraId="73A7F15E" w14:textId="77777777" w:rsidTr="00C51F06">
        <w:tc>
          <w:tcPr>
            <w:tcW w:w="0" w:type="auto"/>
          </w:tcPr>
          <w:p w14:paraId="05C66268" w14:textId="0CE38A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R4-2106685</w:t>
            </w:r>
          </w:p>
        </w:tc>
        <w:tc>
          <w:tcPr>
            <w:tcW w:w="0" w:type="auto"/>
          </w:tcPr>
          <w:p w14:paraId="26B9DBD7" w14:textId="104150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analysis and results about the NTN simulation</w:t>
            </w:r>
          </w:p>
        </w:tc>
        <w:tc>
          <w:tcPr>
            <w:tcW w:w="0" w:type="auto"/>
          </w:tcPr>
          <w:p w14:paraId="43339974" w14:textId="34BD42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D92C285" w14:textId="5BB43C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3D37D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931C0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DC43FB8" w14:textId="77777777" w:rsidTr="00C51F06">
        <w:tc>
          <w:tcPr>
            <w:tcW w:w="0" w:type="auto"/>
          </w:tcPr>
          <w:p w14:paraId="45B2F48C" w14:textId="5CCD39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R4-2106686</w:t>
            </w:r>
          </w:p>
        </w:tc>
        <w:tc>
          <w:tcPr>
            <w:tcW w:w="0" w:type="auto"/>
          </w:tcPr>
          <w:p w14:paraId="7D5C78EB" w14:textId="482104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Network architecture on NTN system</w:t>
            </w:r>
          </w:p>
        </w:tc>
        <w:tc>
          <w:tcPr>
            <w:tcW w:w="0" w:type="auto"/>
          </w:tcPr>
          <w:p w14:paraId="5F97DC4F" w14:textId="35BC76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FEBB629" w14:textId="1A2475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B83F9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6BCDD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3A6ADE" w14:textId="77777777" w:rsidTr="00C51F06">
        <w:tc>
          <w:tcPr>
            <w:tcW w:w="0" w:type="auto"/>
          </w:tcPr>
          <w:p w14:paraId="3DD1D3CA" w14:textId="7B22A2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R4-2106687</w:t>
            </w:r>
          </w:p>
        </w:tc>
        <w:tc>
          <w:tcPr>
            <w:tcW w:w="0" w:type="auto"/>
          </w:tcPr>
          <w:p w14:paraId="35B6CD6A" w14:textId="7AC149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 Requirement Overview and Impact for 1024 QAM</w:t>
            </w:r>
          </w:p>
        </w:tc>
        <w:tc>
          <w:tcPr>
            <w:tcW w:w="0" w:type="auto"/>
          </w:tcPr>
          <w:p w14:paraId="40F33DF7" w14:textId="643103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E9CFA21" w14:textId="47525B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34B62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3DD5A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AF19642" w14:textId="77777777" w:rsidTr="00C51F06">
        <w:tc>
          <w:tcPr>
            <w:tcW w:w="0" w:type="auto"/>
          </w:tcPr>
          <w:p w14:paraId="673CBAFE" w14:textId="111E23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R4-2106688</w:t>
            </w:r>
          </w:p>
        </w:tc>
        <w:tc>
          <w:tcPr>
            <w:tcW w:w="0" w:type="auto"/>
          </w:tcPr>
          <w:p w14:paraId="1FDE8242" w14:textId="4C491C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Requirement Overview and Impact for 1024 QAM</w:t>
            </w:r>
          </w:p>
        </w:tc>
        <w:tc>
          <w:tcPr>
            <w:tcW w:w="0" w:type="auto"/>
          </w:tcPr>
          <w:p w14:paraId="3637EB9A" w14:textId="2BD236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A5653AE" w14:textId="3A797D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D500C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8C49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0579AA" w14:textId="77777777" w:rsidTr="00C51F06">
        <w:tc>
          <w:tcPr>
            <w:tcW w:w="0" w:type="auto"/>
          </w:tcPr>
          <w:p w14:paraId="0A1FE994" w14:textId="3E192C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R4-2106689</w:t>
            </w:r>
          </w:p>
        </w:tc>
        <w:tc>
          <w:tcPr>
            <w:tcW w:w="0" w:type="auto"/>
          </w:tcPr>
          <w:p w14:paraId="05509215" w14:textId="66D2B7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Overlapping UE Channel Bandwidth Approach</w:t>
            </w:r>
          </w:p>
        </w:tc>
        <w:tc>
          <w:tcPr>
            <w:tcW w:w="0" w:type="auto"/>
          </w:tcPr>
          <w:p w14:paraId="7F00F5C2" w14:textId="3CD638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2E11447" w14:textId="014D52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D3CAE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1CA57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D316282" w14:textId="77777777" w:rsidTr="00C51F06">
        <w:tc>
          <w:tcPr>
            <w:tcW w:w="0" w:type="auto"/>
          </w:tcPr>
          <w:p w14:paraId="2A63C071" w14:textId="0A9CC6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R4-2106690</w:t>
            </w:r>
          </w:p>
        </w:tc>
        <w:tc>
          <w:tcPr>
            <w:tcW w:w="0" w:type="auto"/>
          </w:tcPr>
          <w:p w14:paraId="4FDA7F43" w14:textId="3B8A56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the TR 38.844: Terminology</w:t>
            </w:r>
          </w:p>
        </w:tc>
        <w:tc>
          <w:tcPr>
            <w:tcW w:w="0" w:type="auto"/>
          </w:tcPr>
          <w:p w14:paraId="0C51051F" w14:textId="451382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1B3E34E8" w14:textId="188A92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C80561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727CFB" w14:textId="17213C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R4-2105420</w:t>
            </w:r>
          </w:p>
        </w:tc>
      </w:tr>
      <w:tr w:rsidR="00C51F06" w14:paraId="76406130" w14:textId="77777777" w:rsidTr="00C51F06">
        <w:tc>
          <w:tcPr>
            <w:tcW w:w="0" w:type="auto"/>
          </w:tcPr>
          <w:p w14:paraId="58FF91CE" w14:textId="1EDD61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R4-2106691</w:t>
            </w:r>
          </w:p>
        </w:tc>
        <w:tc>
          <w:tcPr>
            <w:tcW w:w="0" w:type="auto"/>
          </w:tcPr>
          <w:p w14:paraId="5F897D93" w14:textId="2DF072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52.6-71 GHz system parameters</w:t>
            </w:r>
          </w:p>
        </w:tc>
        <w:tc>
          <w:tcPr>
            <w:tcW w:w="0" w:type="auto"/>
          </w:tcPr>
          <w:p w14:paraId="38A36644" w14:textId="7C5592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F970DD3" w14:textId="79EBCB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FA50A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F54AB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86C321D" w14:textId="77777777" w:rsidTr="00C51F06">
        <w:tc>
          <w:tcPr>
            <w:tcW w:w="0" w:type="auto"/>
          </w:tcPr>
          <w:p w14:paraId="16E4F68F" w14:textId="29CB43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R4-2106692</w:t>
            </w:r>
          </w:p>
        </w:tc>
        <w:tc>
          <w:tcPr>
            <w:tcW w:w="0" w:type="auto"/>
          </w:tcPr>
          <w:p w14:paraId="68D39B4C" w14:textId="75E38B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52.6 to 71 GHz minimum/maximum channel bandwidth, draft LS to RAN1</w:t>
            </w:r>
          </w:p>
        </w:tc>
        <w:tc>
          <w:tcPr>
            <w:tcW w:w="0" w:type="auto"/>
          </w:tcPr>
          <w:p w14:paraId="18F99A2A" w14:textId="3574CC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A9BF1C9" w14:textId="5CE065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976C2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1D26F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CAB4C45" w14:textId="77777777" w:rsidTr="00C51F06">
        <w:tc>
          <w:tcPr>
            <w:tcW w:w="0" w:type="auto"/>
          </w:tcPr>
          <w:p w14:paraId="28CCDB16" w14:textId="0299DC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R4-2106693</w:t>
            </w:r>
          </w:p>
        </w:tc>
        <w:tc>
          <w:tcPr>
            <w:tcW w:w="0" w:type="auto"/>
          </w:tcPr>
          <w:p w14:paraId="55FD9B0E" w14:textId="63A117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HST FR2 Deployment Scenario A</w:t>
            </w:r>
          </w:p>
        </w:tc>
        <w:tc>
          <w:tcPr>
            <w:tcW w:w="0" w:type="auto"/>
          </w:tcPr>
          <w:p w14:paraId="7D324D89" w14:textId="3614F8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DD57EBA" w14:textId="5D91E6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6B661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381C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2B5BFA0" w14:textId="77777777" w:rsidTr="00C51F06">
        <w:tc>
          <w:tcPr>
            <w:tcW w:w="0" w:type="auto"/>
          </w:tcPr>
          <w:p w14:paraId="518BA71D" w14:textId="718548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R4-2106694</w:t>
            </w:r>
          </w:p>
        </w:tc>
        <w:tc>
          <w:tcPr>
            <w:tcW w:w="0" w:type="auto"/>
          </w:tcPr>
          <w:p w14:paraId="7596E28B" w14:textId="2140D4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HST FR2 Deployment Scenario B</w:t>
            </w:r>
          </w:p>
        </w:tc>
        <w:tc>
          <w:tcPr>
            <w:tcW w:w="0" w:type="auto"/>
          </w:tcPr>
          <w:p w14:paraId="387DD4A0" w14:textId="4F33AE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E52C7C7" w14:textId="0CACF6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C70C5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31206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1BE7893" w14:textId="77777777" w:rsidTr="00C51F06">
        <w:tc>
          <w:tcPr>
            <w:tcW w:w="0" w:type="auto"/>
          </w:tcPr>
          <w:p w14:paraId="672B2430" w14:textId="63247F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R4-2106695</w:t>
            </w:r>
          </w:p>
        </w:tc>
        <w:tc>
          <w:tcPr>
            <w:tcW w:w="0" w:type="auto"/>
          </w:tcPr>
          <w:p w14:paraId="7D1839F3" w14:textId="0A4346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DNF Method – EIRP and TRP accuracy</w:t>
            </w:r>
          </w:p>
        </w:tc>
        <w:tc>
          <w:tcPr>
            <w:tcW w:w="0" w:type="auto"/>
          </w:tcPr>
          <w:p w14:paraId="25740A6D" w14:textId="51E417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MVG Industries, Sony</w:t>
            </w:r>
          </w:p>
        </w:tc>
        <w:tc>
          <w:tcPr>
            <w:tcW w:w="0" w:type="auto"/>
          </w:tcPr>
          <w:p w14:paraId="6FC0C7D8" w14:textId="3658FB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BF97E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33BBF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8DD1D6B" w14:textId="77777777" w:rsidTr="00C51F06">
        <w:tc>
          <w:tcPr>
            <w:tcW w:w="0" w:type="auto"/>
          </w:tcPr>
          <w:p w14:paraId="1FBED143" w14:textId="75BE41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R4-2106696</w:t>
            </w:r>
          </w:p>
        </w:tc>
        <w:tc>
          <w:tcPr>
            <w:tcW w:w="0" w:type="auto"/>
          </w:tcPr>
          <w:p w14:paraId="766EB0CF" w14:textId="1EED3F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NR Intra-band Rel-17</w:t>
            </w:r>
          </w:p>
        </w:tc>
        <w:tc>
          <w:tcPr>
            <w:tcW w:w="0" w:type="auto"/>
          </w:tcPr>
          <w:p w14:paraId="0F81DB41" w14:textId="0E9EDA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3C50F61" w14:textId="7F23D4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9EBA9A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D7FB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A7F2550" w14:textId="77777777" w:rsidTr="00C51F06">
        <w:tc>
          <w:tcPr>
            <w:tcW w:w="0" w:type="auto"/>
          </w:tcPr>
          <w:p w14:paraId="2ED8958D" w14:textId="7AC767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R4-2106697</w:t>
            </w:r>
          </w:p>
        </w:tc>
        <w:tc>
          <w:tcPr>
            <w:tcW w:w="0" w:type="auto"/>
          </w:tcPr>
          <w:p w14:paraId="45EDFE17" w14:textId="4EE9A3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LTE 3DL and one NR band Rel-17</w:t>
            </w:r>
          </w:p>
        </w:tc>
        <w:tc>
          <w:tcPr>
            <w:tcW w:w="0" w:type="auto"/>
          </w:tcPr>
          <w:p w14:paraId="56399737" w14:textId="7432EB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A6AF12B" w14:textId="607C95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3B2F6C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B3242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0B158E5" w14:textId="77777777" w:rsidTr="00C51F06">
        <w:tc>
          <w:tcPr>
            <w:tcW w:w="0" w:type="auto"/>
          </w:tcPr>
          <w:p w14:paraId="6CAB8243" w14:textId="0EAC2E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R4-2106698</w:t>
            </w:r>
          </w:p>
        </w:tc>
        <w:tc>
          <w:tcPr>
            <w:tcW w:w="0" w:type="auto"/>
          </w:tcPr>
          <w:p w14:paraId="0AB1278C" w14:textId="7E6F48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4 bands NR CA Rel-17</w:t>
            </w:r>
          </w:p>
        </w:tc>
        <w:tc>
          <w:tcPr>
            <w:tcW w:w="0" w:type="auto"/>
          </w:tcPr>
          <w:p w14:paraId="4946EC38" w14:textId="0E3FC4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0E0E953" w14:textId="3F5238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F63EBD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5B9D6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E4C5E7E" w14:textId="77777777" w:rsidTr="00C51F06">
        <w:tc>
          <w:tcPr>
            <w:tcW w:w="0" w:type="auto"/>
          </w:tcPr>
          <w:p w14:paraId="4DBA5D05" w14:textId="42D1CF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R4-2106699</w:t>
            </w:r>
          </w:p>
        </w:tc>
        <w:tc>
          <w:tcPr>
            <w:tcW w:w="0" w:type="auto"/>
          </w:tcPr>
          <w:p w14:paraId="018F6D26" w14:textId="061A14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38.101-1 introduction completed band combinations Rel-17 NR Intra-band</w:t>
            </w:r>
          </w:p>
        </w:tc>
        <w:tc>
          <w:tcPr>
            <w:tcW w:w="0" w:type="auto"/>
          </w:tcPr>
          <w:p w14:paraId="765B0698" w14:textId="3195BE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D18F37A" w14:textId="58B16B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14150E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C8C57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D3BA0BC" w14:textId="77777777" w:rsidTr="00C51F06">
        <w:tc>
          <w:tcPr>
            <w:tcW w:w="0" w:type="auto"/>
          </w:tcPr>
          <w:p w14:paraId="1BC722EA" w14:textId="739240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R4-2106700</w:t>
            </w:r>
          </w:p>
        </w:tc>
        <w:tc>
          <w:tcPr>
            <w:tcW w:w="0" w:type="auto"/>
          </w:tcPr>
          <w:p w14:paraId="41931DBC" w14:textId="4CCD30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38.101-2 introduction completed band combinations Rel-17 NR Intra-band</w:t>
            </w:r>
          </w:p>
        </w:tc>
        <w:tc>
          <w:tcPr>
            <w:tcW w:w="0" w:type="auto"/>
          </w:tcPr>
          <w:p w14:paraId="43E88E03" w14:textId="76C776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B9CE554" w14:textId="5D1524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D1691F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EBAC3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4FD3457" w14:textId="77777777" w:rsidTr="00C51F06">
        <w:tc>
          <w:tcPr>
            <w:tcW w:w="0" w:type="auto"/>
          </w:tcPr>
          <w:p w14:paraId="5D5A20F6" w14:textId="70CDBF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R4-2106701</w:t>
            </w:r>
          </w:p>
        </w:tc>
        <w:tc>
          <w:tcPr>
            <w:tcW w:w="0" w:type="auto"/>
          </w:tcPr>
          <w:p w14:paraId="65AF53AF" w14:textId="202740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38.101-3 introduction completed band combinations LTE 3DL and one NR band</w:t>
            </w:r>
          </w:p>
        </w:tc>
        <w:tc>
          <w:tcPr>
            <w:tcW w:w="0" w:type="auto"/>
          </w:tcPr>
          <w:p w14:paraId="122A4402" w14:textId="1CE4FB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A7FB59F" w14:textId="179BD9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0679E1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2949B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3F6CDB9" w14:textId="77777777" w:rsidTr="00C51F06">
        <w:tc>
          <w:tcPr>
            <w:tcW w:w="0" w:type="auto"/>
          </w:tcPr>
          <w:p w14:paraId="694E2980" w14:textId="6E3F08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R4-2106702</w:t>
            </w:r>
          </w:p>
        </w:tc>
        <w:tc>
          <w:tcPr>
            <w:tcW w:w="0" w:type="auto"/>
          </w:tcPr>
          <w:p w14:paraId="769B023E" w14:textId="032880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38.101-1 introduction completed band combinations NR Inter-band 4 bands CA</w:t>
            </w:r>
          </w:p>
        </w:tc>
        <w:tc>
          <w:tcPr>
            <w:tcW w:w="0" w:type="auto"/>
          </w:tcPr>
          <w:p w14:paraId="33B1F032" w14:textId="43E05C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C5888C0" w14:textId="113B4D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B831EB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3F359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DD8550F" w14:textId="77777777" w:rsidTr="00C51F06">
        <w:tc>
          <w:tcPr>
            <w:tcW w:w="0" w:type="auto"/>
          </w:tcPr>
          <w:p w14:paraId="7C3CC673" w14:textId="0F43D2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R4-2106703</w:t>
            </w:r>
          </w:p>
        </w:tc>
        <w:tc>
          <w:tcPr>
            <w:tcW w:w="0" w:type="auto"/>
          </w:tcPr>
          <w:p w14:paraId="429628EE" w14:textId="37EF5F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38.101-3 introduction completed band combinations NR Inter-band 4 bands CA</w:t>
            </w:r>
          </w:p>
        </w:tc>
        <w:tc>
          <w:tcPr>
            <w:tcW w:w="0" w:type="auto"/>
          </w:tcPr>
          <w:p w14:paraId="15AD15BE" w14:textId="75250F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C27E75A" w14:textId="29BE93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1E32C8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311AA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E843AC" w14:textId="77777777" w:rsidTr="00C51F06">
        <w:tc>
          <w:tcPr>
            <w:tcW w:w="0" w:type="auto"/>
          </w:tcPr>
          <w:p w14:paraId="539C5315" w14:textId="7A78E5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R4-2106704</w:t>
            </w:r>
          </w:p>
        </w:tc>
        <w:tc>
          <w:tcPr>
            <w:tcW w:w="0" w:type="auto"/>
          </w:tcPr>
          <w:p w14:paraId="2F2C1F80" w14:textId="0B08DB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38.717-01-01 v0.4.0 Rel-17 NR Intra-band</w:t>
            </w:r>
          </w:p>
        </w:tc>
        <w:tc>
          <w:tcPr>
            <w:tcW w:w="0" w:type="auto"/>
          </w:tcPr>
          <w:p w14:paraId="4AC1474B" w14:textId="6DDD92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3D8E142" w14:textId="683957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24699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6BC16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38024C" w14:textId="77777777" w:rsidTr="00C51F06">
        <w:tc>
          <w:tcPr>
            <w:tcW w:w="0" w:type="auto"/>
          </w:tcPr>
          <w:p w14:paraId="1C908E6E" w14:textId="50BCD9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R4-2106705</w:t>
            </w:r>
          </w:p>
        </w:tc>
        <w:tc>
          <w:tcPr>
            <w:tcW w:w="0" w:type="auto"/>
          </w:tcPr>
          <w:p w14:paraId="70B4E2F5" w14:textId="77EA3C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37.717-31-11 v0.4.0 Rel-17 DC combinations LTE 3DL and one NR band</w:t>
            </w:r>
          </w:p>
        </w:tc>
        <w:tc>
          <w:tcPr>
            <w:tcW w:w="0" w:type="auto"/>
          </w:tcPr>
          <w:p w14:paraId="6673B867" w14:textId="701D75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0763ABD" w14:textId="3522F7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2B806A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E5068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89ABC43" w14:textId="77777777" w:rsidTr="00C51F06">
        <w:tc>
          <w:tcPr>
            <w:tcW w:w="0" w:type="auto"/>
          </w:tcPr>
          <w:p w14:paraId="5E8900F0" w14:textId="133557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R4-2106706</w:t>
            </w:r>
          </w:p>
        </w:tc>
        <w:tc>
          <w:tcPr>
            <w:tcW w:w="0" w:type="auto"/>
          </w:tcPr>
          <w:p w14:paraId="48F5CF9A" w14:textId="0062A2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38.717-04-01 v0.4.0 Rel-17 NR Inter-band 4 bands CA</w:t>
            </w:r>
          </w:p>
        </w:tc>
        <w:tc>
          <w:tcPr>
            <w:tcW w:w="0" w:type="auto"/>
          </w:tcPr>
          <w:p w14:paraId="192A2DAD" w14:textId="630F41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226FA74" w14:textId="5B60A6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C62D4E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8DCA6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A4F0C2" w14:textId="77777777" w:rsidTr="00C51F06">
        <w:tc>
          <w:tcPr>
            <w:tcW w:w="0" w:type="auto"/>
          </w:tcPr>
          <w:p w14:paraId="75C35290" w14:textId="2FB4F9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R4-2106707</w:t>
            </w:r>
          </w:p>
        </w:tc>
        <w:tc>
          <w:tcPr>
            <w:tcW w:w="0" w:type="auto"/>
          </w:tcPr>
          <w:p w14:paraId="614354D9" w14:textId="4CC51D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 to include DC_12_n77</w:t>
            </w:r>
          </w:p>
        </w:tc>
        <w:tc>
          <w:tcPr>
            <w:tcW w:w="0" w:type="auto"/>
          </w:tcPr>
          <w:p w14:paraId="6F1AFBD8" w14:textId="411838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793C86B3" w14:textId="59370E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2087D5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BD0CE8" w14:textId="30238A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R4-2105308</w:t>
            </w:r>
          </w:p>
        </w:tc>
      </w:tr>
      <w:tr w:rsidR="00C51F06" w14:paraId="1C864395" w14:textId="77777777" w:rsidTr="00C51F06">
        <w:tc>
          <w:tcPr>
            <w:tcW w:w="0" w:type="auto"/>
          </w:tcPr>
          <w:p w14:paraId="3014EA17" w14:textId="65DB5A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R4-2106708</w:t>
            </w:r>
          </w:p>
        </w:tc>
        <w:tc>
          <w:tcPr>
            <w:tcW w:w="0" w:type="auto"/>
          </w:tcPr>
          <w:p w14:paraId="2D6536BE" w14:textId="2B3698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 to include DC_14_n77</w:t>
            </w:r>
          </w:p>
        </w:tc>
        <w:tc>
          <w:tcPr>
            <w:tcW w:w="0" w:type="auto"/>
          </w:tcPr>
          <w:p w14:paraId="1EF1EE51" w14:textId="68882B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4250645B" w14:textId="4AEC32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126C31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17F105" w14:textId="625200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R4-2105309</w:t>
            </w:r>
          </w:p>
        </w:tc>
      </w:tr>
      <w:tr w:rsidR="00C51F06" w14:paraId="3D28E3C1" w14:textId="77777777" w:rsidTr="00C51F06">
        <w:tc>
          <w:tcPr>
            <w:tcW w:w="0" w:type="auto"/>
          </w:tcPr>
          <w:p w14:paraId="0068FA77" w14:textId="64B643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R4-2106709</w:t>
            </w:r>
          </w:p>
        </w:tc>
        <w:tc>
          <w:tcPr>
            <w:tcW w:w="0" w:type="auto"/>
          </w:tcPr>
          <w:p w14:paraId="565D699E" w14:textId="3F4463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 to include DC_30_n77</w:t>
            </w:r>
          </w:p>
        </w:tc>
        <w:tc>
          <w:tcPr>
            <w:tcW w:w="0" w:type="auto"/>
          </w:tcPr>
          <w:p w14:paraId="58A9A9B1" w14:textId="3D9E1F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7FDFC49D" w14:textId="7619FD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686A8A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0104FB" w14:textId="5E2A97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R4-2105310</w:t>
            </w:r>
          </w:p>
        </w:tc>
      </w:tr>
      <w:tr w:rsidR="00C51F06" w14:paraId="02467195" w14:textId="77777777" w:rsidTr="00C51F06">
        <w:tc>
          <w:tcPr>
            <w:tcW w:w="0" w:type="auto"/>
          </w:tcPr>
          <w:p w14:paraId="77B6EFEC" w14:textId="638021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R4-2106710</w:t>
            </w:r>
          </w:p>
        </w:tc>
        <w:tc>
          <w:tcPr>
            <w:tcW w:w="0" w:type="auto"/>
          </w:tcPr>
          <w:p w14:paraId="401F3821" w14:textId="458ED9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 to include DC_14_n30</w:t>
            </w:r>
          </w:p>
        </w:tc>
        <w:tc>
          <w:tcPr>
            <w:tcW w:w="0" w:type="auto"/>
          </w:tcPr>
          <w:p w14:paraId="08B92C86" w14:textId="1448FB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42EDBEB0" w14:textId="4EF3C5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5B92DA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18E644" w14:textId="78F056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R4-2105311</w:t>
            </w:r>
          </w:p>
        </w:tc>
      </w:tr>
      <w:tr w:rsidR="00C51F06" w14:paraId="3DB41615" w14:textId="77777777" w:rsidTr="00C51F06">
        <w:tc>
          <w:tcPr>
            <w:tcW w:w="0" w:type="auto"/>
          </w:tcPr>
          <w:p w14:paraId="7F97E5F4" w14:textId="40BFF4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R4-2106711</w:t>
            </w:r>
          </w:p>
        </w:tc>
        <w:tc>
          <w:tcPr>
            <w:tcW w:w="0" w:type="auto"/>
          </w:tcPr>
          <w:p w14:paraId="015DC0CC" w14:textId="1F0746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to include 14-30_n66</w:t>
            </w:r>
          </w:p>
        </w:tc>
        <w:tc>
          <w:tcPr>
            <w:tcW w:w="0" w:type="auto"/>
          </w:tcPr>
          <w:p w14:paraId="04BA0F08" w14:textId="7520DD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70DF4CDE" w14:textId="08E415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194D75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170F56" w14:textId="312533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R4-2105312</w:t>
            </w:r>
          </w:p>
        </w:tc>
      </w:tr>
      <w:tr w:rsidR="00C51F06" w14:paraId="052C008B" w14:textId="77777777" w:rsidTr="00C51F06">
        <w:tc>
          <w:tcPr>
            <w:tcW w:w="0" w:type="auto"/>
          </w:tcPr>
          <w:p w14:paraId="35AEDDAD" w14:textId="041D81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R4-2106712</w:t>
            </w:r>
          </w:p>
        </w:tc>
        <w:tc>
          <w:tcPr>
            <w:tcW w:w="0" w:type="auto"/>
          </w:tcPr>
          <w:p w14:paraId="107B1815" w14:textId="7B01D8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to include 14-30_n2</w:t>
            </w:r>
          </w:p>
        </w:tc>
        <w:tc>
          <w:tcPr>
            <w:tcW w:w="0" w:type="auto"/>
          </w:tcPr>
          <w:p w14:paraId="5D579620" w14:textId="10CCFB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042721D2" w14:textId="22DFCA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C4920B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7A26B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03B0E3D" w14:textId="77777777" w:rsidTr="00C51F06">
        <w:tc>
          <w:tcPr>
            <w:tcW w:w="0" w:type="auto"/>
          </w:tcPr>
          <w:p w14:paraId="558A0504" w14:textId="349E19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R4-2106713</w:t>
            </w:r>
          </w:p>
        </w:tc>
        <w:tc>
          <w:tcPr>
            <w:tcW w:w="0" w:type="auto"/>
          </w:tcPr>
          <w:p w14:paraId="2AEF3FA6" w14:textId="30580B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to include 2-(n)5</w:t>
            </w:r>
          </w:p>
        </w:tc>
        <w:tc>
          <w:tcPr>
            <w:tcW w:w="0" w:type="auto"/>
          </w:tcPr>
          <w:p w14:paraId="37698AF0" w14:textId="3CB758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6703E58A" w14:textId="60BCAF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B89BC7F" w14:textId="41B1F0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E11140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A258093" w14:textId="77777777" w:rsidTr="00C51F06">
        <w:tc>
          <w:tcPr>
            <w:tcW w:w="0" w:type="auto"/>
          </w:tcPr>
          <w:p w14:paraId="61D2E079" w14:textId="5BC250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R4-2106714</w:t>
            </w:r>
          </w:p>
        </w:tc>
        <w:tc>
          <w:tcPr>
            <w:tcW w:w="0" w:type="auto"/>
          </w:tcPr>
          <w:p w14:paraId="71FA6409" w14:textId="4889F6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to include 30-(n)5</w:t>
            </w:r>
          </w:p>
        </w:tc>
        <w:tc>
          <w:tcPr>
            <w:tcW w:w="0" w:type="auto"/>
          </w:tcPr>
          <w:p w14:paraId="2DDCA48F" w14:textId="6FC95D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04A1BC06" w14:textId="1B1423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BB6DCE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44DED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D7EACD6" w14:textId="77777777" w:rsidTr="00C51F06">
        <w:tc>
          <w:tcPr>
            <w:tcW w:w="0" w:type="auto"/>
          </w:tcPr>
          <w:p w14:paraId="374DC0CF" w14:textId="2FB989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R4-2106715</w:t>
            </w:r>
          </w:p>
        </w:tc>
        <w:tc>
          <w:tcPr>
            <w:tcW w:w="0" w:type="auto"/>
          </w:tcPr>
          <w:p w14:paraId="3CEA8C28" w14:textId="7BD516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 to include CA_n2A-n30A, CA_n2(2A)-n30A</w:t>
            </w:r>
          </w:p>
        </w:tc>
        <w:tc>
          <w:tcPr>
            <w:tcW w:w="0" w:type="auto"/>
          </w:tcPr>
          <w:p w14:paraId="0D0FB4E6" w14:textId="38D3E4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2E9B9148" w14:textId="33F30E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12133B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C92A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6839D0E" w14:textId="77777777" w:rsidTr="00C51F06">
        <w:tc>
          <w:tcPr>
            <w:tcW w:w="0" w:type="auto"/>
          </w:tcPr>
          <w:p w14:paraId="7C977730" w14:textId="222CEF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R4-2106716</w:t>
            </w:r>
          </w:p>
        </w:tc>
        <w:tc>
          <w:tcPr>
            <w:tcW w:w="0" w:type="auto"/>
          </w:tcPr>
          <w:p w14:paraId="59C454AA" w14:textId="30DDFA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 to include CA_n5A-n30A, UL CA_n2A-n30A</w:t>
            </w:r>
          </w:p>
        </w:tc>
        <w:tc>
          <w:tcPr>
            <w:tcW w:w="0" w:type="auto"/>
          </w:tcPr>
          <w:p w14:paraId="5BF0E1A3" w14:textId="4EEE97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430D08ED" w14:textId="323CBC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61C36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5DF4C2" w14:textId="5F1A7A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R4-2105264</w:t>
            </w:r>
          </w:p>
        </w:tc>
      </w:tr>
      <w:tr w:rsidR="00C51F06" w14:paraId="74E2C13E" w14:textId="77777777" w:rsidTr="00C51F06">
        <w:tc>
          <w:tcPr>
            <w:tcW w:w="0" w:type="auto"/>
          </w:tcPr>
          <w:p w14:paraId="07B8F25B" w14:textId="3A1C68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R4-2106717</w:t>
            </w:r>
          </w:p>
        </w:tc>
        <w:tc>
          <w:tcPr>
            <w:tcW w:w="0" w:type="auto"/>
          </w:tcPr>
          <w:p w14:paraId="5D3641CF" w14:textId="6ED83B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 to include CA_n30A-n66A, CA_n30A-n66(2A), CA_n30A-n66(3A), UL CA_n30A-n66A</w:t>
            </w:r>
          </w:p>
        </w:tc>
        <w:tc>
          <w:tcPr>
            <w:tcW w:w="0" w:type="auto"/>
          </w:tcPr>
          <w:p w14:paraId="0587773F" w14:textId="786EF4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38F66595" w14:textId="53B597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FA3D9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E46AD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C640350" w14:textId="77777777" w:rsidTr="00C51F06">
        <w:tc>
          <w:tcPr>
            <w:tcW w:w="0" w:type="auto"/>
          </w:tcPr>
          <w:p w14:paraId="0A5108A5" w14:textId="53DFF6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R4-2106718</w:t>
            </w:r>
          </w:p>
        </w:tc>
        <w:tc>
          <w:tcPr>
            <w:tcW w:w="0" w:type="auto"/>
          </w:tcPr>
          <w:p w14:paraId="61C54934" w14:textId="520119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37.717-03-01 to include n2-n5-n66</w:t>
            </w:r>
          </w:p>
        </w:tc>
        <w:tc>
          <w:tcPr>
            <w:tcW w:w="0" w:type="auto"/>
          </w:tcPr>
          <w:p w14:paraId="6896309F" w14:textId="0F4A33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64D430B5" w14:textId="2CA334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B5D6DA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43F6E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392410A" w14:textId="77777777" w:rsidTr="00C51F06">
        <w:tc>
          <w:tcPr>
            <w:tcW w:w="0" w:type="auto"/>
          </w:tcPr>
          <w:p w14:paraId="183EB83E" w14:textId="4CD60B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R4-2106719</w:t>
            </w:r>
          </w:p>
        </w:tc>
        <w:tc>
          <w:tcPr>
            <w:tcW w:w="0" w:type="auto"/>
          </w:tcPr>
          <w:p w14:paraId="392EE463" w14:textId="4A936C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38.717-03-02 to include n2-n5-n66</w:t>
            </w:r>
          </w:p>
        </w:tc>
        <w:tc>
          <w:tcPr>
            <w:tcW w:w="0" w:type="auto"/>
          </w:tcPr>
          <w:p w14:paraId="56FC76D7" w14:textId="14BE93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2E67FDE2" w14:textId="6E2C97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683908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4C8B8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A0034FE" w14:textId="77777777" w:rsidTr="00C51F06">
        <w:tc>
          <w:tcPr>
            <w:tcW w:w="0" w:type="auto"/>
          </w:tcPr>
          <w:p w14:paraId="5037FF82" w14:textId="14FDC3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R4-2106720</w:t>
            </w:r>
          </w:p>
        </w:tc>
        <w:tc>
          <w:tcPr>
            <w:tcW w:w="0" w:type="auto"/>
          </w:tcPr>
          <w:p w14:paraId="0F520FE5" w14:textId="662F93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37.717-03-01 to include n2-n5-n30</w:t>
            </w:r>
          </w:p>
        </w:tc>
        <w:tc>
          <w:tcPr>
            <w:tcW w:w="0" w:type="auto"/>
          </w:tcPr>
          <w:p w14:paraId="5A388CB9" w14:textId="4A3492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467B6874" w14:textId="5DF18C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762FC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7A32E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70874A0" w14:textId="77777777" w:rsidTr="00C51F06">
        <w:tc>
          <w:tcPr>
            <w:tcW w:w="0" w:type="auto"/>
          </w:tcPr>
          <w:p w14:paraId="55EAE6D2" w14:textId="4A6F09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R4-2106721</w:t>
            </w:r>
          </w:p>
        </w:tc>
        <w:tc>
          <w:tcPr>
            <w:tcW w:w="0" w:type="auto"/>
          </w:tcPr>
          <w:p w14:paraId="2FA5F196" w14:textId="20C672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38.717-03-02 to include CA_n2-n5-n30</w:t>
            </w:r>
          </w:p>
        </w:tc>
        <w:tc>
          <w:tcPr>
            <w:tcW w:w="0" w:type="auto"/>
          </w:tcPr>
          <w:p w14:paraId="0C31E588" w14:textId="781F8F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713F444E" w14:textId="6DCEBA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32C637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F195B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316C689" w14:textId="77777777" w:rsidTr="00C51F06">
        <w:tc>
          <w:tcPr>
            <w:tcW w:w="0" w:type="auto"/>
          </w:tcPr>
          <w:p w14:paraId="541D607A" w14:textId="5BCB5B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R4-2106722</w:t>
            </w:r>
          </w:p>
        </w:tc>
        <w:tc>
          <w:tcPr>
            <w:tcW w:w="0" w:type="auto"/>
          </w:tcPr>
          <w:p w14:paraId="060B00D1" w14:textId="2388B0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38.101-1 to include new CA configurations n2-n5, n2-n66, n5-n66</w:t>
            </w:r>
          </w:p>
        </w:tc>
        <w:tc>
          <w:tcPr>
            <w:tcW w:w="0" w:type="auto"/>
          </w:tcPr>
          <w:p w14:paraId="6F2AF2E4" w14:textId="4DE8D2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5DB51208" w14:textId="77EA1A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681AAD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834C66" w14:textId="6AFF83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R4-2105265</w:t>
            </w:r>
          </w:p>
        </w:tc>
      </w:tr>
      <w:tr w:rsidR="00C51F06" w14:paraId="090E2963" w14:textId="77777777" w:rsidTr="00C51F06">
        <w:tc>
          <w:tcPr>
            <w:tcW w:w="0" w:type="auto"/>
          </w:tcPr>
          <w:p w14:paraId="5802CFE2" w14:textId="7F5674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R4-2106723</w:t>
            </w:r>
          </w:p>
        </w:tc>
        <w:tc>
          <w:tcPr>
            <w:tcW w:w="0" w:type="auto"/>
          </w:tcPr>
          <w:p w14:paraId="7EEDF8B9" w14:textId="32CC0B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38.101-3 to include new configurations for DC_2-66_n260</w:t>
            </w:r>
          </w:p>
        </w:tc>
        <w:tc>
          <w:tcPr>
            <w:tcW w:w="0" w:type="auto"/>
          </w:tcPr>
          <w:p w14:paraId="0A6BD96E" w14:textId="58EAD9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66810D20" w14:textId="44A22C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FE17F5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DFB42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BAE8ACA" w14:textId="77777777" w:rsidTr="00C51F06">
        <w:tc>
          <w:tcPr>
            <w:tcW w:w="0" w:type="auto"/>
          </w:tcPr>
          <w:p w14:paraId="18702D61" w14:textId="220F68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R4-2106724</w:t>
            </w:r>
          </w:p>
        </w:tc>
        <w:tc>
          <w:tcPr>
            <w:tcW w:w="0" w:type="auto"/>
          </w:tcPr>
          <w:p w14:paraId="22899305" w14:textId="442DF5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38.101-2 to include new CA configurations n258</w:t>
            </w:r>
          </w:p>
        </w:tc>
        <w:tc>
          <w:tcPr>
            <w:tcW w:w="0" w:type="auto"/>
          </w:tcPr>
          <w:p w14:paraId="12D9E3D0" w14:textId="322D49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US Cellular</w:t>
            </w:r>
          </w:p>
        </w:tc>
        <w:tc>
          <w:tcPr>
            <w:tcW w:w="0" w:type="auto"/>
          </w:tcPr>
          <w:p w14:paraId="4C05507E" w14:textId="0E7C3E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2EDD8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A5E0D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8E708D3" w14:textId="77777777" w:rsidTr="00C51F06">
        <w:tc>
          <w:tcPr>
            <w:tcW w:w="0" w:type="auto"/>
          </w:tcPr>
          <w:p w14:paraId="7802D3EB" w14:textId="524A6D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R4-2106725</w:t>
            </w:r>
          </w:p>
        </w:tc>
        <w:tc>
          <w:tcPr>
            <w:tcW w:w="0" w:type="auto"/>
          </w:tcPr>
          <w:p w14:paraId="1F88D97B" w14:textId="0C449E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38.101-3 new configurations for 2_n261, 12_n261, 66_n261</w:t>
            </w:r>
          </w:p>
        </w:tc>
        <w:tc>
          <w:tcPr>
            <w:tcW w:w="0" w:type="auto"/>
          </w:tcPr>
          <w:p w14:paraId="600C07F1" w14:textId="3F6E29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US Cellular</w:t>
            </w:r>
          </w:p>
        </w:tc>
        <w:tc>
          <w:tcPr>
            <w:tcW w:w="0" w:type="auto"/>
          </w:tcPr>
          <w:p w14:paraId="48999499" w14:textId="0032B3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6E6889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1244D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D0CEB83" w14:textId="77777777" w:rsidTr="00C51F06">
        <w:tc>
          <w:tcPr>
            <w:tcW w:w="0" w:type="auto"/>
          </w:tcPr>
          <w:p w14:paraId="6664A86A" w14:textId="13B3D3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R4-2106726</w:t>
            </w:r>
          </w:p>
        </w:tc>
        <w:tc>
          <w:tcPr>
            <w:tcW w:w="0" w:type="auto"/>
          </w:tcPr>
          <w:p w14:paraId="3E9DCB77" w14:textId="74C9EB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to include 28-40_n78</w:t>
            </w:r>
          </w:p>
        </w:tc>
        <w:tc>
          <w:tcPr>
            <w:tcW w:w="0" w:type="auto"/>
          </w:tcPr>
          <w:p w14:paraId="46936FB8" w14:textId="01589F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Telefonica</w:t>
            </w:r>
          </w:p>
        </w:tc>
        <w:tc>
          <w:tcPr>
            <w:tcW w:w="0" w:type="auto"/>
          </w:tcPr>
          <w:p w14:paraId="2131B75E" w14:textId="3FDFED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B545C9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71566A" w14:textId="0CA515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R4-2105315</w:t>
            </w:r>
          </w:p>
        </w:tc>
      </w:tr>
      <w:tr w:rsidR="00C51F06" w14:paraId="51B34C3C" w14:textId="77777777" w:rsidTr="00C51F06">
        <w:tc>
          <w:tcPr>
            <w:tcW w:w="0" w:type="auto"/>
          </w:tcPr>
          <w:p w14:paraId="65E2AAAE" w14:textId="668085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R4-2106727</w:t>
            </w:r>
          </w:p>
        </w:tc>
        <w:tc>
          <w:tcPr>
            <w:tcW w:w="0" w:type="auto"/>
          </w:tcPr>
          <w:p w14:paraId="43BAB438" w14:textId="6B92E6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38.101-3 to include new DC configuration 8_n78</w:t>
            </w:r>
          </w:p>
        </w:tc>
        <w:tc>
          <w:tcPr>
            <w:tcW w:w="0" w:type="auto"/>
          </w:tcPr>
          <w:p w14:paraId="6CA0AE78" w14:textId="7DAEF4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Telefonica</w:t>
            </w:r>
          </w:p>
        </w:tc>
        <w:tc>
          <w:tcPr>
            <w:tcW w:w="0" w:type="auto"/>
          </w:tcPr>
          <w:p w14:paraId="6B522189" w14:textId="3BEB06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8DD6CF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AB3F9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D04835B" w14:textId="77777777" w:rsidTr="00C51F06">
        <w:tc>
          <w:tcPr>
            <w:tcW w:w="0" w:type="auto"/>
          </w:tcPr>
          <w:p w14:paraId="0926503F" w14:textId="713010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R4-2106728</w:t>
            </w:r>
          </w:p>
        </w:tc>
        <w:tc>
          <w:tcPr>
            <w:tcW w:w="0" w:type="auto"/>
          </w:tcPr>
          <w:p w14:paraId="1DE141C7" w14:textId="5C0815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38.101-3 to include new configurations for DC_3-20_n78</w:t>
            </w:r>
          </w:p>
        </w:tc>
        <w:tc>
          <w:tcPr>
            <w:tcW w:w="0" w:type="auto"/>
          </w:tcPr>
          <w:p w14:paraId="65A52E4E" w14:textId="3D24D8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Telefonica</w:t>
            </w:r>
          </w:p>
        </w:tc>
        <w:tc>
          <w:tcPr>
            <w:tcW w:w="0" w:type="auto"/>
          </w:tcPr>
          <w:p w14:paraId="0CEE5D53" w14:textId="499DF7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F7EFDB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D810A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E2474A9" w14:textId="77777777" w:rsidTr="00C51F06">
        <w:tc>
          <w:tcPr>
            <w:tcW w:w="0" w:type="auto"/>
          </w:tcPr>
          <w:p w14:paraId="46591CBB" w14:textId="179C54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R4-2106729</w:t>
            </w:r>
          </w:p>
        </w:tc>
        <w:tc>
          <w:tcPr>
            <w:tcW w:w="0" w:type="auto"/>
          </w:tcPr>
          <w:p w14:paraId="63B00EB1" w14:textId="636696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37.717-03-01 to include n13-n25-n77</w:t>
            </w:r>
          </w:p>
        </w:tc>
        <w:tc>
          <w:tcPr>
            <w:tcW w:w="0" w:type="auto"/>
          </w:tcPr>
          <w:p w14:paraId="7430978E" w14:textId="71AE3E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07331B13" w14:textId="448FCA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EA25E6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0B64B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F2C48C3" w14:textId="77777777" w:rsidTr="00C51F06">
        <w:tc>
          <w:tcPr>
            <w:tcW w:w="0" w:type="auto"/>
          </w:tcPr>
          <w:p w14:paraId="6B9AD5D2" w14:textId="50F03F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R4-2106730</w:t>
            </w:r>
          </w:p>
        </w:tc>
        <w:tc>
          <w:tcPr>
            <w:tcW w:w="0" w:type="auto"/>
          </w:tcPr>
          <w:p w14:paraId="2E09C6FC" w14:textId="2BBD0E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38.717-03-02 to include n13-n25-n77</w:t>
            </w:r>
          </w:p>
        </w:tc>
        <w:tc>
          <w:tcPr>
            <w:tcW w:w="0" w:type="auto"/>
          </w:tcPr>
          <w:p w14:paraId="48238863" w14:textId="0EEB24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16342BD0" w14:textId="6DE80D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A8188F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70C46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02ED59D" w14:textId="77777777" w:rsidTr="00C51F06">
        <w:tc>
          <w:tcPr>
            <w:tcW w:w="0" w:type="auto"/>
          </w:tcPr>
          <w:p w14:paraId="0D3ECAC7" w14:textId="1FC5A7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R4-2106731</w:t>
            </w:r>
          </w:p>
        </w:tc>
        <w:tc>
          <w:tcPr>
            <w:tcW w:w="0" w:type="auto"/>
          </w:tcPr>
          <w:p w14:paraId="3CF5DEC7" w14:textId="7CC8EC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37.717-03-01 to include n13-n66-n77</w:t>
            </w:r>
          </w:p>
        </w:tc>
        <w:tc>
          <w:tcPr>
            <w:tcW w:w="0" w:type="auto"/>
          </w:tcPr>
          <w:p w14:paraId="3F7051C2" w14:textId="433115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52FD54AB" w14:textId="4D2486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BA6121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11D54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A272B57" w14:textId="77777777" w:rsidTr="00C51F06">
        <w:tc>
          <w:tcPr>
            <w:tcW w:w="0" w:type="auto"/>
          </w:tcPr>
          <w:p w14:paraId="6E1D29C4" w14:textId="5BB67B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R4-2106732</w:t>
            </w:r>
          </w:p>
        </w:tc>
        <w:tc>
          <w:tcPr>
            <w:tcW w:w="0" w:type="auto"/>
          </w:tcPr>
          <w:p w14:paraId="6FD831E5" w14:textId="02AEAC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38.717-03-02 to include n13-n66-n77</w:t>
            </w:r>
          </w:p>
        </w:tc>
        <w:tc>
          <w:tcPr>
            <w:tcW w:w="0" w:type="auto"/>
          </w:tcPr>
          <w:p w14:paraId="53FF1B65" w14:textId="022F14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7CCADF9C" w14:textId="633005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DF14F6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809D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31B6EF0" w14:textId="77777777" w:rsidTr="00C51F06">
        <w:tc>
          <w:tcPr>
            <w:tcW w:w="0" w:type="auto"/>
          </w:tcPr>
          <w:p w14:paraId="082AFBE6" w14:textId="1E7BB4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R4-2106733</w:t>
            </w:r>
          </w:p>
        </w:tc>
        <w:tc>
          <w:tcPr>
            <w:tcW w:w="0" w:type="auto"/>
          </w:tcPr>
          <w:p w14:paraId="740E4B31" w14:textId="0AC649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 to include DC_2_n25</w:t>
            </w:r>
          </w:p>
        </w:tc>
        <w:tc>
          <w:tcPr>
            <w:tcW w:w="0" w:type="auto"/>
          </w:tcPr>
          <w:p w14:paraId="6367902F" w14:textId="73F667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17133ECE" w14:textId="4EECE4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5D359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DE742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37CC775" w14:textId="77777777" w:rsidTr="00C51F06">
        <w:tc>
          <w:tcPr>
            <w:tcW w:w="0" w:type="auto"/>
          </w:tcPr>
          <w:p w14:paraId="788EBA92" w14:textId="14FCDB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R4-2106734</w:t>
            </w:r>
          </w:p>
        </w:tc>
        <w:tc>
          <w:tcPr>
            <w:tcW w:w="0" w:type="auto"/>
          </w:tcPr>
          <w:p w14:paraId="169875CB" w14:textId="4377CB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 to include DC_7_n25</w:t>
            </w:r>
          </w:p>
        </w:tc>
        <w:tc>
          <w:tcPr>
            <w:tcW w:w="0" w:type="auto"/>
          </w:tcPr>
          <w:p w14:paraId="71EB9EDF" w14:textId="65BF77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773ABEB4" w14:textId="7D6024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3B2FC9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914124" w14:textId="6C6D18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R4-2105318</w:t>
            </w:r>
          </w:p>
        </w:tc>
      </w:tr>
      <w:tr w:rsidR="00C51F06" w14:paraId="1640CC41" w14:textId="77777777" w:rsidTr="00C51F06">
        <w:tc>
          <w:tcPr>
            <w:tcW w:w="0" w:type="auto"/>
          </w:tcPr>
          <w:p w14:paraId="36658E18" w14:textId="4EE889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R4-2106735</w:t>
            </w:r>
          </w:p>
        </w:tc>
        <w:tc>
          <w:tcPr>
            <w:tcW w:w="0" w:type="auto"/>
          </w:tcPr>
          <w:p w14:paraId="7109081B" w14:textId="49F822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 to include DC_13_n25</w:t>
            </w:r>
          </w:p>
        </w:tc>
        <w:tc>
          <w:tcPr>
            <w:tcW w:w="0" w:type="auto"/>
          </w:tcPr>
          <w:p w14:paraId="0288E867" w14:textId="4F5DB1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59485CCE" w14:textId="587CDB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81D3D2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C0DF3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582E6C4" w14:textId="77777777" w:rsidTr="00C51F06">
        <w:tc>
          <w:tcPr>
            <w:tcW w:w="0" w:type="auto"/>
          </w:tcPr>
          <w:p w14:paraId="4A9358FE" w14:textId="19DBCC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R4-2106736</w:t>
            </w:r>
          </w:p>
        </w:tc>
        <w:tc>
          <w:tcPr>
            <w:tcW w:w="0" w:type="auto"/>
          </w:tcPr>
          <w:p w14:paraId="11C9F167" w14:textId="204479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to include 2-7_n25</w:t>
            </w:r>
          </w:p>
        </w:tc>
        <w:tc>
          <w:tcPr>
            <w:tcW w:w="0" w:type="auto"/>
          </w:tcPr>
          <w:p w14:paraId="0B3EA9D4" w14:textId="7DE68F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7E05E056" w14:textId="1118E5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7C378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6B32A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41C759" w14:textId="77777777" w:rsidTr="00C51F06">
        <w:tc>
          <w:tcPr>
            <w:tcW w:w="0" w:type="auto"/>
          </w:tcPr>
          <w:p w14:paraId="60C4C85C" w14:textId="7789A0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R4-2106737</w:t>
            </w:r>
          </w:p>
        </w:tc>
        <w:tc>
          <w:tcPr>
            <w:tcW w:w="0" w:type="auto"/>
          </w:tcPr>
          <w:p w14:paraId="78475A8B" w14:textId="75CD59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to include 2-13_n25</w:t>
            </w:r>
          </w:p>
        </w:tc>
        <w:tc>
          <w:tcPr>
            <w:tcW w:w="0" w:type="auto"/>
          </w:tcPr>
          <w:p w14:paraId="646980A1" w14:textId="61E020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3E787D53" w14:textId="6E4E71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F6CB50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69287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02D9CBE" w14:textId="77777777" w:rsidTr="00C51F06">
        <w:tc>
          <w:tcPr>
            <w:tcW w:w="0" w:type="auto"/>
          </w:tcPr>
          <w:p w14:paraId="5DB49236" w14:textId="00E315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R4-2106738</w:t>
            </w:r>
          </w:p>
        </w:tc>
        <w:tc>
          <w:tcPr>
            <w:tcW w:w="0" w:type="auto"/>
          </w:tcPr>
          <w:p w14:paraId="7359F755" w14:textId="22B96F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to include 2-66_n25</w:t>
            </w:r>
          </w:p>
        </w:tc>
        <w:tc>
          <w:tcPr>
            <w:tcW w:w="0" w:type="auto"/>
          </w:tcPr>
          <w:p w14:paraId="5D72704A" w14:textId="3EE552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0A4A9CD4" w14:textId="7E9A36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B6F319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CED0D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07846ED" w14:textId="77777777" w:rsidTr="00C51F06">
        <w:tc>
          <w:tcPr>
            <w:tcW w:w="0" w:type="auto"/>
          </w:tcPr>
          <w:p w14:paraId="209EF8AD" w14:textId="6145B8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R4-2106739</w:t>
            </w:r>
          </w:p>
        </w:tc>
        <w:tc>
          <w:tcPr>
            <w:tcW w:w="0" w:type="auto"/>
          </w:tcPr>
          <w:p w14:paraId="0DB6D77F" w14:textId="4AC7E9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to include DC_7-13_n25</w:t>
            </w:r>
          </w:p>
        </w:tc>
        <w:tc>
          <w:tcPr>
            <w:tcW w:w="0" w:type="auto"/>
          </w:tcPr>
          <w:p w14:paraId="3A75E406" w14:textId="724B24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57B99F8E" w14:textId="47C4E2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72B019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E828F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4CDA51A" w14:textId="77777777" w:rsidTr="00C51F06">
        <w:tc>
          <w:tcPr>
            <w:tcW w:w="0" w:type="auto"/>
          </w:tcPr>
          <w:p w14:paraId="1DC28D27" w14:textId="604388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R4-2106740</w:t>
            </w:r>
          </w:p>
        </w:tc>
        <w:tc>
          <w:tcPr>
            <w:tcW w:w="0" w:type="auto"/>
          </w:tcPr>
          <w:p w14:paraId="4BADC2C5" w14:textId="19D856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to include DC_7-66_n25</w:t>
            </w:r>
          </w:p>
        </w:tc>
        <w:tc>
          <w:tcPr>
            <w:tcW w:w="0" w:type="auto"/>
          </w:tcPr>
          <w:p w14:paraId="6415E2D8" w14:textId="1B8937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36AC6C29" w14:textId="7A1959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FBE25C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BB342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76EABA7" w14:textId="77777777" w:rsidTr="00C51F06">
        <w:tc>
          <w:tcPr>
            <w:tcW w:w="0" w:type="auto"/>
          </w:tcPr>
          <w:p w14:paraId="23924585" w14:textId="7BBC04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R4-2106741</w:t>
            </w:r>
          </w:p>
        </w:tc>
        <w:tc>
          <w:tcPr>
            <w:tcW w:w="0" w:type="auto"/>
          </w:tcPr>
          <w:p w14:paraId="3D81BD6F" w14:textId="76F268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TR 37.717-31-11 to include 2-7-13_n25</w:t>
            </w:r>
          </w:p>
        </w:tc>
        <w:tc>
          <w:tcPr>
            <w:tcW w:w="0" w:type="auto"/>
          </w:tcPr>
          <w:p w14:paraId="354D150E" w14:textId="4C91F5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692D89BC" w14:textId="168555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09CE5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3E69D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711A647" w14:textId="77777777" w:rsidTr="00C51F06">
        <w:tc>
          <w:tcPr>
            <w:tcW w:w="0" w:type="auto"/>
          </w:tcPr>
          <w:p w14:paraId="5F49D20B" w14:textId="4B24B5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R4-2106742</w:t>
            </w:r>
          </w:p>
        </w:tc>
        <w:tc>
          <w:tcPr>
            <w:tcW w:w="0" w:type="auto"/>
          </w:tcPr>
          <w:p w14:paraId="2E0BD4ED" w14:textId="5A40CA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TR 37.717-31-11 to include DC_2-7-66_n25</w:t>
            </w:r>
          </w:p>
        </w:tc>
        <w:tc>
          <w:tcPr>
            <w:tcW w:w="0" w:type="auto"/>
          </w:tcPr>
          <w:p w14:paraId="16F45547" w14:textId="02955A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36783BB7" w14:textId="36B236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97BAC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E5B30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9724C86" w14:textId="77777777" w:rsidTr="00C51F06">
        <w:tc>
          <w:tcPr>
            <w:tcW w:w="0" w:type="auto"/>
          </w:tcPr>
          <w:p w14:paraId="2B15A1D1" w14:textId="20EE89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R4-2106743</w:t>
            </w:r>
          </w:p>
        </w:tc>
        <w:tc>
          <w:tcPr>
            <w:tcW w:w="0" w:type="auto"/>
          </w:tcPr>
          <w:p w14:paraId="77EDA3D1" w14:textId="7A19C3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2_n25-n66</w:t>
            </w:r>
          </w:p>
        </w:tc>
        <w:tc>
          <w:tcPr>
            <w:tcW w:w="0" w:type="auto"/>
          </w:tcPr>
          <w:p w14:paraId="72B28168" w14:textId="497E4B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451B75FB" w14:textId="0D3425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89FA1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4D4C3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22FE5F4" w14:textId="77777777" w:rsidTr="00C51F06">
        <w:tc>
          <w:tcPr>
            <w:tcW w:w="0" w:type="auto"/>
          </w:tcPr>
          <w:p w14:paraId="5651E708" w14:textId="529583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R4-2106744</w:t>
            </w:r>
          </w:p>
        </w:tc>
        <w:tc>
          <w:tcPr>
            <w:tcW w:w="0" w:type="auto"/>
          </w:tcPr>
          <w:p w14:paraId="1F18FF9D" w14:textId="4CF118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7_n25-n66</w:t>
            </w:r>
          </w:p>
        </w:tc>
        <w:tc>
          <w:tcPr>
            <w:tcW w:w="0" w:type="auto"/>
          </w:tcPr>
          <w:p w14:paraId="1D12FE7B" w14:textId="583623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7CB9835B" w14:textId="300BAD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3F12F9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BCC07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E959537" w14:textId="77777777" w:rsidTr="00C51F06">
        <w:tc>
          <w:tcPr>
            <w:tcW w:w="0" w:type="auto"/>
          </w:tcPr>
          <w:p w14:paraId="7EE048C8" w14:textId="7B8A3F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R4-2106745</w:t>
            </w:r>
          </w:p>
        </w:tc>
        <w:tc>
          <w:tcPr>
            <w:tcW w:w="0" w:type="auto"/>
          </w:tcPr>
          <w:p w14:paraId="7D551C6F" w14:textId="01B836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13_n25-n66</w:t>
            </w:r>
          </w:p>
        </w:tc>
        <w:tc>
          <w:tcPr>
            <w:tcW w:w="0" w:type="auto"/>
          </w:tcPr>
          <w:p w14:paraId="4530D139" w14:textId="130997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7CD75E21" w14:textId="720A9D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D4323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C16D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B248C7C" w14:textId="77777777" w:rsidTr="00C51F06">
        <w:tc>
          <w:tcPr>
            <w:tcW w:w="0" w:type="auto"/>
          </w:tcPr>
          <w:p w14:paraId="750A8AFD" w14:textId="442E77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R4-2106746</w:t>
            </w:r>
          </w:p>
        </w:tc>
        <w:tc>
          <w:tcPr>
            <w:tcW w:w="0" w:type="auto"/>
          </w:tcPr>
          <w:p w14:paraId="30830465" w14:textId="459E8B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66_n25-n66</w:t>
            </w:r>
          </w:p>
        </w:tc>
        <w:tc>
          <w:tcPr>
            <w:tcW w:w="0" w:type="auto"/>
          </w:tcPr>
          <w:p w14:paraId="2D4C7387" w14:textId="6E6825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68F8DDE7" w14:textId="2C6905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E65DB4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9A365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96A5238" w14:textId="77777777" w:rsidTr="00C51F06">
        <w:tc>
          <w:tcPr>
            <w:tcW w:w="0" w:type="auto"/>
          </w:tcPr>
          <w:p w14:paraId="42D44EAD" w14:textId="3EE0ED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R4-2106747</w:t>
            </w:r>
          </w:p>
        </w:tc>
        <w:tc>
          <w:tcPr>
            <w:tcW w:w="0" w:type="auto"/>
          </w:tcPr>
          <w:p w14:paraId="65DB2899" w14:textId="560FF2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DC_2-7_n25-n66</w:t>
            </w:r>
          </w:p>
        </w:tc>
        <w:tc>
          <w:tcPr>
            <w:tcW w:w="0" w:type="auto"/>
          </w:tcPr>
          <w:p w14:paraId="23B1690C" w14:textId="3CCE13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6817C7AD" w14:textId="48C5D5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3541B4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A74E0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5AAA1D6" w14:textId="77777777" w:rsidTr="00C51F06">
        <w:tc>
          <w:tcPr>
            <w:tcW w:w="0" w:type="auto"/>
          </w:tcPr>
          <w:p w14:paraId="5001E0F4" w14:textId="4E0F3E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R4-2106748</w:t>
            </w:r>
          </w:p>
        </w:tc>
        <w:tc>
          <w:tcPr>
            <w:tcW w:w="0" w:type="auto"/>
          </w:tcPr>
          <w:p w14:paraId="731FBF76" w14:textId="39EDB5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DC_2-13_n25-n66</w:t>
            </w:r>
          </w:p>
        </w:tc>
        <w:tc>
          <w:tcPr>
            <w:tcW w:w="0" w:type="auto"/>
          </w:tcPr>
          <w:p w14:paraId="2401155E" w14:textId="6F60AF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589D8898" w14:textId="6B3F7D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E8E1A1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8AD8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9AC7806" w14:textId="77777777" w:rsidTr="00C51F06">
        <w:tc>
          <w:tcPr>
            <w:tcW w:w="0" w:type="auto"/>
          </w:tcPr>
          <w:p w14:paraId="483469CF" w14:textId="18855D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R4-2106749</w:t>
            </w:r>
          </w:p>
        </w:tc>
        <w:tc>
          <w:tcPr>
            <w:tcW w:w="0" w:type="auto"/>
          </w:tcPr>
          <w:p w14:paraId="1DCC168C" w14:textId="4F57C0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2-66_n25-n66</w:t>
            </w:r>
          </w:p>
        </w:tc>
        <w:tc>
          <w:tcPr>
            <w:tcW w:w="0" w:type="auto"/>
          </w:tcPr>
          <w:p w14:paraId="3989C55D" w14:textId="747E4E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756545B7" w14:textId="2C88C9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93081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F36D1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B6D1DFD" w14:textId="77777777" w:rsidTr="00C51F06">
        <w:tc>
          <w:tcPr>
            <w:tcW w:w="0" w:type="auto"/>
          </w:tcPr>
          <w:p w14:paraId="020CFAA1" w14:textId="742419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R4-2106750</w:t>
            </w:r>
          </w:p>
        </w:tc>
        <w:tc>
          <w:tcPr>
            <w:tcW w:w="0" w:type="auto"/>
          </w:tcPr>
          <w:p w14:paraId="46F7B121" w14:textId="27E1CC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7-13_n25-n66</w:t>
            </w:r>
          </w:p>
        </w:tc>
        <w:tc>
          <w:tcPr>
            <w:tcW w:w="0" w:type="auto"/>
          </w:tcPr>
          <w:p w14:paraId="27531323" w14:textId="1C7527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3911EF85" w14:textId="55688F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01E97F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B784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E514FFC" w14:textId="77777777" w:rsidTr="00C51F06">
        <w:tc>
          <w:tcPr>
            <w:tcW w:w="0" w:type="auto"/>
          </w:tcPr>
          <w:p w14:paraId="1DFB1F5A" w14:textId="50765E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R4-2106751</w:t>
            </w:r>
          </w:p>
        </w:tc>
        <w:tc>
          <w:tcPr>
            <w:tcW w:w="0" w:type="auto"/>
          </w:tcPr>
          <w:p w14:paraId="45EE7E2F" w14:textId="680A7F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7-66_n25-n66</w:t>
            </w:r>
          </w:p>
        </w:tc>
        <w:tc>
          <w:tcPr>
            <w:tcW w:w="0" w:type="auto"/>
          </w:tcPr>
          <w:p w14:paraId="696BBDA5" w14:textId="75D247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65574459" w14:textId="1F091B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FE5E94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32B4D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75AD632" w14:textId="77777777" w:rsidTr="00C51F06">
        <w:tc>
          <w:tcPr>
            <w:tcW w:w="0" w:type="auto"/>
          </w:tcPr>
          <w:p w14:paraId="7A704EBB" w14:textId="52D81A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R4-2106752</w:t>
            </w:r>
          </w:p>
        </w:tc>
        <w:tc>
          <w:tcPr>
            <w:tcW w:w="0" w:type="auto"/>
          </w:tcPr>
          <w:p w14:paraId="41894B47" w14:textId="4788ED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2-7-13_n25-n66</w:t>
            </w:r>
          </w:p>
        </w:tc>
        <w:tc>
          <w:tcPr>
            <w:tcW w:w="0" w:type="auto"/>
          </w:tcPr>
          <w:p w14:paraId="4B19B9A2" w14:textId="6B1609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34F369B3" w14:textId="477D7E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92AB67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A5F2A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84CFB19" w14:textId="77777777" w:rsidTr="00C51F06">
        <w:tc>
          <w:tcPr>
            <w:tcW w:w="0" w:type="auto"/>
          </w:tcPr>
          <w:p w14:paraId="089584A5" w14:textId="6C49E1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R4-2106753</w:t>
            </w:r>
          </w:p>
        </w:tc>
        <w:tc>
          <w:tcPr>
            <w:tcW w:w="0" w:type="auto"/>
          </w:tcPr>
          <w:p w14:paraId="6B0E58CC" w14:textId="69502E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2-7-66_n25-n66</w:t>
            </w:r>
          </w:p>
        </w:tc>
        <w:tc>
          <w:tcPr>
            <w:tcW w:w="0" w:type="auto"/>
          </w:tcPr>
          <w:p w14:paraId="2071866B" w14:textId="442126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3E3E7789" w14:textId="46CAF7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D7C933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298E8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436E67F" w14:textId="77777777" w:rsidTr="00C51F06">
        <w:tc>
          <w:tcPr>
            <w:tcW w:w="0" w:type="auto"/>
          </w:tcPr>
          <w:p w14:paraId="6E0CAFC7" w14:textId="293584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R4-2106754</w:t>
            </w:r>
          </w:p>
        </w:tc>
        <w:tc>
          <w:tcPr>
            <w:tcW w:w="0" w:type="auto"/>
          </w:tcPr>
          <w:p w14:paraId="77C04C17" w14:textId="052EF7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draft CR 38.101-3 to include new configurations </w:t>
            </w:r>
            <w:r>
              <w:rPr>
                <w:sz w:val="16"/>
              </w:rPr>
              <w:lastRenderedPageBreak/>
              <w:t>for DC_2-7_n66</w:t>
            </w:r>
          </w:p>
        </w:tc>
        <w:tc>
          <w:tcPr>
            <w:tcW w:w="0" w:type="auto"/>
          </w:tcPr>
          <w:p w14:paraId="273416A7" w14:textId="75E533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Ericsson, Bell Mobility</w:t>
            </w:r>
          </w:p>
        </w:tc>
        <w:tc>
          <w:tcPr>
            <w:tcW w:w="0" w:type="auto"/>
          </w:tcPr>
          <w:p w14:paraId="1455C7BB" w14:textId="750833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9DC1A3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E67C2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DBE6EC0" w14:textId="77777777" w:rsidTr="00C51F06">
        <w:tc>
          <w:tcPr>
            <w:tcW w:w="0" w:type="auto"/>
          </w:tcPr>
          <w:p w14:paraId="3B0ABEFA" w14:textId="6DABA3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R4-2106755</w:t>
            </w:r>
          </w:p>
        </w:tc>
        <w:tc>
          <w:tcPr>
            <w:tcW w:w="0" w:type="auto"/>
          </w:tcPr>
          <w:p w14:paraId="264D5C35" w14:textId="6CAD3B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28_n7-n258</w:t>
            </w:r>
          </w:p>
        </w:tc>
        <w:tc>
          <w:tcPr>
            <w:tcW w:w="0" w:type="auto"/>
          </w:tcPr>
          <w:p w14:paraId="00D71980" w14:textId="4CCF6B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56F9F879" w14:textId="4C4C65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EBE23E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745A7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C91B097" w14:textId="77777777" w:rsidTr="00C51F06">
        <w:tc>
          <w:tcPr>
            <w:tcW w:w="0" w:type="auto"/>
          </w:tcPr>
          <w:p w14:paraId="400852E9" w14:textId="7C3079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R4-2106756</w:t>
            </w:r>
          </w:p>
        </w:tc>
        <w:tc>
          <w:tcPr>
            <w:tcW w:w="0" w:type="auto"/>
          </w:tcPr>
          <w:p w14:paraId="1A6191DC" w14:textId="6AAA87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38.101-3 to include new CA configurations and new BCS's n1-n258 and n78-n258</w:t>
            </w:r>
          </w:p>
        </w:tc>
        <w:tc>
          <w:tcPr>
            <w:tcW w:w="0" w:type="auto"/>
          </w:tcPr>
          <w:p w14:paraId="2C2556E7" w14:textId="2B1425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2F839550" w14:textId="3EE12C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603FD2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13618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CC164C8" w14:textId="77777777" w:rsidTr="00C51F06">
        <w:tc>
          <w:tcPr>
            <w:tcW w:w="0" w:type="auto"/>
          </w:tcPr>
          <w:p w14:paraId="15A74ECB" w14:textId="02442A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R4-2106757</w:t>
            </w:r>
          </w:p>
        </w:tc>
        <w:tc>
          <w:tcPr>
            <w:tcW w:w="0" w:type="auto"/>
          </w:tcPr>
          <w:p w14:paraId="4E86846F" w14:textId="0C1281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38.101-3 to include new configurations for DC_1-7_n3-n78 and DC_1-7-28_n3</w:t>
            </w:r>
          </w:p>
        </w:tc>
        <w:tc>
          <w:tcPr>
            <w:tcW w:w="0" w:type="auto"/>
          </w:tcPr>
          <w:p w14:paraId="19936321" w14:textId="3CFDCE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464EA36F" w14:textId="6FDDA5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1E0A6E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6EB9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12FBC69" w14:textId="77777777" w:rsidTr="00C51F06">
        <w:tc>
          <w:tcPr>
            <w:tcW w:w="0" w:type="auto"/>
          </w:tcPr>
          <w:p w14:paraId="0D586C73" w14:textId="4F5C04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R4-2106758</w:t>
            </w:r>
          </w:p>
        </w:tc>
        <w:tc>
          <w:tcPr>
            <w:tcW w:w="0" w:type="auto"/>
          </w:tcPr>
          <w:p w14:paraId="144524AA" w14:textId="181257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1-7-28_n3-n78</w:t>
            </w:r>
          </w:p>
        </w:tc>
        <w:tc>
          <w:tcPr>
            <w:tcW w:w="0" w:type="auto"/>
          </w:tcPr>
          <w:p w14:paraId="3B9C39AB" w14:textId="12B6B1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735D1987" w14:textId="05D62B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5A94A0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89BD4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08BF377" w14:textId="77777777" w:rsidTr="00C51F06">
        <w:tc>
          <w:tcPr>
            <w:tcW w:w="0" w:type="auto"/>
          </w:tcPr>
          <w:p w14:paraId="1B60D48A" w14:textId="7407FC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R4-2106759</w:t>
            </w:r>
          </w:p>
        </w:tc>
        <w:tc>
          <w:tcPr>
            <w:tcW w:w="0" w:type="auto"/>
          </w:tcPr>
          <w:p w14:paraId="6CC65FC3" w14:textId="716397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 to include CA_n3A-n258A/B/C/D/E/F/G/H/I/J/K/L/M, UL CA_n3A-n258A</w:t>
            </w:r>
          </w:p>
        </w:tc>
        <w:tc>
          <w:tcPr>
            <w:tcW w:w="0" w:type="auto"/>
          </w:tcPr>
          <w:p w14:paraId="1154AD6F" w14:textId="14BBF6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788E3CE2" w14:textId="09DACA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3C2A7D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AD686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B4A2FCF" w14:textId="77777777" w:rsidTr="00C51F06">
        <w:tc>
          <w:tcPr>
            <w:tcW w:w="0" w:type="auto"/>
          </w:tcPr>
          <w:p w14:paraId="54AC7DB8" w14:textId="2818DA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R4-2106760</w:t>
            </w:r>
          </w:p>
        </w:tc>
        <w:tc>
          <w:tcPr>
            <w:tcW w:w="0" w:type="auto"/>
          </w:tcPr>
          <w:p w14:paraId="785FEBA2" w14:textId="5C94E3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 to include CA_n7A/B-n258A/B/C/D/E/F/G/H/I/J/K/L/M, UL CA_n7A-n258A/G/H/I/</w:t>
            </w:r>
          </w:p>
        </w:tc>
        <w:tc>
          <w:tcPr>
            <w:tcW w:w="0" w:type="auto"/>
          </w:tcPr>
          <w:p w14:paraId="12DFA65B" w14:textId="56DA92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28FDB851" w14:textId="1A2F47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894CB4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48149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3DBAFAA" w14:textId="77777777" w:rsidTr="00C51F06">
        <w:tc>
          <w:tcPr>
            <w:tcW w:w="0" w:type="auto"/>
          </w:tcPr>
          <w:p w14:paraId="2EC6F90C" w14:textId="3DEED4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R4-2106761</w:t>
            </w:r>
          </w:p>
        </w:tc>
        <w:tc>
          <w:tcPr>
            <w:tcW w:w="0" w:type="auto"/>
          </w:tcPr>
          <w:p w14:paraId="224D1714" w14:textId="0E4E44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to include 3-7_n3</w:t>
            </w:r>
          </w:p>
        </w:tc>
        <w:tc>
          <w:tcPr>
            <w:tcW w:w="0" w:type="auto"/>
          </w:tcPr>
          <w:p w14:paraId="027B2C51" w14:textId="6B9647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4A5FCEEE" w14:textId="7F362F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892607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8ADA0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FA4221B" w14:textId="77777777" w:rsidTr="00C51F06">
        <w:tc>
          <w:tcPr>
            <w:tcW w:w="0" w:type="auto"/>
          </w:tcPr>
          <w:p w14:paraId="6B14CC17" w14:textId="46BD43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R4-2106762</w:t>
            </w:r>
          </w:p>
        </w:tc>
        <w:tc>
          <w:tcPr>
            <w:tcW w:w="0" w:type="auto"/>
          </w:tcPr>
          <w:p w14:paraId="17E67862" w14:textId="65DACD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to include 3-28_n3</w:t>
            </w:r>
          </w:p>
        </w:tc>
        <w:tc>
          <w:tcPr>
            <w:tcW w:w="0" w:type="auto"/>
          </w:tcPr>
          <w:p w14:paraId="7FA4FBF9" w14:textId="161D6A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77637E62" w14:textId="018414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EF46A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A3453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4EC29E3" w14:textId="77777777" w:rsidTr="00C51F06">
        <w:tc>
          <w:tcPr>
            <w:tcW w:w="0" w:type="auto"/>
          </w:tcPr>
          <w:p w14:paraId="333275B6" w14:textId="430FA6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R4-2106763</w:t>
            </w:r>
          </w:p>
        </w:tc>
        <w:tc>
          <w:tcPr>
            <w:tcW w:w="0" w:type="auto"/>
          </w:tcPr>
          <w:p w14:paraId="31DA9C29" w14:textId="4A662B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3-7_n3-n78</w:t>
            </w:r>
          </w:p>
        </w:tc>
        <w:tc>
          <w:tcPr>
            <w:tcW w:w="0" w:type="auto"/>
          </w:tcPr>
          <w:p w14:paraId="2AA5B0F4" w14:textId="4C9893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3182553C" w14:textId="14651D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00CBB6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7E721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8CA0D76" w14:textId="77777777" w:rsidTr="00C51F06">
        <w:tc>
          <w:tcPr>
            <w:tcW w:w="0" w:type="auto"/>
          </w:tcPr>
          <w:p w14:paraId="7BC73070" w14:textId="0A7355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R4-2106764</w:t>
            </w:r>
          </w:p>
        </w:tc>
        <w:tc>
          <w:tcPr>
            <w:tcW w:w="0" w:type="auto"/>
          </w:tcPr>
          <w:p w14:paraId="239A2735" w14:textId="05950C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3-28_n3-n78</w:t>
            </w:r>
          </w:p>
        </w:tc>
        <w:tc>
          <w:tcPr>
            <w:tcW w:w="0" w:type="auto"/>
          </w:tcPr>
          <w:p w14:paraId="6BDEF318" w14:textId="421DE6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6320CD90" w14:textId="102710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C7AF23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AC01B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A204922" w14:textId="77777777" w:rsidTr="00C51F06">
        <w:tc>
          <w:tcPr>
            <w:tcW w:w="0" w:type="auto"/>
          </w:tcPr>
          <w:p w14:paraId="1CB319AB" w14:textId="53A28C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R4-2106765</w:t>
            </w:r>
          </w:p>
        </w:tc>
        <w:tc>
          <w:tcPr>
            <w:tcW w:w="0" w:type="auto"/>
          </w:tcPr>
          <w:p w14:paraId="1DEC76B0" w14:textId="1DE560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1-3-7_n3-n78</w:t>
            </w:r>
          </w:p>
        </w:tc>
        <w:tc>
          <w:tcPr>
            <w:tcW w:w="0" w:type="auto"/>
          </w:tcPr>
          <w:p w14:paraId="1391EEF2" w14:textId="03AFB6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60886572" w14:textId="070640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BA8B4B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296BF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D5339D5" w14:textId="77777777" w:rsidTr="00C51F06">
        <w:tc>
          <w:tcPr>
            <w:tcW w:w="0" w:type="auto"/>
          </w:tcPr>
          <w:p w14:paraId="54BE1B8A" w14:textId="7CDE98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R4-2106766</w:t>
            </w:r>
          </w:p>
        </w:tc>
        <w:tc>
          <w:tcPr>
            <w:tcW w:w="0" w:type="auto"/>
          </w:tcPr>
          <w:p w14:paraId="1C33503B" w14:textId="029B33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1-3-28_n3-n78</w:t>
            </w:r>
          </w:p>
        </w:tc>
        <w:tc>
          <w:tcPr>
            <w:tcW w:w="0" w:type="auto"/>
          </w:tcPr>
          <w:p w14:paraId="7799ABC4" w14:textId="170508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5D5F7137" w14:textId="371861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187444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53A7A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11A7652" w14:textId="77777777" w:rsidTr="00C51F06">
        <w:tc>
          <w:tcPr>
            <w:tcW w:w="0" w:type="auto"/>
          </w:tcPr>
          <w:p w14:paraId="2E6F1C89" w14:textId="0F39F8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R4-2106767</w:t>
            </w:r>
          </w:p>
        </w:tc>
        <w:tc>
          <w:tcPr>
            <w:tcW w:w="0" w:type="auto"/>
          </w:tcPr>
          <w:p w14:paraId="77A67C12" w14:textId="3DF8DF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3-7-28_n3-n78</w:t>
            </w:r>
          </w:p>
        </w:tc>
        <w:tc>
          <w:tcPr>
            <w:tcW w:w="0" w:type="auto"/>
          </w:tcPr>
          <w:p w14:paraId="48F2C99B" w14:textId="0F9766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252D1DF2" w14:textId="3E5132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EE2903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C2D2B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5D3F9EC" w14:textId="77777777" w:rsidTr="00C51F06">
        <w:tc>
          <w:tcPr>
            <w:tcW w:w="0" w:type="auto"/>
          </w:tcPr>
          <w:p w14:paraId="3FFEFC50" w14:textId="1027BC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R4-2106768</w:t>
            </w:r>
          </w:p>
        </w:tc>
        <w:tc>
          <w:tcPr>
            <w:tcW w:w="0" w:type="auto"/>
          </w:tcPr>
          <w:p w14:paraId="342266A6" w14:textId="5F6FF9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1-3-7-28_n3-n78</w:t>
            </w:r>
          </w:p>
        </w:tc>
        <w:tc>
          <w:tcPr>
            <w:tcW w:w="0" w:type="auto"/>
          </w:tcPr>
          <w:p w14:paraId="26C8C320" w14:textId="65D370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7EF26DC6" w14:textId="7B893D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56A4C4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FC0EE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C253D31" w14:textId="77777777" w:rsidTr="00C51F06">
        <w:tc>
          <w:tcPr>
            <w:tcW w:w="0" w:type="auto"/>
          </w:tcPr>
          <w:p w14:paraId="2285E254" w14:textId="2BA949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R4-2106769</w:t>
            </w:r>
          </w:p>
        </w:tc>
        <w:tc>
          <w:tcPr>
            <w:tcW w:w="0" w:type="auto"/>
          </w:tcPr>
          <w:p w14:paraId="05487262" w14:textId="187D74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37.717-05-01 to include n1-n3-n7-n28-n78</w:t>
            </w:r>
          </w:p>
        </w:tc>
        <w:tc>
          <w:tcPr>
            <w:tcW w:w="0" w:type="auto"/>
          </w:tcPr>
          <w:p w14:paraId="4758C01D" w14:textId="1FEA50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32CF0050" w14:textId="7B1952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A4BC67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0AA9E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8B13D9F" w14:textId="77777777" w:rsidTr="00C51F06">
        <w:tc>
          <w:tcPr>
            <w:tcW w:w="0" w:type="auto"/>
          </w:tcPr>
          <w:p w14:paraId="409A935D" w14:textId="3295C6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R4-2106770</w:t>
            </w:r>
          </w:p>
        </w:tc>
        <w:tc>
          <w:tcPr>
            <w:tcW w:w="0" w:type="auto"/>
          </w:tcPr>
          <w:p w14:paraId="0514234A" w14:textId="36E6DF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38.717-03-02 to include n41-n66-n71</w:t>
            </w:r>
          </w:p>
        </w:tc>
        <w:tc>
          <w:tcPr>
            <w:tcW w:w="0" w:type="auto"/>
          </w:tcPr>
          <w:p w14:paraId="709A92D0" w14:textId="521FFB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T-Mobile US</w:t>
            </w:r>
          </w:p>
        </w:tc>
        <w:tc>
          <w:tcPr>
            <w:tcW w:w="0" w:type="auto"/>
          </w:tcPr>
          <w:p w14:paraId="74FF39F5" w14:textId="3000C0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5F6AB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8D81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3AB0AA7" w14:textId="77777777" w:rsidTr="00C51F06">
        <w:tc>
          <w:tcPr>
            <w:tcW w:w="0" w:type="auto"/>
          </w:tcPr>
          <w:p w14:paraId="1DB60BAC" w14:textId="73C464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R4-2106771</w:t>
            </w:r>
          </w:p>
        </w:tc>
        <w:tc>
          <w:tcPr>
            <w:tcW w:w="0" w:type="auto"/>
          </w:tcPr>
          <w:p w14:paraId="6BEA77C2" w14:textId="5051BA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38.717-03-02 to include n25-n41-n66</w:t>
            </w:r>
          </w:p>
        </w:tc>
        <w:tc>
          <w:tcPr>
            <w:tcW w:w="0" w:type="auto"/>
          </w:tcPr>
          <w:p w14:paraId="1D01491C" w14:textId="6A718A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T-Mobile US</w:t>
            </w:r>
          </w:p>
        </w:tc>
        <w:tc>
          <w:tcPr>
            <w:tcW w:w="0" w:type="auto"/>
          </w:tcPr>
          <w:p w14:paraId="555E85EC" w14:textId="20E7C6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4484E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AB67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C0CD3C4" w14:textId="77777777" w:rsidTr="00C51F06">
        <w:tc>
          <w:tcPr>
            <w:tcW w:w="0" w:type="auto"/>
          </w:tcPr>
          <w:p w14:paraId="3F194180" w14:textId="0324C1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R4-2106772</w:t>
            </w:r>
          </w:p>
        </w:tc>
        <w:tc>
          <w:tcPr>
            <w:tcW w:w="0" w:type="auto"/>
          </w:tcPr>
          <w:p w14:paraId="46F2978D" w14:textId="34194C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 to include new BCS's and UL configurations n25-n71</w:t>
            </w:r>
          </w:p>
        </w:tc>
        <w:tc>
          <w:tcPr>
            <w:tcW w:w="0" w:type="auto"/>
          </w:tcPr>
          <w:p w14:paraId="63ACE412" w14:textId="499FFD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T-Mobile US</w:t>
            </w:r>
          </w:p>
        </w:tc>
        <w:tc>
          <w:tcPr>
            <w:tcW w:w="0" w:type="auto"/>
          </w:tcPr>
          <w:p w14:paraId="7AB67D4C" w14:textId="19C6D7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5F1C8F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B87FD4" w14:textId="7C4D2F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R4-2105266</w:t>
            </w:r>
          </w:p>
        </w:tc>
      </w:tr>
      <w:tr w:rsidR="00C51F06" w14:paraId="2F38BDFA" w14:textId="77777777" w:rsidTr="00C51F06">
        <w:tc>
          <w:tcPr>
            <w:tcW w:w="0" w:type="auto"/>
          </w:tcPr>
          <w:p w14:paraId="595BBD30" w14:textId="2EDCFF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R4-2106773</w:t>
            </w:r>
          </w:p>
        </w:tc>
        <w:tc>
          <w:tcPr>
            <w:tcW w:w="0" w:type="auto"/>
          </w:tcPr>
          <w:p w14:paraId="2F75C9B5" w14:textId="6F3D10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 to include new BCS's and UL configurations n41-n66</w:t>
            </w:r>
          </w:p>
        </w:tc>
        <w:tc>
          <w:tcPr>
            <w:tcW w:w="0" w:type="auto"/>
          </w:tcPr>
          <w:p w14:paraId="54C7F47A" w14:textId="14A4C7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T-Mobile US</w:t>
            </w:r>
          </w:p>
        </w:tc>
        <w:tc>
          <w:tcPr>
            <w:tcW w:w="0" w:type="auto"/>
          </w:tcPr>
          <w:p w14:paraId="15FAD05A" w14:textId="107CF3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217D2F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05A931" w14:textId="2491F0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R4-2105367</w:t>
            </w:r>
          </w:p>
        </w:tc>
      </w:tr>
      <w:tr w:rsidR="00C51F06" w14:paraId="24B24393" w14:textId="77777777" w:rsidTr="00C51F06">
        <w:tc>
          <w:tcPr>
            <w:tcW w:w="0" w:type="auto"/>
          </w:tcPr>
          <w:p w14:paraId="73FDEDD5" w14:textId="65D714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R4-2106774</w:t>
            </w:r>
          </w:p>
        </w:tc>
        <w:tc>
          <w:tcPr>
            <w:tcW w:w="0" w:type="auto"/>
          </w:tcPr>
          <w:p w14:paraId="6F9A0A7F" w14:textId="072912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 to include new BCS's and UL configurationsn41A-n71</w:t>
            </w:r>
          </w:p>
        </w:tc>
        <w:tc>
          <w:tcPr>
            <w:tcW w:w="0" w:type="auto"/>
          </w:tcPr>
          <w:p w14:paraId="0391AFBD" w14:textId="4DBDB2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T-Mobile US</w:t>
            </w:r>
          </w:p>
        </w:tc>
        <w:tc>
          <w:tcPr>
            <w:tcW w:w="0" w:type="auto"/>
          </w:tcPr>
          <w:p w14:paraId="070F940B" w14:textId="017072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BAF2E2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8B7FCB" w14:textId="51F3D4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R4-2105368</w:t>
            </w:r>
          </w:p>
        </w:tc>
      </w:tr>
      <w:tr w:rsidR="00C51F06" w14:paraId="3E54F505" w14:textId="77777777" w:rsidTr="00C51F06">
        <w:tc>
          <w:tcPr>
            <w:tcW w:w="0" w:type="auto"/>
          </w:tcPr>
          <w:p w14:paraId="1B6F7EC2" w14:textId="5C48A6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R4-2106775</w:t>
            </w:r>
          </w:p>
        </w:tc>
        <w:tc>
          <w:tcPr>
            <w:tcW w:w="0" w:type="auto"/>
          </w:tcPr>
          <w:p w14:paraId="1F5EA4AE" w14:textId="6A16DD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 to include new BCS's and UL configurations n66-n71</w:t>
            </w:r>
          </w:p>
        </w:tc>
        <w:tc>
          <w:tcPr>
            <w:tcW w:w="0" w:type="auto"/>
          </w:tcPr>
          <w:p w14:paraId="0CE076A3" w14:textId="0A2AE2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T-Mobile US</w:t>
            </w:r>
          </w:p>
        </w:tc>
        <w:tc>
          <w:tcPr>
            <w:tcW w:w="0" w:type="auto"/>
          </w:tcPr>
          <w:p w14:paraId="1A341360" w14:textId="2A331F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AD7FA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A95CAC" w14:textId="065409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R4-2105269</w:t>
            </w:r>
          </w:p>
        </w:tc>
      </w:tr>
      <w:tr w:rsidR="00C51F06" w14:paraId="5F0975FB" w14:textId="77777777" w:rsidTr="00C51F06">
        <w:tc>
          <w:tcPr>
            <w:tcW w:w="0" w:type="auto"/>
          </w:tcPr>
          <w:p w14:paraId="4C276DDB" w14:textId="08FFFF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R4-2106776</w:t>
            </w:r>
          </w:p>
        </w:tc>
        <w:tc>
          <w:tcPr>
            <w:tcW w:w="0" w:type="auto"/>
          </w:tcPr>
          <w:p w14:paraId="1FAE50B0" w14:textId="6002E2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reply to R5-211609 about IMD exceptions</w:t>
            </w:r>
          </w:p>
        </w:tc>
        <w:tc>
          <w:tcPr>
            <w:tcW w:w="0" w:type="auto"/>
          </w:tcPr>
          <w:p w14:paraId="7D5A3983" w14:textId="69B952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95D6508" w14:textId="059808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F9A2E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EC085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8259A3C" w14:textId="77777777" w:rsidTr="00C51F06">
        <w:tc>
          <w:tcPr>
            <w:tcW w:w="0" w:type="auto"/>
          </w:tcPr>
          <w:p w14:paraId="594686EE" w14:textId="759AB7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R4-2106777</w:t>
            </w:r>
          </w:p>
        </w:tc>
        <w:tc>
          <w:tcPr>
            <w:tcW w:w="0" w:type="auto"/>
          </w:tcPr>
          <w:p w14:paraId="01B335E7" w14:textId="4B7BC3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IAB-DU demodulation requirements</w:t>
            </w:r>
          </w:p>
        </w:tc>
        <w:tc>
          <w:tcPr>
            <w:tcW w:w="0" w:type="auto"/>
          </w:tcPr>
          <w:p w14:paraId="53277F70" w14:textId="6600B1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D50BF16" w14:textId="43A642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BF7FD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98349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B1D8256" w14:textId="77777777" w:rsidTr="00C51F06">
        <w:tc>
          <w:tcPr>
            <w:tcW w:w="0" w:type="auto"/>
          </w:tcPr>
          <w:p w14:paraId="26ED2100" w14:textId="361E0D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R4-2106778</w:t>
            </w:r>
          </w:p>
        </w:tc>
        <w:tc>
          <w:tcPr>
            <w:tcW w:w="0" w:type="auto"/>
          </w:tcPr>
          <w:p w14:paraId="7217BD5C" w14:textId="39F26B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draftTP to TS 38.176-2 IAB-DU performance requirements and parts of DU and MT appendix</w:t>
            </w:r>
          </w:p>
        </w:tc>
        <w:tc>
          <w:tcPr>
            <w:tcW w:w="0" w:type="auto"/>
          </w:tcPr>
          <w:p w14:paraId="13C873C0" w14:textId="2421E6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C0D5403" w14:textId="43A383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765CA09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89FF8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92A8156" w14:textId="77777777" w:rsidTr="00C51F06">
        <w:tc>
          <w:tcPr>
            <w:tcW w:w="0" w:type="auto"/>
          </w:tcPr>
          <w:p w14:paraId="3921ABA5" w14:textId="2EB086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R4-2106779</w:t>
            </w:r>
          </w:p>
        </w:tc>
        <w:tc>
          <w:tcPr>
            <w:tcW w:w="0" w:type="auto"/>
          </w:tcPr>
          <w:p w14:paraId="5BC2A285" w14:textId="45174B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TS 38.174 CSI reporting radiated performance requirements</w:t>
            </w:r>
          </w:p>
        </w:tc>
        <w:tc>
          <w:tcPr>
            <w:tcW w:w="0" w:type="auto"/>
          </w:tcPr>
          <w:p w14:paraId="54E1B064" w14:textId="29C001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138D1A1" w14:textId="460450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BCEFD8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E02CF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B14ACF9" w14:textId="77777777" w:rsidTr="00C51F06">
        <w:tc>
          <w:tcPr>
            <w:tcW w:w="0" w:type="auto"/>
          </w:tcPr>
          <w:p w14:paraId="6971F0D0" w14:textId="433CB7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R4-2106780</w:t>
            </w:r>
          </w:p>
        </w:tc>
        <w:tc>
          <w:tcPr>
            <w:tcW w:w="0" w:type="auto"/>
          </w:tcPr>
          <w:p w14:paraId="53305911" w14:textId="0B4586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FR2 HST BS demodulation requirements</w:t>
            </w:r>
          </w:p>
        </w:tc>
        <w:tc>
          <w:tcPr>
            <w:tcW w:w="0" w:type="auto"/>
          </w:tcPr>
          <w:p w14:paraId="00D5C489" w14:textId="054378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3E169B4" w14:textId="0865B8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A0DF2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9CD7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45E4DC0" w14:textId="77777777" w:rsidTr="00C51F06">
        <w:tc>
          <w:tcPr>
            <w:tcW w:w="0" w:type="auto"/>
          </w:tcPr>
          <w:p w14:paraId="39382C61" w14:textId="50D97E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R4-2106781</w:t>
            </w:r>
          </w:p>
        </w:tc>
        <w:tc>
          <w:tcPr>
            <w:tcW w:w="0" w:type="auto"/>
          </w:tcPr>
          <w:p w14:paraId="3B0B5616" w14:textId="42DD17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47GHz OTA demodulation testing</w:t>
            </w:r>
          </w:p>
        </w:tc>
        <w:tc>
          <w:tcPr>
            <w:tcW w:w="0" w:type="auto"/>
          </w:tcPr>
          <w:p w14:paraId="3CF26375" w14:textId="36D2B8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9DE54B3" w14:textId="4CF3C8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641EA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F905C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D5E466C" w14:textId="77777777" w:rsidTr="00C51F06">
        <w:tc>
          <w:tcPr>
            <w:tcW w:w="0" w:type="auto"/>
          </w:tcPr>
          <w:p w14:paraId="20FBE9A6" w14:textId="54C09B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R4-2106782</w:t>
            </w:r>
          </w:p>
        </w:tc>
        <w:tc>
          <w:tcPr>
            <w:tcW w:w="0" w:type="auto"/>
          </w:tcPr>
          <w:p w14:paraId="7B3F3E66" w14:textId="7C1FA6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PUSCH demodulation requirements for FR1 256QAM</w:t>
            </w:r>
          </w:p>
        </w:tc>
        <w:tc>
          <w:tcPr>
            <w:tcW w:w="0" w:type="auto"/>
          </w:tcPr>
          <w:p w14:paraId="4449CFA2" w14:textId="6544CC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EAF4800" w14:textId="1B5EB3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6A13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6D68E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0F01BC2" w14:textId="77777777" w:rsidTr="00C51F06">
        <w:tc>
          <w:tcPr>
            <w:tcW w:w="0" w:type="auto"/>
          </w:tcPr>
          <w:p w14:paraId="0CBFFBF4" w14:textId="666592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R4-2106783</w:t>
            </w:r>
          </w:p>
        </w:tc>
        <w:tc>
          <w:tcPr>
            <w:tcW w:w="0" w:type="auto"/>
          </w:tcPr>
          <w:p w14:paraId="3C316987" w14:textId="61AE6A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on NR-U PDSCH requirements</w:t>
            </w:r>
          </w:p>
        </w:tc>
        <w:tc>
          <w:tcPr>
            <w:tcW w:w="0" w:type="auto"/>
          </w:tcPr>
          <w:p w14:paraId="4EAA2820" w14:textId="7B4094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0D2236C" w14:textId="77811D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A5D13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58AC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11F09D2" w14:textId="77777777" w:rsidTr="00C51F06">
        <w:tc>
          <w:tcPr>
            <w:tcW w:w="0" w:type="auto"/>
          </w:tcPr>
          <w:p w14:paraId="2F4EEFEC" w14:textId="5EC88A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R4-2106784</w:t>
            </w:r>
          </w:p>
        </w:tc>
        <w:tc>
          <w:tcPr>
            <w:tcW w:w="0" w:type="auto"/>
          </w:tcPr>
          <w:p w14:paraId="025703D5" w14:textId="4E8333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performance requirements for Rel-16 NR-U</w:t>
            </w:r>
          </w:p>
        </w:tc>
        <w:tc>
          <w:tcPr>
            <w:tcW w:w="0" w:type="auto"/>
          </w:tcPr>
          <w:p w14:paraId="5F3AC6B6" w14:textId="1A69BC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CE62722" w14:textId="657995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782D3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6BD6E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EC6A7D1" w14:textId="77777777" w:rsidTr="00C51F06">
        <w:tc>
          <w:tcPr>
            <w:tcW w:w="0" w:type="auto"/>
          </w:tcPr>
          <w:p w14:paraId="5A10955D" w14:textId="6620C9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R4-2106785</w:t>
            </w:r>
          </w:p>
        </w:tc>
        <w:tc>
          <w:tcPr>
            <w:tcW w:w="0" w:type="auto"/>
          </w:tcPr>
          <w:p w14:paraId="493EF617" w14:textId="12DF25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NR-U CQI requirements</w:t>
            </w:r>
          </w:p>
        </w:tc>
        <w:tc>
          <w:tcPr>
            <w:tcW w:w="0" w:type="auto"/>
          </w:tcPr>
          <w:p w14:paraId="0F739A03" w14:textId="15B8AA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0E82DC5" w14:textId="686319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30BFC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38F2C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95E8869" w14:textId="77777777" w:rsidTr="00C51F06">
        <w:tc>
          <w:tcPr>
            <w:tcW w:w="0" w:type="auto"/>
          </w:tcPr>
          <w:p w14:paraId="601D4D2E" w14:textId="5AA3D7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R4-2106786</w:t>
            </w:r>
          </w:p>
        </w:tc>
        <w:tc>
          <w:tcPr>
            <w:tcW w:w="0" w:type="auto"/>
          </w:tcPr>
          <w:p w14:paraId="5F26C077" w14:textId="5A8B20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simulation results for NR-U BS performance requirements</w:t>
            </w:r>
          </w:p>
        </w:tc>
        <w:tc>
          <w:tcPr>
            <w:tcW w:w="0" w:type="auto"/>
          </w:tcPr>
          <w:p w14:paraId="6CB27E81" w14:textId="2676FE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6ABFC93" w14:textId="3DFCB9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05417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AE00B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E0645DA" w14:textId="77777777" w:rsidTr="00C51F06">
        <w:tc>
          <w:tcPr>
            <w:tcW w:w="0" w:type="auto"/>
          </w:tcPr>
          <w:p w14:paraId="379706ED" w14:textId="51B2C6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R4-2106787</w:t>
            </w:r>
          </w:p>
        </w:tc>
        <w:tc>
          <w:tcPr>
            <w:tcW w:w="0" w:type="auto"/>
          </w:tcPr>
          <w:p w14:paraId="37F17695" w14:textId="527C35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on NR-U PUSCH performance requirements</w:t>
            </w:r>
          </w:p>
        </w:tc>
        <w:tc>
          <w:tcPr>
            <w:tcW w:w="0" w:type="auto"/>
          </w:tcPr>
          <w:p w14:paraId="455F0CB8" w14:textId="020A71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A77B978" w14:textId="65C385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132D8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C5597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8E4EA7D" w14:textId="77777777" w:rsidTr="00C51F06">
        <w:tc>
          <w:tcPr>
            <w:tcW w:w="0" w:type="auto"/>
          </w:tcPr>
          <w:p w14:paraId="1EC09112" w14:textId="410495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R4-2106788</w:t>
            </w:r>
          </w:p>
        </w:tc>
        <w:tc>
          <w:tcPr>
            <w:tcW w:w="0" w:type="auto"/>
          </w:tcPr>
          <w:p w14:paraId="5C8A2B37" w14:textId="67E926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NR-U PUSCH performance requirements</w:t>
            </w:r>
          </w:p>
        </w:tc>
        <w:tc>
          <w:tcPr>
            <w:tcW w:w="0" w:type="auto"/>
          </w:tcPr>
          <w:p w14:paraId="3BA8C85A" w14:textId="76860A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51B09B3" w14:textId="0F52FB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4FEC2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242D2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A8E449B" w14:textId="77777777" w:rsidTr="00C51F06">
        <w:tc>
          <w:tcPr>
            <w:tcW w:w="0" w:type="auto"/>
          </w:tcPr>
          <w:p w14:paraId="69DB254D" w14:textId="3EEAF3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R4-2106789</w:t>
            </w:r>
          </w:p>
        </w:tc>
        <w:tc>
          <w:tcPr>
            <w:tcW w:w="0" w:type="auto"/>
          </w:tcPr>
          <w:p w14:paraId="1732E599" w14:textId="567F21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conducted and radiated performance requrements for PUSCH with interlace allocation in TS 38.104</w:t>
            </w:r>
          </w:p>
        </w:tc>
        <w:tc>
          <w:tcPr>
            <w:tcW w:w="0" w:type="auto"/>
          </w:tcPr>
          <w:p w14:paraId="169EE445" w14:textId="662E0D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8A7DBB1" w14:textId="0FD512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AA411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302F2A" w14:textId="7C3835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R4-2106013</w:t>
            </w:r>
          </w:p>
        </w:tc>
      </w:tr>
      <w:tr w:rsidR="00C51F06" w14:paraId="70820123" w14:textId="77777777" w:rsidTr="00C51F06">
        <w:tc>
          <w:tcPr>
            <w:tcW w:w="0" w:type="auto"/>
          </w:tcPr>
          <w:p w14:paraId="4E93A2F1" w14:textId="46728F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R4-2106790</w:t>
            </w:r>
          </w:p>
        </w:tc>
        <w:tc>
          <w:tcPr>
            <w:tcW w:w="0" w:type="auto"/>
          </w:tcPr>
          <w:p w14:paraId="10DEDB5C" w14:textId="33FA0D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FRC tables for PUSCH performance requirements with interlace allocation in TS 38.104</w:t>
            </w:r>
          </w:p>
        </w:tc>
        <w:tc>
          <w:tcPr>
            <w:tcW w:w="0" w:type="auto"/>
          </w:tcPr>
          <w:p w14:paraId="509209CD" w14:textId="1AE5F7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D8ECBDA" w14:textId="034801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A2F1D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8C616A" w14:textId="7C6EF7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R4-2106014</w:t>
            </w:r>
          </w:p>
        </w:tc>
      </w:tr>
      <w:tr w:rsidR="00C51F06" w14:paraId="2711C9E5" w14:textId="77777777" w:rsidTr="00C51F06">
        <w:tc>
          <w:tcPr>
            <w:tcW w:w="0" w:type="auto"/>
          </w:tcPr>
          <w:p w14:paraId="577F6241" w14:textId="707B23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R4-2106791</w:t>
            </w:r>
          </w:p>
        </w:tc>
        <w:tc>
          <w:tcPr>
            <w:tcW w:w="0" w:type="auto"/>
          </w:tcPr>
          <w:p w14:paraId="4CE94455" w14:textId="3F08AA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conducted conformance testing for PUSCH with interlace allocation in TS 38.141-1</w:t>
            </w:r>
          </w:p>
        </w:tc>
        <w:tc>
          <w:tcPr>
            <w:tcW w:w="0" w:type="auto"/>
          </w:tcPr>
          <w:p w14:paraId="2BEF6039" w14:textId="4A7F43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94B4167" w14:textId="0F5559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718C5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6F5B64" w14:textId="5851F9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R4-2106015</w:t>
            </w:r>
          </w:p>
        </w:tc>
      </w:tr>
      <w:tr w:rsidR="00C51F06" w14:paraId="2E6BF3EE" w14:textId="77777777" w:rsidTr="00C51F06">
        <w:tc>
          <w:tcPr>
            <w:tcW w:w="0" w:type="auto"/>
          </w:tcPr>
          <w:p w14:paraId="1DFFBA5E" w14:textId="7E79B7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R4-2106792</w:t>
            </w:r>
          </w:p>
        </w:tc>
        <w:tc>
          <w:tcPr>
            <w:tcW w:w="0" w:type="auto"/>
          </w:tcPr>
          <w:p w14:paraId="769D6284" w14:textId="1E8DBC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FRC tables for conducted conformance testing for PUSCH with interlace allocation in TS 38.141-1</w:t>
            </w:r>
          </w:p>
        </w:tc>
        <w:tc>
          <w:tcPr>
            <w:tcW w:w="0" w:type="auto"/>
          </w:tcPr>
          <w:p w14:paraId="0ED94EE7" w14:textId="3E7C79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1B4AB97" w14:textId="485DA7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B27981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03B60D" w14:textId="4BE15B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R4-2106016</w:t>
            </w:r>
          </w:p>
        </w:tc>
      </w:tr>
      <w:tr w:rsidR="00C51F06" w14:paraId="7174A05D" w14:textId="77777777" w:rsidTr="00C51F06">
        <w:tc>
          <w:tcPr>
            <w:tcW w:w="0" w:type="auto"/>
          </w:tcPr>
          <w:p w14:paraId="7324FB3E" w14:textId="22390D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R4-2106793</w:t>
            </w:r>
          </w:p>
        </w:tc>
        <w:tc>
          <w:tcPr>
            <w:tcW w:w="0" w:type="auto"/>
          </w:tcPr>
          <w:p w14:paraId="6CC76E09" w14:textId="01CB32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 radiated conformance testing for PUSCH with interlace allocation in TS 38.141-2</w:t>
            </w:r>
          </w:p>
        </w:tc>
        <w:tc>
          <w:tcPr>
            <w:tcW w:w="0" w:type="auto"/>
          </w:tcPr>
          <w:p w14:paraId="39D53A7E" w14:textId="6B6886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431CAEA" w14:textId="240B96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542565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F80215" w14:textId="6BAAA2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R4-2106017</w:t>
            </w:r>
          </w:p>
        </w:tc>
      </w:tr>
      <w:tr w:rsidR="00C51F06" w14:paraId="05CDC16C" w14:textId="77777777" w:rsidTr="00C51F06">
        <w:tc>
          <w:tcPr>
            <w:tcW w:w="0" w:type="auto"/>
          </w:tcPr>
          <w:p w14:paraId="2F86CE62" w14:textId="4181F5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R4-2106794</w:t>
            </w:r>
          </w:p>
        </w:tc>
        <w:tc>
          <w:tcPr>
            <w:tcW w:w="0" w:type="auto"/>
          </w:tcPr>
          <w:p w14:paraId="61A85540" w14:textId="31A66D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FRC tables for radiated conformance testing for PUSCH with interlace allocation in TS 38.141-2</w:t>
            </w:r>
          </w:p>
        </w:tc>
        <w:tc>
          <w:tcPr>
            <w:tcW w:w="0" w:type="auto"/>
          </w:tcPr>
          <w:p w14:paraId="11DB5550" w14:textId="58B15E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664A878" w14:textId="27773D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E9FC53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5E46C4" w14:textId="2481AD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R4-2106018</w:t>
            </w:r>
          </w:p>
        </w:tc>
      </w:tr>
      <w:tr w:rsidR="00C51F06" w14:paraId="3767F34C" w14:textId="77777777" w:rsidTr="00C51F06">
        <w:tc>
          <w:tcPr>
            <w:tcW w:w="0" w:type="auto"/>
          </w:tcPr>
          <w:p w14:paraId="297EAD23" w14:textId="29ED70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R4-2106795</w:t>
            </w:r>
          </w:p>
        </w:tc>
        <w:tc>
          <w:tcPr>
            <w:tcW w:w="0" w:type="auto"/>
          </w:tcPr>
          <w:p w14:paraId="7BC4D394" w14:textId="14F124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on NR-U PUCCH performance requirements</w:t>
            </w:r>
          </w:p>
        </w:tc>
        <w:tc>
          <w:tcPr>
            <w:tcW w:w="0" w:type="auto"/>
          </w:tcPr>
          <w:p w14:paraId="48F5D9FD" w14:textId="0216EF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AB89741" w14:textId="44FE72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8F520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49F5D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205412E" w14:textId="77777777" w:rsidTr="00C51F06">
        <w:tc>
          <w:tcPr>
            <w:tcW w:w="0" w:type="auto"/>
          </w:tcPr>
          <w:p w14:paraId="0FC448FC" w14:textId="5EA253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R4-2106796</w:t>
            </w:r>
          </w:p>
        </w:tc>
        <w:tc>
          <w:tcPr>
            <w:tcW w:w="0" w:type="auto"/>
          </w:tcPr>
          <w:p w14:paraId="78309CFF" w14:textId="1462D0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on NR-U PRACH performance requirements</w:t>
            </w:r>
          </w:p>
        </w:tc>
        <w:tc>
          <w:tcPr>
            <w:tcW w:w="0" w:type="auto"/>
          </w:tcPr>
          <w:p w14:paraId="7C03DE57" w14:textId="2DD707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B75AB9D" w14:textId="2D4BB7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45713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141F6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EC9DB88" w14:textId="77777777" w:rsidTr="00C51F06">
        <w:tc>
          <w:tcPr>
            <w:tcW w:w="0" w:type="auto"/>
          </w:tcPr>
          <w:p w14:paraId="18C96FFF" w14:textId="20F7FC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R4-2106797</w:t>
            </w:r>
          </w:p>
        </w:tc>
        <w:tc>
          <w:tcPr>
            <w:tcW w:w="0" w:type="auto"/>
          </w:tcPr>
          <w:p w14:paraId="02DA44D6" w14:textId="6499AE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on PSSCH requirements</w:t>
            </w:r>
          </w:p>
        </w:tc>
        <w:tc>
          <w:tcPr>
            <w:tcW w:w="0" w:type="auto"/>
          </w:tcPr>
          <w:p w14:paraId="0A8F65E4" w14:textId="76B694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A448C62" w14:textId="555FFE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CA710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5FA1A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7E73FC3" w14:textId="77777777" w:rsidTr="00C51F06">
        <w:tc>
          <w:tcPr>
            <w:tcW w:w="0" w:type="auto"/>
          </w:tcPr>
          <w:p w14:paraId="21EB64F1" w14:textId="4D85C0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R4-2106798</w:t>
            </w:r>
          </w:p>
        </w:tc>
        <w:tc>
          <w:tcPr>
            <w:tcW w:w="0" w:type="auto"/>
          </w:tcPr>
          <w:p w14:paraId="5E8C39A1" w14:textId="1F3321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on PSCCH requirements</w:t>
            </w:r>
          </w:p>
        </w:tc>
        <w:tc>
          <w:tcPr>
            <w:tcW w:w="0" w:type="auto"/>
          </w:tcPr>
          <w:p w14:paraId="448BCBA6" w14:textId="07A5D0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2108A4D" w14:textId="7F3237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9694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CBB4E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B4514F" w14:textId="77777777" w:rsidTr="00C51F06">
        <w:tc>
          <w:tcPr>
            <w:tcW w:w="0" w:type="auto"/>
          </w:tcPr>
          <w:p w14:paraId="327D05D7" w14:textId="7DA007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R4-2106799</w:t>
            </w:r>
          </w:p>
        </w:tc>
        <w:tc>
          <w:tcPr>
            <w:tcW w:w="0" w:type="auto"/>
          </w:tcPr>
          <w:p w14:paraId="0155C6ED" w14:textId="7F3E8F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on PSBCH requirements</w:t>
            </w:r>
          </w:p>
        </w:tc>
        <w:tc>
          <w:tcPr>
            <w:tcW w:w="0" w:type="auto"/>
          </w:tcPr>
          <w:p w14:paraId="52BD1FF4" w14:textId="1E1309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C7FB3C6" w14:textId="5B706B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2099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BF1C7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485E3D2" w14:textId="77777777" w:rsidTr="00C51F06">
        <w:tc>
          <w:tcPr>
            <w:tcW w:w="0" w:type="auto"/>
          </w:tcPr>
          <w:p w14:paraId="3D4BE0DC" w14:textId="4F81D5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R4-2106800</w:t>
            </w:r>
          </w:p>
        </w:tc>
        <w:tc>
          <w:tcPr>
            <w:tcW w:w="0" w:type="auto"/>
          </w:tcPr>
          <w:p w14:paraId="22FE1E35" w14:textId="42F672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on PSFCH  requirements</w:t>
            </w:r>
          </w:p>
        </w:tc>
        <w:tc>
          <w:tcPr>
            <w:tcW w:w="0" w:type="auto"/>
          </w:tcPr>
          <w:p w14:paraId="09D99945" w14:textId="039D06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BD9A083" w14:textId="39FE9D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EFC77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C4D0A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9331D0E" w14:textId="77777777" w:rsidTr="00C51F06">
        <w:tc>
          <w:tcPr>
            <w:tcW w:w="0" w:type="auto"/>
          </w:tcPr>
          <w:p w14:paraId="63432B76" w14:textId="38EEA1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R4-2106801</w:t>
            </w:r>
          </w:p>
        </w:tc>
        <w:tc>
          <w:tcPr>
            <w:tcW w:w="0" w:type="auto"/>
          </w:tcPr>
          <w:p w14:paraId="22E73B57" w14:textId="35B244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on NR V2X power imbalance test</w:t>
            </w:r>
          </w:p>
        </w:tc>
        <w:tc>
          <w:tcPr>
            <w:tcW w:w="0" w:type="auto"/>
          </w:tcPr>
          <w:p w14:paraId="1BDC3A8B" w14:textId="12EE84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ABEBA57" w14:textId="6350DE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1FF7F4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C1F72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45FA927" w14:textId="77777777" w:rsidTr="00C51F06">
        <w:tc>
          <w:tcPr>
            <w:tcW w:w="0" w:type="auto"/>
          </w:tcPr>
          <w:p w14:paraId="383A237B" w14:textId="44E91C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R4-2106802</w:t>
            </w:r>
          </w:p>
        </w:tc>
        <w:tc>
          <w:tcPr>
            <w:tcW w:w="0" w:type="auto"/>
          </w:tcPr>
          <w:p w14:paraId="296FFF73" w14:textId="3DEAD0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38.101-4: Introduction of power imbalance requirements for NR V2X.</w:t>
            </w:r>
          </w:p>
        </w:tc>
        <w:tc>
          <w:tcPr>
            <w:tcW w:w="0" w:type="auto"/>
          </w:tcPr>
          <w:p w14:paraId="48A7A97B" w14:textId="744CA1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31DB131" w14:textId="3AEBDC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523990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B1FDBA" w14:textId="057BF1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R4-2106036</w:t>
            </w:r>
          </w:p>
        </w:tc>
      </w:tr>
      <w:tr w:rsidR="00C51F06" w14:paraId="71064CD7" w14:textId="77777777" w:rsidTr="00C51F06">
        <w:tc>
          <w:tcPr>
            <w:tcW w:w="0" w:type="auto"/>
          </w:tcPr>
          <w:p w14:paraId="5A40F83D" w14:textId="19BEC2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R4-2106803</w:t>
            </w:r>
          </w:p>
        </w:tc>
        <w:tc>
          <w:tcPr>
            <w:tcW w:w="0" w:type="auto"/>
          </w:tcPr>
          <w:p w14:paraId="09801FBE" w14:textId="4631CB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and simulation results for NR V2X soft buffer combing test</w:t>
            </w:r>
          </w:p>
        </w:tc>
        <w:tc>
          <w:tcPr>
            <w:tcW w:w="0" w:type="auto"/>
          </w:tcPr>
          <w:p w14:paraId="134E7EDD" w14:textId="7F582C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56598A9" w14:textId="749D52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9E63F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6DA2A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792A96" w14:textId="77777777" w:rsidTr="00C51F06">
        <w:tc>
          <w:tcPr>
            <w:tcW w:w="0" w:type="auto"/>
          </w:tcPr>
          <w:p w14:paraId="3E8ABA4E" w14:textId="4463C0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R4-2106804</w:t>
            </w:r>
          </w:p>
        </w:tc>
        <w:tc>
          <w:tcPr>
            <w:tcW w:w="0" w:type="auto"/>
          </w:tcPr>
          <w:p w14:paraId="6B1A052B" w14:textId="41E043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V2X PSFCH decoding capability test</w:t>
            </w:r>
          </w:p>
        </w:tc>
        <w:tc>
          <w:tcPr>
            <w:tcW w:w="0" w:type="auto"/>
          </w:tcPr>
          <w:p w14:paraId="604543B9" w14:textId="539180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C43E8D9" w14:textId="1007AF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48A21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7F8E0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9DA0605" w14:textId="77777777" w:rsidTr="00C51F06">
        <w:tc>
          <w:tcPr>
            <w:tcW w:w="0" w:type="auto"/>
          </w:tcPr>
          <w:p w14:paraId="77A286B6" w14:textId="2C25B7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R4-2106805</w:t>
            </w:r>
          </w:p>
        </w:tc>
        <w:tc>
          <w:tcPr>
            <w:tcW w:w="0" w:type="auto"/>
          </w:tcPr>
          <w:p w14:paraId="3116EC87" w14:textId="3DEE06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38.101-4: Introduction of PSFCH decoding capability test for NR V2X.</w:t>
            </w:r>
          </w:p>
        </w:tc>
        <w:tc>
          <w:tcPr>
            <w:tcW w:w="0" w:type="auto"/>
          </w:tcPr>
          <w:p w14:paraId="577CCCFC" w14:textId="6F73ED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9D0C67F" w14:textId="4D7C25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95BE60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939579" w14:textId="2EA6FA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R4-2106038</w:t>
            </w:r>
          </w:p>
        </w:tc>
      </w:tr>
      <w:tr w:rsidR="00C51F06" w14:paraId="79C84103" w14:textId="77777777" w:rsidTr="00C51F06">
        <w:tc>
          <w:tcPr>
            <w:tcW w:w="0" w:type="auto"/>
          </w:tcPr>
          <w:p w14:paraId="34E0E071" w14:textId="127310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R4-2106806</w:t>
            </w:r>
          </w:p>
        </w:tc>
        <w:tc>
          <w:tcPr>
            <w:tcW w:w="0" w:type="auto"/>
          </w:tcPr>
          <w:p w14:paraId="320F0E84" w14:textId="633F1F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V2X PSCCH/PSSCH decoding capability test</w:t>
            </w:r>
          </w:p>
        </w:tc>
        <w:tc>
          <w:tcPr>
            <w:tcW w:w="0" w:type="auto"/>
          </w:tcPr>
          <w:p w14:paraId="06ACB207" w14:textId="079EC2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A366261" w14:textId="70A5EE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68E0A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804AF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F09BB28" w14:textId="77777777" w:rsidTr="00C51F06">
        <w:tc>
          <w:tcPr>
            <w:tcW w:w="0" w:type="auto"/>
          </w:tcPr>
          <w:p w14:paraId="5615CAF3" w14:textId="035DA0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R4-2106807</w:t>
            </w:r>
          </w:p>
        </w:tc>
        <w:tc>
          <w:tcPr>
            <w:tcW w:w="0" w:type="auto"/>
          </w:tcPr>
          <w:p w14:paraId="1D17A5D2" w14:textId="39EB1B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38.101-4: Introduction of PSCCH/PSSCH capability test for NR V2X.</w:t>
            </w:r>
          </w:p>
        </w:tc>
        <w:tc>
          <w:tcPr>
            <w:tcW w:w="0" w:type="auto"/>
          </w:tcPr>
          <w:p w14:paraId="2F411F17" w14:textId="0B9AC9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05278DD" w14:textId="4C3FAF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6F3A96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B5A1B6" w14:textId="424931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R4-2106039</w:t>
            </w:r>
          </w:p>
        </w:tc>
      </w:tr>
      <w:tr w:rsidR="00C51F06" w14:paraId="5BBC0CB8" w14:textId="77777777" w:rsidTr="00C51F06">
        <w:tc>
          <w:tcPr>
            <w:tcW w:w="0" w:type="auto"/>
          </w:tcPr>
          <w:p w14:paraId="60D3D972" w14:textId="5840C8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R4-2106808</w:t>
            </w:r>
          </w:p>
        </w:tc>
        <w:tc>
          <w:tcPr>
            <w:tcW w:w="0" w:type="auto"/>
          </w:tcPr>
          <w:p w14:paraId="3A49C707" w14:textId="485153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PDSCH CA scenarios for NR UE HST FR1 performance requirements</w:t>
            </w:r>
          </w:p>
        </w:tc>
        <w:tc>
          <w:tcPr>
            <w:tcW w:w="0" w:type="auto"/>
          </w:tcPr>
          <w:p w14:paraId="3B651E80" w14:textId="730C3F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14FEEDD" w14:textId="37F94E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8B705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62CF6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5E86088" w14:textId="77777777" w:rsidTr="00C51F06">
        <w:tc>
          <w:tcPr>
            <w:tcW w:w="0" w:type="auto"/>
          </w:tcPr>
          <w:p w14:paraId="12F4496D" w14:textId="5ECC1B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R4-2106809</w:t>
            </w:r>
          </w:p>
        </w:tc>
        <w:tc>
          <w:tcPr>
            <w:tcW w:w="0" w:type="auto"/>
          </w:tcPr>
          <w:p w14:paraId="40B187A1" w14:textId="573571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PDSCH CA scenarios for NR UE HST FR1 performance requirements</w:t>
            </w:r>
          </w:p>
        </w:tc>
        <w:tc>
          <w:tcPr>
            <w:tcW w:w="0" w:type="auto"/>
          </w:tcPr>
          <w:p w14:paraId="75AD0BB1" w14:textId="386136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AA68E33" w14:textId="047B0B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A9E89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4D77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593EE0B" w14:textId="77777777" w:rsidTr="00C51F06">
        <w:tc>
          <w:tcPr>
            <w:tcW w:w="0" w:type="auto"/>
          </w:tcPr>
          <w:p w14:paraId="43A8F0E6" w14:textId="671FD9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R4-2106810</w:t>
            </w:r>
          </w:p>
        </w:tc>
        <w:tc>
          <w:tcPr>
            <w:tcW w:w="0" w:type="auto"/>
          </w:tcPr>
          <w:p w14:paraId="432E904E" w14:textId="4BEB35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enhanced transmission schemes for NR UE HST FR1 performance requirements</w:t>
            </w:r>
          </w:p>
        </w:tc>
        <w:tc>
          <w:tcPr>
            <w:tcW w:w="0" w:type="auto"/>
          </w:tcPr>
          <w:p w14:paraId="6C62D7A0" w14:textId="19639F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6F7066B" w14:textId="1DDC1C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BE02E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82FF9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39F56E9" w14:textId="77777777" w:rsidTr="00C51F06">
        <w:tc>
          <w:tcPr>
            <w:tcW w:w="0" w:type="auto"/>
          </w:tcPr>
          <w:p w14:paraId="358B2E4C" w14:textId="42D60F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R4-2106811</w:t>
            </w:r>
          </w:p>
        </w:tc>
        <w:tc>
          <w:tcPr>
            <w:tcW w:w="0" w:type="auto"/>
          </w:tcPr>
          <w:p w14:paraId="377BDCAC" w14:textId="291E4A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evaluations of enhanced transmission schemes for NR UE HST FR1 performance requirements</w:t>
            </w:r>
          </w:p>
        </w:tc>
        <w:tc>
          <w:tcPr>
            <w:tcW w:w="0" w:type="auto"/>
          </w:tcPr>
          <w:p w14:paraId="25CD7BC4" w14:textId="0A14E5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711DA67" w14:textId="5EA515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F4973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59946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E50DD3D" w14:textId="77777777" w:rsidTr="00C51F06">
        <w:tc>
          <w:tcPr>
            <w:tcW w:w="0" w:type="auto"/>
          </w:tcPr>
          <w:p w14:paraId="57CC067B" w14:textId="6F444A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R4-2106812</w:t>
            </w:r>
          </w:p>
        </w:tc>
        <w:tc>
          <w:tcPr>
            <w:tcW w:w="0" w:type="auto"/>
          </w:tcPr>
          <w:p w14:paraId="49216E6E" w14:textId="29EBB6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IAB-DU demodulation performance requirements</w:t>
            </w:r>
          </w:p>
        </w:tc>
        <w:tc>
          <w:tcPr>
            <w:tcW w:w="0" w:type="auto"/>
          </w:tcPr>
          <w:p w14:paraId="22965252" w14:textId="52C8BC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BE0DDE4" w14:textId="7A0037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AD665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3B203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4DA6D7A" w14:textId="77777777" w:rsidTr="00C51F06">
        <w:tc>
          <w:tcPr>
            <w:tcW w:w="0" w:type="auto"/>
          </w:tcPr>
          <w:p w14:paraId="10DAC134" w14:textId="5AA6C4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R4-2106813</w:t>
            </w:r>
          </w:p>
        </w:tc>
        <w:tc>
          <w:tcPr>
            <w:tcW w:w="0" w:type="auto"/>
          </w:tcPr>
          <w:p w14:paraId="333293CD" w14:textId="4AD9B4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IAB-MT demodulation performance requirements</w:t>
            </w:r>
          </w:p>
        </w:tc>
        <w:tc>
          <w:tcPr>
            <w:tcW w:w="0" w:type="auto"/>
          </w:tcPr>
          <w:p w14:paraId="365CE3E2" w14:textId="1CFD20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49F28B9" w14:textId="35E655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EA0F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73002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DCB708" w14:textId="77777777" w:rsidTr="00C51F06">
        <w:tc>
          <w:tcPr>
            <w:tcW w:w="0" w:type="auto"/>
          </w:tcPr>
          <w:p w14:paraId="6D2C3D55" w14:textId="0B6654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R4-2106814</w:t>
            </w:r>
          </w:p>
        </w:tc>
        <w:tc>
          <w:tcPr>
            <w:tcW w:w="0" w:type="auto"/>
          </w:tcPr>
          <w:p w14:paraId="5539E568" w14:textId="6FCCF4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IAB-MT demodulation performance requirements</w:t>
            </w:r>
          </w:p>
        </w:tc>
        <w:tc>
          <w:tcPr>
            <w:tcW w:w="0" w:type="auto"/>
          </w:tcPr>
          <w:p w14:paraId="2922A69E" w14:textId="24BE8C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15EBB17" w14:textId="3D18DC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3C23F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3CA6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1780998" w14:textId="77777777" w:rsidTr="00C51F06">
        <w:tc>
          <w:tcPr>
            <w:tcW w:w="0" w:type="auto"/>
          </w:tcPr>
          <w:p w14:paraId="31421AA6" w14:textId="4514B5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R4-2106815</w:t>
            </w:r>
          </w:p>
        </w:tc>
        <w:tc>
          <w:tcPr>
            <w:tcW w:w="0" w:type="auto"/>
          </w:tcPr>
          <w:p w14:paraId="50052CD2" w14:textId="468C92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simulation assumptions for NR IAB-MT demodulation requirements</w:t>
            </w:r>
          </w:p>
        </w:tc>
        <w:tc>
          <w:tcPr>
            <w:tcW w:w="0" w:type="auto"/>
          </w:tcPr>
          <w:p w14:paraId="71954EF3" w14:textId="19DE76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802B83E" w14:textId="06685F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62CEA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9EDC5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6808057" w14:textId="77777777" w:rsidTr="00C51F06">
        <w:tc>
          <w:tcPr>
            <w:tcW w:w="0" w:type="auto"/>
          </w:tcPr>
          <w:p w14:paraId="200BCA9A" w14:textId="4AC874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R4-2106816</w:t>
            </w:r>
          </w:p>
        </w:tc>
        <w:tc>
          <w:tcPr>
            <w:tcW w:w="0" w:type="auto"/>
          </w:tcPr>
          <w:p w14:paraId="7F683927" w14:textId="071FCC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simulation results for NR IAB-MT demodulation requirements</w:t>
            </w:r>
          </w:p>
        </w:tc>
        <w:tc>
          <w:tcPr>
            <w:tcW w:w="0" w:type="auto"/>
          </w:tcPr>
          <w:p w14:paraId="5C658ABF" w14:textId="69F83F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E88ABB6" w14:textId="7399B3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30354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793F5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EBF92A6" w14:textId="77777777" w:rsidTr="00C51F06">
        <w:tc>
          <w:tcPr>
            <w:tcW w:w="0" w:type="auto"/>
          </w:tcPr>
          <w:p w14:paraId="043460B6" w14:textId="6669A2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R4-2106817</w:t>
            </w:r>
          </w:p>
        </w:tc>
        <w:tc>
          <w:tcPr>
            <w:tcW w:w="0" w:type="auto"/>
          </w:tcPr>
          <w:p w14:paraId="686EE1D5" w14:textId="7D862B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IAB-MT demodulation in TS 38.174</w:t>
            </w:r>
          </w:p>
        </w:tc>
        <w:tc>
          <w:tcPr>
            <w:tcW w:w="0" w:type="auto"/>
          </w:tcPr>
          <w:p w14:paraId="00DA9FAB" w14:textId="1F3D52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E2C1D30" w14:textId="0E88AD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68B1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7CB1D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8A0A744" w14:textId="77777777" w:rsidTr="00C51F06">
        <w:tc>
          <w:tcPr>
            <w:tcW w:w="0" w:type="auto"/>
          </w:tcPr>
          <w:p w14:paraId="32D56917" w14:textId="163D9D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R4-2106818</w:t>
            </w:r>
          </w:p>
        </w:tc>
        <w:tc>
          <w:tcPr>
            <w:tcW w:w="0" w:type="auto"/>
          </w:tcPr>
          <w:p w14:paraId="402D6535" w14:textId="54CCD0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IAB-MT conducted performance requirements (General and Demodulation) in TS 38.174</w:t>
            </w:r>
          </w:p>
        </w:tc>
        <w:tc>
          <w:tcPr>
            <w:tcW w:w="0" w:type="auto"/>
          </w:tcPr>
          <w:p w14:paraId="28907188" w14:textId="507385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86028A0" w14:textId="7ACA7E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C03612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B23B7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F512621" w14:textId="77777777" w:rsidTr="00C51F06">
        <w:tc>
          <w:tcPr>
            <w:tcW w:w="0" w:type="auto"/>
          </w:tcPr>
          <w:p w14:paraId="309E00C7" w14:textId="4730AE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R4-2106819</w:t>
            </w:r>
          </w:p>
        </w:tc>
        <w:tc>
          <w:tcPr>
            <w:tcW w:w="0" w:type="auto"/>
          </w:tcPr>
          <w:p w14:paraId="3890A970" w14:textId="319AE8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on IAB conducted conformance testing (Manufacturer declarations) to TS 38.176-1</w:t>
            </w:r>
          </w:p>
        </w:tc>
        <w:tc>
          <w:tcPr>
            <w:tcW w:w="0" w:type="auto"/>
          </w:tcPr>
          <w:p w14:paraId="20C101AF" w14:textId="1ED1C4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76A61CE" w14:textId="706B64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3736DD6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D8696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9E55586" w14:textId="77777777" w:rsidTr="00C51F06">
        <w:tc>
          <w:tcPr>
            <w:tcW w:w="0" w:type="auto"/>
          </w:tcPr>
          <w:p w14:paraId="61388977" w14:textId="3E0E9B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R4-2106820</w:t>
            </w:r>
          </w:p>
        </w:tc>
        <w:tc>
          <w:tcPr>
            <w:tcW w:w="0" w:type="auto"/>
          </w:tcPr>
          <w:p w14:paraId="50FE829B" w14:textId="51824B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on IAB-MT conducted conformance testing (CSI reporting and Interworking) to TS 38.176-1</w:t>
            </w:r>
          </w:p>
        </w:tc>
        <w:tc>
          <w:tcPr>
            <w:tcW w:w="0" w:type="auto"/>
          </w:tcPr>
          <w:p w14:paraId="4EE54F1F" w14:textId="0EA918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E1937CB" w14:textId="081EA5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387E574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E784F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F255A4E" w14:textId="77777777" w:rsidTr="00C51F06">
        <w:tc>
          <w:tcPr>
            <w:tcW w:w="0" w:type="auto"/>
          </w:tcPr>
          <w:p w14:paraId="52F6C35D" w14:textId="37064F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R4-2106821</w:t>
            </w:r>
          </w:p>
        </w:tc>
        <w:tc>
          <w:tcPr>
            <w:tcW w:w="0" w:type="auto"/>
          </w:tcPr>
          <w:p w14:paraId="5FB1ADA9" w14:textId="08221A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on IAB-MT radiated conformance testing (General and Demodulation) to TS 38.176-2</w:t>
            </w:r>
          </w:p>
        </w:tc>
        <w:tc>
          <w:tcPr>
            <w:tcW w:w="0" w:type="auto"/>
          </w:tcPr>
          <w:p w14:paraId="3E6020C2" w14:textId="1F6A53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8D58FB1" w14:textId="4D0314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3F62B4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E7228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E387FDD" w14:textId="77777777" w:rsidTr="00C51F06">
        <w:tc>
          <w:tcPr>
            <w:tcW w:w="0" w:type="auto"/>
          </w:tcPr>
          <w:p w14:paraId="19950AE0" w14:textId="488E15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R4-2106822</w:t>
            </w:r>
          </w:p>
        </w:tc>
        <w:tc>
          <w:tcPr>
            <w:tcW w:w="0" w:type="auto"/>
          </w:tcPr>
          <w:p w14:paraId="05CEEF8C" w14:textId="0DE195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on IAB radiated conformance testing (FRCs and PRACH test preambles) to TS 38.176-2</w:t>
            </w:r>
          </w:p>
        </w:tc>
        <w:tc>
          <w:tcPr>
            <w:tcW w:w="0" w:type="auto"/>
          </w:tcPr>
          <w:p w14:paraId="6EC87BDD" w14:textId="223A46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C44BB5B" w14:textId="30C1E4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3D4657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44F3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BF84B9E" w14:textId="77777777" w:rsidTr="00C51F06">
        <w:tc>
          <w:tcPr>
            <w:tcW w:w="0" w:type="auto"/>
          </w:tcPr>
          <w:p w14:paraId="500D2941" w14:textId="5F79C4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R4-2106823</w:t>
            </w:r>
          </w:p>
        </w:tc>
        <w:tc>
          <w:tcPr>
            <w:tcW w:w="0" w:type="auto"/>
          </w:tcPr>
          <w:p w14:paraId="23F48299" w14:textId="5D7D66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UE demodulation for 47GHz band</w:t>
            </w:r>
          </w:p>
        </w:tc>
        <w:tc>
          <w:tcPr>
            <w:tcW w:w="0" w:type="auto"/>
          </w:tcPr>
          <w:p w14:paraId="7642F534" w14:textId="2ECEF5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1C5D2FE" w14:textId="54BE7E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3BFA9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08718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6276C7C" w14:textId="77777777" w:rsidTr="00C51F06">
        <w:tc>
          <w:tcPr>
            <w:tcW w:w="0" w:type="auto"/>
          </w:tcPr>
          <w:p w14:paraId="5BF68CBB" w14:textId="317980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R4-2106824</w:t>
            </w:r>
          </w:p>
        </w:tc>
        <w:tc>
          <w:tcPr>
            <w:tcW w:w="0" w:type="auto"/>
          </w:tcPr>
          <w:p w14:paraId="1C81D6D3" w14:textId="1D3441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BS demodulation for 47GHz band</w:t>
            </w:r>
          </w:p>
        </w:tc>
        <w:tc>
          <w:tcPr>
            <w:tcW w:w="0" w:type="auto"/>
          </w:tcPr>
          <w:p w14:paraId="3C1B1DEA" w14:textId="78D420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7577BDC" w14:textId="7CF106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37AFA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5AF9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B734659" w14:textId="77777777" w:rsidTr="00C51F06">
        <w:tc>
          <w:tcPr>
            <w:tcW w:w="0" w:type="auto"/>
          </w:tcPr>
          <w:p w14:paraId="22C1C164" w14:textId="105EC7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R4-2106825</w:t>
            </w:r>
          </w:p>
        </w:tc>
        <w:tc>
          <w:tcPr>
            <w:tcW w:w="0" w:type="auto"/>
          </w:tcPr>
          <w:p w14:paraId="7E24CC5A" w14:textId="1F10E8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issues for NR FR2 HST deployment scenario</w:t>
            </w:r>
          </w:p>
        </w:tc>
        <w:tc>
          <w:tcPr>
            <w:tcW w:w="0" w:type="auto"/>
          </w:tcPr>
          <w:p w14:paraId="64C08D48" w14:textId="66BA4F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9F8F546" w14:textId="1484B1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E64A6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C158A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75CE7A9" w14:textId="77777777" w:rsidTr="00C51F06">
        <w:tc>
          <w:tcPr>
            <w:tcW w:w="0" w:type="auto"/>
          </w:tcPr>
          <w:p w14:paraId="59722F67" w14:textId="423024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R4-2106826</w:t>
            </w:r>
          </w:p>
        </w:tc>
        <w:tc>
          <w:tcPr>
            <w:tcW w:w="0" w:type="auto"/>
          </w:tcPr>
          <w:p w14:paraId="0C91596A" w14:textId="4C0171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FR2 HST deployment Scenario-A</w:t>
            </w:r>
          </w:p>
        </w:tc>
        <w:tc>
          <w:tcPr>
            <w:tcW w:w="0" w:type="auto"/>
          </w:tcPr>
          <w:p w14:paraId="3F1FE690" w14:textId="6E783D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5DCFED9" w14:textId="15DBA0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29B12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7F368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F23D3D4" w14:textId="77777777" w:rsidTr="00C51F06">
        <w:tc>
          <w:tcPr>
            <w:tcW w:w="0" w:type="auto"/>
          </w:tcPr>
          <w:p w14:paraId="49A1251B" w14:textId="0C8232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R4-2106827</w:t>
            </w:r>
          </w:p>
        </w:tc>
        <w:tc>
          <w:tcPr>
            <w:tcW w:w="0" w:type="auto"/>
          </w:tcPr>
          <w:p w14:paraId="46196B41" w14:textId="79E495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FR2 HST deployment Scenario-B</w:t>
            </w:r>
          </w:p>
        </w:tc>
        <w:tc>
          <w:tcPr>
            <w:tcW w:w="0" w:type="auto"/>
          </w:tcPr>
          <w:p w14:paraId="58346C69" w14:textId="513804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E2FE324" w14:textId="6D151D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29C49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6830C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D216DC1" w14:textId="77777777" w:rsidTr="00C51F06">
        <w:tc>
          <w:tcPr>
            <w:tcW w:w="0" w:type="auto"/>
          </w:tcPr>
          <w:p w14:paraId="129BFF9A" w14:textId="267C35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R4-2106828</w:t>
            </w:r>
          </w:p>
        </w:tc>
        <w:tc>
          <w:tcPr>
            <w:tcW w:w="0" w:type="auto"/>
          </w:tcPr>
          <w:p w14:paraId="05A96E9F" w14:textId="061B1E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channel modeling for NR FR2 HST</w:t>
            </w:r>
          </w:p>
        </w:tc>
        <w:tc>
          <w:tcPr>
            <w:tcW w:w="0" w:type="auto"/>
          </w:tcPr>
          <w:p w14:paraId="50057BAA" w14:textId="5967FE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D66018B" w14:textId="058F91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563B1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24C18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EB803D4" w14:textId="77777777" w:rsidTr="00C51F06">
        <w:tc>
          <w:tcPr>
            <w:tcW w:w="0" w:type="auto"/>
          </w:tcPr>
          <w:p w14:paraId="106296CB" w14:textId="7477C5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R4-2106829</w:t>
            </w:r>
          </w:p>
        </w:tc>
        <w:tc>
          <w:tcPr>
            <w:tcW w:w="0" w:type="auto"/>
          </w:tcPr>
          <w:p w14:paraId="313FB008" w14:textId="31E6E9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issues for NR FR2 HST demodulation requirements</w:t>
            </w:r>
          </w:p>
        </w:tc>
        <w:tc>
          <w:tcPr>
            <w:tcW w:w="0" w:type="auto"/>
          </w:tcPr>
          <w:p w14:paraId="7350E4EA" w14:textId="02890B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16AE630" w14:textId="5E8DAF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0D789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D8C2D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0C1BF8E" w14:textId="77777777" w:rsidTr="00C51F06">
        <w:tc>
          <w:tcPr>
            <w:tcW w:w="0" w:type="auto"/>
          </w:tcPr>
          <w:p w14:paraId="530DB15A" w14:textId="53DE91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R4-2106830</w:t>
            </w:r>
          </w:p>
        </w:tc>
        <w:tc>
          <w:tcPr>
            <w:tcW w:w="0" w:type="auto"/>
          </w:tcPr>
          <w:p w14:paraId="4F59A3C2" w14:textId="1C70E5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demodulation requirements for FR2 HST</w:t>
            </w:r>
          </w:p>
        </w:tc>
        <w:tc>
          <w:tcPr>
            <w:tcW w:w="0" w:type="auto"/>
          </w:tcPr>
          <w:p w14:paraId="3CEC300E" w14:textId="321DE6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BFC561D" w14:textId="4032EB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8065E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D176A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8B13E4" w14:textId="77777777" w:rsidTr="00C51F06">
        <w:tc>
          <w:tcPr>
            <w:tcW w:w="0" w:type="auto"/>
          </w:tcPr>
          <w:p w14:paraId="6DD9ABF3" w14:textId="3086F5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R4-2106831</w:t>
            </w:r>
          </w:p>
        </w:tc>
        <w:tc>
          <w:tcPr>
            <w:tcW w:w="0" w:type="auto"/>
          </w:tcPr>
          <w:p w14:paraId="52A66FA1" w14:textId="448FDF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demodulation requirements for FR2 HST</w:t>
            </w:r>
          </w:p>
        </w:tc>
        <w:tc>
          <w:tcPr>
            <w:tcW w:w="0" w:type="auto"/>
          </w:tcPr>
          <w:p w14:paraId="5615521F" w14:textId="5E77AC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AFC58EA" w14:textId="301CB9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EBC0D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516B3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B01999B" w14:textId="77777777" w:rsidTr="00C51F06">
        <w:tc>
          <w:tcPr>
            <w:tcW w:w="0" w:type="auto"/>
          </w:tcPr>
          <w:p w14:paraId="2C4934CE" w14:textId="376EB6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R4-2106832</w:t>
            </w:r>
          </w:p>
        </w:tc>
        <w:tc>
          <w:tcPr>
            <w:tcW w:w="0" w:type="auto"/>
          </w:tcPr>
          <w:p w14:paraId="0F7B85E6" w14:textId="2D5012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UE demodulation for 35MHz and 45MHz bandwidth</w:t>
            </w:r>
          </w:p>
        </w:tc>
        <w:tc>
          <w:tcPr>
            <w:tcW w:w="0" w:type="auto"/>
          </w:tcPr>
          <w:p w14:paraId="10CC91D6" w14:textId="73D142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3038AF3" w14:textId="3DF326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F6355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6912C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58B704F" w14:textId="77777777" w:rsidTr="00C51F06">
        <w:tc>
          <w:tcPr>
            <w:tcW w:w="0" w:type="auto"/>
          </w:tcPr>
          <w:p w14:paraId="7FFCC944" w14:textId="41604C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R4-2106833</w:t>
            </w:r>
          </w:p>
        </w:tc>
        <w:tc>
          <w:tcPr>
            <w:tcW w:w="0" w:type="auto"/>
          </w:tcPr>
          <w:p w14:paraId="1FC242B8" w14:textId="2664E2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Discsussion on MMSE-IRC receiver for inter-cell interference</w:t>
            </w:r>
          </w:p>
        </w:tc>
        <w:tc>
          <w:tcPr>
            <w:tcW w:w="0" w:type="auto"/>
          </w:tcPr>
          <w:p w14:paraId="7A8660FC" w14:textId="074BCA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043A314" w14:textId="01A148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D3EFB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A0E55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A800E25" w14:textId="77777777" w:rsidTr="00C51F06">
        <w:tc>
          <w:tcPr>
            <w:tcW w:w="0" w:type="auto"/>
          </w:tcPr>
          <w:p w14:paraId="75FB07D6" w14:textId="1DAB90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R4-2106834</w:t>
            </w:r>
          </w:p>
        </w:tc>
        <w:tc>
          <w:tcPr>
            <w:tcW w:w="0" w:type="auto"/>
          </w:tcPr>
          <w:p w14:paraId="3A68880A" w14:textId="59E125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Discussion on MMSE-IRC receiver for intra-cell </w:t>
            </w:r>
            <w:r>
              <w:rPr>
                <w:sz w:val="16"/>
              </w:rPr>
              <w:lastRenderedPageBreak/>
              <w:t>inter-user interference</w:t>
            </w:r>
          </w:p>
        </w:tc>
        <w:tc>
          <w:tcPr>
            <w:tcW w:w="0" w:type="auto"/>
          </w:tcPr>
          <w:p w14:paraId="5737C5AB" w14:textId="2D6E80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0" w:type="auto"/>
          </w:tcPr>
          <w:p w14:paraId="11A70964" w14:textId="034F88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1FF3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D7165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B1AAC2B" w14:textId="77777777" w:rsidTr="00C51F06">
        <w:tc>
          <w:tcPr>
            <w:tcW w:w="0" w:type="auto"/>
          </w:tcPr>
          <w:p w14:paraId="294067E5" w14:textId="594BDD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R4-2106835</w:t>
            </w:r>
          </w:p>
        </w:tc>
        <w:tc>
          <w:tcPr>
            <w:tcW w:w="0" w:type="auto"/>
          </w:tcPr>
          <w:p w14:paraId="26DE8D6A" w14:textId="4E7725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PUSCH demodulation requirements for FR1 256QAM</w:t>
            </w:r>
          </w:p>
        </w:tc>
        <w:tc>
          <w:tcPr>
            <w:tcW w:w="0" w:type="auto"/>
          </w:tcPr>
          <w:p w14:paraId="42E3F173" w14:textId="4BF10E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DB2AFBB" w14:textId="79C9CC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0C627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2943C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90F2FAE" w14:textId="77777777" w:rsidTr="00C51F06">
        <w:tc>
          <w:tcPr>
            <w:tcW w:w="0" w:type="auto"/>
          </w:tcPr>
          <w:p w14:paraId="35875D62" w14:textId="66A50C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R4-2106836</w:t>
            </w:r>
          </w:p>
        </w:tc>
        <w:tc>
          <w:tcPr>
            <w:tcW w:w="0" w:type="auto"/>
          </w:tcPr>
          <w:p w14:paraId="25164661" w14:textId="64DA0F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RRM requirements for FR2 HST</w:t>
            </w:r>
          </w:p>
        </w:tc>
        <w:tc>
          <w:tcPr>
            <w:tcW w:w="0" w:type="auto"/>
          </w:tcPr>
          <w:p w14:paraId="6296BF8B" w14:textId="1C8070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SAMSUNG TELECOM R&amp;D</w:t>
            </w:r>
          </w:p>
        </w:tc>
        <w:tc>
          <w:tcPr>
            <w:tcW w:w="0" w:type="auto"/>
          </w:tcPr>
          <w:p w14:paraId="4C3F1C33" w14:textId="065715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29AF2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31A18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AAC22D4" w14:textId="77777777" w:rsidTr="00C51F06">
        <w:tc>
          <w:tcPr>
            <w:tcW w:w="0" w:type="auto"/>
          </w:tcPr>
          <w:p w14:paraId="1A736F13" w14:textId="38C116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R4-2106837</w:t>
            </w:r>
          </w:p>
        </w:tc>
        <w:tc>
          <w:tcPr>
            <w:tcW w:w="0" w:type="auto"/>
          </w:tcPr>
          <w:p w14:paraId="5978F5C8" w14:textId="629867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TR38.717-03-02_Removal of the sub-clauses under clause 5.2</w:t>
            </w:r>
          </w:p>
        </w:tc>
        <w:tc>
          <w:tcPr>
            <w:tcW w:w="0" w:type="auto"/>
          </w:tcPr>
          <w:p w14:paraId="1079D73F" w14:textId="0BC27D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ShenZhen Zhongxing Shitong</w:t>
            </w:r>
          </w:p>
        </w:tc>
        <w:tc>
          <w:tcPr>
            <w:tcW w:w="0" w:type="auto"/>
          </w:tcPr>
          <w:p w14:paraId="2D433A58" w14:textId="3F67D1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7220D2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5E3F3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C3720B0" w14:textId="77777777" w:rsidTr="00C51F06">
        <w:tc>
          <w:tcPr>
            <w:tcW w:w="0" w:type="auto"/>
          </w:tcPr>
          <w:p w14:paraId="0677A921" w14:textId="69EDF4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R4-2106838</w:t>
            </w:r>
          </w:p>
        </w:tc>
        <w:tc>
          <w:tcPr>
            <w:tcW w:w="0" w:type="auto"/>
          </w:tcPr>
          <w:p w14:paraId="379FFC3A" w14:textId="68C20B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RRM requirements for FR2 HST</w:t>
            </w:r>
          </w:p>
        </w:tc>
        <w:tc>
          <w:tcPr>
            <w:tcW w:w="0" w:type="auto"/>
          </w:tcPr>
          <w:p w14:paraId="0F9C217A" w14:textId="7736C2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3BD0814" w14:textId="0AC846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EBE16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32E2E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F6D0AEA" w14:textId="77777777" w:rsidTr="00C51F06">
        <w:tc>
          <w:tcPr>
            <w:tcW w:w="0" w:type="auto"/>
          </w:tcPr>
          <w:p w14:paraId="78060321" w14:textId="054876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R4-2106839</w:t>
            </w:r>
          </w:p>
        </w:tc>
        <w:tc>
          <w:tcPr>
            <w:tcW w:w="0" w:type="auto"/>
          </w:tcPr>
          <w:p w14:paraId="19B3043F" w14:textId="480038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SSB availability to meet NR-U requirements in DRX</w:t>
            </w:r>
          </w:p>
        </w:tc>
        <w:tc>
          <w:tcPr>
            <w:tcW w:w="0" w:type="auto"/>
          </w:tcPr>
          <w:p w14:paraId="03B6B716" w14:textId="4B8A52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39A8470" w14:textId="148C18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D76E1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A6508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980DE03" w14:textId="77777777" w:rsidTr="00C51F06">
        <w:tc>
          <w:tcPr>
            <w:tcW w:w="0" w:type="auto"/>
          </w:tcPr>
          <w:p w14:paraId="7F5C1A6E" w14:textId="5FD222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R4-2106840</w:t>
            </w:r>
          </w:p>
        </w:tc>
        <w:tc>
          <w:tcPr>
            <w:tcW w:w="0" w:type="auto"/>
          </w:tcPr>
          <w:p w14:paraId="0B6EF3DD" w14:textId="1B9113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updates for NR-U in 38.133</w:t>
            </w:r>
          </w:p>
        </w:tc>
        <w:tc>
          <w:tcPr>
            <w:tcW w:w="0" w:type="auto"/>
          </w:tcPr>
          <w:p w14:paraId="3A8E092D" w14:textId="27A399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602DD69" w14:textId="4A49D5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6F4EBB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03E54F" w14:textId="0DA021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R4-2105706</w:t>
            </w:r>
          </w:p>
        </w:tc>
      </w:tr>
      <w:tr w:rsidR="00C51F06" w14:paraId="0F8CA177" w14:textId="77777777" w:rsidTr="00C51F06">
        <w:tc>
          <w:tcPr>
            <w:tcW w:w="0" w:type="auto"/>
          </w:tcPr>
          <w:p w14:paraId="6092AE15" w14:textId="211B0E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R4-2106841</w:t>
            </w:r>
          </w:p>
        </w:tc>
        <w:tc>
          <w:tcPr>
            <w:tcW w:w="0" w:type="auto"/>
          </w:tcPr>
          <w:p w14:paraId="762D4FC4" w14:textId="260FB2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updates for NR-U in 36.133</w:t>
            </w:r>
          </w:p>
        </w:tc>
        <w:tc>
          <w:tcPr>
            <w:tcW w:w="0" w:type="auto"/>
          </w:tcPr>
          <w:p w14:paraId="435A00DF" w14:textId="434F4B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EE04FCA" w14:textId="541E58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E61DDF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8DF212" w14:textId="2B34BE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R4-2105707</w:t>
            </w:r>
          </w:p>
        </w:tc>
      </w:tr>
      <w:tr w:rsidR="00C51F06" w14:paraId="50DE340C" w14:textId="77777777" w:rsidTr="00C51F06">
        <w:tc>
          <w:tcPr>
            <w:tcW w:w="0" w:type="auto"/>
          </w:tcPr>
          <w:p w14:paraId="25704D7A" w14:textId="777F85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R4-2106842</w:t>
            </w:r>
          </w:p>
        </w:tc>
        <w:tc>
          <w:tcPr>
            <w:tcW w:w="0" w:type="auto"/>
          </w:tcPr>
          <w:p w14:paraId="6058FF0F" w14:textId="722AC0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bands</w:t>
            </w:r>
          </w:p>
        </w:tc>
        <w:tc>
          <w:tcPr>
            <w:tcW w:w="0" w:type="auto"/>
          </w:tcPr>
          <w:p w14:paraId="513DD610" w14:textId="6D2BD3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C4A0811" w14:textId="454E49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F244F5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057EC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2B94548" w14:textId="77777777" w:rsidTr="00C51F06">
        <w:tc>
          <w:tcPr>
            <w:tcW w:w="0" w:type="auto"/>
          </w:tcPr>
          <w:p w14:paraId="5DE11C3B" w14:textId="78A3C8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R4-2106843</w:t>
            </w:r>
          </w:p>
        </w:tc>
        <w:tc>
          <w:tcPr>
            <w:tcW w:w="0" w:type="auto"/>
          </w:tcPr>
          <w:p w14:paraId="2004DF4C" w14:textId="3E462B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conditions</w:t>
            </w:r>
          </w:p>
        </w:tc>
        <w:tc>
          <w:tcPr>
            <w:tcW w:w="0" w:type="auto"/>
          </w:tcPr>
          <w:p w14:paraId="75F7349B" w14:textId="24EF3A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7AA21E2" w14:textId="089360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4E2B37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0AD5C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9230271" w14:textId="77777777" w:rsidTr="00C51F06">
        <w:tc>
          <w:tcPr>
            <w:tcW w:w="0" w:type="auto"/>
          </w:tcPr>
          <w:p w14:paraId="6FE7D4CD" w14:textId="2F21A0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R4-2106844</w:t>
            </w:r>
          </w:p>
        </w:tc>
        <w:tc>
          <w:tcPr>
            <w:tcW w:w="0" w:type="auto"/>
          </w:tcPr>
          <w:p w14:paraId="2BDBA839" w14:textId="382502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remaining issues for SCell activation in NR-U</w:t>
            </w:r>
          </w:p>
        </w:tc>
        <w:tc>
          <w:tcPr>
            <w:tcW w:w="0" w:type="auto"/>
          </w:tcPr>
          <w:p w14:paraId="24D14DFA" w14:textId="7EE81A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CA93D4D" w14:textId="29403B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A15F6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D5E79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9744626" w14:textId="77777777" w:rsidTr="00C51F06">
        <w:tc>
          <w:tcPr>
            <w:tcW w:w="0" w:type="auto"/>
          </w:tcPr>
          <w:p w14:paraId="75F34505" w14:textId="7CB426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R4-2106845</w:t>
            </w:r>
          </w:p>
        </w:tc>
        <w:tc>
          <w:tcPr>
            <w:tcW w:w="0" w:type="auto"/>
          </w:tcPr>
          <w:p w14:paraId="10ABC27C" w14:textId="263F72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in SCell activation in NR-U</w:t>
            </w:r>
          </w:p>
        </w:tc>
        <w:tc>
          <w:tcPr>
            <w:tcW w:w="0" w:type="auto"/>
          </w:tcPr>
          <w:p w14:paraId="2850D7A7" w14:textId="6B2542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06DFBE2" w14:textId="0F76E7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664DB4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3C1165" w14:textId="5FA1AF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R4-2105701</w:t>
            </w:r>
          </w:p>
        </w:tc>
      </w:tr>
      <w:tr w:rsidR="00C51F06" w14:paraId="602702EA" w14:textId="77777777" w:rsidTr="00C51F06">
        <w:tc>
          <w:tcPr>
            <w:tcW w:w="0" w:type="auto"/>
          </w:tcPr>
          <w:p w14:paraId="3F7433EE" w14:textId="53A7B3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R4-2106846</w:t>
            </w:r>
          </w:p>
        </w:tc>
        <w:tc>
          <w:tcPr>
            <w:tcW w:w="0" w:type="auto"/>
          </w:tcPr>
          <w:p w14:paraId="67F90B99" w14:textId="639991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Big CR: Introduction of Rel-16 NR-U RRM performance requirements</w:t>
            </w:r>
          </w:p>
        </w:tc>
        <w:tc>
          <w:tcPr>
            <w:tcW w:w="0" w:type="auto"/>
          </w:tcPr>
          <w:p w14:paraId="583EDA20" w14:textId="156C6F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E42ECE4" w14:textId="7BECC3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886DCE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D5E10A" w14:textId="450868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R4-2105712</w:t>
            </w:r>
          </w:p>
        </w:tc>
      </w:tr>
      <w:tr w:rsidR="00C51F06" w14:paraId="336856C5" w14:textId="77777777" w:rsidTr="00C51F06">
        <w:tc>
          <w:tcPr>
            <w:tcW w:w="0" w:type="auto"/>
          </w:tcPr>
          <w:p w14:paraId="5A0FE533" w14:textId="44D59E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R4-2106847</w:t>
            </w:r>
          </w:p>
        </w:tc>
        <w:tc>
          <w:tcPr>
            <w:tcW w:w="0" w:type="auto"/>
          </w:tcPr>
          <w:p w14:paraId="2ED8B523" w14:textId="52212F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accuracy requirements</w:t>
            </w:r>
          </w:p>
        </w:tc>
        <w:tc>
          <w:tcPr>
            <w:tcW w:w="0" w:type="auto"/>
          </w:tcPr>
          <w:p w14:paraId="4AA9D0DD" w14:textId="5E1B0E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FBE7D42" w14:textId="4F05B0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9D8380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EB13E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0EC054F" w14:textId="77777777" w:rsidTr="00C51F06">
        <w:tc>
          <w:tcPr>
            <w:tcW w:w="0" w:type="auto"/>
          </w:tcPr>
          <w:p w14:paraId="326C0C8E" w14:textId="099488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R4-2106848</w:t>
            </w:r>
          </w:p>
        </w:tc>
        <w:tc>
          <w:tcPr>
            <w:tcW w:w="0" w:type="auto"/>
          </w:tcPr>
          <w:p w14:paraId="762A78A0" w14:textId="223B8A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test case list for NR-U</w:t>
            </w:r>
          </w:p>
        </w:tc>
        <w:tc>
          <w:tcPr>
            <w:tcW w:w="0" w:type="auto"/>
          </w:tcPr>
          <w:p w14:paraId="5662988C" w14:textId="613421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F83079B" w14:textId="27E5D5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0C7897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F28BDB" w14:textId="374DDB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R4-2105711</w:t>
            </w:r>
          </w:p>
        </w:tc>
      </w:tr>
      <w:tr w:rsidR="00C51F06" w14:paraId="7F2A4D79" w14:textId="77777777" w:rsidTr="00C51F06">
        <w:tc>
          <w:tcPr>
            <w:tcW w:w="0" w:type="auto"/>
          </w:tcPr>
          <w:p w14:paraId="75E667CE" w14:textId="14EB29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R4-2106849</w:t>
            </w:r>
          </w:p>
        </w:tc>
        <w:tc>
          <w:tcPr>
            <w:tcW w:w="0" w:type="auto"/>
          </w:tcPr>
          <w:p w14:paraId="23294EE9" w14:textId="1CAB6C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CCA model in NR-U test cases</w:t>
            </w:r>
          </w:p>
        </w:tc>
        <w:tc>
          <w:tcPr>
            <w:tcW w:w="0" w:type="auto"/>
          </w:tcPr>
          <w:p w14:paraId="02C50AE7" w14:textId="777043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C3FF39E" w14:textId="28E2FC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71DAF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EA8CD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A4CA15A" w14:textId="77777777" w:rsidTr="00C51F06">
        <w:tc>
          <w:tcPr>
            <w:tcW w:w="0" w:type="auto"/>
          </w:tcPr>
          <w:p w14:paraId="60C4959F" w14:textId="18D6E4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R4-2106850</w:t>
            </w:r>
          </w:p>
        </w:tc>
        <w:tc>
          <w:tcPr>
            <w:tcW w:w="0" w:type="auto"/>
          </w:tcPr>
          <w:p w14:paraId="70ACDEF8" w14:textId="0701E3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CCA model in NR-U test cases</w:t>
            </w:r>
          </w:p>
        </w:tc>
        <w:tc>
          <w:tcPr>
            <w:tcW w:w="0" w:type="auto"/>
          </w:tcPr>
          <w:p w14:paraId="32F2CF53" w14:textId="6E806F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808671D" w14:textId="505392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56893B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F76E3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C3E22D4" w14:textId="77777777" w:rsidTr="00C51F06">
        <w:tc>
          <w:tcPr>
            <w:tcW w:w="0" w:type="auto"/>
          </w:tcPr>
          <w:p w14:paraId="4CD0FA67" w14:textId="66CAEC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R4-2106851</w:t>
            </w:r>
          </w:p>
        </w:tc>
        <w:tc>
          <w:tcPr>
            <w:tcW w:w="0" w:type="auto"/>
          </w:tcPr>
          <w:p w14:paraId="0823284C" w14:textId="11E250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on UE power saving for RLM and BM</w:t>
            </w:r>
          </w:p>
        </w:tc>
        <w:tc>
          <w:tcPr>
            <w:tcW w:w="0" w:type="auto"/>
          </w:tcPr>
          <w:p w14:paraId="47CDAE25" w14:textId="3234C9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89EA6AC" w14:textId="2E2CCE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6CD72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877FC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2020C55" w14:textId="77777777" w:rsidTr="00C51F06">
        <w:tc>
          <w:tcPr>
            <w:tcW w:w="0" w:type="auto"/>
          </w:tcPr>
          <w:p w14:paraId="658A88DB" w14:textId="439FDD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R4-2106852</w:t>
            </w:r>
          </w:p>
        </w:tc>
        <w:tc>
          <w:tcPr>
            <w:tcW w:w="0" w:type="auto"/>
          </w:tcPr>
          <w:p w14:paraId="0EB11B7E" w14:textId="671032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UE power saving for RLM and BM</w:t>
            </w:r>
          </w:p>
        </w:tc>
        <w:tc>
          <w:tcPr>
            <w:tcW w:w="0" w:type="auto"/>
          </w:tcPr>
          <w:p w14:paraId="3B7873C3" w14:textId="736CF9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6FDC227" w14:textId="36B5A0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0E227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4E0AD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8C2654E" w14:textId="77777777" w:rsidTr="00C51F06">
        <w:tc>
          <w:tcPr>
            <w:tcW w:w="0" w:type="auto"/>
          </w:tcPr>
          <w:p w14:paraId="22C385DD" w14:textId="04B54A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R4-2106853</w:t>
            </w:r>
          </w:p>
        </w:tc>
        <w:tc>
          <w:tcPr>
            <w:tcW w:w="0" w:type="auto"/>
          </w:tcPr>
          <w:p w14:paraId="41F33891" w14:textId="39EDC5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cell reselection test cases for NR-U</w:t>
            </w:r>
          </w:p>
        </w:tc>
        <w:tc>
          <w:tcPr>
            <w:tcW w:w="0" w:type="auto"/>
          </w:tcPr>
          <w:p w14:paraId="2ACDDEE1" w14:textId="71AC60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6EC2D2A" w14:textId="7CF484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8D6C6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84F54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0033615" w14:textId="77777777" w:rsidTr="00C51F06">
        <w:tc>
          <w:tcPr>
            <w:tcW w:w="0" w:type="auto"/>
          </w:tcPr>
          <w:p w14:paraId="2AA82CAA" w14:textId="363E9A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R4-2106854</w:t>
            </w:r>
          </w:p>
        </w:tc>
        <w:tc>
          <w:tcPr>
            <w:tcW w:w="0" w:type="auto"/>
          </w:tcPr>
          <w:p w14:paraId="10C64DA7" w14:textId="1AAD5B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NR-U cell reselection tests</w:t>
            </w:r>
          </w:p>
        </w:tc>
        <w:tc>
          <w:tcPr>
            <w:tcW w:w="0" w:type="auto"/>
          </w:tcPr>
          <w:p w14:paraId="229DB59E" w14:textId="07AD94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74D3FD9" w14:textId="293646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9972C5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8BFA05" w14:textId="222921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R4-2105715</w:t>
            </w:r>
          </w:p>
        </w:tc>
      </w:tr>
      <w:tr w:rsidR="00C51F06" w14:paraId="293D5943" w14:textId="77777777" w:rsidTr="00C51F06">
        <w:tc>
          <w:tcPr>
            <w:tcW w:w="0" w:type="auto"/>
          </w:tcPr>
          <w:p w14:paraId="69C0C379" w14:textId="319621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R4-2106855</w:t>
            </w:r>
          </w:p>
        </w:tc>
        <w:tc>
          <w:tcPr>
            <w:tcW w:w="0" w:type="auto"/>
          </w:tcPr>
          <w:p w14:paraId="2317F351" w14:textId="678494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handover test cases for NR-U</w:t>
            </w:r>
          </w:p>
        </w:tc>
        <w:tc>
          <w:tcPr>
            <w:tcW w:w="0" w:type="auto"/>
          </w:tcPr>
          <w:p w14:paraId="68DE35A7" w14:textId="644C0A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FBD2F98" w14:textId="544E08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D7B1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C4996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BF19391" w14:textId="77777777" w:rsidTr="00C51F06">
        <w:tc>
          <w:tcPr>
            <w:tcW w:w="0" w:type="auto"/>
          </w:tcPr>
          <w:p w14:paraId="20A826BE" w14:textId="3DB6F8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R4-2106856</w:t>
            </w:r>
          </w:p>
        </w:tc>
        <w:tc>
          <w:tcPr>
            <w:tcW w:w="0" w:type="auto"/>
          </w:tcPr>
          <w:p w14:paraId="6DE2FB79" w14:textId="2F578E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NR-U handover tests</w:t>
            </w:r>
          </w:p>
        </w:tc>
        <w:tc>
          <w:tcPr>
            <w:tcW w:w="0" w:type="auto"/>
          </w:tcPr>
          <w:p w14:paraId="37D6307E" w14:textId="4D0574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F0F1C07" w14:textId="6554DB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1B3129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DDAAE2" w14:textId="03830E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R4-2105717</w:t>
            </w:r>
          </w:p>
        </w:tc>
      </w:tr>
      <w:tr w:rsidR="00C51F06" w14:paraId="1A890219" w14:textId="77777777" w:rsidTr="00C51F06">
        <w:tc>
          <w:tcPr>
            <w:tcW w:w="0" w:type="auto"/>
          </w:tcPr>
          <w:p w14:paraId="59D79CD5" w14:textId="152247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R4-2106857</w:t>
            </w:r>
          </w:p>
        </w:tc>
        <w:tc>
          <w:tcPr>
            <w:tcW w:w="0" w:type="auto"/>
          </w:tcPr>
          <w:p w14:paraId="3FA8890C" w14:textId="5F2A8C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neighbour cell measurement in NB-IoT RRC_CONNECTED state</w:t>
            </w:r>
          </w:p>
        </w:tc>
        <w:tc>
          <w:tcPr>
            <w:tcW w:w="0" w:type="auto"/>
          </w:tcPr>
          <w:p w14:paraId="3F9E59E4" w14:textId="7E5EAC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8EB5313" w14:textId="1106DC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DED22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31CCC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4116B38" w14:textId="77777777" w:rsidTr="00C51F06">
        <w:tc>
          <w:tcPr>
            <w:tcW w:w="0" w:type="auto"/>
          </w:tcPr>
          <w:p w14:paraId="62DDDCB9" w14:textId="6B4B1B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R4-2106858</w:t>
            </w:r>
          </w:p>
        </w:tc>
        <w:tc>
          <w:tcPr>
            <w:tcW w:w="0" w:type="auto"/>
          </w:tcPr>
          <w:p w14:paraId="74699C1E" w14:textId="3B5AE9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for DL 1024QAM for NR FR1</w:t>
            </w:r>
          </w:p>
        </w:tc>
        <w:tc>
          <w:tcPr>
            <w:tcW w:w="0" w:type="auto"/>
          </w:tcPr>
          <w:p w14:paraId="12970EDB" w14:textId="29B794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</w:tcPr>
          <w:p w14:paraId="4821A706" w14:textId="02DB7F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E11654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661A7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A4B215C" w14:textId="77777777" w:rsidTr="00C51F06">
        <w:tc>
          <w:tcPr>
            <w:tcW w:w="0" w:type="auto"/>
          </w:tcPr>
          <w:p w14:paraId="720C35D1" w14:textId="6F4BA3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R4-2106859</w:t>
            </w:r>
          </w:p>
        </w:tc>
        <w:tc>
          <w:tcPr>
            <w:tcW w:w="0" w:type="auto"/>
          </w:tcPr>
          <w:p w14:paraId="5979887D" w14:textId="43C2F6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of FR2 UE demodulation requirements for NR 47GHz band</w:t>
            </w:r>
          </w:p>
        </w:tc>
        <w:tc>
          <w:tcPr>
            <w:tcW w:w="0" w:type="auto"/>
          </w:tcPr>
          <w:p w14:paraId="2675FD1A" w14:textId="298464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77B922F" w14:textId="5706FC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A3D05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7C8D7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F7F701F" w14:textId="77777777" w:rsidTr="00C51F06">
        <w:tc>
          <w:tcPr>
            <w:tcW w:w="0" w:type="auto"/>
          </w:tcPr>
          <w:p w14:paraId="05DF06D0" w14:textId="46FD11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R4-2106860</w:t>
            </w:r>
          </w:p>
        </w:tc>
        <w:tc>
          <w:tcPr>
            <w:tcW w:w="0" w:type="auto"/>
          </w:tcPr>
          <w:p w14:paraId="58151DF9" w14:textId="7586FD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38.847: UE performance requirements</w:t>
            </w:r>
          </w:p>
        </w:tc>
        <w:tc>
          <w:tcPr>
            <w:tcW w:w="0" w:type="auto"/>
          </w:tcPr>
          <w:p w14:paraId="3D2BAD14" w14:textId="56C546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F9BA704" w14:textId="691C26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1631A9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011B4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72B4D43" w14:textId="77777777" w:rsidTr="00C51F06">
        <w:tc>
          <w:tcPr>
            <w:tcW w:w="0" w:type="auto"/>
          </w:tcPr>
          <w:p w14:paraId="70630C89" w14:textId="633FD8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R4-2106861</w:t>
            </w:r>
          </w:p>
        </w:tc>
        <w:tc>
          <w:tcPr>
            <w:tcW w:w="0" w:type="auto"/>
          </w:tcPr>
          <w:p w14:paraId="22E4E147" w14:textId="237126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TS 38.101-4: n262 demodulation requirements</w:t>
            </w:r>
          </w:p>
        </w:tc>
        <w:tc>
          <w:tcPr>
            <w:tcW w:w="0" w:type="auto"/>
          </w:tcPr>
          <w:p w14:paraId="41A31DDC" w14:textId="46E898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9BD5C30" w14:textId="6424A1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0865A0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39A2E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C02D52" w14:textId="77777777" w:rsidTr="00C51F06">
        <w:tc>
          <w:tcPr>
            <w:tcW w:w="0" w:type="auto"/>
          </w:tcPr>
          <w:p w14:paraId="324C9298" w14:textId="449763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R4-2106862</w:t>
            </w:r>
          </w:p>
        </w:tc>
        <w:tc>
          <w:tcPr>
            <w:tcW w:w="0" w:type="auto"/>
          </w:tcPr>
          <w:p w14:paraId="3EA0A6B6" w14:textId="7EDAA9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simulation result of PDSCH for CA in HST</w:t>
            </w:r>
          </w:p>
        </w:tc>
        <w:tc>
          <w:tcPr>
            <w:tcW w:w="0" w:type="auto"/>
          </w:tcPr>
          <w:p w14:paraId="3428779F" w14:textId="259607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F81F0FF" w14:textId="07ADE7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071F2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42338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4F2F407" w14:textId="77777777" w:rsidTr="00C51F06">
        <w:tc>
          <w:tcPr>
            <w:tcW w:w="0" w:type="auto"/>
          </w:tcPr>
          <w:p w14:paraId="417A61C4" w14:textId="178867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R4-2106863</w:t>
            </w:r>
          </w:p>
        </w:tc>
        <w:tc>
          <w:tcPr>
            <w:tcW w:w="0" w:type="auto"/>
          </w:tcPr>
          <w:p w14:paraId="0F057A3E" w14:textId="67047E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PDSCH demodulation requirements for CA with HST-SFN scenario</w:t>
            </w:r>
          </w:p>
        </w:tc>
        <w:tc>
          <w:tcPr>
            <w:tcW w:w="0" w:type="auto"/>
          </w:tcPr>
          <w:p w14:paraId="602F4E6D" w14:textId="3284DE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1E08464" w14:textId="2E4E12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43AD2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57375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79DC102" w14:textId="77777777" w:rsidTr="00C51F06">
        <w:tc>
          <w:tcPr>
            <w:tcW w:w="0" w:type="auto"/>
          </w:tcPr>
          <w:p w14:paraId="3FB7CB33" w14:textId="2A0260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R4-2106864</w:t>
            </w:r>
          </w:p>
        </w:tc>
        <w:tc>
          <w:tcPr>
            <w:tcW w:w="0" w:type="auto"/>
          </w:tcPr>
          <w:p w14:paraId="08FB4A42" w14:textId="384AD0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PDSCH demodulation requirements with enhanced transmission schemes in HST scenario</w:t>
            </w:r>
          </w:p>
        </w:tc>
        <w:tc>
          <w:tcPr>
            <w:tcW w:w="0" w:type="auto"/>
          </w:tcPr>
          <w:p w14:paraId="2B5C7A94" w14:textId="293861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5D746E0" w14:textId="731354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C6C1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F2EDE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5FE1941" w14:textId="77777777" w:rsidTr="00C51F06">
        <w:tc>
          <w:tcPr>
            <w:tcW w:w="0" w:type="auto"/>
          </w:tcPr>
          <w:p w14:paraId="73053284" w14:textId="101BBC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R4-2106865</w:t>
            </w:r>
          </w:p>
        </w:tc>
        <w:tc>
          <w:tcPr>
            <w:tcW w:w="0" w:type="auto"/>
          </w:tcPr>
          <w:p w14:paraId="296FD9F5" w14:textId="131234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HST single tap channel profile for unidirectional deployment</w:t>
            </w:r>
          </w:p>
        </w:tc>
        <w:tc>
          <w:tcPr>
            <w:tcW w:w="0" w:type="auto"/>
          </w:tcPr>
          <w:p w14:paraId="430943FA" w14:textId="3C75DE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5819B98" w14:textId="10F454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3B04E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375D2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B33EDD7" w14:textId="77777777" w:rsidTr="00C51F06">
        <w:tc>
          <w:tcPr>
            <w:tcW w:w="0" w:type="auto"/>
          </w:tcPr>
          <w:p w14:paraId="5CE17EC9" w14:textId="423832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R4-2106866</w:t>
            </w:r>
          </w:p>
        </w:tc>
        <w:tc>
          <w:tcPr>
            <w:tcW w:w="0" w:type="auto"/>
          </w:tcPr>
          <w:p w14:paraId="51C9C1EE" w14:textId="00E56B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demodulation requirements for HST FR2</w:t>
            </w:r>
          </w:p>
        </w:tc>
        <w:tc>
          <w:tcPr>
            <w:tcW w:w="0" w:type="auto"/>
          </w:tcPr>
          <w:p w14:paraId="4421AA4B" w14:textId="7C57FA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A8EC920" w14:textId="5627B9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C6AE3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16227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404891D" w14:textId="77777777" w:rsidTr="00C51F06">
        <w:tc>
          <w:tcPr>
            <w:tcW w:w="0" w:type="auto"/>
          </w:tcPr>
          <w:p w14:paraId="1F0950AA" w14:textId="2D0CFA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R4-2106867</w:t>
            </w:r>
          </w:p>
        </w:tc>
        <w:tc>
          <w:tcPr>
            <w:tcW w:w="0" w:type="auto"/>
          </w:tcPr>
          <w:p w14:paraId="43685822" w14:textId="65EB0A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MMSE-IRC receiver for inter-cell interference</w:t>
            </w:r>
          </w:p>
        </w:tc>
        <w:tc>
          <w:tcPr>
            <w:tcW w:w="0" w:type="auto"/>
          </w:tcPr>
          <w:p w14:paraId="1509EA0B" w14:textId="04FEC8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8646BBB" w14:textId="3D7148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85C69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1F76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022A9D4" w14:textId="77777777" w:rsidTr="00C51F06">
        <w:tc>
          <w:tcPr>
            <w:tcW w:w="0" w:type="auto"/>
          </w:tcPr>
          <w:p w14:paraId="1F977074" w14:textId="1CD9D9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R4-2106868</w:t>
            </w:r>
          </w:p>
        </w:tc>
        <w:tc>
          <w:tcPr>
            <w:tcW w:w="0" w:type="auto"/>
          </w:tcPr>
          <w:p w14:paraId="0FC1D79A" w14:textId="6C8902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Disucsson on MMSE-IRC receiver for intra-cell inter-user interference</w:t>
            </w:r>
          </w:p>
        </w:tc>
        <w:tc>
          <w:tcPr>
            <w:tcW w:w="0" w:type="auto"/>
          </w:tcPr>
          <w:p w14:paraId="1A78F109" w14:textId="5F37A0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CC3A1B0" w14:textId="7403F5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1EB8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931F3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F51D606" w14:textId="77777777" w:rsidTr="00C51F06">
        <w:tc>
          <w:tcPr>
            <w:tcW w:w="0" w:type="auto"/>
          </w:tcPr>
          <w:p w14:paraId="7A5BC470" w14:textId="718C6F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R4-2106869</w:t>
            </w:r>
          </w:p>
        </w:tc>
        <w:tc>
          <w:tcPr>
            <w:tcW w:w="0" w:type="auto"/>
          </w:tcPr>
          <w:p w14:paraId="2D8BF626" w14:textId="339510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methodology for application layer data throughput performance</w:t>
            </w:r>
          </w:p>
        </w:tc>
        <w:tc>
          <w:tcPr>
            <w:tcW w:w="0" w:type="auto"/>
          </w:tcPr>
          <w:p w14:paraId="6D6ED436" w14:textId="78B8B3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FD0159A" w14:textId="60C7C1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D983B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9E19D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8892D56" w14:textId="77777777" w:rsidTr="00C51F06">
        <w:tc>
          <w:tcPr>
            <w:tcW w:w="0" w:type="auto"/>
          </w:tcPr>
          <w:p w14:paraId="1EB3217A" w14:textId="319D08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R4-2106870</w:t>
            </w:r>
          </w:p>
        </w:tc>
        <w:tc>
          <w:tcPr>
            <w:tcW w:w="0" w:type="auto"/>
          </w:tcPr>
          <w:p w14:paraId="5918120C" w14:textId="70512D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parameters for application layer performance</w:t>
            </w:r>
          </w:p>
        </w:tc>
        <w:tc>
          <w:tcPr>
            <w:tcW w:w="0" w:type="auto"/>
          </w:tcPr>
          <w:p w14:paraId="0B793034" w14:textId="7540DE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33AE633" w14:textId="54A81C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9E0BE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3C049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7670E48" w14:textId="77777777" w:rsidTr="00C51F06">
        <w:tc>
          <w:tcPr>
            <w:tcW w:w="0" w:type="auto"/>
          </w:tcPr>
          <w:p w14:paraId="1878B679" w14:textId="379BB0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R4-2106871</w:t>
            </w:r>
          </w:p>
        </w:tc>
        <w:tc>
          <w:tcPr>
            <w:tcW w:w="0" w:type="auto"/>
          </w:tcPr>
          <w:p w14:paraId="69FCEC9D" w14:textId="6ABCEE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Common test parameters for NR-U RRM tests</w:t>
            </w:r>
          </w:p>
        </w:tc>
        <w:tc>
          <w:tcPr>
            <w:tcW w:w="0" w:type="auto"/>
          </w:tcPr>
          <w:p w14:paraId="270E26C4" w14:textId="6D16D5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4F1FDF9" w14:textId="200E6A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A9325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FC26B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B29124D" w14:textId="77777777" w:rsidTr="00C51F06">
        <w:tc>
          <w:tcPr>
            <w:tcW w:w="0" w:type="auto"/>
          </w:tcPr>
          <w:p w14:paraId="52DF23C3" w14:textId="51B008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R4-2106872</w:t>
            </w:r>
          </w:p>
        </w:tc>
        <w:tc>
          <w:tcPr>
            <w:tcW w:w="0" w:type="auto"/>
          </w:tcPr>
          <w:p w14:paraId="556BDFEE" w14:textId="693408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demodulation requirements for CBW 35MHz/45MHz</w:t>
            </w:r>
          </w:p>
        </w:tc>
        <w:tc>
          <w:tcPr>
            <w:tcW w:w="0" w:type="auto"/>
          </w:tcPr>
          <w:p w14:paraId="267AA37A" w14:textId="0C4404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9DE3605" w14:textId="287957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CB283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D2D45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355380A" w14:textId="77777777" w:rsidTr="00C51F06">
        <w:tc>
          <w:tcPr>
            <w:tcW w:w="0" w:type="auto"/>
          </w:tcPr>
          <w:p w14:paraId="7F750E0B" w14:textId="5753B8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R4-2106873</w:t>
            </w:r>
          </w:p>
        </w:tc>
        <w:tc>
          <w:tcPr>
            <w:tcW w:w="0" w:type="auto"/>
          </w:tcPr>
          <w:p w14:paraId="48A8CB8F" w14:textId="41E8D3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Update of RMC for NR-U test cases</w:t>
            </w:r>
          </w:p>
        </w:tc>
        <w:tc>
          <w:tcPr>
            <w:tcW w:w="0" w:type="auto"/>
          </w:tcPr>
          <w:p w14:paraId="0E9607B1" w14:textId="1C132D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CB1C381" w14:textId="26B43F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AA5FA2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7AEFF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3F84E7C" w14:textId="77777777" w:rsidTr="00C51F06">
        <w:tc>
          <w:tcPr>
            <w:tcW w:w="0" w:type="auto"/>
          </w:tcPr>
          <w:p w14:paraId="2DC41351" w14:textId="27E7CC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R4-2106874</w:t>
            </w:r>
          </w:p>
        </w:tc>
        <w:tc>
          <w:tcPr>
            <w:tcW w:w="0" w:type="auto"/>
          </w:tcPr>
          <w:p w14:paraId="5625C40B" w14:textId="02AC9C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cases on link recovery and L1-RSRP reporting for NR-U</w:t>
            </w:r>
          </w:p>
        </w:tc>
        <w:tc>
          <w:tcPr>
            <w:tcW w:w="0" w:type="auto"/>
          </w:tcPr>
          <w:p w14:paraId="01DECDFD" w14:textId="32F4FC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B911D47" w14:textId="7B83F1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1D19B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715C8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3C6C119" w14:textId="77777777" w:rsidTr="00C51F06">
        <w:tc>
          <w:tcPr>
            <w:tcW w:w="0" w:type="auto"/>
          </w:tcPr>
          <w:p w14:paraId="2B1D6AED" w14:textId="7AEAA0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R4-2106875</w:t>
            </w:r>
          </w:p>
        </w:tc>
        <w:tc>
          <w:tcPr>
            <w:tcW w:w="0" w:type="auto"/>
          </w:tcPr>
          <w:p w14:paraId="229BCDA8" w14:textId="162A34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Update of beam management test cases for NR-U</w:t>
            </w:r>
          </w:p>
        </w:tc>
        <w:tc>
          <w:tcPr>
            <w:tcW w:w="0" w:type="auto"/>
          </w:tcPr>
          <w:p w14:paraId="4E2D6B6A" w14:textId="6C3663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F7EA2FD" w14:textId="7DA600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83FA9C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626B9A" w14:textId="645ECB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R4-2105724</w:t>
            </w:r>
          </w:p>
        </w:tc>
      </w:tr>
      <w:tr w:rsidR="00C51F06" w14:paraId="17999F0C" w14:textId="77777777" w:rsidTr="00C51F06">
        <w:tc>
          <w:tcPr>
            <w:tcW w:w="0" w:type="auto"/>
          </w:tcPr>
          <w:p w14:paraId="395CECF0" w14:textId="7B7748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R4-2106876</w:t>
            </w:r>
          </w:p>
        </w:tc>
        <w:tc>
          <w:tcPr>
            <w:tcW w:w="0" w:type="auto"/>
          </w:tcPr>
          <w:p w14:paraId="3CFA8D1A" w14:textId="2A2093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cases on random access for NR-U</w:t>
            </w:r>
          </w:p>
        </w:tc>
        <w:tc>
          <w:tcPr>
            <w:tcW w:w="0" w:type="auto"/>
          </w:tcPr>
          <w:p w14:paraId="7303F715" w14:textId="3ED4A0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A2ADC42" w14:textId="7E29E8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50C51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A5D99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E28ABCF" w14:textId="77777777" w:rsidTr="00C51F06">
        <w:tc>
          <w:tcPr>
            <w:tcW w:w="0" w:type="auto"/>
          </w:tcPr>
          <w:p w14:paraId="69933DDC" w14:textId="79542B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R4-2106877</w:t>
            </w:r>
          </w:p>
        </w:tc>
        <w:tc>
          <w:tcPr>
            <w:tcW w:w="0" w:type="auto"/>
          </w:tcPr>
          <w:p w14:paraId="50B9101D" w14:textId="2D0529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Random access procedure test cases for NR-U</w:t>
            </w:r>
          </w:p>
        </w:tc>
        <w:tc>
          <w:tcPr>
            <w:tcW w:w="0" w:type="auto"/>
          </w:tcPr>
          <w:p w14:paraId="66AC17A7" w14:textId="3A18FD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31449D1" w14:textId="6BB22B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C60C33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2D4122" w14:textId="2D3CC1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R4-2105721</w:t>
            </w:r>
          </w:p>
        </w:tc>
      </w:tr>
      <w:tr w:rsidR="00C51F06" w14:paraId="574755DE" w14:textId="77777777" w:rsidTr="00C51F06">
        <w:tc>
          <w:tcPr>
            <w:tcW w:w="0" w:type="auto"/>
          </w:tcPr>
          <w:p w14:paraId="46A75D1B" w14:textId="66B61B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R4-2106878</w:t>
            </w:r>
          </w:p>
        </w:tc>
        <w:tc>
          <w:tcPr>
            <w:tcW w:w="0" w:type="auto"/>
          </w:tcPr>
          <w:p w14:paraId="1DABA1B0" w14:textId="7352DF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TCI State Update for L1/L2 Centric Inter-Cell Mobility</w:t>
            </w:r>
          </w:p>
        </w:tc>
        <w:tc>
          <w:tcPr>
            <w:tcW w:w="0" w:type="auto"/>
          </w:tcPr>
          <w:p w14:paraId="5C669E59" w14:textId="4D4E5F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7D5AC1F" w14:textId="52BDFD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3921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D1236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65197C4" w14:textId="77777777" w:rsidTr="00C51F06">
        <w:tc>
          <w:tcPr>
            <w:tcW w:w="0" w:type="auto"/>
          </w:tcPr>
          <w:p w14:paraId="1CC22958" w14:textId="333833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R4-2106879</w:t>
            </w:r>
          </w:p>
        </w:tc>
        <w:tc>
          <w:tcPr>
            <w:tcW w:w="0" w:type="auto"/>
          </w:tcPr>
          <w:p w14:paraId="5FB8E37E" w14:textId="0E1185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DraftCR 36.133 Correction of accuracy </w:t>
            </w:r>
            <w:r>
              <w:rPr>
                <w:sz w:val="16"/>
              </w:rPr>
              <w:lastRenderedPageBreak/>
              <w:t>requirements for NR-U bands</w:t>
            </w:r>
          </w:p>
        </w:tc>
        <w:tc>
          <w:tcPr>
            <w:tcW w:w="0" w:type="auto"/>
          </w:tcPr>
          <w:p w14:paraId="52FC4066" w14:textId="514C5A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</w:t>
            </w:r>
          </w:p>
        </w:tc>
        <w:tc>
          <w:tcPr>
            <w:tcW w:w="0" w:type="auto"/>
          </w:tcPr>
          <w:p w14:paraId="323F6AEA" w14:textId="7947F6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5F54F0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E585F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D17CF31" w14:textId="77777777" w:rsidTr="00C51F06">
        <w:tc>
          <w:tcPr>
            <w:tcW w:w="0" w:type="auto"/>
          </w:tcPr>
          <w:p w14:paraId="347E6361" w14:textId="757461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R4-2106880</w:t>
            </w:r>
          </w:p>
        </w:tc>
        <w:tc>
          <w:tcPr>
            <w:tcW w:w="0" w:type="auto"/>
          </w:tcPr>
          <w:p w14:paraId="6FB756ED" w14:textId="0CCCFE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parallel measurement gap patterns</w:t>
            </w:r>
          </w:p>
        </w:tc>
        <w:tc>
          <w:tcPr>
            <w:tcW w:w="0" w:type="auto"/>
          </w:tcPr>
          <w:p w14:paraId="678EC85E" w14:textId="2F5346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BA9AB2B" w14:textId="28BA2A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18757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5F8FA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7C54C3D" w14:textId="77777777" w:rsidTr="00C51F06">
        <w:tc>
          <w:tcPr>
            <w:tcW w:w="0" w:type="auto"/>
          </w:tcPr>
          <w:p w14:paraId="7068779F" w14:textId="370A84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R4-2106881</w:t>
            </w:r>
          </w:p>
        </w:tc>
        <w:tc>
          <w:tcPr>
            <w:tcW w:w="0" w:type="auto"/>
          </w:tcPr>
          <w:p w14:paraId="72C21422" w14:textId="297889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RRM requirements for SRS antenna port switching</w:t>
            </w:r>
          </w:p>
        </w:tc>
        <w:tc>
          <w:tcPr>
            <w:tcW w:w="0" w:type="auto"/>
          </w:tcPr>
          <w:p w14:paraId="1A8B427B" w14:textId="104244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B823256" w14:textId="595A72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D1FC4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C85DD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4F49CC0" w14:textId="77777777" w:rsidTr="00C51F06">
        <w:tc>
          <w:tcPr>
            <w:tcW w:w="0" w:type="auto"/>
          </w:tcPr>
          <w:p w14:paraId="19066D69" w14:textId="172E5E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R4-2106882</w:t>
            </w:r>
          </w:p>
        </w:tc>
        <w:tc>
          <w:tcPr>
            <w:tcW w:w="0" w:type="auto"/>
          </w:tcPr>
          <w:p w14:paraId="26A00660" w14:textId="68FC50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handover with PSCell</w:t>
            </w:r>
          </w:p>
        </w:tc>
        <w:tc>
          <w:tcPr>
            <w:tcW w:w="0" w:type="auto"/>
          </w:tcPr>
          <w:p w14:paraId="64215150" w14:textId="329C19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D394BFE" w14:textId="298081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25389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FA14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FCEFF30" w14:textId="77777777" w:rsidTr="00C51F06">
        <w:tc>
          <w:tcPr>
            <w:tcW w:w="0" w:type="auto"/>
          </w:tcPr>
          <w:p w14:paraId="4400D292" w14:textId="6320AA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R4-2106883</w:t>
            </w:r>
          </w:p>
        </w:tc>
        <w:tc>
          <w:tcPr>
            <w:tcW w:w="0" w:type="auto"/>
          </w:tcPr>
          <w:p w14:paraId="6E9B1027" w14:textId="7740B1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SCell (de)activation with PUCCH</w:t>
            </w:r>
          </w:p>
        </w:tc>
        <w:tc>
          <w:tcPr>
            <w:tcW w:w="0" w:type="auto"/>
          </w:tcPr>
          <w:p w14:paraId="4DC799E9" w14:textId="07ECF2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D684F4A" w14:textId="282E11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B6CD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EF1A4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B848BE9" w14:textId="77777777" w:rsidTr="00C51F06">
        <w:tc>
          <w:tcPr>
            <w:tcW w:w="0" w:type="auto"/>
          </w:tcPr>
          <w:p w14:paraId="2BEE31E2" w14:textId="46F83C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R4-2106884</w:t>
            </w:r>
          </w:p>
        </w:tc>
        <w:tc>
          <w:tcPr>
            <w:tcW w:w="0" w:type="auto"/>
          </w:tcPr>
          <w:p w14:paraId="6BFC7E1F" w14:textId="3C47A8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Big CR 38.133: Introduction of Rel-16 MR-DC Direct SCell activation and SCell dormancy RRM performance requirements</w:t>
            </w:r>
          </w:p>
        </w:tc>
        <w:tc>
          <w:tcPr>
            <w:tcW w:w="0" w:type="auto"/>
          </w:tcPr>
          <w:p w14:paraId="507F4EFE" w14:textId="242A18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F06371F" w14:textId="7E042B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C7D79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B3A9C4" w14:textId="010119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R4-2105742</w:t>
            </w:r>
          </w:p>
        </w:tc>
      </w:tr>
      <w:tr w:rsidR="00C51F06" w14:paraId="4D4A3DEC" w14:textId="77777777" w:rsidTr="00C51F06">
        <w:tc>
          <w:tcPr>
            <w:tcW w:w="0" w:type="auto"/>
          </w:tcPr>
          <w:p w14:paraId="2A29F0EA" w14:textId="343656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R4-2106885</w:t>
            </w:r>
          </w:p>
        </w:tc>
        <w:tc>
          <w:tcPr>
            <w:tcW w:w="0" w:type="auto"/>
          </w:tcPr>
          <w:p w14:paraId="260C0AD0" w14:textId="239CCA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Core maintenance for Direct SCell activation</w:t>
            </w:r>
          </w:p>
        </w:tc>
        <w:tc>
          <w:tcPr>
            <w:tcW w:w="0" w:type="auto"/>
          </w:tcPr>
          <w:p w14:paraId="3707A42E" w14:textId="5117A6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B3251A7" w14:textId="134E5A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733E7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2F7FE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B864ACE" w14:textId="77777777" w:rsidTr="00C51F06">
        <w:tc>
          <w:tcPr>
            <w:tcW w:w="0" w:type="auto"/>
          </w:tcPr>
          <w:p w14:paraId="7D9D274A" w14:textId="79F09F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R4-2106886</w:t>
            </w:r>
          </w:p>
        </w:tc>
        <w:tc>
          <w:tcPr>
            <w:tcW w:w="0" w:type="auto"/>
          </w:tcPr>
          <w:p w14:paraId="10F94E74" w14:textId="1F2E27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test case applicability for mandatory measurement gaps in R15/R16</w:t>
            </w:r>
          </w:p>
        </w:tc>
        <w:tc>
          <w:tcPr>
            <w:tcW w:w="0" w:type="auto"/>
          </w:tcPr>
          <w:p w14:paraId="47436253" w14:textId="48B6D8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F1FEE1A" w14:textId="299976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FE677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D4EC9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26A81D6" w14:textId="77777777" w:rsidTr="00C51F06">
        <w:tc>
          <w:tcPr>
            <w:tcW w:w="0" w:type="auto"/>
          </w:tcPr>
          <w:p w14:paraId="5F3A62CE" w14:textId="0B03D6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R4-2106887</w:t>
            </w:r>
          </w:p>
        </w:tc>
        <w:tc>
          <w:tcPr>
            <w:tcW w:w="0" w:type="auto"/>
          </w:tcPr>
          <w:p w14:paraId="5DED67E1" w14:textId="2D4C6C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Temporary RS for Scell activation delay reduction</w:t>
            </w:r>
          </w:p>
        </w:tc>
        <w:tc>
          <w:tcPr>
            <w:tcW w:w="0" w:type="auto"/>
          </w:tcPr>
          <w:p w14:paraId="77B703EB" w14:textId="67EFDC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31E3EC3" w14:textId="77F320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5AAA5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467E5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491438D" w14:textId="77777777" w:rsidTr="00C51F06">
        <w:tc>
          <w:tcPr>
            <w:tcW w:w="0" w:type="auto"/>
          </w:tcPr>
          <w:p w14:paraId="6DD5C5B7" w14:textId="43D93C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R4-2106888</w:t>
            </w:r>
          </w:p>
        </w:tc>
        <w:tc>
          <w:tcPr>
            <w:tcW w:w="0" w:type="auto"/>
          </w:tcPr>
          <w:p w14:paraId="3D0EED80" w14:textId="000365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37.717-11-11 v0.4.0 Rel-17 Dual Connectivity (DC) of 1 LTE band (1DL/1UL) and 1 NR band (1DL/1UL)</w:t>
            </w:r>
          </w:p>
        </w:tc>
        <w:tc>
          <w:tcPr>
            <w:tcW w:w="0" w:type="auto"/>
          </w:tcPr>
          <w:p w14:paraId="00BA1042" w14:textId="1D6B26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7D0E75C3" w14:textId="32A7FC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EC8A61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9977A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D7749CE" w14:textId="77777777" w:rsidTr="00C51F06">
        <w:tc>
          <w:tcPr>
            <w:tcW w:w="0" w:type="auto"/>
          </w:tcPr>
          <w:p w14:paraId="3300D738" w14:textId="64575C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R4-2106889</w:t>
            </w:r>
          </w:p>
        </w:tc>
        <w:tc>
          <w:tcPr>
            <w:tcW w:w="0" w:type="auto"/>
          </w:tcPr>
          <w:p w14:paraId="424D50F1" w14:textId="0691B1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38.847 Introduction of NR Band n262 (47GHz band)</w:t>
            </w:r>
          </w:p>
        </w:tc>
        <w:tc>
          <w:tcPr>
            <w:tcW w:w="0" w:type="auto"/>
          </w:tcPr>
          <w:p w14:paraId="2B26FFF9" w14:textId="1E5EA5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236C5CE" w14:textId="2FF056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A4F3B3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9F7C7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C47174E" w14:textId="77777777" w:rsidTr="00C51F06">
        <w:tc>
          <w:tcPr>
            <w:tcW w:w="0" w:type="auto"/>
          </w:tcPr>
          <w:p w14:paraId="74FB486F" w14:textId="5E55E5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R4-2106890</w:t>
            </w:r>
          </w:p>
        </w:tc>
        <w:tc>
          <w:tcPr>
            <w:tcW w:w="0" w:type="auto"/>
          </w:tcPr>
          <w:p w14:paraId="6716CD4C" w14:textId="205420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47GHz band - Measurement uncertainties for BS requirements</w:t>
            </w:r>
          </w:p>
        </w:tc>
        <w:tc>
          <w:tcPr>
            <w:tcW w:w="0" w:type="auto"/>
          </w:tcPr>
          <w:p w14:paraId="70CEC9ED" w14:textId="566AC7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82589D3" w14:textId="597A6E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253FE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10D8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879CDD3" w14:textId="77777777" w:rsidTr="00C51F06">
        <w:tc>
          <w:tcPr>
            <w:tcW w:w="0" w:type="auto"/>
          </w:tcPr>
          <w:p w14:paraId="1A48A57F" w14:textId="73DA12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R4-2106891</w:t>
            </w:r>
          </w:p>
        </w:tc>
        <w:tc>
          <w:tcPr>
            <w:tcW w:w="0" w:type="auto"/>
          </w:tcPr>
          <w:p w14:paraId="7001BB72" w14:textId="0FF788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Extended 600MHz band - Band and duplexer arrangement</w:t>
            </w:r>
          </w:p>
        </w:tc>
        <w:tc>
          <w:tcPr>
            <w:tcW w:w="0" w:type="auto"/>
          </w:tcPr>
          <w:p w14:paraId="0D80FB1B" w14:textId="262E67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82DE37F" w14:textId="5D3545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7D4AD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ABF8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6803292" w14:textId="77777777" w:rsidTr="00C51F06">
        <w:tc>
          <w:tcPr>
            <w:tcW w:w="0" w:type="auto"/>
          </w:tcPr>
          <w:p w14:paraId="35BE3A78" w14:textId="2F20F3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R4-2106892</w:t>
            </w:r>
          </w:p>
        </w:tc>
        <w:tc>
          <w:tcPr>
            <w:tcW w:w="0" w:type="auto"/>
          </w:tcPr>
          <w:p w14:paraId="5DD5D85F" w14:textId="1E18A4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Basket WID on adding channel bandwidth support to existing NR bands</w:t>
            </w:r>
          </w:p>
        </w:tc>
        <w:tc>
          <w:tcPr>
            <w:tcW w:w="0" w:type="auto"/>
          </w:tcPr>
          <w:p w14:paraId="6FDA98FD" w14:textId="327D8B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02C1201" w14:textId="156BB2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BB800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2AD0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B93AB4D" w14:textId="77777777" w:rsidTr="00C51F06">
        <w:tc>
          <w:tcPr>
            <w:tcW w:w="0" w:type="auto"/>
          </w:tcPr>
          <w:p w14:paraId="17E37449" w14:textId="0B1F6F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R4-2106893</w:t>
            </w:r>
          </w:p>
        </w:tc>
        <w:tc>
          <w:tcPr>
            <w:tcW w:w="0" w:type="auto"/>
          </w:tcPr>
          <w:p w14:paraId="0BF0D3D6" w14:textId="500778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Basket WID on new CBW - update</w:t>
            </w:r>
          </w:p>
        </w:tc>
        <w:tc>
          <w:tcPr>
            <w:tcW w:w="0" w:type="auto"/>
          </w:tcPr>
          <w:p w14:paraId="30FB7EE0" w14:textId="49A584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B3F31D0" w14:textId="6DD0C5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66DB9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041B2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F988EC7" w14:textId="77777777" w:rsidTr="00C51F06">
        <w:tc>
          <w:tcPr>
            <w:tcW w:w="0" w:type="auto"/>
          </w:tcPr>
          <w:p w14:paraId="718EDD0C" w14:textId="5AAA4B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R4-2106894</w:t>
            </w:r>
          </w:p>
        </w:tc>
        <w:tc>
          <w:tcPr>
            <w:tcW w:w="0" w:type="auto"/>
          </w:tcPr>
          <w:p w14:paraId="10C308AD" w14:textId="5224F3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NR band n67 - update</w:t>
            </w:r>
          </w:p>
        </w:tc>
        <w:tc>
          <w:tcPr>
            <w:tcW w:w="0" w:type="auto"/>
          </w:tcPr>
          <w:p w14:paraId="25309D4E" w14:textId="6EA21B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50F859D" w14:textId="5C0CE0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85AE6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8175F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9163640" w14:textId="77777777" w:rsidTr="00C51F06">
        <w:tc>
          <w:tcPr>
            <w:tcW w:w="0" w:type="auto"/>
          </w:tcPr>
          <w:p w14:paraId="363E4775" w14:textId="542BFE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R4-2106895</w:t>
            </w:r>
          </w:p>
        </w:tc>
        <w:tc>
          <w:tcPr>
            <w:tcW w:w="0" w:type="auto"/>
          </w:tcPr>
          <w:p w14:paraId="0E48124C" w14:textId="36BF34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NR band n85 - BS RF additional impacts</w:t>
            </w:r>
          </w:p>
        </w:tc>
        <w:tc>
          <w:tcPr>
            <w:tcW w:w="0" w:type="auto"/>
          </w:tcPr>
          <w:p w14:paraId="7DF2A953" w14:textId="60497B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156CC70" w14:textId="7E1D61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EDC51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B0075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7D1AE61" w14:textId="77777777" w:rsidTr="00C51F06">
        <w:tc>
          <w:tcPr>
            <w:tcW w:w="0" w:type="auto"/>
          </w:tcPr>
          <w:p w14:paraId="592863F3" w14:textId="421BB7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R4-2106896</w:t>
            </w:r>
          </w:p>
        </w:tc>
        <w:tc>
          <w:tcPr>
            <w:tcW w:w="0" w:type="auto"/>
          </w:tcPr>
          <w:p w14:paraId="7D8F4B86" w14:textId="3C5E51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NR band n85 - UE RF additional impacts</w:t>
            </w:r>
          </w:p>
        </w:tc>
        <w:tc>
          <w:tcPr>
            <w:tcW w:w="0" w:type="auto"/>
          </w:tcPr>
          <w:p w14:paraId="7D51433F" w14:textId="09679A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18DB38F" w14:textId="66AB2F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2E4F8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AE2B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A595221" w14:textId="77777777" w:rsidTr="00C51F06">
        <w:tc>
          <w:tcPr>
            <w:tcW w:w="0" w:type="auto"/>
          </w:tcPr>
          <w:p w14:paraId="767D2A7D" w14:textId="7FB0B5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R4-2106897</w:t>
            </w:r>
          </w:p>
        </w:tc>
        <w:tc>
          <w:tcPr>
            <w:tcW w:w="0" w:type="auto"/>
          </w:tcPr>
          <w:p w14:paraId="3AD3E962" w14:textId="3930A0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- Regulatory and spectrum aspects</w:t>
            </w:r>
          </w:p>
        </w:tc>
        <w:tc>
          <w:tcPr>
            <w:tcW w:w="0" w:type="auto"/>
          </w:tcPr>
          <w:p w14:paraId="6EAD24B3" w14:textId="199CAC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365C78A" w14:textId="2A852E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A4AAC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39B17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0437F34" w14:textId="77777777" w:rsidTr="00C51F06">
        <w:tc>
          <w:tcPr>
            <w:tcW w:w="0" w:type="auto"/>
          </w:tcPr>
          <w:p w14:paraId="3A60D20F" w14:textId="2873A7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R4-2106898</w:t>
            </w:r>
          </w:p>
        </w:tc>
        <w:tc>
          <w:tcPr>
            <w:tcW w:w="0" w:type="auto"/>
          </w:tcPr>
          <w:p w14:paraId="2F674AB7" w14:textId="77FF59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Simulations assumptions</w:t>
            </w:r>
          </w:p>
        </w:tc>
        <w:tc>
          <w:tcPr>
            <w:tcW w:w="0" w:type="auto"/>
          </w:tcPr>
          <w:p w14:paraId="28AA09FA" w14:textId="1A170C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E4D77D7" w14:textId="013664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FB398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DB331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3840B22" w14:textId="77777777" w:rsidTr="00C51F06">
        <w:tc>
          <w:tcPr>
            <w:tcW w:w="0" w:type="auto"/>
          </w:tcPr>
          <w:p w14:paraId="76358CEE" w14:textId="3BABFD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R4-2106899</w:t>
            </w:r>
          </w:p>
        </w:tc>
        <w:tc>
          <w:tcPr>
            <w:tcW w:w="0" w:type="auto"/>
          </w:tcPr>
          <w:p w14:paraId="7F6C6CBD" w14:textId="501F81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points and reference model for NTN</w:t>
            </w:r>
          </w:p>
        </w:tc>
        <w:tc>
          <w:tcPr>
            <w:tcW w:w="0" w:type="auto"/>
          </w:tcPr>
          <w:p w14:paraId="7D947D2D" w14:textId="63BDB1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493248E" w14:textId="7F58AA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EE23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C707D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1FEAB3B" w14:textId="77777777" w:rsidTr="00C51F06">
        <w:tc>
          <w:tcPr>
            <w:tcW w:w="0" w:type="auto"/>
          </w:tcPr>
          <w:p w14:paraId="5DC6FEAF" w14:textId="61FBD2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R4-2106900</w:t>
            </w:r>
          </w:p>
        </w:tc>
        <w:tc>
          <w:tcPr>
            <w:tcW w:w="0" w:type="auto"/>
          </w:tcPr>
          <w:p w14:paraId="3625609B" w14:textId="14BF7B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RAN4 on NTN UL time and frequency synchronization requirements (frequency)</w:t>
            </w:r>
          </w:p>
        </w:tc>
        <w:tc>
          <w:tcPr>
            <w:tcW w:w="0" w:type="auto"/>
          </w:tcPr>
          <w:p w14:paraId="52F7FCC3" w14:textId="10F5EC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EA8B89B" w14:textId="458D72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BEDE2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5CB7A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A426228" w14:textId="77777777" w:rsidTr="00C51F06">
        <w:tc>
          <w:tcPr>
            <w:tcW w:w="0" w:type="auto"/>
          </w:tcPr>
          <w:p w14:paraId="69988CC9" w14:textId="5FBC8F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R4-2106901</w:t>
            </w:r>
          </w:p>
        </w:tc>
        <w:tc>
          <w:tcPr>
            <w:tcW w:w="0" w:type="auto"/>
          </w:tcPr>
          <w:p w14:paraId="1C5DF2E8" w14:textId="5FE065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- simulation results for alignment</w:t>
            </w:r>
          </w:p>
        </w:tc>
        <w:tc>
          <w:tcPr>
            <w:tcW w:w="0" w:type="auto"/>
          </w:tcPr>
          <w:p w14:paraId="5B3C79BC" w14:textId="3EACF7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A16F7C4" w14:textId="0C9E02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2BE53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04F5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0185A11" w14:textId="77777777" w:rsidTr="00C51F06">
        <w:tc>
          <w:tcPr>
            <w:tcW w:w="0" w:type="auto"/>
          </w:tcPr>
          <w:p w14:paraId="7A0AEB26" w14:textId="21442D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R4-2106902</w:t>
            </w:r>
          </w:p>
        </w:tc>
        <w:tc>
          <w:tcPr>
            <w:tcW w:w="0" w:type="auto"/>
          </w:tcPr>
          <w:p w14:paraId="0FEC1D26" w14:textId="4F8D5E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Spatial Channel Model Validation Targets </w:t>
            </w:r>
          </w:p>
        </w:tc>
        <w:tc>
          <w:tcPr>
            <w:tcW w:w="0" w:type="auto"/>
          </w:tcPr>
          <w:p w14:paraId="7026F685" w14:textId="7D663E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Spirent Communications</w:t>
            </w:r>
          </w:p>
        </w:tc>
        <w:tc>
          <w:tcPr>
            <w:tcW w:w="0" w:type="auto"/>
          </w:tcPr>
          <w:p w14:paraId="21CC439B" w14:textId="56861D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4A4B6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3A995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B963B9" w14:textId="77777777" w:rsidTr="00C51F06">
        <w:tc>
          <w:tcPr>
            <w:tcW w:w="0" w:type="auto"/>
          </w:tcPr>
          <w:p w14:paraId="61FBC761" w14:textId="743386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R4-2106903</w:t>
            </w:r>
          </w:p>
        </w:tc>
        <w:tc>
          <w:tcPr>
            <w:tcW w:w="0" w:type="auto"/>
          </w:tcPr>
          <w:p w14:paraId="131CCC5A" w14:textId="77BF85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38.101-1: Intra-band UL CA power class corrections</w:t>
            </w:r>
          </w:p>
        </w:tc>
        <w:tc>
          <w:tcPr>
            <w:tcW w:w="0" w:type="auto"/>
          </w:tcPr>
          <w:p w14:paraId="52D852B0" w14:textId="0983C5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FE91A67" w14:textId="1F35E4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CA6D3E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1C5A1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8BA3547" w14:textId="77777777" w:rsidTr="00C51F06">
        <w:tc>
          <w:tcPr>
            <w:tcW w:w="0" w:type="auto"/>
          </w:tcPr>
          <w:p w14:paraId="4366D3C5" w14:textId="5A9AC9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R4-2106904</w:t>
            </w:r>
          </w:p>
        </w:tc>
        <w:tc>
          <w:tcPr>
            <w:tcW w:w="0" w:type="auto"/>
          </w:tcPr>
          <w:p w14:paraId="5AD6F732" w14:textId="7F1FAC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38.101-1: Inter-band UL CA power class correction</w:t>
            </w:r>
          </w:p>
        </w:tc>
        <w:tc>
          <w:tcPr>
            <w:tcW w:w="0" w:type="auto"/>
          </w:tcPr>
          <w:p w14:paraId="03D60FB6" w14:textId="7D2B52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62564BA" w14:textId="021710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396027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E999B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F3A55D8" w14:textId="77777777" w:rsidTr="00C51F06">
        <w:tc>
          <w:tcPr>
            <w:tcW w:w="0" w:type="auto"/>
          </w:tcPr>
          <w:p w14:paraId="1E179B93" w14:textId="4BFBEA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R4-2106905</w:t>
            </w:r>
          </w:p>
        </w:tc>
        <w:tc>
          <w:tcPr>
            <w:tcW w:w="0" w:type="auto"/>
          </w:tcPr>
          <w:p w14:paraId="0AB81712" w14:textId="1A5C4E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 class consideration for NR inter-band UL CA</w:t>
            </w:r>
          </w:p>
        </w:tc>
        <w:tc>
          <w:tcPr>
            <w:tcW w:w="0" w:type="auto"/>
          </w:tcPr>
          <w:p w14:paraId="5359B7A6" w14:textId="6235CF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3E7384B" w14:textId="456053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6758A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C1F75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3205158" w14:textId="77777777" w:rsidTr="00C51F06">
        <w:tc>
          <w:tcPr>
            <w:tcW w:w="0" w:type="auto"/>
          </w:tcPr>
          <w:p w14:paraId="77680364" w14:textId="09DD57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R4-2106906</w:t>
            </w:r>
          </w:p>
        </w:tc>
        <w:tc>
          <w:tcPr>
            <w:tcW w:w="0" w:type="auto"/>
          </w:tcPr>
          <w:p w14:paraId="6C57103B" w14:textId="0B7DAA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FR1 REFSENS table split and simplification</w:t>
            </w:r>
          </w:p>
        </w:tc>
        <w:tc>
          <w:tcPr>
            <w:tcW w:w="0" w:type="auto"/>
          </w:tcPr>
          <w:p w14:paraId="63169FD7" w14:textId="6EFF80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5FEF769" w14:textId="5AF7AE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665E1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34AEB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D43587F" w14:textId="77777777" w:rsidTr="00C51F06">
        <w:tc>
          <w:tcPr>
            <w:tcW w:w="0" w:type="auto"/>
          </w:tcPr>
          <w:p w14:paraId="18331983" w14:textId="2BA6DA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R4-2106907</w:t>
            </w:r>
          </w:p>
        </w:tc>
        <w:tc>
          <w:tcPr>
            <w:tcW w:w="0" w:type="auto"/>
          </w:tcPr>
          <w:p w14:paraId="7B6671A1" w14:textId="3B27B2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FR2 CA BW classes</w:t>
            </w:r>
          </w:p>
        </w:tc>
        <w:tc>
          <w:tcPr>
            <w:tcW w:w="0" w:type="auto"/>
          </w:tcPr>
          <w:p w14:paraId="242232CA" w14:textId="7D08B3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F032841" w14:textId="51CD8C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2C1A4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F91FB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0209F13" w14:textId="77777777" w:rsidTr="00C51F06">
        <w:tc>
          <w:tcPr>
            <w:tcW w:w="0" w:type="auto"/>
          </w:tcPr>
          <w:p w14:paraId="197E228F" w14:textId="1E8367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R4-2106908</w:t>
            </w:r>
          </w:p>
        </w:tc>
        <w:tc>
          <w:tcPr>
            <w:tcW w:w="0" w:type="auto"/>
          </w:tcPr>
          <w:p w14:paraId="17007C1A" w14:textId="321E04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FR1 CA/DC band combinations not for block approval</w:t>
            </w:r>
          </w:p>
        </w:tc>
        <w:tc>
          <w:tcPr>
            <w:tcW w:w="0" w:type="auto"/>
          </w:tcPr>
          <w:p w14:paraId="08A5B51C" w14:textId="44A570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821A778" w14:textId="19CC81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229E8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29800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90B368" w14:textId="77777777" w:rsidTr="00C51F06">
        <w:tc>
          <w:tcPr>
            <w:tcW w:w="0" w:type="auto"/>
          </w:tcPr>
          <w:p w14:paraId="566BD594" w14:textId="273F55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R4-2106909</w:t>
            </w:r>
          </w:p>
        </w:tc>
        <w:tc>
          <w:tcPr>
            <w:tcW w:w="0" w:type="auto"/>
          </w:tcPr>
          <w:p w14:paraId="01ED8395" w14:textId="43AEBD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open loop TPC and transient requirements for NR in the 52.6 - 71 GHz frequency range</w:t>
            </w:r>
          </w:p>
        </w:tc>
        <w:tc>
          <w:tcPr>
            <w:tcW w:w="0" w:type="auto"/>
          </w:tcPr>
          <w:p w14:paraId="0FDDA56D" w14:textId="21A3CF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5200637" w14:textId="2450A6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9B3EA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BE676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5696FF1" w14:textId="77777777" w:rsidTr="00C51F06">
        <w:tc>
          <w:tcPr>
            <w:tcW w:w="0" w:type="auto"/>
          </w:tcPr>
          <w:p w14:paraId="320E9CAD" w14:textId="08F835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R4-2106910</w:t>
            </w:r>
          </w:p>
        </w:tc>
        <w:tc>
          <w:tcPr>
            <w:tcW w:w="0" w:type="auto"/>
          </w:tcPr>
          <w:p w14:paraId="759D5ED4" w14:textId="3522F4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 location for intra-band UL CA with more than 2 CCs</w:t>
            </w:r>
          </w:p>
        </w:tc>
        <w:tc>
          <w:tcPr>
            <w:tcW w:w="0" w:type="auto"/>
          </w:tcPr>
          <w:p w14:paraId="314BDDE2" w14:textId="19048E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68BEC1C" w14:textId="5ECCC6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0EDD32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CB397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DAF5C31" w14:textId="77777777" w:rsidTr="00C51F06">
        <w:tc>
          <w:tcPr>
            <w:tcW w:w="0" w:type="auto"/>
          </w:tcPr>
          <w:p w14:paraId="63072EB2" w14:textId="6B7079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R4-2106911</w:t>
            </w:r>
          </w:p>
        </w:tc>
        <w:tc>
          <w:tcPr>
            <w:tcW w:w="0" w:type="auto"/>
          </w:tcPr>
          <w:p w14:paraId="259757EE" w14:textId="54ED2C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HST FR2 Channel Modelling</w:t>
            </w:r>
          </w:p>
        </w:tc>
        <w:tc>
          <w:tcPr>
            <w:tcW w:w="0" w:type="auto"/>
          </w:tcPr>
          <w:p w14:paraId="3A150334" w14:textId="29DE33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328AF24" w14:textId="4C728D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D3DC5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B8841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2E6B7DF" w14:textId="77777777" w:rsidTr="00C51F06">
        <w:tc>
          <w:tcPr>
            <w:tcW w:w="0" w:type="auto"/>
          </w:tcPr>
          <w:p w14:paraId="3FC873EE" w14:textId="2828D0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R4-2106912</w:t>
            </w:r>
          </w:p>
        </w:tc>
        <w:tc>
          <w:tcPr>
            <w:tcW w:w="0" w:type="auto"/>
          </w:tcPr>
          <w:p w14:paraId="08143AD2" w14:textId="40E442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skeleton for Study on high power UE (power class 2) for one NR FDD band</w:t>
            </w:r>
          </w:p>
        </w:tc>
        <w:tc>
          <w:tcPr>
            <w:tcW w:w="0" w:type="auto"/>
          </w:tcPr>
          <w:p w14:paraId="0B21371A" w14:textId="0FD370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144B8563" w14:textId="3D80B9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048EF7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18AE61" w14:textId="0E4975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R4-2105497</w:t>
            </w:r>
          </w:p>
        </w:tc>
      </w:tr>
      <w:tr w:rsidR="00C51F06" w14:paraId="6D019DD8" w14:textId="77777777" w:rsidTr="00C51F06">
        <w:tc>
          <w:tcPr>
            <w:tcW w:w="0" w:type="auto"/>
          </w:tcPr>
          <w:p w14:paraId="3E878832" w14:textId="72114E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R4-2106913</w:t>
            </w:r>
          </w:p>
        </w:tc>
        <w:tc>
          <w:tcPr>
            <w:tcW w:w="0" w:type="auto"/>
          </w:tcPr>
          <w:p w14:paraId="7080C399" w14:textId="1CFD2E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for Rel-17 Dual Connectivity (DC) of 1 LTE band (1DL/1UL) and 1 NR band (1DL/1UL)</w:t>
            </w:r>
          </w:p>
        </w:tc>
        <w:tc>
          <w:tcPr>
            <w:tcW w:w="0" w:type="auto"/>
          </w:tcPr>
          <w:p w14:paraId="16DCB1D5" w14:textId="37F4D3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2B9EE590" w14:textId="4666A7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9D98D1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06AC0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2964854" w14:textId="77777777" w:rsidTr="00C51F06">
        <w:tc>
          <w:tcPr>
            <w:tcW w:w="0" w:type="auto"/>
          </w:tcPr>
          <w:p w14:paraId="7622F497" w14:textId="3A61AE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R4-2106914</w:t>
            </w:r>
          </w:p>
        </w:tc>
        <w:tc>
          <w:tcPr>
            <w:tcW w:w="0" w:type="auto"/>
          </w:tcPr>
          <w:p w14:paraId="360E3E17" w14:textId="506327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SCell activation in NR-U</w:t>
            </w:r>
          </w:p>
        </w:tc>
        <w:tc>
          <w:tcPr>
            <w:tcW w:w="0" w:type="auto"/>
          </w:tcPr>
          <w:p w14:paraId="5B70CE4C" w14:textId="06DFB9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1A72090" w14:textId="4FDC78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98FDD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4E1C0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40E7D1F" w14:textId="77777777" w:rsidTr="00C51F06">
        <w:tc>
          <w:tcPr>
            <w:tcW w:w="0" w:type="auto"/>
          </w:tcPr>
          <w:p w14:paraId="04AF55F4" w14:textId="4AE2EE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R4-2106915</w:t>
            </w:r>
          </w:p>
        </w:tc>
        <w:tc>
          <w:tcPr>
            <w:tcW w:w="0" w:type="auto"/>
          </w:tcPr>
          <w:p w14:paraId="558118D4" w14:textId="7EF1B3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RLM and RLF relaxation for UE power saving</w:t>
            </w:r>
          </w:p>
        </w:tc>
        <w:tc>
          <w:tcPr>
            <w:tcW w:w="0" w:type="auto"/>
          </w:tcPr>
          <w:p w14:paraId="54A256C7" w14:textId="197F35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2E8015B" w14:textId="403246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8903E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68B5A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3516F7" w14:textId="77777777" w:rsidTr="00C51F06">
        <w:tc>
          <w:tcPr>
            <w:tcW w:w="0" w:type="auto"/>
          </w:tcPr>
          <w:p w14:paraId="5CD88CDE" w14:textId="6CBEA4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R4-2106916</w:t>
            </w:r>
          </w:p>
        </w:tc>
        <w:tc>
          <w:tcPr>
            <w:tcW w:w="0" w:type="auto"/>
          </w:tcPr>
          <w:p w14:paraId="7AA0F9A9" w14:textId="68AB21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HST FR2 Maximum Supported Speed from Demodulation Perspective</w:t>
            </w:r>
          </w:p>
        </w:tc>
        <w:tc>
          <w:tcPr>
            <w:tcW w:w="0" w:type="auto"/>
          </w:tcPr>
          <w:p w14:paraId="0C96C082" w14:textId="082DB0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E63F54D" w14:textId="5BEA6B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C635A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0642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CA6DA20" w14:textId="77777777" w:rsidTr="00C51F06">
        <w:tc>
          <w:tcPr>
            <w:tcW w:w="0" w:type="auto"/>
          </w:tcPr>
          <w:p w14:paraId="1208B7F9" w14:textId="380AE8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R4-2106917</w:t>
            </w:r>
          </w:p>
        </w:tc>
        <w:tc>
          <w:tcPr>
            <w:tcW w:w="0" w:type="auto"/>
          </w:tcPr>
          <w:p w14:paraId="73869808" w14:textId="158DE4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draft CR for Rel-17 Dual Connectivity (DC) of 1 LTE band (1DL/1UL) and 1 NR band (1DL/1UL)</w:t>
            </w:r>
          </w:p>
        </w:tc>
        <w:tc>
          <w:tcPr>
            <w:tcW w:w="0" w:type="auto"/>
          </w:tcPr>
          <w:p w14:paraId="0D835D2D" w14:textId="7F76B7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039A3AFA" w14:textId="085D77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ED5421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54575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C4D4747" w14:textId="77777777" w:rsidTr="00C51F06">
        <w:tc>
          <w:tcPr>
            <w:tcW w:w="0" w:type="auto"/>
          </w:tcPr>
          <w:p w14:paraId="54DB6792" w14:textId="4BB43B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R4-2106918</w:t>
            </w:r>
          </w:p>
        </w:tc>
        <w:tc>
          <w:tcPr>
            <w:tcW w:w="0" w:type="auto"/>
          </w:tcPr>
          <w:p w14:paraId="00211CBE" w14:textId="5C5C37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Discussion on phase continuity for PUSCH and PUCCH repetitions </w:t>
            </w:r>
          </w:p>
        </w:tc>
        <w:tc>
          <w:tcPr>
            <w:tcW w:w="0" w:type="auto"/>
          </w:tcPr>
          <w:p w14:paraId="11584A31" w14:textId="58BCCB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Communications</w:t>
            </w:r>
          </w:p>
        </w:tc>
        <w:tc>
          <w:tcPr>
            <w:tcW w:w="0" w:type="auto"/>
          </w:tcPr>
          <w:p w14:paraId="0322F0E1" w14:textId="5DCC63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7F969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C24E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4A36B09" w14:textId="77777777" w:rsidTr="00C51F06">
        <w:tc>
          <w:tcPr>
            <w:tcW w:w="0" w:type="auto"/>
          </w:tcPr>
          <w:p w14:paraId="2C9D0335" w14:textId="6C4E1C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R4-2106919</w:t>
            </w:r>
          </w:p>
        </w:tc>
        <w:tc>
          <w:tcPr>
            <w:tcW w:w="0" w:type="auto"/>
          </w:tcPr>
          <w:p w14:paraId="1E90E23F" w14:textId="0BB77B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37.717-11-11: support of DC_3-3_n8, DC_7-7_n8</w:t>
            </w:r>
          </w:p>
        </w:tc>
        <w:tc>
          <w:tcPr>
            <w:tcW w:w="0" w:type="auto"/>
          </w:tcPr>
          <w:p w14:paraId="37444422" w14:textId="18FF01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50F69D80" w14:textId="09E053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005067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D63B0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848F3C9" w14:textId="77777777" w:rsidTr="00C51F06">
        <w:tc>
          <w:tcPr>
            <w:tcW w:w="0" w:type="auto"/>
          </w:tcPr>
          <w:p w14:paraId="661528CD" w14:textId="61BD47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R4-2106920</w:t>
            </w:r>
          </w:p>
        </w:tc>
        <w:tc>
          <w:tcPr>
            <w:tcW w:w="0" w:type="auto"/>
          </w:tcPr>
          <w:p w14:paraId="54CB1C09" w14:textId="356CDF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Configurable Bandwidths for Repeaters</w:t>
            </w:r>
          </w:p>
        </w:tc>
        <w:tc>
          <w:tcPr>
            <w:tcW w:w="0" w:type="auto"/>
          </w:tcPr>
          <w:p w14:paraId="0EFF5DC3" w14:textId="2CC34D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5BCC92B" w14:textId="5B7F4F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7E73D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2E539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0988078" w14:textId="77777777" w:rsidTr="00C51F06">
        <w:tc>
          <w:tcPr>
            <w:tcW w:w="0" w:type="auto"/>
          </w:tcPr>
          <w:p w14:paraId="6AB48F32" w14:textId="65854E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R4-2106921</w:t>
            </w:r>
          </w:p>
        </w:tc>
        <w:tc>
          <w:tcPr>
            <w:tcW w:w="0" w:type="auto"/>
          </w:tcPr>
          <w:p w14:paraId="2BE65C50" w14:textId="462B80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 CR] Test cases for PRS-RSRP measurement accuracy</w:t>
            </w:r>
          </w:p>
        </w:tc>
        <w:tc>
          <w:tcPr>
            <w:tcW w:w="0" w:type="auto"/>
          </w:tcPr>
          <w:p w14:paraId="3F703929" w14:textId="0DEDC3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F4DBA67" w14:textId="757BBC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73F4D97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4747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B210664" w14:textId="77777777" w:rsidTr="00C51F06">
        <w:tc>
          <w:tcPr>
            <w:tcW w:w="0" w:type="auto"/>
          </w:tcPr>
          <w:p w14:paraId="018CB086" w14:textId="5CFEE9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R4-2106922</w:t>
            </w:r>
          </w:p>
        </w:tc>
        <w:tc>
          <w:tcPr>
            <w:tcW w:w="0" w:type="auto"/>
          </w:tcPr>
          <w:p w14:paraId="0D5CC4BF" w14:textId="3A4AA5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Beam configuration for gNB measurement accuracy</w:t>
            </w:r>
          </w:p>
        </w:tc>
        <w:tc>
          <w:tcPr>
            <w:tcW w:w="0" w:type="auto"/>
          </w:tcPr>
          <w:p w14:paraId="3AF4927A" w14:textId="5CBF7C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3A43569" w14:textId="3922BF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A1F2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E603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C882B3E" w14:textId="77777777" w:rsidTr="00C51F06">
        <w:tc>
          <w:tcPr>
            <w:tcW w:w="0" w:type="auto"/>
          </w:tcPr>
          <w:p w14:paraId="76EA5946" w14:textId="7EEFC6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R4-2106923</w:t>
            </w:r>
          </w:p>
        </w:tc>
        <w:tc>
          <w:tcPr>
            <w:tcW w:w="0" w:type="auto"/>
          </w:tcPr>
          <w:p w14:paraId="176FB6FC" w14:textId="4FADB2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independent and concurrent MGs</w:t>
            </w:r>
          </w:p>
        </w:tc>
        <w:tc>
          <w:tcPr>
            <w:tcW w:w="0" w:type="auto"/>
          </w:tcPr>
          <w:p w14:paraId="33CBB265" w14:textId="55A10A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887A628" w14:textId="1E294D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FE21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60A43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D8497B6" w14:textId="77777777" w:rsidTr="00C51F06">
        <w:tc>
          <w:tcPr>
            <w:tcW w:w="0" w:type="auto"/>
          </w:tcPr>
          <w:p w14:paraId="486DF011" w14:textId="72BD0F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R4-2106924</w:t>
            </w:r>
          </w:p>
        </w:tc>
        <w:tc>
          <w:tcPr>
            <w:tcW w:w="0" w:type="auto"/>
          </w:tcPr>
          <w:p w14:paraId="3C9FA12E" w14:textId="5A0517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handover with PSCell</w:t>
            </w:r>
          </w:p>
        </w:tc>
        <w:tc>
          <w:tcPr>
            <w:tcW w:w="0" w:type="auto"/>
          </w:tcPr>
          <w:p w14:paraId="52F735DB" w14:textId="105E64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0D9EBB8" w14:textId="1040F1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34F7E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16BE0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D1CD309" w14:textId="77777777" w:rsidTr="00C51F06">
        <w:tc>
          <w:tcPr>
            <w:tcW w:w="0" w:type="auto"/>
          </w:tcPr>
          <w:p w14:paraId="58F398CC" w14:textId="25D8AC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R4-2106925</w:t>
            </w:r>
          </w:p>
        </w:tc>
        <w:tc>
          <w:tcPr>
            <w:tcW w:w="0" w:type="auto"/>
          </w:tcPr>
          <w:p w14:paraId="1439BBEE" w14:textId="045AC4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support of DC_3-3-7_n8, DC_3-7-7_n8, DC_3-3-7-7_n8</w:t>
            </w:r>
          </w:p>
        </w:tc>
        <w:tc>
          <w:tcPr>
            <w:tcW w:w="0" w:type="auto"/>
          </w:tcPr>
          <w:p w14:paraId="05EB4992" w14:textId="293A27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2E720AAE" w14:textId="370C42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810883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47232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59C039B" w14:textId="77777777" w:rsidTr="00C51F06">
        <w:tc>
          <w:tcPr>
            <w:tcW w:w="0" w:type="auto"/>
          </w:tcPr>
          <w:p w14:paraId="592F8EC7" w14:textId="3D431B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R4-2106926</w:t>
            </w:r>
          </w:p>
        </w:tc>
        <w:tc>
          <w:tcPr>
            <w:tcW w:w="0" w:type="auto"/>
          </w:tcPr>
          <w:p w14:paraId="1085413C" w14:textId="5290BC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for CSI-RS based L3 measurement</w:t>
            </w:r>
          </w:p>
        </w:tc>
        <w:tc>
          <w:tcPr>
            <w:tcW w:w="0" w:type="auto"/>
          </w:tcPr>
          <w:p w14:paraId="63246593" w14:textId="15AA1A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6599CE3" w14:textId="39B4D9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E453D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70E20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3C1179D" w14:textId="77777777" w:rsidTr="00C51F06">
        <w:tc>
          <w:tcPr>
            <w:tcW w:w="0" w:type="auto"/>
          </w:tcPr>
          <w:p w14:paraId="4ACD020A" w14:textId="51B3D6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R4-2106927</w:t>
            </w:r>
          </w:p>
        </w:tc>
        <w:tc>
          <w:tcPr>
            <w:tcW w:w="0" w:type="auto"/>
          </w:tcPr>
          <w:p w14:paraId="35D41F03" w14:textId="7B4623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based intra-frequency scheduling restriction</w:t>
            </w:r>
          </w:p>
        </w:tc>
        <w:tc>
          <w:tcPr>
            <w:tcW w:w="0" w:type="auto"/>
          </w:tcPr>
          <w:p w14:paraId="25B686B7" w14:textId="4CCF38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65ADF0A" w14:textId="44AE1A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72B643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AF724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5CC9540" w14:textId="77777777" w:rsidTr="00C51F06">
        <w:tc>
          <w:tcPr>
            <w:tcW w:w="0" w:type="auto"/>
          </w:tcPr>
          <w:p w14:paraId="01E709FD" w14:textId="348670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R4-2106928</w:t>
            </w:r>
          </w:p>
        </w:tc>
        <w:tc>
          <w:tcPr>
            <w:tcW w:w="0" w:type="auto"/>
          </w:tcPr>
          <w:p w14:paraId="1776ED54" w14:textId="24A027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measurement window and intra-frequency measurements</w:t>
            </w:r>
          </w:p>
        </w:tc>
        <w:tc>
          <w:tcPr>
            <w:tcW w:w="0" w:type="auto"/>
          </w:tcPr>
          <w:p w14:paraId="487B6EC2" w14:textId="2F1B2A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254DEA5" w14:textId="403DA3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CEE35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84C6D4" w14:textId="17C275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R4-2105774</w:t>
            </w:r>
          </w:p>
        </w:tc>
      </w:tr>
      <w:tr w:rsidR="00C51F06" w14:paraId="0F7A6234" w14:textId="77777777" w:rsidTr="00C51F06">
        <w:tc>
          <w:tcPr>
            <w:tcW w:w="0" w:type="auto"/>
          </w:tcPr>
          <w:p w14:paraId="58096F45" w14:textId="65162F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R4-2106929</w:t>
            </w:r>
          </w:p>
        </w:tc>
        <w:tc>
          <w:tcPr>
            <w:tcW w:w="0" w:type="auto"/>
          </w:tcPr>
          <w:p w14:paraId="7CFE9A28" w14:textId="1F1B78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intra-frequency CSI-RS measurement in CSSF</w:t>
            </w:r>
          </w:p>
        </w:tc>
        <w:tc>
          <w:tcPr>
            <w:tcW w:w="0" w:type="auto"/>
          </w:tcPr>
          <w:p w14:paraId="4E6CE68B" w14:textId="7BEAD3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2D53FA2" w14:textId="7ABE63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9F6FB3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109D9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3CF341C" w14:textId="77777777" w:rsidTr="00C51F06">
        <w:tc>
          <w:tcPr>
            <w:tcW w:w="0" w:type="auto"/>
          </w:tcPr>
          <w:p w14:paraId="51A54F88" w14:textId="4F0EEE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R4-2106930</w:t>
            </w:r>
          </w:p>
        </w:tc>
        <w:tc>
          <w:tcPr>
            <w:tcW w:w="0" w:type="auto"/>
          </w:tcPr>
          <w:p w14:paraId="4DE90672" w14:textId="0AD857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SRS carrier switching</w:t>
            </w:r>
          </w:p>
        </w:tc>
        <w:tc>
          <w:tcPr>
            <w:tcW w:w="0" w:type="auto"/>
          </w:tcPr>
          <w:p w14:paraId="7FA92EC8" w14:textId="28AAB2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874BA07" w14:textId="37980E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1114C5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A9E552" w14:textId="5F841C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R4-2105762</w:t>
            </w:r>
          </w:p>
        </w:tc>
      </w:tr>
      <w:tr w:rsidR="00C51F06" w14:paraId="06187B75" w14:textId="77777777" w:rsidTr="00C51F06">
        <w:tc>
          <w:tcPr>
            <w:tcW w:w="0" w:type="auto"/>
          </w:tcPr>
          <w:p w14:paraId="55A17EA3" w14:textId="7444DA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R4-2106931</w:t>
            </w:r>
          </w:p>
        </w:tc>
        <w:tc>
          <w:tcPr>
            <w:tcW w:w="0" w:type="auto"/>
          </w:tcPr>
          <w:p w14:paraId="2F840F61" w14:textId="1081ED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mandatory gap pattern test</w:t>
            </w:r>
          </w:p>
        </w:tc>
        <w:tc>
          <w:tcPr>
            <w:tcW w:w="0" w:type="auto"/>
          </w:tcPr>
          <w:p w14:paraId="784EBFBF" w14:textId="6374C4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01EF57B" w14:textId="11B52D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BC232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9DAD9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D60ED77" w14:textId="77777777" w:rsidTr="00C51F06">
        <w:tc>
          <w:tcPr>
            <w:tcW w:w="0" w:type="auto"/>
          </w:tcPr>
          <w:p w14:paraId="796BAE3C" w14:textId="3A82E7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R4-2106932</w:t>
            </w:r>
          </w:p>
        </w:tc>
        <w:tc>
          <w:tcPr>
            <w:tcW w:w="0" w:type="auto"/>
          </w:tcPr>
          <w:p w14:paraId="3308369F" w14:textId="4AF696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needforgap measurement</w:t>
            </w:r>
          </w:p>
        </w:tc>
        <w:tc>
          <w:tcPr>
            <w:tcW w:w="0" w:type="auto"/>
          </w:tcPr>
          <w:p w14:paraId="5D24514B" w14:textId="70EBFC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54F9ACA" w14:textId="28534C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F20A7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88D50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3031037" w14:textId="77777777" w:rsidTr="00C51F06">
        <w:tc>
          <w:tcPr>
            <w:tcW w:w="0" w:type="auto"/>
          </w:tcPr>
          <w:p w14:paraId="14B776E7" w14:textId="0791EF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R4-2106933</w:t>
            </w:r>
          </w:p>
        </w:tc>
        <w:tc>
          <w:tcPr>
            <w:tcW w:w="0" w:type="auto"/>
          </w:tcPr>
          <w:p w14:paraId="5D592AD2" w14:textId="04A507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the measurement requirements of needforgap</w:t>
            </w:r>
          </w:p>
        </w:tc>
        <w:tc>
          <w:tcPr>
            <w:tcW w:w="0" w:type="auto"/>
          </w:tcPr>
          <w:p w14:paraId="40CCAF41" w14:textId="4A1909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76C18D9" w14:textId="3D85B7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5901F43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0251A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9CE65F7" w14:textId="77777777" w:rsidTr="00C51F06">
        <w:tc>
          <w:tcPr>
            <w:tcW w:w="0" w:type="auto"/>
          </w:tcPr>
          <w:p w14:paraId="4D47379D" w14:textId="2E2A93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R4-2106934</w:t>
            </w:r>
          </w:p>
        </w:tc>
        <w:tc>
          <w:tcPr>
            <w:tcW w:w="0" w:type="auto"/>
          </w:tcPr>
          <w:p w14:paraId="402D6504" w14:textId="327B3F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uplink spatial relation switch delay for PL-RS</w:t>
            </w:r>
          </w:p>
        </w:tc>
        <w:tc>
          <w:tcPr>
            <w:tcW w:w="0" w:type="auto"/>
          </w:tcPr>
          <w:p w14:paraId="28892245" w14:textId="3D3C0F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FF48669" w14:textId="4430A3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D53FB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FA13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081526E" w14:textId="77777777" w:rsidTr="00C51F06">
        <w:tc>
          <w:tcPr>
            <w:tcW w:w="0" w:type="auto"/>
          </w:tcPr>
          <w:p w14:paraId="3C8D6350" w14:textId="1C43FD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R4-2106935</w:t>
            </w:r>
          </w:p>
        </w:tc>
        <w:tc>
          <w:tcPr>
            <w:tcW w:w="0" w:type="auto"/>
          </w:tcPr>
          <w:p w14:paraId="1727C30A" w14:textId="775D68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on uplink spatial relation switch delay</w:t>
            </w:r>
          </w:p>
        </w:tc>
        <w:tc>
          <w:tcPr>
            <w:tcW w:w="0" w:type="auto"/>
          </w:tcPr>
          <w:p w14:paraId="6B721B57" w14:textId="557F02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38FC81A" w14:textId="047D35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DFC4BB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F15CC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3F1BA2" w14:textId="77777777" w:rsidTr="00C51F06">
        <w:tc>
          <w:tcPr>
            <w:tcW w:w="0" w:type="auto"/>
          </w:tcPr>
          <w:p w14:paraId="5BFD293E" w14:textId="2F13DD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R4-2106936</w:t>
            </w:r>
          </w:p>
        </w:tc>
        <w:tc>
          <w:tcPr>
            <w:tcW w:w="0" w:type="auto"/>
          </w:tcPr>
          <w:p w14:paraId="1A240E76" w14:textId="28136B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Enhancement for NR high speed train scenario in FR1</w:t>
            </w:r>
          </w:p>
        </w:tc>
        <w:tc>
          <w:tcPr>
            <w:tcW w:w="0" w:type="auto"/>
          </w:tcPr>
          <w:p w14:paraId="744B7DA9" w14:textId="0C036D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F20B076" w14:textId="7A7C2F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1E60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60739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61A1E39" w14:textId="77777777" w:rsidTr="00C51F06">
        <w:tc>
          <w:tcPr>
            <w:tcW w:w="0" w:type="auto"/>
          </w:tcPr>
          <w:p w14:paraId="604890CB" w14:textId="330614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R4-2106937</w:t>
            </w:r>
          </w:p>
        </w:tc>
        <w:tc>
          <w:tcPr>
            <w:tcW w:w="0" w:type="auto"/>
          </w:tcPr>
          <w:p w14:paraId="5AE7931C" w14:textId="0B4E2B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support for high speed train scenario in FR2</w:t>
            </w:r>
          </w:p>
        </w:tc>
        <w:tc>
          <w:tcPr>
            <w:tcW w:w="0" w:type="auto"/>
          </w:tcPr>
          <w:p w14:paraId="01039170" w14:textId="50F235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0EF1742" w14:textId="77002E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5C00D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99107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A391E30" w14:textId="77777777" w:rsidTr="00C51F06">
        <w:tc>
          <w:tcPr>
            <w:tcW w:w="0" w:type="auto"/>
          </w:tcPr>
          <w:p w14:paraId="43499AA5" w14:textId="3C47FC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R4-2106938</w:t>
            </w:r>
          </w:p>
        </w:tc>
        <w:tc>
          <w:tcPr>
            <w:tcW w:w="0" w:type="auto"/>
          </w:tcPr>
          <w:p w14:paraId="79BE7824" w14:textId="30B4EE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temporary RS for efficient SCell activation in NR CA</w:t>
            </w:r>
          </w:p>
        </w:tc>
        <w:tc>
          <w:tcPr>
            <w:tcW w:w="0" w:type="auto"/>
          </w:tcPr>
          <w:p w14:paraId="1B13F2DE" w14:textId="283A48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758F6CD" w14:textId="5EE908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01139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59E1D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A6BCEF6" w14:textId="77777777" w:rsidTr="00C51F06">
        <w:tc>
          <w:tcPr>
            <w:tcW w:w="0" w:type="auto"/>
          </w:tcPr>
          <w:p w14:paraId="5A790A1C" w14:textId="44EF94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R4-2106939</w:t>
            </w:r>
          </w:p>
        </w:tc>
        <w:tc>
          <w:tcPr>
            <w:tcW w:w="0" w:type="auto"/>
          </w:tcPr>
          <w:p w14:paraId="7085B13B" w14:textId="3622AF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measurement in NTN</w:t>
            </w:r>
          </w:p>
        </w:tc>
        <w:tc>
          <w:tcPr>
            <w:tcW w:w="0" w:type="auto"/>
          </w:tcPr>
          <w:p w14:paraId="53ED1533" w14:textId="6BAA15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9532D9A" w14:textId="771219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09524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A52AE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9D2817C" w14:textId="77777777" w:rsidTr="00C51F06">
        <w:tc>
          <w:tcPr>
            <w:tcW w:w="0" w:type="auto"/>
          </w:tcPr>
          <w:p w14:paraId="009D5A65" w14:textId="3BBE2C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R4-2106940</w:t>
            </w:r>
          </w:p>
        </w:tc>
        <w:tc>
          <w:tcPr>
            <w:tcW w:w="0" w:type="auto"/>
          </w:tcPr>
          <w:p w14:paraId="2FA1961B" w14:textId="09BACB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impact on channel bandwidths 35MHz and 45MHz for NR FR1</w:t>
            </w:r>
          </w:p>
        </w:tc>
        <w:tc>
          <w:tcPr>
            <w:tcW w:w="0" w:type="auto"/>
          </w:tcPr>
          <w:p w14:paraId="6508533D" w14:textId="5E1BFF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B6E30CE" w14:textId="731379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52FE5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F42F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B0C88FC" w14:textId="77777777" w:rsidTr="00C51F06">
        <w:tc>
          <w:tcPr>
            <w:tcW w:w="0" w:type="auto"/>
          </w:tcPr>
          <w:p w14:paraId="4F1B98B7" w14:textId="2AF028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R4-2106941</w:t>
            </w:r>
          </w:p>
        </w:tc>
        <w:tc>
          <w:tcPr>
            <w:tcW w:w="0" w:type="auto"/>
          </w:tcPr>
          <w:p w14:paraId="70BE873C" w14:textId="5A413C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TCI State Update for L1/L2-Centric Inter-Cell Mobility</w:t>
            </w:r>
          </w:p>
        </w:tc>
        <w:tc>
          <w:tcPr>
            <w:tcW w:w="0" w:type="auto"/>
          </w:tcPr>
          <w:p w14:paraId="5856F212" w14:textId="13C2AB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A917E53" w14:textId="2E4376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A7EB3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F6F47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A038329" w14:textId="77777777" w:rsidTr="00C51F06">
        <w:tc>
          <w:tcPr>
            <w:tcW w:w="0" w:type="auto"/>
          </w:tcPr>
          <w:p w14:paraId="6F1B2A3A" w14:textId="23CBA5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R4-2106942</w:t>
            </w:r>
          </w:p>
        </w:tc>
        <w:tc>
          <w:tcPr>
            <w:tcW w:w="0" w:type="auto"/>
          </w:tcPr>
          <w:p w14:paraId="002FEA5D" w14:textId="5694E3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RLM/BFD measurement relaxation for power saving enhancements</w:t>
            </w:r>
          </w:p>
        </w:tc>
        <w:tc>
          <w:tcPr>
            <w:tcW w:w="0" w:type="auto"/>
          </w:tcPr>
          <w:p w14:paraId="493E9108" w14:textId="28F95C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04EAFEF" w14:textId="016382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C0256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671E5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2645989" w14:textId="77777777" w:rsidTr="00C51F06">
        <w:tc>
          <w:tcPr>
            <w:tcW w:w="0" w:type="auto"/>
          </w:tcPr>
          <w:p w14:paraId="0CF18AB0" w14:textId="0ECBCD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R4-2106943</w:t>
            </w:r>
          </w:p>
        </w:tc>
        <w:tc>
          <w:tcPr>
            <w:tcW w:w="0" w:type="auto"/>
          </w:tcPr>
          <w:p w14:paraId="29624B85" w14:textId="3B8A89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simulation results for RLM/BFD relaxation evaluation</w:t>
            </w:r>
          </w:p>
        </w:tc>
        <w:tc>
          <w:tcPr>
            <w:tcW w:w="0" w:type="auto"/>
          </w:tcPr>
          <w:p w14:paraId="3AF7EF07" w14:textId="4CC69A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499C4D8" w14:textId="7A1FF9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21827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97BE1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46CB95D" w14:textId="77777777" w:rsidTr="00C51F06">
        <w:tc>
          <w:tcPr>
            <w:tcW w:w="0" w:type="auto"/>
          </w:tcPr>
          <w:p w14:paraId="5486EBAB" w14:textId="1A1008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R4-2106944</w:t>
            </w:r>
          </w:p>
        </w:tc>
        <w:tc>
          <w:tcPr>
            <w:tcW w:w="0" w:type="auto"/>
          </w:tcPr>
          <w:p w14:paraId="570BE865" w14:textId="741DC0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inter-band DL CA enhancement</w:t>
            </w:r>
          </w:p>
        </w:tc>
        <w:tc>
          <w:tcPr>
            <w:tcW w:w="0" w:type="auto"/>
          </w:tcPr>
          <w:p w14:paraId="7EDF4C65" w14:textId="34815E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782B97F" w14:textId="620AEF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13324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7B97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8D03E1B" w14:textId="77777777" w:rsidTr="00C51F06">
        <w:tc>
          <w:tcPr>
            <w:tcW w:w="0" w:type="auto"/>
          </w:tcPr>
          <w:p w14:paraId="0179B904" w14:textId="37EB4D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R4-2106945</w:t>
            </w:r>
          </w:p>
        </w:tc>
        <w:tc>
          <w:tcPr>
            <w:tcW w:w="0" w:type="auto"/>
          </w:tcPr>
          <w:p w14:paraId="35BB7125" w14:textId="5912A4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inter-band UL CA</w:t>
            </w:r>
          </w:p>
        </w:tc>
        <w:tc>
          <w:tcPr>
            <w:tcW w:w="0" w:type="auto"/>
          </w:tcPr>
          <w:p w14:paraId="72F0761A" w14:textId="3B4095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DEFAAB3" w14:textId="37C104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74543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CEBA5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64CFB80" w14:textId="77777777" w:rsidTr="00C51F06">
        <w:tc>
          <w:tcPr>
            <w:tcW w:w="0" w:type="auto"/>
          </w:tcPr>
          <w:p w14:paraId="36B9DFEE" w14:textId="025957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R4-2106946</w:t>
            </w:r>
          </w:p>
        </w:tc>
        <w:tc>
          <w:tcPr>
            <w:tcW w:w="0" w:type="auto"/>
          </w:tcPr>
          <w:p w14:paraId="13D06CB4" w14:textId="388F3E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UL gaps for self-calibration and monitoring</w:t>
            </w:r>
          </w:p>
        </w:tc>
        <w:tc>
          <w:tcPr>
            <w:tcW w:w="0" w:type="auto"/>
          </w:tcPr>
          <w:p w14:paraId="3DE6F48E" w14:textId="6A50E9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040CA25" w14:textId="3D157B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97D02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18179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E3C8DDA" w14:textId="77777777" w:rsidTr="00C51F06">
        <w:tc>
          <w:tcPr>
            <w:tcW w:w="0" w:type="auto"/>
          </w:tcPr>
          <w:p w14:paraId="04707747" w14:textId="141A9D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R4-2106947</w:t>
            </w:r>
          </w:p>
        </w:tc>
        <w:tc>
          <w:tcPr>
            <w:tcW w:w="0" w:type="auto"/>
          </w:tcPr>
          <w:p w14:paraId="699C90B1" w14:textId="5C2248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NTN timing related requirements</w:t>
            </w:r>
          </w:p>
        </w:tc>
        <w:tc>
          <w:tcPr>
            <w:tcW w:w="0" w:type="auto"/>
          </w:tcPr>
          <w:p w14:paraId="3667D574" w14:textId="2A4B20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874A658" w14:textId="1F19F2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1E6AB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EFD14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1C1FDE2" w14:textId="77777777" w:rsidTr="00C51F06">
        <w:tc>
          <w:tcPr>
            <w:tcW w:w="0" w:type="auto"/>
          </w:tcPr>
          <w:p w14:paraId="42E2EDE2" w14:textId="4A3598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R4-2106948</w:t>
            </w:r>
          </w:p>
        </w:tc>
        <w:tc>
          <w:tcPr>
            <w:tcW w:w="0" w:type="auto"/>
          </w:tcPr>
          <w:p w14:paraId="16CCBDE9" w14:textId="052A1D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level simulation results for SRS-RSRP</w:t>
            </w:r>
          </w:p>
        </w:tc>
        <w:tc>
          <w:tcPr>
            <w:tcW w:w="0" w:type="auto"/>
          </w:tcPr>
          <w:p w14:paraId="479E6012" w14:textId="3BC283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1D876DF" w14:textId="303591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5504C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A62A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538693C" w14:textId="77777777" w:rsidTr="00C51F06">
        <w:tc>
          <w:tcPr>
            <w:tcW w:w="0" w:type="auto"/>
          </w:tcPr>
          <w:p w14:paraId="64081FFF" w14:textId="402A13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R4-2106949</w:t>
            </w:r>
          </w:p>
        </w:tc>
        <w:tc>
          <w:tcPr>
            <w:tcW w:w="0" w:type="auto"/>
          </w:tcPr>
          <w:p w14:paraId="26C055A7" w14:textId="29404E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level simulation results for gNB TOA measurement</w:t>
            </w:r>
          </w:p>
        </w:tc>
        <w:tc>
          <w:tcPr>
            <w:tcW w:w="0" w:type="auto"/>
          </w:tcPr>
          <w:p w14:paraId="3BA29D3E" w14:textId="231608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877287D" w14:textId="1F50FA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5942D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66F10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937DE8C" w14:textId="77777777" w:rsidTr="00C51F06">
        <w:tc>
          <w:tcPr>
            <w:tcW w:w="0" w:type="auto"/>
          </w:tcPr>
          <w:p w14:paraId="7E9823BE" w14:textId="6F6198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R4-2106950</w:t>
            </w:r>
          </w:p>
        </w:tc>
        <w:tc>
          <w:tcPr>
            <w:tcW w:w="0" w:type="auto"/>
          </w:tcPr>
          <w:p w14:paraId="2DA01C72" w14:textId="0E2223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performance requirements for IAB</w:t>
            </w:r>
          </w:p>
        </w:tc>
        <w:tc>
          <w:tcPr>
            <w:tcW w:w="0" w:type="auto"/>
          </w:tcPr>
          <w:p w14:paraId="727014F5" w14:textId="4EB341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0E0E926" w14:textId="4DD4B9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5D313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36FA9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B1B26F3" w14:textId="77777777" w:rsidTr="00C51F06">
        <w:tc>
          <w:tcPr>
            <w:tcW w:w="0" w:type="auto"/>
          </w:tcPr>
          <w:p w14:paraId="455C747E" w14:textId="6BB207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R4-2106951</w:t>
            </w:r>
          </w:p>
        </w:tc>
        <w:tc>
          <w:tcPr>
            <w:tcW w:w="0" w:type="auto"/>
          </w:tcPr>
          <w:p w14:paraId="06EDCFBB" w14:textId="27E6EC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maintenance for IAB-MT RRM test cases</w:t>
            </w:r>
          </w:p>
        </w:tc>
        <w:tc>
          <w:tcPr>
            <w:tcW w:w="0" w:type="auto"/>
          </w:tcPr>
          <w:p w14:paraId="6C46F71F" w14:textId="60FEAB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9835752" w14:textId="25042A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EB9D6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708E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B79EAE" w14:textId="77777777" w:rsidTr="00C51F06">
        <w:tc>
          <w:tcPr>
            <w:tcW w:w="0" w:type="auto"/>
          </w:tcPr>
          <w:p w14:paraId="2121B5E7" w14:textId="304F64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R4-2106952</w:t>
            </w:r>
          </w:p>
        </w:tc>
        <w:tc>
          <w:tcPr>
            <w:tcW w:w="0" w:type="auto"/>
          </w:tcPr>
          <w:p w14:paraId="254C317E" w14:textId="70C42D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test cases for RRC release with redirection for IAB-MT</w:t>
            </w:r>
          </w:p>
        </w:tc>
        <w:tc>
          <w:tcPr>
            <w:tcW w:w="0" w:type="auto"/>
          </w:tcPr>
          <w:p w14:paraId="771368B1" w14:textId="311D14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EA437CD" w14:textId="4396C1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CFD83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B3184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6A6CFA0" w14:textId="77777777" w:rsidTr="00C51F06">
        <w:tc>
          <w:tcPr>
            <w:tcW w:w="0" w:type="auto"/>
          </w:tcPr>
          <w:p w14:paraId="290E1450" w14:textId="08780B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R4-2106953</w:t>
            </w:r>
          </w:p>
        </w:tc>
        <w:tc>
          <w:tcPr>
            <w:tcW w:w="0" w:type="auto"/>
          </w:tcPr>
          <w:p w14:paraId="1C2E14AF" w14:textId="0070A6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introduce test cases for BFD and LR based on SSB in FR2 for IAB-MT</w:t>
            </w:r>
          </w:p>
        </w:tc>
        <w:tc>
          <w:tcPr>
            <w:tcW w:w="0" w:type="auto"/>
          </w:tcPr>
          <w:p w14:paraId="2EDC4C53" w14:textId="7CA4E2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468E252" w14:textId="5C999D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6BF394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0562AA" w14:textId="0C33B7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R4-2105734</w:t>
            </w:r>
          </w:p>
        </w:tc>
      </w:tr>
      <w:tr w:rsidR="00C51F06" w14:paraId="35525119" w14:textId="77777777" w:rsidTr="00C51F06">
        <w:tc>
          <w:tcPr>
            <w:tcW w:w="0" w:type="auto"/>
          </w:tcPr>
          <w:p w14:paraId="45C1FA68" w14:textId="31FDFC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R4-2106954</w:t>
            </w:r>
          </w:p>
        </w:tc>
        <w:tc>
          <w:tcPr>
            <w:tcW w:w="0" w:type="auto"/>
          </w:tcPr>
          <w:p w14:paraId="3DB03016" w14:textId="77D190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RRC based BWP switch on multiple CCs</w:t>
            </w:r>
          </w:p>
        </w:tc>
        <w:tc>
          <w:tcPr>
            <w:tcW w:w="0" w:type="auto"/>
          </w:tcPr>
          <w:p w14:paraId="2B31A0B3" w14:textId="3D9F24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9EEAB4D" w14:textId="1D50E0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2E6C4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FBFE2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FE6D599" w14:textId="77777777" w:rsidTr="00C51F06">
        <w:tc>
          <w:tcPr>
            <w:tcW w:w="0" w:type="auto"/>
          </w:tcPr>
          <w:p w14:paraId="486569D9" w14:textId="059D3C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R4-2106955</w:t>
            </w:r>
          </w:p>
        </w:tc>
        <w:tc>
          <w:tcPr>
            <w:tcW w:w="0" w:type="auto"/>
          </w:tcPr>
          <w:p w14:paraId="759A8458" w14:textId="7C3265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maintenance of BWP Switch on multiple CCs TS38.133</w:t>
            </w:r>
          </w:p>
        </w:tc>
        <w:tc>
          <w:tcPr>
            <w:tcW w:w="0" w:type="auto"/>
          </w:tcPr>
          <w:p w14:paraId="43D40DFE" w14:textId="347867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929A403" w14:textId="0A3306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D85DFA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E1FE54" w14:textId="629CA7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R4-2105836</w:t>
            </w:r>
          </w:p>
        </w:tc>
      </w:tr>
      <w:tr w:rsidR="00C51F06" w14:paraId="344292B7" w14:textId="77777777" w:rsidTr="00C51F06">
        <w:tc>
          <w:tcPr>
            <w:tcW w:w="0" w:type="auto"/>
          </w:tcPr>
          <w:p w14:paraId="4D1D59CE" w14:textId="79033D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R4-2106956</w:t>
            </w:r>
          </w:p>
        </w:tc>
        <w:tc>
          <w:tcPr>
            <w:tcW w:w="0" w:type="auto"/>
          </w:tcPr>
          <w:p w14:paraId="7A0B0B6D" w14:textId="0C530C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maintenance of BWP Switch on multiple CCs TS36.133</w:t>
            </w:r>
          </w:p>
        </w:tc>
        <w:tc>
          <w:tcPr>
            <w:tcW w:w="0" w:type="auto"/>
          </w:tcPr>
          <w:p w14:paraId="14C23B67" w14:textId="690C17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A6D99FC" w14:textId="0FDC49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9B941E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21D70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93C12CC" w14:textId="77777777" w:rsidTr="00C51F06">
        <w:tc>
          <w:tcPr>
            <w:tcW w:w="0" w:type="auto"/>
          </w:tcPr>
          <w:p w14:paraId="0DFAC2EA" w14:textId="30A9D1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R4-2106957</w:t>
            </w:r>
          </w:p>
        </w:tc>
        <w:tc>
          <w:tcPr>
            <w:tcW w:w="0" w:type="auto"/>
          </w:tcPr>
          <w:p w14:paraId="68144D9E" w14:textId="7DE0DB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performance requirements on RRC based BWP switch on multiple CCs</w:t>
            </w:r>
          </w:p>
        </w:tc>
        <w:tc>
          <w:tcPr>
            <w:tcW w:w="0" w:type="auto"/>
          </w:tcPr>
          <w:p w14:paraId="6DF29298" w14:textId="364E46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DEEB627" w14:textId="73F28F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CE9D0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6C065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C6C7F72" w14:textId="77777777" w:rsidTr="00C51F06">
        <w:tc>
          <w:tcPr>
            <w:tcW w:w="0" w:type="auto"/>
          </w:tcPr>
          <w:p w14:paraId="1521C646" w14:textId="296200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R4-2106958</w:t>
            </w:r>
          </w:p>
        </w:tc>
        <w:tc>
          <w:tcPr>
            <w:tcW w:w="0" w:type="auto"/>
          </w:tcPr>
          <w:p w14:paraId="4BC03802" w14:textId="2FBFAE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RRC based BWP switch on multiple CCs</w:t>
            </w:r>
          </w:p>
        </w:tc>
        <w:tc>
          <w:tcPr>
            <w:tcW w:w="0" w:type="auto"/>
          </w:tcPr>
          <w:p w14:paraId="283170A1" w14:textId="679D22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BBAAA68" w14:textId="1250BB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3280A1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16B6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6C23E45" w14:textId="77777777" w:rsidTr="00C51F06">
        <w:tc>
          <w:tcPr>
            <w:tcW w:w="0" w:type="auto"/>
          </w:tcPr>
          <w:p w14:paraId="3F3BFC01" w14:textId="64DB9A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R4-2106959</w:t>
            </w:r>
          </w:p>
        </w:tc>
        <w:tc>
          <w:tcPr>
            <w:tcW w:w="0" w:type="auto"/>
          </w:tcPr>
          <w:p w14:paraId="7B3F9112" w14:textId="57CBE4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NR-U terminology clarification</w:t>
            </w:r>
          </w:p>
        </w:tc>
        <w:tc>
          <w:tcPr>
            <w:tcW w:w="0" w:type="auto"/>
          </w:tcPr>
          <w:p w14:paraId="50AD5028" w14:textId="440CEA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3E8E8AC" w14:textId="3E7F41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32D5A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3BCA0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E85B7A5" w14:textId="77777777" w:rsidTr="00C51F06">
        <w:tc>
          <w:tcPr>
            <w:tcW w:w="0" w:type="auto"/>
          </w:tcPr>
          <w:p w14:paraId="2B011DE3" w14:textId="0AE2F5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R4-2106960</w:t>
            </w:r>
          </w:p>
        </w:tc>
        <w:tc>
          <w:tcPr>
            <w:tcW w:w="0" w:type="auto"/>
          </w:tcPr>
          <w:p w14:paraId="64E462F5" w14:textId="40008B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SI reading with LBT</w:t>
            </w:r>
          </w:p>
        </w:tc>
        <w:tc>
          <w:tcPr>
            <w:tcW w:w="0" w:type="auto"/>
          </w:tcPr>
          <w:p w14:paraId="28B53483" w14:textId="6FEB7C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AAC4175" w14:textId="3808C2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58045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AC3BF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3B0292D" w14:textId="77777777" w:rsidTr="00C51F06">
        <w:tc>
          <w:tcPr>
            <w:tcW w:w="0" w:type="auto"/>
          </w:tcPr>
          <w:p w14:paraId="42F4C4D4" w14:textId="18285C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R4-2106961</w:t>
            </w:r>
          </w:p>
        </w:tc>
        <w:tc>
          <w:tcPr>
            <w:tcW w:w="0" w:type="auto"/>
          </w:tcPr>
          <w:p w14:paraId="432FD8ED" w14:textId="5F63C5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SI acquisition for RRC connection mobility control for NR-U TS 36.133</w:t>
            </w:r>
          </w:p>
        </w:tc>
        <w:tc>
          <w:tcPr>
            <w:tcW w:w="0" w:type="auto"/>
          </w:tcPr>
          <w:p w14:paraId="1DA1C2C2" w14:textId="118EDD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1B94AF7" w14:textId="30DF04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C7DD24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F9B56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2929425" w14:textId="77777777" w:rsidTr="00C51F06">
        <w:tc>
          <w:tcPr>
            <w:tcW w:w="0" w:type="auto"/>
          </w:tcPr>
          <w:p w14:paraId="57BFB72F" w14:textId="5C4A30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R4-2106962</w:t>
            </w:r>
          </w:p>
        </w:tc>
        <w:tc>
          <w:tcPr>
            <w:tcW w:w="0" w:type="auto"/>
          </w:tcPr>
          <w:p w14:paraId="70E36947" w14:textId="253DF3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SI acquisition for RRC connection mobility control for NR-U TS 38.133</w:t>
            </w:r>
          </w:p>
        </w:tc>
        <w:tc>
          <w:tcPr>
            <w:tcW w:w="0" w:type="auto"/>
          </w:tcPr>
          <w:p w14:paraId="5F4AB583" w14:textId="54C27B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0225202" w14:textId="44079E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FB0F46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9C55C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8E1FC88" w14:textId="77777777" w:rsidTr="00C51F06">
        <w:tc>
          <w:tcPr>
            <w:tcW w:w="0" w:type="auto"/>
          </w:tcPr>
          <w:p w14:paraId="744E04B8" w14:textId="50A1BE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R4-2106963</w:t>
            </w:r>
          </w:p>
        </w:tc>
        <w:tc>
          <w:tcPr>
            <w:tcW w:w="0" w:type="auto"/>
          </w:tcPr>
          <w:p w14:paraId="7017EC4B" w14:textId="680F7C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SCell activation and deactivation requirements for NR-U</w:t>
            </w:r>
          </w:p>
        </w:tc>
        <w:tc>
          <w:tcPr>
            <w:tcW w:w="0" w:type="auto"/>
          </w:tcPr>
          <w:p w14:paraId="60D0F759" w14:textId="353947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BAE0625" w14:textId="71730F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2E9A1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DA971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87520F3" w14:textId="77777777" w:rsidTr="00C51F06">
        <w:tc>
          <w:tcPr>
            <w:tcW w:w="0" w:type="auto"/>
          </w:tcPr>
          <w:p w14:paraId="0AEEDAD7" w14:textId="707E00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R4-2106964</w:t>
            </w:r>
          </w:p>
        </w:tc>
        <w:tc>
          <w:tcPr>
            <w:tcW w:w="0" w:type="auto"/>
          </w:tcPr>
          <w:p w14:paraId="084E1FFC" w14:textId="2CEF33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SCell activation requirements for NR-U</w:t>
            </w:r>
          </w:p>
        </w:tc>
        <w:tc>
          <w:tcPr>
            <w:tcW w:w="0" w:type="auto"/>
          </w:tcPr>
          <w:p w14:paraId="382DAAAA" w14:textId="6F8AD0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AF9045D" w14:textId="3B73CD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E293E0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3C54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A5407A5" w14:textId="77777777" w:rsidTr="00C51F06">
        <w:tc>
          <w:tcPr>
            <w:tcW w:w="0" w:type="auto"/>
          </w:tcPr>
          <w:p w14:paraId="5866A5CC" w14:textId="54B5FF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R4-2106965</w:t>
            </w:r>
          </w:p>
        </w:tc>
        <w:tc>
          <w:tcPr>
            <w:tcW w:w="0" w:type="auto"/>
          </w:tcPr>
          <w:p w14:paraId="74F356CD" w14:textId="651066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Active TCI state switching for NR-U</w:t>
            </w:r>
          </w:p>
        </w:tc>
        <w:tc>
          <w:tcPr>
            <w:tcW w:w="0" w:type="auto"/>
          </w:tcPr>
          <w:p w14:paraId="3655F28E" w14:textId="413EA5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A4703A3" w14:textId="1B6C80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16333B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C3F9D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EACC0C1" w14:textId="77777777" w:rsidTr="00C51F06">
        <w:tc>
          <w:tcPr>
            <w:tcW w:w="0" w:type="auto"/>
          </w:tcPr>
          <w:p w14:paraId="6C5C0C7D" w14:textId="246B92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R4-2106966</w:t>
            </w:r>
          </w:p>
        </w:tc>
        <w:tc>
          <w:tcPr>
            <w:tcW w:w="0" w:type="auto"/>
          </w:tcPr>
          <w:p w14:paraId="22580C60" w14:textId="4DD8FD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RLM requirements for NR-U</w:t>
            </w:r>
          </w:p>
        </w:tc>
        <w:tc>
          <w:tcPr>
            <w:tcW w:w="0" w:type="auto"/>
          </w:tcPr>
          <w:p w14:paraId="26DF872F" w14:textId="18941D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851D46A" w14:textId="05392A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64EC52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EDDFBA" w14:textId="7D2CA6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R4-2105703</w:t>
            </w:r>
          </w:p>
        </w:tc>
      </w:tr>
      <w:tr w:rsidR="00C51F06" w14:paraId="682EB3C4" w14:textId="77777777" w:rsidTr="00C51F06">
        <w:tc>
          <w:tcPr>
            <w:tcW w:w="0" w:type="auto"/>
          </w:tcPr>
          <w:p w14:paraId="79530251" w14:textId="62B348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R4-2106967</w:t>
            </w:r>
          </w:p>
        </w:tc>
        <w:tc>
          <w:tcPr>
            <w:tcW w:w="0" w:type="auto"/>
          </w:tcPr>
          <w:p w14:paraId="008CC7C1" w14:textId="12FA28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Beam management requirements for NR-U</w:t>
            </w:r>
          </w:p>
        </w:tc>
        <w:tc>
          <w:tcPr>
            <w:tcW w:w="0" w:type="auto"/>
          </w:tcPr>
          <w:p w14:paraId="33D7E100" w14:textId="21F6EF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BDF8514" w14:textId="195B6B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90151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B0EAD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486B409" w14:textId="77777777" w:rsidTr="00C51F06">
        <w:tc>
          <w:tcPr>
            <w:tcW w:w="0" w:type="auto"/>
          </w:tcPr>
          <w:p w14:paraId="0CD49E56" w14:textId="6EB5B8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R4-2106968</w:t>
            </w:r>
          </w:p>
        </w:tc>
        <w:tc>
          <w:tcPr>
            <w:tcW w:w="0" w:type="auto"/>
          </w:tcPr>
          <w:p w14:paraId="53CAFDC4" w14:textId="4C6F25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measurement requirements for NR-U</w:t>
            </w:r>
          </w:p>
        </w:tc>
        <w:tc>
          <w:tcPr>
            <w:tcW w:w="0" w:type="auto"/>
          </w:tcPr>
          <w:p w14:paraId="2D762EB5" w14:textId="5EFE65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9EA9BD0" w14:textId="607F72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8684E0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867015" w14:textId="146932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R4-2105704</w:t>
            </w:r>
          </w:p>
        </w:tc>
      </w:tr>
      <w:tr w:rsidR="00C51F06" w14:paraId="7CBF994F" w14:textId="77777777" w:rsidTr="00C51F06">
        <w:tc>
          <w:tcPr>
            <w:tcW w:w="0" w:type="auto"/>
          </w:tcPr>
          <w:p w14:paraId="239496A4" w14:textId="5D6954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R4-2106969</w:t>
            </w:r>
          </w:p>
        </w:tc>
        <w:tc>
          <w:tcPr>
            <w:tcW w:w="0" w:type="auto"/>
          </w:tcPr>
          <w:p w14:paraId="1663C714" w14:textId="2CE236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CSSF updating for NR-U</w:t>
            </w:r>
          </w:p>
        </w:tc>
        <w:tc>
          <w:tcPr>
            <w:tcW w:w="0" w:type="auto"/>
          </w:tcPr>
          <w:p w14:paraId="0CD91845" w14:textId="7D5B76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F84C5E9" w14:textId="38CB1A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3A97A5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C7882B" w14:textId="62B6DB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R4-2105705</w:t>
            </w:r>
          </w:p>
        </w:tc>
      </w:tr>
      <w:tr w:rsidR="00C51F06" w14:paraId="325F36FF" w14:textId="77777777" w:rsidTr="00C51F06">
        <w:tc>
          <w:tcPr>
            <w:tcW w:w="0" w:type="auto"/>
          </w:tcPr>
          <w:p w14:paraId="4A93EE0E" w14:textId="09CDA9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R4-2106970</w:t>
            </w:r>
          </w:p>
        </w:tc>
        <w:tc>
          <w:tcPr>
            <w:tcW w:w="0" w:type="auto"/>
          </w:tcPr>
          <w:p w14:paraId="282069FA" w14:textId="31F638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requirements for NR-U</w:t>
            </w:r>
          </w:p>
        </w:tc>
        <w:tc>
          <w:tcPr>
            <w:tcW w:w="0" w:type="auto"/>
          </w:tcPr>
          <w:p w14:paraId="7E8E5BF5" w14:textId="4DD48D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66AB26D" w14:textId="6E4737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4BD32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EFFA3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BEFCB51" w14:textId="77777777" w:rsidTr="00C51F06">
        <w:tc>
          <w:tcPr>
            <w:tcW w:w="0" w:type="auto"/>
          </w:tcPr>
          <w:p w14:paraId="476AC17D" w14:textId="3957CC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R4-2106971</w:t>
            </w:r>
          </w:p>
        </w:tc>
        <w:tc>
          <w:tcPr>
            <w:tcW w:w="0" w:type="auto"/>
          </w:tcPr>
          <w:p w14:paraId="658DB5FE" w14:textId="7839F3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timing requirements for NR-U</w:t>
            </w:r>
          </w:p>
        </w:tc>
        <w:tc>
          <w:tcPr>
            <w:tcW w:w="0" w:type="auto"/>
          </w:tcPr>
          <w:p w14:paraId="088BCC76" w14:textId="62374F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62F6FA7" w14:textId="7EE53D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4DB60F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24A58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4FC00B3" w14:textId="77777777" w:rsidTr="00C51F06">
        <w:tc>
          <w:tcPr>
            <w:tcW w:w="0" w:type="auto"/>
          </w:tcPr>
          <w:p w14:paraId="6A7B644E" w14:textId="12B3A4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R4-2106972</w:t>
            </w:r>
          </w:p>
        </w:tc>
        <w:tc>
          <w:tcPr>
            <w:tcW w:w="0" w:type="auto"/>
          </w:tcPr>
          <w:p w14:paraId="1AC3FA20" w14:textId="10B6C0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core requirements maintenance of IDLE mode inter-RAT measurement for NR-U TS 36.133</w:t>
            </w:r>
          </w:p>
        </w:tc>
        <w:tc>
          <w:tcPr>
            <w:tcW w:w="0" w:type="auto"/>
          </w:tcPr>
          <w:p w14:paraId="6B5F65C7" w14:textId="4E146F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5D0806C" w14:textId="0107A5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ADB964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2058D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2E21E13" w14:textId="77777777" w:rsidTr="00C51F06">
        <w:tc>
          <w:tcPr>
            <w:tcW w:w="0" w:type="auto"/>
          </w:tcPr>
          <w:p w14:paraId="4E25FA48" w14:textId="37A869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R4-2106973</w:t>
            </w:r>
          </w:p>
        </w:tc>
        <w:tc>
          <w:tcPr>
            <w:tcW w:w="0" w:type="auto"/>
          </w:tcPr>
          <w:p w14:paraId="21FF8AD4" w14:textId="52D454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PSCell Addition requirements for NR-U</w:t>
            </w:r>
          </w:p>
        </w:tc>
        <w:tc>
          <w:tcPr>
            <w:tcW w:w="0" w:type="auto"/>
          </w:tcPr>
          <w:p w14:paraId="637DA55B" w14:textId="36CBC4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63D72B1" w14:textId="4241DE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E65D9F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671D7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FBA916B" w14:textId="77777777" w:rsidTr="00C51F06">
        <w:tc>
          <w:tcPr>
            <w:tcW w:w="0" w:type="auto"/>
          </w:tcPr>
          <w:p w14:paraId="170D962A" w14:textId="13699D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R4-2106974</w:t>
            </w:r>
          </w:p>
        </w:tc>
        <w:tc>
          <w:tcPr>
            <w:tcW w:w="0" w:type="auto"/>
          </w:tcPr>
          <w:p w14:paraId="7F4693E2" w14:textId="55CED2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SI acquisition for paging interruption for NR-U</w:t>
            </w:r>
          </w:p>
        </w:tc>
        <w:tc>
          <w:tcPr>
            <w:tcW w:w="0" w:type="auto"/>
          </w:tcPr>
          <w:p w14:paraId="51A44202" w14:textId="7A7C46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58518C6" w14:textId="0CAB2F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7E1439C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FA271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076EA68" w14:textId="77777777" w:rsidTr="00C51F06">
        <w:tc>
          <w:tcPr>
            <w:tcW w:w="0" w:type="auto"/>
          </w:tcPr>
          <w:p w14:paraId="439910C7" w14:textId="0D0B4E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R4-2106975</w:t>
            </w:r>
          </w:p>
        </w:tc>
        <w:tc>
          <w:tcPr>
            <w:tcW w:w="0" w:type="auto"/>
          </w:tcPr>
          <w:p w14:paraId="62256B45" w14:textId="05D72E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inter-RAT NR measurement accuracy requirements</w:t>
            </w:r>
          </w:p>
        </w:tc>
        <w:tc>
          <w:tcPr>
            <w:tcW w:w="0" w:type="auto"/>
          </w:tcPr>
          <w:p w14:paraId="5091331F" w14:textId="2B2764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D630C2B" w14:textId="214DAD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BD6BAA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C30A8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BD1DC98" w14:textId="77777777" w:rsidTr="00C51F06">
        <w:tc>
          <w:tcPr>
            <w:tcW w:w="0" w:type="auto"/>
          </w:tcPr>
          <w:p w14:paraId="33ABA0F9" w14:textId="4D08A1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R4-2106976</w:t>
            </w:r>
          </w:p>
        </w:tc>
        <w:tc>
          <w:tcPr>
            <w:tcW w:w="0" w:type="auto"/>
          </w:tcPr>
          <w:p w14:paraId="5A4B36E3" w14:textId="5F31A6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performance testing for NR-U</w:t>
            </w:r>
          </w:p>
        </w:tc>
        <w:tc>
          <w:tcPr>
            <w:tcW w:w="0" w:type="auto"/>
          </w:tcPr>
          <w:p w14:paraId="128598C8" w14:textId="0ECA8A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A42DCDE" w14:textId="0B2F2C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1FEA9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76A62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1930C6C" w14:textId="77777777" w:rsidTr="00C51F06">
        <w:tc>
          <w:tcPr>
            <w:tcW w:w="0" w:type="auto"/>
          </w:tcPr>
          <w:p w14:paraId="504E58AF" w14:textId="615077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R4-2106977</w:t>
            </w:r>
          </w:p>
        </w:tc>
        <w:tc>
          <w:tcPr>
            <w:tcW w:w="0" w:type="auto"/>
          </w:tcPr>
          <w:p w14:paraId="68AD0F15" w14:textId="66F43C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of test case configurations for NR-U</w:t>
            </w:r>
          </w:p>
        </w:tc>
        <w:tc>
          <w:tcPr>
            <w:tcW w:w="0" w:type="auto"/>
          </w:tcPr>
          <w:p w14:paraId="52288CD8" w14:textId="42C335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8B009BD" w14:textId="55EA3D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4729E9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3B7F6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8828B32" w14:textId="77777777" w:rsidTr="00C51F06">
        <w:tc>
          <w:tcPr>
            <w:tcW w:w="0" w:type="auto"/>
          </w:tcPr>
          <w:p w14:paraId="6EF93A1A" w14:textId="6322B2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R4-2106978</w:t>
            </w:r>
          </w:p>
        </w:tc>
        <w:tc>
          <w:tcPr>
            <w:tcW w:w="0" w:type="auto"/>
          </w:tcPr>
          <w:p w14:paraId="6A36E450" w14:textId="452732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of test cases for HO delay and interruption for NR-U</w:t>
            </w:r>
          </w:p>
        </w:tc>
        <w:tc>
          <w:tcPr>
            <w:tcW w:w="0" w:type="auto"/>
          </w:tcPr>
          <w:p w14:paraId="56E1CE6B" w14:textId="0BB6A8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FB8B44A" w14:textId="797AA3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E9576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CB8A3A" w14:textId="70ED88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R4-2105718</w:t>
            </w:r>
          </w:p>
        </w:tc>
      </w:tr>
      <w:tr w:rsidR="00C51F06" w14:paraId="2CC404DA" w14:textId="77777777" w:rsidTr="00C51F06">
        <w:tc>
          <w:tcPr>
            <w:tcW w:w="0" w:type="auto"/>
          </w:tcPr>
          <w:p w14:paraId="3FA1BAE4" w14:textId="76FAD7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R4-2106979</w:t>
            </w:r>
          </w:p>
        </w:tc>
        <w:tc>
          <w:tcPr>
            <w:tcW w:w="0" w:type="auto"/>
          </w:tcPr>
          <w:p w14:paraId="3A8BA3DB" w14:textId="103CF8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test cases for RRC release with redirection for NR-U</w:t>
            </w:r>
          </w:p>
        </w:tc>
        <w:tc>
          <w:tcPr>
            <w:tcW w:w="0" w:type="auto"/>
          </w:tcPr>
          <w:p w14:paraId="1A19D909" w14:textId="0E2850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CA7E4E4" w14:textId="3B9AD7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004E8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5D2E3F" w14:textId="3E3FA6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R4-2105719</w:t>
            </w:r>
          </w:p>
        </w:tc>
      </w:tr>
      <w:tr w:rsidR="00C51F06" w14:paraId="3523F102" w14:textId="77777777" w:rsidTr="00C51F06">
        <w:tc>
          <w:tcPr>
            <w:tcW w:w="0" w:type="auto"/>
          </w:tcPr>
          <w:p w14:paraId="7960CE19" w14:textId="3EE1B8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R4-2106980</w:t>
            </w:r>
          </w:p>
        </w:tc>
        <w:tc>
          <w:tcPr>
            <w:tcW w:w="0" w:type="auto"/>
          </w:tcPr>
          <w:p w14:paraId="11CF9B5B" w14:textId="74818A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test cases for timing requirements for NR-U</w:t>
            </w:r>
          </w:p>
        </w:tc>
        <w:tc>
          <w:tcPr>
            <w:tcW w:w="0" w:type="auto"/>
          </w:tcPr>
          <w:p w14:paraId="6487B8B7" w14:textId="28995E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5C62955" w14:textId="1ED894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2C8E7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61B32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9B6BE7B" w14:textId="77777777" w:rsidTr="00C51F06">
        <w:tc>
          <w:tcPr>
            <w:tcW w:w="0" w:type="auto"/>
          </w:tcPr>
          <w:p w14:paraId="052E7153" w14:textId="22B669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R4-2106981</w:t>
            </w:r>
          </w:p>
        </w:tc>
        <w:tc>
          <w:tcPr>
            <w:tcW w:w="0" w:type="auto"/>
          </w:tcPr>
          <w:p w14:paraId="61BE3918" w14:textId="4AF72D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of test cases for PSCell addition and release for NR-U</w:t>
            </w:r>
          </w:p>
        </w:tc>
        <w:tc>
          <w:tcPr>
            <w:tcW w:w="0" w:type="auto"/>
          </w:tcPr>
          <w:p w14:paraId="59A1338C" w14:textId="07A9A0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84355EF" w14:textId="118BED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A445DA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C9D9D6" w14:textId="401059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R4-2105723</w:t>
            </w:r>
          </w:p>
        </w:tc>
      </w:tr>
      <w:tr w:rsidR="00C51F06" w14:paraId="0EFC8B94" w14:textId="77777777" w:rsidTr="00C51F06">
        <w:tc>
          <w:tcPr>
            <w:tcW w:w="0" w:type="auto"/>
          </w:tcPr>
          <w:p w14:paraId="3B2F5B66" w14:textId="09835A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R4-2106982</w:t>
            </w:r>
          </w:p>
        </w:tc>
        <w:tc>
          <w:tcPr>
            <w:tcW w:w="0" w:type="auto"/>
          </w:tcPr>
          <w:p w14:paraId="22D232DF" w14:textId="0F2166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test cases for inter-RAT measurement for NR-U</w:t>
            </w:r>
          </w:p>
        </w:tc>
        <w:tc>
          <w:tcPr>
            <w:tcW w:w="0" w:type="auto"/>
          </w:tcPr>
          <w:p w14:paraId="74F64E2E" w14:textId="0F768E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8222B41" w14:textId="524A8B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1E22FD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52DD32" w14:textId="10E8FF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R4-2105725</w:t>
            </w:r>
          </w:p>
        </w:tc>
      </w:tr>
      <w:tr w:rsidR="00C51F06" w14:paraId="20543AAA" w14:textId="77777777" w:rsidTr="00C51F06">
        <w:tc>
          <w:tcPr>
            <w:tcW w:w="0" w:type="auto"/>
          </w:tcPr>
          <w:p w14:paraId="6CDE58FA" w14:textId="5A5B54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R4-2106983</w:t>
            </w:r>
          </w:p>
        </w:tc>
        <w:tc>
          <w:tcPr>
            <w:tcW w:w="0" w:type="auto"/>
          </w:tcPr>
          <w:p w14:paraId="29085A1F" w14:textId="7CCEAD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test cases for intra-frequency measurement accuracy for NR-U</w:t>
            </w:r>
          </w:p>
        </w:tc>
        <w:tc>
          <w:tcPr>
            <w:tcW w:w="0" w:type="auto"/>
          </w:tcPr>
          <w:p w14:paraId="40760EEF" w14:textId="1FDD35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C27BF18" w14:textId="045E41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BDAAE2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57A4A6" w14:textId="2F1585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R4-2105727</w:t>
            </w:r>
          </w:p>
        </w:tc>
      </w:tr>
      <w:tr w:rsidR="00C51F06" w14:paraId="0396A2CC" w14:textId="77777777" w:rsidTr="00C51F06">
        <w:tc>
          <w:tcPr>
            <w:tcW w:w="0" w:type="auto"/>
          </w:tcPr>
          <w:p w14:paraId="1C869515" w14:textId="44F01C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R4-2106984</w:t>
            </w:r>
          </w:p>
        </w:tc>
        <w:tc>
          <w:tcPr>
            <w:tcW w:w="0" w:type="auto"/>
          </w:tcPr>
          <w:p w14:paraId="7211FE99" w14:textId="4A9113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test cases for TCI switching for NR-U</w:t>
            </w:r>
          </w:p>
        </w:tc>
        <w:tc>
          <w:tcPr>
            <w:tcW w:w="0" w:type="auto"/>
          </w:tcPr>
          <w:p w14:paraId="376127B9" w14:textId="3AB233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53DACAA" w14:textId="6171C2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15C20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C1A9A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9828E60" w14:textId="77777777" w:rsidTr="00C51F06">
        <w:tc>
          <w:tcPr>
            <w:tcW w:w="0" w:type="auto"/>
          </w:tcPr>
          <w:p w14:paraId="08F31D24" w14:textId="509CF1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R4-2106985</w:t>
            </w:r>
          </w:p>
        </w:tc>
        <w:tc>
          <w:tcPr>
            <w:tcW w:w="0" w:type="auto"/>
          </w:tcPr>
          <w:p w14:paraId="71B1B69B" w14:textId="2FF852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neighbour cell measurement in NB-IoT RRC_CONNECTED state</w:t>
            </w:r>
          </w:p>
        </w:tc>
        <w:tc>
          <w:tcPr>
            <w:tcW w:w="0" w:type="auto"/>
          </w:tcPr>
          <w:p w14:paraId="49B751EB" w14:textId="647C2C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8CE76B8" w14:textId="0AB3A5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AD3C3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EC263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EB7033C" w14:textId="77777777" w:rsidTr="00C51F06">
        <w:tc>
          <w:tcPr>
            <w:tcW w:w="0" w:type="auto"/>
          </w:tcPr>
          <w:p w14:paraId="6D5E5FBA" w14:textId="1E03BC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R4-2106986</w:t>
            </w:r>
          </w:p>
        </w:tc>
        <w:tc>
          <w:tcPr>
            <w:tcW w:w="0" w:type="auto"/>
          </w:tcPr>
          <w:p w14:paraId="588B4806" w14:textId="10696B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requirements for SRS antenna switching</w:t>
            </w:r>
          </w:p>
        </w:tc>
        <w:tc>
          <w:tcPr>
            <w:tcW w:w="0" w:type="auto"/>
          </w:tcPr>
          <w:p w14:paraId="7256E5EB" w14:textId="37405C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ABF5D1D" w14:textId="3B3445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63D50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EFA5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6796420" w14:textId="77777777" w:rsidTr="00C51F06">
        <w:tc>
          <w:tcPr>
            <w:tcW w:w="0" w:type="auto"/>
          </w:tcPr>
          <w:p w14:paraId="6FA307E4" w14:textId="7A02D5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R4-2106987</w:t>
            </w:r>
          </w:p>
        </w:tc>
        <w:tc>
          <w:tcPr>
            <w:tcW w:w="0" w:type="auto"/>
          </w:tcPr>
          <w:p w14:paraId="5C729A3B" w14:textId="59CDF9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requirements for HO with PSCell</w:t>
            </w:r>
          </w:p>
        </w:tc>
        <w:tc>
          <w:tcPr>
            <w:tcW w:w="0" w:type="auto"/>
          </w:tcPr>
          <w:p w14:paraId="3393B28F" w14:textId="4DECF8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435EBB8" w14:textId="170782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A0CE8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20055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C5FA3B3" w14:textId="77777777" w:rsidTr="00C51F06">
        <w:tc>
          <w:tcPr>
            <w:tcW w:w="0" w:type="auto"/>
          </w:tcPr>
          <w:p w14:paraId="78027F62" w14:textId="5C17F5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R4-2106988</w:t>
            </w:r>
          </w:p>
        </w:tc>
        <w:tc>
          <w:tcPr>
            <w:tcW w:w="0" w:type="auto"/>
          </w:tcPr>
          <w:p w14:paraId="12DDB895" w14:textId="1E22AF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requirements for PUCCH SCell activation</w:t>
            </w:r>
          </w:p>
        </w:tc>
        <w:tc>
          <w:tcPr>
            <w:tcW w:w="0" w:type="auto"/>
          </w:tcPr>
          <w:p w14:paraId="5EFEE7D8" w14:textId="33B67F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41140C0" w14:textId="7B342D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EE0C8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64280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41C77C4" w14:textId="77777777" w:rsidTr="00C51F06">
        <w:tc>
          <w:tcPr>
            <w:tcW w:w="0" w:type="auto"/>
          </w:tcPr>
          <w:p w14:paraId="3C5A1F1B" w14:textId="732B6D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R4-2106989</w:t>
            </w:r>
          </w:p>
        </w:tc>
        <w:tc>
          <w:tcPr>
            <w:tcW w:w="0" w:type="auto"/>
          </w:tcPr>
          <w:p w14:paraId="686812C4" w14:textId="6412A7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per-FR gap capability</w:t>
            </w:r>
          </w:p>
        </w:tc>
        <w:tc>
          <w:tcPr>
            <w:tcW w:w="0" w:type="auto"/>
          </w:tcPr>
          <w:p w14:paraId="7BA4DFBD" w14:textId="3A9F62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F283D22" w14:textId="0F8A45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BE3BB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05806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3D610B5" w14:textId="77777777" w:rsidTr="00C51F06">
        <w:tc>
          <w:tcPr>
            <w:tcW w:w="0" w:type="auto"/>
          </w:tcPr>
          <w:p w14:paraId="53378767" w14:textId="264BD8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R4-2106990</w:t>
            </w:r>
          </w:p>
        </w:tc>
        <w:tc>
          <w:tcPr>
            <w:tcW w:w="0" w:type="auto"/>
          </w:tcPr>
          <w:p w14:paraId="14525F0D" w14:textId="46CC03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LTE-NR EMR requirements 36133</w:t>
            </w:r>
          </w:p>
        </w:tc>
        <w:tc>
          <w:tcPr>
            <w:tcW w:w="0" w:type="auto"/>
          </w:tcPr>
          <w:p w14:paraId="37152707" w14:textId="1BAF6E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186FEF3" w14:textId="343ED4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2EF8E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2ACBB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7C5F708" w14:textId="77777777" w:rsidTr="00C51F06">
        <w:tc>
          <w:tcPr>
            <w:tcW w:w="0" w:type="auto"/>
          </w:tcPr>
          <w:p w14:paraId="193F2F70" w14:textId="60A2DA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R4-2106991</w:t>
            </w:r>
          </w:p>
        </w:tc>
        <w:tc>
          <w:tcPr>
            <w:tcW w:w="0" w:type="auto"/>
          </w:tcPr>
          <w:p w14:paraId="280B8B0B" w14:textId="62B59A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EMR requirements correction 38133</w:t>
            </w:r>
          </w:p>
        </w:tc>
        <w:tc>
          <w:tcPr>
            <w:tcW w:w="0" w:type="auto"/>
          </w:tcPr>
          <w:p w14:paraId="5DE1F70B" w14:textId="6C0648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0CF36DD" w14:textId="48258E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8789C4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0FD0B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04445BA" w14:textId="77777777" w:rsidTr="00C51F06">
        <w:tc>
          <w:tcPr>
            <w:tcW w:w="0" w:type="auto"/>
          </w:tcPr>
          <w:p w14:paraId="58C286E6" w14:textId="2633B4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R4-2106992</w:t>
            </w:r>
          </w:p>
        </w:tc>
        <w:tc>
          <w:tcPr>
            <w:tcW w:w="0" w:type="auto"/>
          </w:tcPr>
          <w:p w14:paraId="39BDFFEB" w14:textId="289616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update EMR TC4</w:t>
            </w:r>
          </w:p>
        </w:tc>
        <w:tc>
          <w:tcPr>
            <w:tcW w:w="0" w:type="auto"/>
          </w:tcPr>
          <w:p w14:paraId="490FB675" w14:textId="20DA8E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AD78968" w14:textId="7BA07B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9BF51F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B956C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46361D3" w14:textId="77777777" w:rsidTr="00C51F06">
        <w:tc>
          <w:tcPr>
            <w:tcW w:w="0" w:type="auto"/>
          </w:tcPr>
          <w:p w14:paraId="51A8BDE2" w14:textId="73AC81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R4-2106993</w:t>
            </w:r>
          </w:p>
        </w:tc>
        <w:tc>
          <w:tcPr>
            <w:tcW w:w="0" w:type="auto"/>
          </w:tcPr>
          <w:p w14:paraId="518959F9" w14:textId="3BEDAE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direct SCell activation</w:t>
            </w:r>
          </w:p>
        </w:tc>
        <w:tc>
          <w:tcPr>
            <w:tcW w:w="0" w:type="auto"/>
          </w:tcPr>
          <w:p w14:paraId="1D4D7B41" w14:textId="284598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07E1F44" w14:textId="11065A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182457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AF2D23" w14:textId="3BB7E5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R4-2105741</w:t>
            </w:r>
          </w:p>
        </w:tc>
      </w:tr>
      <w:tr w:rsidR="00C51F06" w14:paraId="32095120" w14:textId="77777777" w:rsidTr="00C51F06">
        <w:tc>
          <w:tcPr>
            <w:tcW w:w="0" w:type="auto"/>
          </w:tcPr>
          <w:p w14:paraId="2983D18A" w14:textId="2A79FC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R4-2106994</w:t>
            </w:r>
          </w:p>
        </w:tc>
        <w:tc>
          <w:tcPr>
            <w:tcW w:w="0" w:type="auto"/>
          </w:tcPr>
          <w:p w14:paraId="410A520E" w14:textId="24DBD6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dormancy requirements</w:t>
            </w:r>
          </w:p>
        </w:tc>
        <w:tc>
          <w:tcPr>
            <w:tcW w:w="0" w:type="auto"/>
          </w:tcPr>
          <w:p w14:paraId="43FAC265" w14:textId="20C71F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6007855" w14:textId="120614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B150DF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C5F30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AA382EE" w14:textId="77777777" w:rsidTr="00C51F06">
        <w:tc>
          <w:tcPr>
            <w:tcW w:w="0" w:type="auto"/>
          </w:tcPr>
          <w:p w14:paraId="79524CD9" w14:textId="7DE2B6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R4-2106995</w:t>
            </w:r>
          </w:p>
        </w:tc>
        <w:tc>
          <w:tcPr>
            <w:tcW w:w="0" w:type="auto"/>
          </w:tcPr>
          <w:p w14:paraId="655B22E8" w14:textId="7D720F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for SCell dormancy tests</w:t>
            </w:r>
          </w:p>
        </w:tc>
        <w:tc>
          <w:tcPr>
            <w:tcW w:w="0" w:type="auto"/>
          </w:tcPr>
          <w:p w14:paraId="745704B5" w14:textId="1BD2BA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95C7935" w14:textId="7E42D4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A2BDF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5FAE0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CAD9EFE" w14:textId="77777777" w:rsidTr="00C51F06">
        <w:tc>
          <w:tcPr>
            <w:tcW w:w="0" w:type="auto"/>
          </w:tcPr>
          <w:p w14:paraId="7B2C7C9D" w14:textId="1BB948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R4-2106996</w:t>
            </w:r>
          </w:p>
        </w:tc>
        <w:tc>
          <w:tcPr>
            <w:tcW w:w="0" w:type="auto"/>
          </w:tcPr>
          <w:p w14:paraId="74B590B0" w14:textId="2E1847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SCell dormancy TC</w:t>
            </w:r>
          </w:p>
        </w:tc>
        <w:tc>
          <w:tcPr>
            <w:tcW w:w="0" w:type="auto"/>
          </w:tcPr>
          <w:p w14:paraId="747CA14D" w14:textId="7481D8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C45006E" w14:textId="3448DF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E2E66B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280DF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449BD07" w14:textId="77777777" w:rsidTr="00C51F06">
        <w:tc>
          <w:tcPr>
            <w:tcW w:w="0" w:type="auto"/>
          </w:tcPr>
          <w:p w14:paraId="020C8519" w14:textId="3BE58A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R4-2106997</w:t>
            </w:r>
          </w:p>
        </w:tc>
        <w:tc>
          <w:tcPr>
            <w:tcW w:w="0" w:type="auto"/>
          </w:tcPr>
          <w:p w14:paraId="355AB58C" w14:textId="700B1C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for RSTD measurement requirements</w:t>
            </w:r>
          </w:p>
        </w:tc>
        <w:tc>
          <w:tcPr>
            <w:tcW w:w="0" w:type="auto"/>
          </w:tcPr>
          <w:p w14:paraId="73F38ECE" w14:textId="75443F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1BA6899" w14:textId="56447C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4BA7D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7309B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F6BCF6" w14:textId="77777777" w:rsidTr="00C51F06">
        <w:tc>
          <w:tcPr>
            <w:tcW w:w="0" w:type="auto"/>
          </w:tcPr>
          <w:p w14:paraId="2C39FB04" w14:textId="52BC0C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R4-2106998</w:t>
            </w:r>
          </w:p>
        </w:tc>
        <w:tc>
          <w:tcPr>
            <w:tcW w:w="0" w:type="auto"/>
          </w:tcPr>
          <w:p w14:paraId="475F9674" w14:textId="134989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RSTD measurement requirements</w:t>
            </w:r>
          </w:p>
        </w:tc>
        <w:tc>
          <w:tcPr>
            <w:tcW w:w="0" w:type="auto"/>
          </w:tcPr>
          <w:p w14:paraId="391BBD5A" w14:textId="071DF8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83BFE08" w14:textId="23CA6D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08D7F0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4F0EC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1A8ABE4" w14:textId="77777777" w:rsidTr="00C51F06">
        <w:tc>
          <w:tcPr>
            <w:tcW w:w="0" w:type="auto"/>
          </w:tcPr>
          <w:p w14:paraId="78A36D93" w14:textId="2ED718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R4-2106999</w:t>
            </w:r>
          </w:p>
        </w:tc>
        <w:tc>
          <w:tcPr>
            <w:tcW w:w="0" w:type="auto"/>
          </w:tcPr>
          <w:p w14:paraId="30AF9721" w14:textId="0CCB3C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for PRS-RSRP measurement requirements</w:t>
            </w:r>
          </w:p>
        </w:tc>
        <w:tc>
          <w:tcPr>
            <w:tcW w:w="0" w:type="auto"/>
          </w:tcPr>
          <w:p w14:paraId="5B458C74" w14:textId="6BDAED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62A1237" w14:textId="48DFE7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0973D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ACD65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444A113" w14:textId="77777777" w:rsidTr="00C51F06">
        <w:tc>
          <w:tcPr>
            <w:tcW w:w="0" w:type="auto"/>
          </w:tcPr>
          <w:p w14:paraId="6DC7640A" w14:textId="47E416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R4-2107000</w:t>
            </w:r>
          </w:p>
        </w:tc>
        <w:tc>
          <w:tcPr>
            <w:tcW w:w="0" w:type="auto"/>
          </w:tcPr>
          <w:p w14:paraId="1555B3D8" w14:textId="143709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PRS-RSRP measurement requirements</w:t>
            </w:r>
          </w:p>
        </w:tc>
        <w:tc>
          <w:tcPr>
            <w:tcW w:w="0" w:type="auto"/>
          </w:tcPr>
          <w:p w14:paraId="13E121A4" w14:textId="1E7AAC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ED43E96" w14:textId="632E15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F71C83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1A1FD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D5FC22A" w14:textId="77777777" w:rsidTr="00C51F06">
        <w:tc>
          <w:tcPr>
            <w:tcW w:w="0" w:type="auto"/>
          </w:tcPr>
          <w:p w14:paraId="1A6BB26B" w14:textId="5DA8BE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R4-2107001</w:t>
            </w:r>
          </w:p>
        </w:tc>
        <w:tc>
          <w:tcPr>
            <w:tcW w:w="0" w:type="auto"/>
          </w:tcPr>
          <w:p w14:paraId="30A879C1" w14:textId="2DB1FC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for UE Rx-Rx time difference measurement requirements</w:t>
            </w:r>
          </w:p>
        </w:tc>
        <w:tc>
          <w:tcPr>
            <w:tcW w:w="0" w:type="auto"/>
          </w:tcPr>
          <w:p w14:paraId="4A53B482" w14:textId="203BB8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840BF70" w14:textId="2E1005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FCE7D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5790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3039D34" w14:textId="77777777" w:rsidTr="00C51F06">
        <w:tc>
          <w:tcPr>
            <w:tcW w:w="0" w:type="auto"/>
          </w:tcPr>
          <w:p w14:paraId="3FE80AB3" w14:textId="0CB298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R4-2107002</w:t>
            </w:r>
          </w:p>
        </w:tc>
        <w:tc>
          <w:tcPr>
            <w:tcW w:w="0" w:type="auto"/>
          </w:tcPr>
          <w:p w14:paraId="43EF5CCE" w14:textId="3A9235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UE Rx-Tx time difference measurement requirements</w:t>
            </w:r>
          </w:p>
        </w:tc>
        <w:tc>
          <w:tcPr>
            <w:tcW w:w="0" w:type="auto"/>
          </w:tcPr>
          <w:p w14:paraId="50C81444" w14:textId="160FF4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6BE4ED8" w14:textId="7D290E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DE37BA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0B7E9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8BF6981" w14:textId="77777777" w:rsidTr="00C51F06">
        <w:tc>
          <w:tcPr>
            <w:tcW w:w="0" w:type="auto"/>
          </w:tcPr>
          <w:p w14:paraId="2B19A8CD" w14:textId="523F3A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R4-2107003</w:t>
            </w:r>
          </w:p>
        </w:tc>
        <w:tc>
          <w:tcPr>
            <w:tcW w:w="0" w:type="auto"/>
          </w:tcPr>
          <w:p w14:paraId="126D7B98" w14:textId="5EB7FD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CSSF, measurement capability and MG for PRS measurement</w:t>
            </w:r>
          </w:p>
        </w:tc>
        <w:tc>
          <w:tcPr>
            <w:tcW w:w="0" w:type="auto"/>
          </w:tcPr>
          <w:p w14:paraId="0D2B35C3" w14:textId="538097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DBA2E84" w14:textId="074D8A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974C0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4C8C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CBD4CDB" w14:textId="77777777" w:rsidTr="00C51F06">
        <w:tc>
          <w:tcPr>
            <w:tcW w:w="0" w:type="auto"/>
          </w:tcPr>
          <w:p w14:paraId="47BF029B" w14:textId="553A2D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R4-2107004</w:t>
            </w:r>
          </w:p>
        </w:tc>
        <w:tc>
          <w:tcPr>
            <w:tcW w:w="0" w:type="auto"/>
          </w:tcPr>
          <w:p w14:paraId="05D3DF3C" w14:textId="33E3D2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CSSF, measurement capability and MG for PRS measurement 38.133</w:t>
            </w:r>
          </w:p>
        </w:tc>
        <w:tc>
          <w:tcPr>
            <w:tcW w:w="0" w:type="auto"/>
          </w:tcPr>
          <w:p w14:paraId="2C27BBFE" w14:textId="462224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B63C5C9" w14:textId="26D4A9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DA760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30B5DA" w14:textId="477C2F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R4-2105748</w:t>
            </w:r>
          </w:p>
        </w:tc>
      </w:tr>
      <w:tr w:rsidR="00C51F06" w14:paraId="2D7C7363" w14:textId="77777777" w:rsidTr="00C51F06">
        <w:tc>
          <w:tcPr>
            <w:tcW w:w="0" w:type="auto"/>
          </w:tcPr>
          <w:p w14:paraId="498D2880" w14:textId="1A6364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R4-2107005</w:t>
            </w:r>
          </w:p>
        </w:tc>
        <w:tc>
          <w:tcPr>
            <w:tcW w:w="0" w:type="auto"/>
          </w:tcPr>
          <w:p w14:paraId="47579A14" w14:textId="721FAD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remove measurement gap pattern #25 for LTE measurement in 36.133</w:t>
            </w:r>
          </w:p>
        </w:tc>
        <w:tc>
          <w:tcPr>
            <w:tcW w:w="0" w:type="auto"/>
          </w:tcPr>
          <w:p w14:paraId="06BEDA78" w14:textId="4451A4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2CFE1F8" w14:textId="0B2E4D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C1CBFA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F184B2" w14:textId="0A4E26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R4-2105749</w:t>
            </w:r>
          </w:p>
        </w:tc>
      </w:tr>
      <w:tr w:rsidR="00C51F06" w14:paraId="71ED880F" w14:textId="77777777" w:rsidTr="00C51F06">
        <w:tc>
          <w:tcPr>
            <w:tcW w:w="0" w:type="auto"/>
          </w:tcPr>
          <w:p w14:paraId="3F61C184" w14:textId="408998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R4-2107006</w:t>
            </w:r>
          </w:p>
        </w:tc>
        <w:tc>
          <w:tcPr>
            <w:tcW w:w="0" w:type="auto"/>
          </w:tcPr>
          <w:p w14:paraId="2449BDE5" w14:textId="79A15E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accuracy requirements for RSTD measurement</w:t>
            </w:r>
          </w:p>
        </w:tc>
        <w:tc>
          <w:tcPr>
            <w:tcW w:w="0" w:type="auto"/>
          </w:tcPr>
          <w:p w14:paraId="3C06C4F8" w14:textId="3EA224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ABF4292" w14:textId="6D5AD9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69CB2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A2A70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DAD36C0" w14:textId="77777777" w:rsidTr="00C51F06">
        <w:tc>
          <w:tcPr>
            <w:tcW w:w="0" w:type="auto"/>
          </w:tcPr>
          <w:p w14:paraId="14BB465C" w14:textId="591A5D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R4-2107007</w:t>
            </w:r>
          </w:p>
        </w:tc>
        <w:tc>
          <w:tcPr>
            <w:tcW w:w="0" w:type="auto"/>
          </w:tcPr>
          <w:p w14:paraId="6F86ED71" w14:textId="639363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accuracy requirements for RSTD measurement</w:t>
            </w:r>
          </w:p>
        </w:tc>
        <w:tc>
          <w:tcPr>
            <w:tcW w:w="0" w:type="auto"/>
          </w:tcPr>
          <w:p w14:paraId="265006D5" w14:textId="286314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722D9BE" w14:textId="7C0ABF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F0828F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193905" w14:textId="4353C7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R4-2105829</w:t>
            </w:r>
          </w:p>
        </w:tc>
      </w:tr>
      <w:tr w:rsidR="00C51F06" w14:paraId="5C9FD5A2" w14:textId="77777777" w:rsidTr="00C51F06">
        <w:tc>
          <w:tcPr>
            <w:tcW w:w="0" w:type="auto"/>
          </w:tcPr>
          <w:p w14:paraId="353A5D2A" w14:textId="7AD38C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R4-2107008</w:t>
            </w:r>
          </w:p>
        </w:tc>
        <w:tc>
          <w:tcPr>
            <w:tcW w:w="0" w:type="auto"/>
          </w:tcPr>
          <w:p w14:paraId="1B14E81B" w14:textId="20BB62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accuracy requirements for PRS-RSRP measurement</w:t>
            </w:r>
          </w:p>
        </w:tc>
        <w:tc>
          <w:tcPr>
            <w:tcW w:w="0" w:type="auto"/>
          </w:tcPr>
          <w:p w14:paraId="0C19111A" w14:textId="4FC2CA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8B1DC40" w14:textId="7ED888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5B59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9372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387AB16" w14:textId="77777777" w:rsidTr="00C51F06">
        <w:tc>
          <w:tcPr>
            <w:tcW w:w="0" w:type="auto"/>
          </w:tcPr>
          <w:p w14:paraId="107DE0F5" w14:textId="16BB51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R4-2107009</w:t>
            </w:r>
          </w:p>
        </w:tc>
        <w:tc>
          <w:tcPr>
            <w:tcW w:w="0" w:type="auto"/>
          </w:tcPr>
          <w:p w14:paraId="482BD3EC" w14:textId="2B3AF1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accuracy requirements for UE Rx-Tx time difference measurement</w:t>
            </w:r>
          </w:p>
        </w:tc>
        <w:tc>
          <w:tcPr>
            <w:tcW w:w="0" w:type="auto"/>
          </w:tcPr>
          <w:p w14:paraId="546DD20F" w14:textId="0F5B76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42074AD" w14:textId="42E1DB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28C18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961A9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63A255C" w14:textId="77777777" w:rsidTr="00C51F06">
        <w:tc>
          <w:tcPr>
            <w:tcW w:w="0" w:type="auto"/>
          </w:tcPr>
          <w:p w14:paraId="70F78F93" w14:textId="4FB809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R4-2107010</w:t>
            </w:r>
          </w:p>
        </w:tc>
        <w:tc>
          <w:tcPr>
            <w:tcW w:w="0" w:type="auto"/>
          </w:tcPr>
          <w:p w14:paraId="644BE77F" w14:textId="626451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test case for UE positioning requirements</w:t>
            </w:r>
          </w:p>
        </w:tc>
        <w:tc>
          <w:tcPr>
            <w:tcW w:w="0" w:type="auto"/>
          </w:tcPr>
          <w:p w14:paraId="4EFCDEF5" w14:textId="3DA041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6024574" w14:textId="47FC0D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2F54E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D9BD2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84CEFC3" w14:textId="77777777" w:rsidTr="00C51F06">
        <w:tc>
          <w:tcPr>
            <w:tcW w:w="0" w:type="auto"/>
          </w:tcPr>
          <w:p w14:paraId="3CAC917A" w14:textId="2A96D8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R4-2107011</w:t>
            </w:r>
          </w:p>
        </w:tc>
        <w:tc>
          <w:tcPr>
            <w:tcW w:w="0" w:type="auto"/>
          </w:tcPr>
          <w:p w14:paraId="4355D112" w14:textId="7801EC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TC for PRS-RSRP measurement requirements for FR1 in SA</w:t>
            </w:r>
          </w:p>
        </w:tc>
        <w:tc>
          <w:tcPr>
            <w:tcW w:w="0" w:type="auto"/>
          </w:tcPr>
          <w:p w14:paraId="4E42764E" w14:textId="7CD65F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6C17536" w14:textId="471B24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6BA818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078A2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6B4A475" w14:textId="77777777" w:rsidTr="00C51F06">
        <w:tc>
          <w:tcPr>
            <w:tcW w:w="0" w:type="auto"/>
          </w:tcPr>
          <w:p w14:paraId="005B45F4" w14:textId="3B1605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R4-2107012</w:t>
            </w:r>
          </w:p>
        </w:tc>
        <w:tc>
          <w:tcPr>
            <w:tcW w:w="0" w:type="auto"/>
          </w:tcPr>
          <w:p w14:paraId="489762D4" w14:textId="56D186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TC for RSTD measurement accuracy for FR1 and FR2 in SA</w:t>
            </w:r>
          </w:p>
        </w:tc>
        <w:tc>
          <w:tcPr>
            <w:tcW w:w="0" w:type="auto"/>
          </w:tcPr>
          <w:p w14:paraId="72B739E7" w14:textId="3F0FD6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A3547CE" w14:textId="5D9DD3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910917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A93D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AB78BB8" w14:textId="77777777" w:rsidTr="00C51F06">
        <w:tc>
          <w:tcPr>
            <w:tcW w:w="0" w:type="auto"/>
          </w:tcPr>
          <w:p w14:paraId="72BE0459" w14:textId="6E7807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R4-2107013</w:t>
            </w:r>
          </w:p>
        </w:tc>
        <w:tc>
          <w:tcPr>
            <w:tcW w:w="0" w:type="auto"/>
          </w:tcPr>
          <w:p w14:paraId="7EB9B241" w14:textId="0DD239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issues for gNB positioning measurement requirements</w:t>
            </w:r>
          </w:p>
        </w:tc>
        <w:tc>
          <w:tcPr>
            <w:tcW w:w="0" w:type="auto"/>
          </w:tcPr>
          <w:p w14:paraId="34F8656B" w14:textId="54FC33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85792D0" w14:textId="6A41A4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A8005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21EE1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64FE4EC" w14:textId="77777777" w:rsidTr="00C51F06">
        <w:tc>
          <w:tcPr>
            <w:tcW w:w="0" w:type="auto"/>
          </w:tcPr>
          <w:p w14:paraId="59157F32" w14:textId="220E30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R4-2107014</w:t>
            </w:r>
          </w:p>
        </w:tc>
        <w:tc>
          <w:tcPr>
            <w:tcW w:w="0" w:type="auto"/>
          </w:tcPr>
          <w:p w14:paraId="28BD856B" w14:textId="157377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link level simulation assumption for gNB positioning measurement performance</w:t>
            </w:r>
          </w:p>
        </w:tc>
        <w:tc>
          <w:tcPr>
            <w:tcW w:w="0" w:type="auto"/>
          </w:tcPr>
          <w:p w14:paraId="09B43510" w14:textId="09C7BD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1645C76" w14:textId="4ECF02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23BF6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7811CE" w14:textId="769605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R4-2105758</w:t>
            </w:r>
          </w:p>
        </w:tc>
      </w:tr>
      <w:tr w:rsidR="00C51F06" w14:paraId="4B8B3DF5" w14:textId="77777777" w:rsidTr="00C51F06">
        <w:tc>
          <w:tcPr>
            <w:tcW w:w="0" w:type="auto"/>
          </w:tcPr>
          <w:p w14:paraId="7DB08CCC" w14:textId="37D4AF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R4-2107015</w:t>
            </w:r>
          </w:p>
        </w:tc>
        <w:tc>
          <w:tcPr>
            <w:tcW w:w="0" w:type="auto"/>
          </w:tcPr>
          <w:p w14:paraId="791669F6" w14:textId="756096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gNB Rx-Tx time difference requirements</w:t>
            </w:r>
          </w:p>
        </w:tc>
        <w:tc>
          <w:tcPr>
            <w:tcW w:w="0" w:type="auto"/>
          </w:tcPr>
          <w:p w14:paraId="6BEC0C4F" w14:textId="158844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9A11BF9" w14:textId="27B6B1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BB013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2B5C9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2C62442" w14:textId="77777777" w:rsidTr="00C51F06">
        <w:tc>
          <w:tcPr>
            <w:tcW w:w="0" w:type="auto"/>
          </w:tcPr>
          <w:p w14:paraId="7516AA54" w14:textId="7669BF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R4-2107016</w:t>
            </w:r>
          </w:p>
        </w:tc>
        <w:tc>
          <w:tcPr>
            <w:tcW w:w="0" w:type="auto"/>
          </w:tcPr>
          <w:p w14:paraId="019146E4" w14:textId="51E5B0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gNB Rx-Tx time difference requirements</w:t>
            </w:r>
          </w:p>
        </w:tc>
        <w:tc>
          <w:tcPr>
            <w:tcW w:w="0" w:type="auto"/>
          </w:tcPr>
          <w:p w14:paraId="3D593B5F" w14:textId="73A3A9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3477B3D" w14:textId="68B5EA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4F9C4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2BA782" w14:textId="26033F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R4-2105757</w:t>
            </w:r>
          </w:p>
        </w:tc>
      </w:tr>
      <w:tr w:rsidR="00C51F06" w14:paraId="2EC02C75" w14:textId="77777777" w:rsidTr="00C51F06">
        <w:tc>
          <w:tcPr>
            <w:tcW w:w="0" w:type="auto"/>
          </w:tcPr>
          <w:p w14:paraId="5E360AF1" w14:textId="1D763F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R4-2107017</w:t>
            </w:r>
          </w:p>
        </w:tc>
        <w:tc>
          <w:tcPr>
            <w:tcW w:w="0" w:type="auto"/>
          </w:tcPr>
          <w:p w14:paraId="5A4E97E4" w14:textId="5C7F1C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SRS-RSRP requirements</w:t>
            </w:r>
          </w:p>
        </w:tc>
        <w:tc>
          <w:tcPr>
            <w:tcW w:w="0" w:type="auto"/>
          </w:tcPr>
          <w:p w14:paraId="1425E597" w14:textId="1367A8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CE58A94" w14:textId="0AB2A1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02167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25F1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636E676" w14:textId="77777777" w:rsidTr="00C51F06">
        <w:tc>
          <w:tcPr>
            <w:tcW w:w="0" w:type="auto"/>
          </w:tcPr>
          <w:p w14:paraId="03128AB1" w14:textId="63342E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R4-2107018</w:t>
            </w:r>
          </w:p>
        </w:tc>
        <w:tc>
          <w:tcPr>
            <w:tcW w:w="0" w:type="auto"/>
          </w:tcPr>
          <w:p w14:paraId="795F4D89" w14:textId="63FB45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SRS-RSRP requirements</w:t>
            </w:r>
          </w:p>
        </w:tc>
        <w:tc>
          <w:tcPr>
            <w:tcW w:w="0" w:type="auto"/>
          </w:tcPr>
          <w:p w14:paraId="582E8B8A" w14:textId="39A706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CAC06FA" w14:textId="57B396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E94502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D2DB6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73F4FCA" w14:textId="77777777" w:rsidTr="00C51F06">
        <w:tc>
          <w:tcPr>
            <w:tcW w:w="0" w:type="auto"/>
          </w:tcPr>
          <w:p w14:paraId="6B95CA28" w14:textId="22E4AE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R4-2107019</w:t>
            </w:r>
          </w:p>
        </w:tc>
        <w:tc>
          <w:tcPr>
            <w:tcW w:w="0" w:type="auto"/>
          </w:tcPr>
          <w:p w14:paraId="6C794CE0" w14:textId="3A14E3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UL-RTOA requirements</w:t>
            </w:r>
          </w:p>
        </w:tc>
        <w:tc>
          <w:tcPr>
            <w:tcW w:w="0" w:type="auto"/>
          </w:tcPr>
          <w:p w14:paraId="04872065" w14:textId="4E6574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EF26F46" w14:textId="2528FF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5A3AD3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3805B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733FA46" w14:textId="77777777" w:rsidTr="00C51F06">
        <w:tc>
          <w:tcPr>
            <w:tcW w:w="0" w:type="auto"/>
          </w:tcPr>
          <w:p w14:paraId="2A358452" w14:textId="10150A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R4-2107020</w:t>
            </w:r>
          </w:p>
        </w:tc>
        <w:tc>
          <w:tcPr>
            <w:tcW w:w="0" w:type="auto"/>
          </w:tcPr>
          <w:p w14:paraId="622209D7" w14:textId="124282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UL-RTOA requirements</w:t>
            </w:r>
          </w:p>
        </w:tc>
        <w:tc>
          <w:tcPr>
            <w:tcW w:w="0" w:type="auto"/>
          </w:tcPr>
          <w:p w14:paraId="4EE064F5" w14:textId="1C9F4D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18DDB68" w14:textId="267B7E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A26D47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B0943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53B65E" w14:textId="77777777" w:rsidTr="00C51F06">
        <w:tc>
          <w:tcPr>
            <w:tcW w:w="0" w:type="auto"/>
          </w:tcPr>
          <w:p w14:paraId="17392A9F" w14:textId="378812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R4-2107021</w:t>
            </w:r>
          </w:p>
        </w:tc>
        <w:tc>
          <w:tcPr>
            <w:tcW w:w="0" w:type="auto"/>
          </w:tcPr>
          <w:p w14:paraId="0724DD3F" w14:textId="7A342D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in multiple SCell activation</w:t>
            </w:r>
          </w:p>
        </w:tc>
        <w:tc>
          <w:tcPr>
            <w:tcW w:w="0" w:type="auto"/>
          </w:tcPr>
          <w:p w14:paraId="2C48784E" w14:textId="3EB24F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33C0793" w14:textId="599455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FB77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34C41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FCDA2AF" w14:textId="77777777" w:rsidTr="00C51F06">
        <w:tc>
          <w:tcPr>
            <w:tcW w:w="0" w:type="auto"/>
          </w:tcPr>
          <w:p w14:paraId="1EA7C5B4" w14:textId="6EE6FB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R4-2107022</w:t>
            </w:r>
          </w:p>
        </w:tc>
        <w:tc>
          <w:tcPr>
            <w:tcW w:w="0" w:type="auto"/>
          </w:tcPr>
          <w:p w14:paraId="255855C5" w14:textId="2E3FB5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remaining issues in multiple SCell activation</w:t>
            </w:r>
          </w:p>
        </w:tc>
        <w:tc>
          <w:tcPr>
            <w:tcW w:w="0" w:type="auto"/>
          </w:tcPr>
          <w:p w14:paraId="48DF3611" w14:textId="5D1E53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629F94D" w14:textId="6F6813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34DD19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6F81A6" w14:textId="06C967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R4-2105768</w:t>
            </w:r>
          </w:p>
        </w:tc>
      </w:tr>
      <w:tr w:rsidR="00C51F06" w14:paraId="3C431B55" w14:textId="77777777" w:rsidTr="00C51F06">
        <w:tc>
          <w:tcPr>
            <w:tcW w:w="0" w:type="auto"/>
          </w:tcPr>
          <w:p w14:paraId="10B07D5C" w14:textId="757C6E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R4-2107023</w:t>
            </w:r>
          </w:p>
        </w:tc>
        <w:tc>
          <w:tcPr>
            <w:tcW w:w="0" w:type="auto"/>
          </w:tcPr>
          <w:p w14:paraId="5DC5EF30" w14:textId="41B5C5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CSI-RSRP accuracy requirements</w:t>
            </w:r>
          </w:p>
        </w:tc>
        <w:tc>
          <w:tcPr>
            <w:tcW w:w="0" w:type="auto"/>
          </w:tcPr>
          <w:p w14:paraId="0D75EA32" w14:textId="756FB9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FA626E6" w14:textId="5A1930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2F423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0CDB3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1D4AC9A" w14:textId="77777777" w:rsidTr="00C51F06">
        <w:tc>
          <w:tcPr>
            <w:tcW w:w="0" w:type="auto"/>
          </w:tcPr>
          <w:p w14:paraId="3318A1DE" w14:textId="66EE66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R4-2107024</w:t>
            </w:r>
          </w:p>
        </w:tc>
        <w:tc>
          <w:tcPr>
            <w:tcW w:w="0" w:type="auto"/>
          </w:tcPr>
          <w:p w14:paraId="530685A5" w14:textId="62D03C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CSI-SINR accuracy requirements</w:t>
            </w:r>
          </w:p>
        </w:tc>
        <w:tc>
          <w:tcPr>
            <w:tcW w:w="0" w:type="auto"/>
          </w:tcPr>
          <w:p w14:paraId="3C41F1C8" w14:textId="699BBC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8E557ED" w14:textId="1689FA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6B09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6683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DDEC700" w14:textId="77777777" w:rsidTr="00C51F06">
        <w:tc>
          <w:tcPr>
            <w:tcW w:w="0" w:type="auto"/>
          </w:tcPr>
          <w:p w14:paraId="6213AC29" w14:textId="0684FC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R4-2107025</w:t>
            </w:r>
          </w:p>
        </w:tc>
        <w:tc>
          <w:tcPr>
            <w:tcW w:w="0" w:type="auto"/>
          </w:tcPr>
          <w:p w14:paraId="27C09602" w14:textId="36E422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CSI-SINR accuracy requirements</w:t>
            </w:r>
          </w:p>
        </w:tc>
        <w:tc>
          <w:tcPr>
            <w:tcW w:w="0" w:type="auto"/>
          </w:tcPr>
          <w:p w14:paraId="2247A0E5" w14:textId="691953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0F446B0" w14:textId="0B949F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6488B1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0C607F" w14:textId="5FB8A4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R4-2105778</w:t>
            </w:r>
          </w:p>
        </w:tc>
      </w:tr>
      <w:tr w:rsidR="00C51F06" w14:paraId="4DA20713" w14:textId="77777777" w:rsidTr="00C51F06">
        <w:tc>
          <w:tcPr>
            <w:tcW w:w="0" w:type="auto"/>
          </w:tcPr>
          <w:p w14:paraId="11788C02" w14:textId="5BF642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R4-2107026</w:t>
            </w:r>
          </w:p>
        </w:tc>
        <w:tc>
          <w:tcPr>
            <w:tcW w:w="0" w:type="auto"/>
          </w:tcPr>
          <w:p w14:paraId="589FD90E" w14:textId="116EEA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update TC3 and TC12 for CSI-RS accuracy test</w:t>
            </w:r>
          </w:p>
        </w:tc>
        <w:tc>
          <w:tcPr>
            <w:tcW w:w="0" w:type="auto"/>
          </w:tcPr>
          <w:p w14:paraId="0756CDFF" w14:textId="67366D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829764C" w14:textId="2E182E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AC001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8CABA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89C47B6" w14:textId="77777777" w:rsidTr="00C51F06">
        <w:tc>
          <w:tcPr>
            <w:tcW w:w="0" w:type="auto"/>
          </w:tcPr>
          <w:p w14:paraId="42F34AEC" w14:textId="2E77F6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R4-2107027</w:t>
            </w:r>
          </w:p>
        </w:tc>
        <w:tc>
          <w:tcPr>
            <w:tcW w:w="0" w:type="auto"/>
          </w:tcPr>
          <w:p w14:paraId="0A8E1934" w14:textId="4B3B16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pre-configured MG</w:t>
            </w:r>
          </w:p>
        </w:tc>
        <w:tc>
          <w:tcPr>
            <w:tcW w:w="0" w:type="auto"/>
          </w:tcPr>
          <w:p w14:paraId="08698EB9" w14:textId="34E005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49516D6" w14:textId="1137C9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9A027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5D1FD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5926112" w14:textId="77777777" w:rsidTr="00C51F06">
        <w:tc>
          <w:tcPr>
            <w:tcW w:w="0" w:type="auto"/>
          </w:tcPr>
          <w:p w14:paraId="0EAE8652" w14:textId="2BA2BD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R4-2107028</w:t>
            </w:r>
          </w:p>
        </w:tc>
        <w:tc>
          <w:tcPr>
            <w:tcW w:w="0" w:type="auto"/>
          </w:tcPr>
          <w:p w14:paraId="5863B3E1" w14:textId="1D4E34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multiple concurrent MGs</w:t>
            </w:r>
          </w:p>
        </w:tc>
        <w:tc>
          <w:tcPr>
            <w:tcW w:w="0" w:type="auto"/>
          </w:tcPr>
          <w:p w14:paraId="03F8B282" w14:textId="5C3AEC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6E4CAB0" w14:textId="5B8872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40BB3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5C3C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B66D4EA" w14:textId="77777777" w:rsidTr="00C51F06">
        <w:tc>
          <w:tcPr>
            <w:tcW w:w="0" w:type="auto"/>
          </w:tcPr>
          <w:p w14:paraId="7E7607A6" w14:textId="5302D8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R4-2107029</w:t>
            </w:r>
          </w:p>
        </w:tc>
        <w:tc>
          <w:tcPr>
            <w:tcW w:w="0" w:type="auto"/>
          </w:tcPr>
          <w:p w14:paraId="1110613F" w14:textId="2F3C12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NCSG</w:t>
            </w:r>
          </w:p>
        </w:tc>
        <w:tc>
          <w:tcPr>
            <w:tcW w:w="0" w:type="auto"/>
          </w:tcPr>
          <w:p w14:paraId="3C6F5DC4" w14:textId="2EAE70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76D04AB" w14:textId="752761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58CD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C2C0B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A0B9F0B" w14:textId="77777777" w:rsidTr="00C51F06">
        <w:tc>
          <w:tcPr>
            <w:tcW w:w="0" w:type="auto"/>
          </w:tcPr>
          <w:p w14:paraId="2C25AE14" w14:textId="3AE13A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R4-2107030</w:t>
            </w:r>
          </w:p>
        </w:tc>
        <w:tc>
          <w:tcPr>
            <w:tcW w:w="0" w:type="auto"/>
          </w:tcPr>
          <w:p w14:paraId="3C941314" w14:textId="6D806C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issues for NTN RRM</w:t>
            </w:r>
          </w:p>
        </w:tc>
        <w:tc>
          <w:tcPr>
            <w:tcW w:w="0" w:type="auto"/>
          </w:tcPr>
          <w:p w14:paraId="17ACA9A1" w14:textId="72CC09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5F44447" w14:textId="189862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EC39E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75174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9D51194" w14:textId="77777777" w:rsidTr="00C51F06">
        <w:tc>
          <w:tcPr>
            <w:tcW w:w="0" w:type="auto"/>
          </w:tcPr>
          <w:p w14:paraId="0168EEFB" w14:textId="2E1039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R4-2107031</w:t>
            </w:r>
          </w:p>
        </w:tc>
        <w:tc>
          <w:tcPr>
            <w:tcW w:w="0" w:type="auto"/>
          </w:tcPr>
          <w:p w14:paraId="31A4B833" w14:textId="3F6888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UE transmit timing error</w:t>
            </w:r>
          </w:p>
        </w:tc>
        <w:tc>
          <w:tcPr>
            <w:tcW w:w="0" w:type="auto"/>
          </w:tcPr>
          <w:p w14:paraId="173B4C08" w14:textId="2843B1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8E0832B" w14:textId="47EED6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14E9E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5E9DB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002AA7F" w14:textId="77777777" w:rsidTr="00C51F06">
        <w:tc>
          <w:tcPr>
            <w:tcW w:w="0" w:type="auto"/>
          </w:tcPr>
          <w:p w14:paraId="351582C6" w14:textId="3153CB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R4-2107032</w:t>
            </w:r>
          </w:p>
        </w:tc>
        <w:tc>
          <w:tcPr>
            <w:tcW w:w="0" w:type="auto"/>
          </w:tcPr>
          <w:p w14:paraId="1546BC7A" w14:textId="76B9FB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for Study on 5G NR UE Application Layer Data Throughput Performance</w:t>
            </w:r>
          </w:p>
        </w:tc>
        <w:tc>
          <w:tcPr>
            <w:tcW w:w="0" w:type="auto"/>
          </w:tcPr>
          <w:p w14:paraId="55B93FED" w14:textId="57DFF8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ED65C5C" w14:textId="463D34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0A2198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BA1D4C" w14:textId="3520F5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R4-2106124</w:t>
            </w:r>
          </w:p>
        </w:tc>
      </w:tr>
      <w:tr w:rsidR="00C51F06" w14:paraId="591846F3" w14:textId="77777777" w:rsidTr="00C51F06">
        <w:tc>
          <w:tcPr>
            <w:tcW w:w="0" w:type="auto"/>
          </w:tcPr>
          <w:p w14:paraId="2887F7EC" w14:textId="1366C7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R4-2107033</w:t>
            </w:r>
          </w:p>
        </w:tc>
        <w:tc>
          <w:tcPr>
            <w:tcW w:w="0" w:type="auto"/>
          </w:tcPr>
          <w:p w14:paraId="033EDBE0" w14:textId="691074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Methodology for Application Layer Throughput Tests</w:t>
            </w:r>
          </w:p>
        </w:tc>
        <w:tc>
          <w:tcPr>
            <w:tcW w:w="0" w:type="auto"/>
          </w:tcPr>
          <w:p w14:paraId="1D85CA43" w14:textId="3762EA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0AD346D" w14:textId="68CF51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C0FA0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450D3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A19DFF3" w14:textId="77777777" w:rsidTr="00C51F06">
        <w:tc>
          <w:tcPr>
            <w:tcW w:w="0" w:type="auto"/>
          </w:tcPr>
          <w:p w14:paraId="16A3D773" w14:textId="2DB140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R4-2107034</w:t>
            </w:r>
          </w:p>
        </w:tc>
        <w:tc>
          <w:tcPr>
            <w:tcW w:w="0" w:type="auto"/>
          </w:tcPr>
          <w:p w14:paraId="268D1DA9" w14:textId="040806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on FR2 UL gap for self-calibration</w:t>
            </w:r>
          </w:p>
        </w:tc>
        <w:tc>
          <w:tcPr>
            <w:tcW w:w="0" w:type="auto"/>
          </w:tcPr>
          <w:p w14:paraId="0EB7AFCB" w14:textId="42FA8C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37DFB897" w14:textId="20FDCD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B95B6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F3B95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B65BAAC" w14:textId="77777777" w:rsidTr="00C51F06">
        <w:tc>
          <w:tcPr>
            <w:tcW w:w="0" w:type="auto"/>
          </w:tcPr>
          <w:p w14:paraId="3A37B09C" w14:textId="48B73C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R4-2107035</w:t>
            </w:r>
          </w:p>
        </w:tc>
        <w:tc>
          <w:tcPr>
            <w:tcW w:w="0" w:type="auto"/>
          </w:tcPr>
          <w:p w14:paraId="057F1217" w14:textId="38A7B9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Parameters for Application Layer Throughput Tests</w:t>
            </w:r>
          </w:p>
        </w:tc>
        <w:tc>
          <w:tcPr>
            <w:tcW w:w="0" w:type="auto"/>
          </w:tcPr>
          <w:p w14:paraId="76E59F6B" w14:textId="1587A9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221CC5F" w14:textId="10833B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AA462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51563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5B7CE5F" w14:textId="77777777" w:rsidTr="00C51F06">
        <w:tc>
          <w:tcPr>
            <w:tcW w:w="0" w:type="auto"/>
          </w:tcPr>
          <w:p w14:paraId="621BBDBE" w14:textId="6774F3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R4-2107036</w:t>
            </w:r>
          </w:p>
        </w:tc>
        <w:tc>
          <w:tcPr>
            <w:tcW w:w="0" w:type="auto"/>
          </w:tcPr>
          <w:p w14:paraId="5D4B1C15" w14:textId="0CA47E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36.717-04-01 v0.4.0</w:t>
            </w:r>
          </w:p>
        </w:tc>
        <w:tc>
          <w:tcPr>
            <w:tcW w:w="0" w:type="auto"/>
          </w:tcPr>
          <w:p w14:paraId="25812759" w14:textId="1D949F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6CF5360" w14:textId="69B6FC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ABE861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2B99C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DD75793" w14:textId="77777777" w:rsidTr="00C51F06">
        <w:tc>
          <w:tcPr>
            <w:tcW w:w="0" w:type="auto"/>
          </w:tcPr>
          <w:p w14:paraId="09D88644" w14:textId="7947A5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R4-2107037</w:t>
            </w:r>
          </w:p>
        </w:tc>
        <w:tc>
          <w:tcPr>
            <w:tcW w:w="0" w:type="auto"/>
          </w:tcPr>
          <w:p w14:paraId="52A38D62" w14:textId="4C91E1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37.141: Introduction of NR-U co-existence requirements</w:t>
            </w:r>
          </w:p>
        </w:tc>
        <w:tc>
          <w:tcPr>
            <w:tcW w:w="0" w:type="auto"/>
          </w:tcPr>
          <w:p w14:paraId="6773C8A8" w14:textId="1394C4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FE5CFFD" w14:textId="4D30D0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E68F9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3950A2" w14:textId="64CA12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R4-2106163</w:t>
            </w:r>
          </w:p>
        </w:tc>
      </w:tr>
      <w:tr w:rsidR="00C51F06" w14:paraId="0D377B4B" w14:textId="77777777" w:rsidTr="00C51F06">
        <w:tc>
          <w:tcPr>
            <w:tcW w:w="0" w:type="auto"/>
          </w:tcPr>
          <w:p w14:paraId="16447464" w14:textId="2481A0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R4-2107038</w:t>
            </w:r>
          </w:p>
        </w:tc>
        <w:tc>
          <w:tcPr>
            <w:tcW w:w="0" w:type="auto"/>
          </w:tcPr>
          <w:p w14:paraId="5B31D826" w14:textId="1BF04C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38.847: BS conformance aspects</w:t>
            </w:r>
          </w:p>
        </w:tc>
        <w:tc>
          <w:tcPr>
            <w:tcW w:w="0" w:type="auto"/>
          </w:tcPr>
          <w:p w14:paraId="223E1002" w14:textId="6CC0D9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1F8ED46" w14:textId="3D5B63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5B37A6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6AE7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7B1291D" w14:textId="77777777" w:rsidTr="00C51F06">
        <w:tc>
          <w:tcPr>
            <w:tcW w:w="0" w:type="auto"/>
          </w:tcPr>
          <w:p w14:paraId="3C1EDF81" w14:textId="028307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R4-2107039</w:t>
            </w:r>
          </w:p>
        </w:tc>
        <w:tc>
          <w:tcPr>
            <w:tcW w:w="0" w:type="auto"/>
          </w:tcPr>
          <w:p w14:paraId="07712485" w14:textId="77C8EA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38.141-2: Introduction of n262</w:t>
            </w:r>
          </w:p>
        </w:tc>
        <w:tc>
          <w:tcPr>
            <w:tcW w:w="0" w:type="auto"/>
          </w:tcPr>
          <w:p w14:paraId="1A92AED4" w14:textId="71E0EA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849AA73" w14:textId="5C85FC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D1CB0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A93DB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066CD7" w14:textId="77777777" w:rsidTr="00C51F06">
        <w:tc>
          <w:tcPr>
            <w:tcW w:w="0" w:type="auto"/>
          </w:tcPr>
          <w:p w14:paraId="07E9D120" w14:textId="6E8A13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R4-2107040</w:t>
            </w:r>
          </w:p>
        </w:tc>
        <w:tc>
          <w:tcPr>
            <w:tcW w:w="0" w:type="auto"/>
          </w:tcPr>
          <w:p w14:paraId="30086AC1" w14:textId="422952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use of overlapping channel bandwidths from UE perspective</w:t>
            </w:r>
          </w:p>
        </w:tc>
        <w:tc>
          <w:tcPr>
            <w:tcW w:w="0" w:type="auto"/>
          </w:tcPr>
          <w:p w14:paraId="4DF43572" w14:textId="465AE4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CB32D42" w14:textId="27F290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DC047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A3E14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54C1E82" w14:textId="77777777" w:rsidTr="00C51F06">
        <w:tc>
          <w:tcPr>
            <w:tcW w:w="0" w:type="auto"/>
          </w:tcPr>
          <w:p w14:paraId="134D642D" w14:textId="343B3F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R4-2107041</w:t>
            </w:r>
          </w:p>
        </w:tc>
        <w:tc>
          <w:tcPr>
            <w:tcW w:w="0" w:type="auto"/>
          </w:tcPr>
          <w:p w14:paraId="1B08D02B" w14:textId="5FEE25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FR1 HST PDSCH CA Tests</w:t>
            </w:r>
          </w:p>
        </w:tc>
        <w:tc>
          <w:tcPr>
            <w:tcW w:w="0" w:type="auto"/>
          </w:tcPr>
          <w:p w14:paraId="3C26AF7A" w14:textId="4E3466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326BB74" w14:textId="4B4A45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F22CB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A9CDE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BDD95B" w14:textId="77777777" w:rsidTr="00C51F06">
        <w:tc>
          <w:tcPr>
            <w:tcW w:w="0" w:type="auto"/>
          </w:tcPr>
          <w:p w14:paraId="5F59EC81" w14:textId="4C486F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R4-2107042</w:t>
            </w:r>
          </w:p>
        </w:tc>
        <w:tc>
          <w:tcPr>
            <w:tcW w:w="0" w:type="auto"/>
          </w:tcPr>
          <w:p w14:paraId="17D2E888" w14:textId="11E463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CA_n1A-n257J/K/L/M with uplink CA support up to CA_n1A-n257K</w:t>
            </w:r>
          </w:p>
        </w:tc>
        <w:tc>
          <w:tcPr>
            <w:tcW w:w="0" w:type="auto"/>
          </w:tcPr>
          <w:p w14:paraId="112F70D1" w14:textId="01C637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6407B95F" w14:textId="2C4BA4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75F5B3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3BF1F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CAE34AD" w14:textId="77777777" w:rsidTr="00C51F06">
        <w:tc>
          <w:tcPr>
            <w:tcW w:w="0" w:type="auto"/>
          </w:tcPr>
          <w:p w14:paraId="6451C299" w14:textId="0227B8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R4-2107043</w:t>
            </w:r>
          </w:p>
        </w:tc>
        <w:tc>
          <w:tcPr>
            <w:tcW w:w="0" w:type="auto"/>
          </w:tcPr>
          <w:p w14:paraId="2FA36683" w14:textId="48D43C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FR1 HST Enhanced Transmission Schemes</w:t>
            </w:r>
          </w:p>
        </w:tc>
        <w:tc>
          <w:tcPr>
            <w:tcW w:w="0" w:type="auto"/>
          </w:tcPr>
          <w:p w14:paraId="2AA07DE4" w14:textId="11165F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A0A668C" w14:textId="2251DC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0CF71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6F9B8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AC3E4D1" w14:textId="77777777" w:rsidTr="00C51F06">
        <w:tc>
          <w:tcPr>
            <w:tcW w:w="0" w:type="auto"/>
          </w:tcPr>
          <w:p w14:paraId="4987AAAE" w14:textId="082DFA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R4-2107044</w:t>
            </w:r>
          </w:p>
        </w:tc>
        <w:tc>
          <w:tcPr>
            <w:tcW w:w="0" w:type="auto"/>
          </w:tcPr>
          <w:p w14:paraId="74ABA0E3" w14:textId="66FEFC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DC_7-8_n257, DC_7-7-8_n257, DC_3-3-8_n257</w:t>
            </w:r>
          </w:p>
        </w:tc>
        <w:tc>
          <w:tcPr>
            <w:tcW w:w="0" w:type="auto"/>
          </w:tcPr>
          <w:p w14:paraId="77480FD6" w14:textId="5F212E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229469D3" w14:textId="170FFD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2AC787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96BC5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074F1EB" w14:textId="77777777" w:rsidTr="00C51F06">
        <w:tc>
          <w:tcPr>
            <w:tcW w:w="0" w:type="auto"/>
          </w:tcPr>
          <w:p w14:paraId="65A46491" w14:textId="117197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R4-2107045</w:t>
            </w:r>
          </w:p>
        </w:tc>
        <w:tc>
          <w:tcPr>
            <w:tcW w:w="0" w:type="auto"/>
          </w:tcPr>
          <w:p w14:paraId="6EB304D6" w14:textId="4DCC9A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guidelines for handling SDL related EN-DC combinations</w:t>
            </w:r>
          </w:p>
        </w:tc>
        <w:tc>
          <w:tcPr>
            <w:tcW w:w="0" w:type="auto"/>
          </w:tcPr>
          <w:p w14:paraId="64CD70BD" w14:textId="3D6069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386AEB30" w14:textId="36AD50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CD52D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EF3FF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B9E27D2" w14:textId="77777777" w:rsidTr="00C51F06">
        <w:tc>
          <w:tcPr>
            <w:tcW w:w="0" w:type="auto"/>
          </w:tcPr>
          <w:p w14:paraId="1F6D266F" w14:textId="7D6A8A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R4-2107046</w:t>
            </w:r>
          </w:p>
        </w:tc>
        <w:tc>
          <w:tcPr>
            <w:tcW w:w="0" w:type="auto"/>
          </w:tcPr>
          <w:p w14:paraId="39683C9A" w14:textId="7B4BF5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IAB-MT conformance Test about EVM Equalizer</w:t>
            </w:r>
          </w:p>
        </w:tc>
        <w:tc>
          <w:tcPr>
            <w:tcW w:w="0" w:type="auto"/>
          </w:tcPr>
          <w:p w14:paraId="6EE9B656" w14:textId="2C205F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1704EBA5" w14:textId="70FCC9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D0C9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D77B3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F1512E" w14:textId="77777777" w:rsidTr="00C51F06">
        <w:tc>
          <w:tcPr>
            <w:tcW w:w="0" w:type="auto"/>
          </w:tcPr>
          <w:p w14:paraId="536892FE" w14:textId="15C3F6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R4-2107047</w:t>
            </w:r>
          </w:p>
        </w:tc>
        <w:tc>
          <w:tcPr>
            <w:tcW w:w="0" w:type="auto"/>
          </w:tcPr>
          <w:p w14:paraId="6DDBF7DB" w14:textId="19DFEC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principle for simultaneous Rx/Tx band combinations for CA, SUL, MR-DC and NR-DC</w:t>
            </w:r>
          </w:p>
        </w:tc>
        <w:tc>
          <w:tcPr>
            <w:tcW w:w="0" w:type="auto"/>
          </w:tcPr>
          <w:p w14:paraId="2AC087BE" w14:textId="3E91A4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37244F2D" w14:textId="7462AE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FE52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A855D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3836C09" w14:textId="77777777" w:rsidTr="00C51F06">
        <w:tc>
          <w:tcPr>
            <w:tcW w:w="0" w:type="auto"/>
          </w:tcPr>
          <w:p w14:paraId="21597D41" w14:textId="43D48D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R4-2107048</w:t>
            </w:r>
          </w:p>
        </w:tc>
        <w:tc>
          <w:tcPr>
            <w:tcW w:w="0" w:type="auto"/>
          </w:tcPr>
          <w:p w14:paraId="0126E688" w14:textId="4C3AE2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 design principles for NR Positioning</w:t>
            </w:r>
          </w:p>
        </w:tc>
        <w:tc>
          <w:tcPr>
            <w:tcW w:w="0" w:type="auto"/>
          </w:tcPr>
          <w:p w14:paraId="4C66A08F" w14:textId="0A1DBD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82A6DC9" w14:textId="320B38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C2832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2F0FF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D579DB1" w14:textId="77777777" w:rsidTr="00C51F06">
        <w:tc>
          <w:tcPr>
            <w:tcW w:w="0" w:type="auto"/>
          </w:tcPr>
          <w:p w14:paraId="62CA85FE" w14:textId="754946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R4-2107049</w:t>
            </w:r>
          </w:p>
        </w:tc>
        <w:tc>
          <w:tcPr>
            <w:tcW w:w="0" w:type="auto"/>
          </w:tcPr>
          <w:p w14:paraId="0E833F50" w14:textId="172637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Discussion on the support of PC2 FDD-TDD EN-DC with more aggregated bands on the downlink </w:t>
            </w:r>
          </w:p>
        </w:tc>
        <w:tc>
          <w:tcPr>
            <w:tcW w:w="0" w:type="auto"/>
          </w:tcPr>
          <w:p w14:paraId="5C2091F7" w14:textId="3026FE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688C8985" w14:textId="6302DB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84968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8F590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7B39408" w14:textId="77777777" w:rsidTr="00C51F06">
        <w:tc>
          <w:tcPr>
            <w:tcW w:w="0" w:type="auto"/>
          </w:tcPr>
          <w:p w14:paraId="3AA0B717" w14:textId="0F42B6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R4-2107050</w:t>
            </w:r>
          </w:p>
        </w:tc>
        <w:tc>
          <w:tcPr>
            <w:tcW w:w="0" w:type="auto"/>
          </w:tcPr>
          <w:p w14:paraId="429CB4FD" w14:textId="0D66AE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IAB-MT conformance Test setup MU</w:t>
            </w:r>
          </w:p>
        </w:tc>
        <w:tc>
          <w:tcPr>
            <w:tcW w:w="0" w:type="auto"/>
          </w:tcPr>
          <w:p w14:paraId="10D81A44" w14:textId="373083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4D7459B3" w14:textId="5B4080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A20E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0B9DD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ACC3171" w14:textId="77777777" w:rsidTr="00C51F06">
        <w:tc>
          <w:tcPr>
            <w:tcW w:w="0" w:type="auto"/>
          </w:tcPr>
          <w:p w14:paraId="3BCB3831" w14:textId="16919E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R4-2107051</w:t>
            </w:r>
          </w:p>
        </w:tc>
        <w:tc>
          <w:tcPr>
            <w:tcW w:w="0" w:type="auto"/>
          </w:tcPr>
          <w:p w14:paraId="7E377149" w14:textId="6B7D8E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37 717-31-11 to include DC_2A-5A-30A_n2A</w:t>
            </w:r>
          </w:p>
        </w:tc>
        <w:tc>
          <w:tcPr>
            <w:tcW w:w="0" w:type="auto"/>
          </w:tcPr>
          <w:p w14:paraId="3001F448" w14:textId="4AD08C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5605443F" w14:textId="3D9FA0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31819C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A1A88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CB52F59" w14:textId="77777777" w:rsidTr="00C51F06">
        <w:tc>
          <w:tcPr>
            <w:tcW w:w="0" w:type="auto"/>
          </w:tcPr>
          <w:p w14:paraId="5CC7AB49" w14:textId="2DE64E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R4-2107052</w:t>
            </w:r>
          </w:p>
        </w:tc>
        <w:tc>
          <w:tcPr>
            <w:tcW w:w="0" w:type="auto"/>
          </w:tcPr>
          <w:p w14:paraId="7302EFF3" w14:textId="7760AC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37 717-31-11 to include DC_2A-5A-30A_n66A</w:t>
            </w:r>
          </w:p>
        </w:tc>
        <w:tc>
          <w:tcPr>
            <w:tcW w:w="0" w:type="auto"/>
          </w:tcPr>
          <w:p w14:paraId="52BC34B6" w14:textId="52D9A5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193F18A4" w14:textId="02BA8A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4A0FBF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EFB30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6E00DA6" w14:textId="77777777" w:rsidTr="00C51F06">
        <w:tc>
          <w:tcPr>
            <w:tcW w:w="0" w:type="auto"/>
          </w:tcPr>
          <w:p w14:paraId="1C666806" w14:textId="0C789E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R4-2107053</w:t>
            </w:r>
          </w:p>
        </w:tc>
        <w:tc>
          <w:tcPr>
            <w:tcW w:w="0" w:type="auto"/>
          </w:tcPr>
          <w:p w14:paraId="1FB17703" w14:textId="0A553A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37 717-31-11 to include DC_2A-14A-30A_n2A</w:t>
            </w:r>
          </w:p>
        </w:tc>
        <w:tc>
          <w:tcPr>
            <w:tcW w:w="0" w:type="auto"/>
          </w:tcPr>
          <w:p w14:paraId="762F76D8" w14:textId="029F49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15EF249F" w14:textId="33CAE7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25CADD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8524C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46C43F6" w14:textId="77777777" w:rsidTr="00C51F06">
        <w:tc>
          <w:tcPr>
            <w:tcW w:w="0" w:type="auto"/>
          </w:tcPr>
          <w:p w14:paraId="30DF18CF" w14:textId="28781D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R4-2107054</w:t>
            </w:r>
          </w:p>
        </w:tc>
        <w:tc>
          <w:tcPr>
            <w:tcW w:w="0" w:type="auto"/>
          </w:tcPr>
          <w:p w14:paraId="79C798E9" w14:textId="230D5E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37 717-31-11 to include DC_2A-29A-30A_n66A</w:t>
            </w:r>
          </w:p>
        </w:tc>
        <w:tc>
          <w:tcPr>
            <w:tcW w:w="0" w:type="auto"/>
          </w:tcPr>
          <w:p w14:paraId="79420911" w14:textId="52F5CD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7562DD10" w14:textId="3AD183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CC7B3C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49F5E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8ACA782" w14:textId="77777777" w:rsidTr="00C51F06">
        <w:tc>
          <w:tcPr>
            <w:tcW w:w="0" w:type="auto"/>
          </w:tcPr>
          <w:p w14:paraId="538D01D2" w14:textId="42A308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R4-2107055</w:t>
            </w:r>
          </w:p>
        </w:tc>
        <w:tc>
          <w:tcPr>
            <w:tcW w:w="0" w:type="auto"/>
          </w:tcPr>
          <w:p w14:paraId="638BBB6A" w14:textId="037FAF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37 717-31-11 to include DC_2A-29A-66A_n260M</w:t>
            </w:r>
          </w:p>
        </w:tc>
        <w:tc>
          <w:tcPr>
            <w:tcW w:w="0" w:type="auto"/>
          </w:tcPr>
          <w:p w14:paraId="02A1C174" w14:textId="54863D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128740DB" w14:textId="3CEAAA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9CFD0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7E9F2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54704CD" w14:textId="77777777" w:rsidTr="00C51F06">
        <w:tc>
          <w:tcPr>
            <w:tcW w:w="0" w:type="auto"/>
          </w:tcPr>
          <w:p w14:paraId="531BFAE2" w14:textId="608FEE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R4-2107056</w:t>
            </w:r>
          </w:p>
        </w:tc>
        <w:tc>
          <w:tcPr>
            <w:tcW w:w="0" w:type="auto"/>
          </w:tcPr>
          <w:p w14:paraId="73749720" w14:textId="0CC2A5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37 717-31-11 to include DC_2A-46D-66A_n5A</w:t>
            </w:r>
          </w:p>
        </w:tc>
        <w:tc>
          <w:tcPr>
            <w:tcW w:w="0" w:type="auto"/>
          </w:tcPr>
          <w:p w14:paraId="5AD69D76" w14:textId="2257DC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76639500" w14:textId="1FA8DB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55818B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B9C85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263F5F9" w14:textId="77777777" w:rsidTr="00C51F06">
        <w:tc>
          <w:tcPr>
            <w:tcW w:w="0" w:type="auto"/>
          </w:tcPr>
          <w:p w14:paraId="39D1F3DC" w14:textId="1FE009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R4-2107057</w:t>
            </w:r>
          </w:p>
        </w:tc>
        <w:tc>
          <w:tcPr>
            <w:tcW w:w="0" w:type="auto"/>
          </w:tcPr>
          <w:p w14:paraId="46850C66" w14:textId="70E4EE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37 717-31-11 to include DC_2A-46D-66A_n260M</w:t>
            </w:r>
          </w:p>
        </w:tc>
        <w:tc>
          <w:tcPr>
            <w:tcW w:w="0" w:type="auto"/>
          </w:tcPr>
          <w:p w14:paraId="793977D9" w14:textId="198EC2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2CB7B505" w14:textId="14C569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EA85DF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292B0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675C104" w14:textId="77777777" w:rsidTr="00C51F06">
        <w:tc>
          <w:tcPr>
            <w:tcW w:w="0" w:type="auto"/>
          </w:tcPr>
          <w:p w14:paraId="6BE8D859" w14:textId="5E7A92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R4-2107058</w:t>
            </w:r>
          </w:p>
        </w:tc>
        <w:tc>
          <w:tcPr>
            <w:tcW w:w="0" w:type="auto"/>
          </w:tcPr>
          <w:p w14:paraId="5EC0B50F" w14:textId="1F407B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37 717-31-11 to include DC_5A-30A-66A_n2A</w:t>
            </w:r>
          </w:p>
        </w:tc>
        <w:tc>
          <w:tcPr>
            <w:tcW w:w="0" w:type="auto"/>
          </w:tcPr>
          <w:p w14:paraId="21EEDB7D" w14:textId="07DFBA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6367187C" w14:textId="2CF8D9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523313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24524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FD6799C" w14:textId="77777777" w:rsidTr="00C51F06">
        <w:tc>
          <w:tcPr>
            <w:tcW w:w="0" w:type="auto"/>
          </w:tcPr>
          <w:p w14:paraId="4304A9BD" w14:textId="420436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R4-2107059</w:t>
            </w:r>
          </w:p>
        </w:tc>
        <w:tc>
          <w:tcPr>
            <w:tcW w:w="0" w:type="auto"/>
          </w:tcPr>
          <w:p w14:paraId="24F09D7D" w14:textId="36A51A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37 717-31-11 to include DC_5A-30A-66A_n66A</w:t>
            </w:r>
          </w:p>
        </w:tc>
        <w:tc>
          <w:tcPr>
            <w:tcW w:w="0" w:type="auto"/>
          </w:tcPr>
          <w:p w14:paraId="3DD6987B" w14:textId="76F635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6CA478E1" w14:textId="5E7A03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CBE338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CC333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242ED06" w14:textId="77777777" w:rsidTr="00C51F06">
        <w:tc>
          <w:tcPr>
            <w:tcW w:w="0" w:type="auto"/>
          </w:tcPr>
          <w:p w14:paraId="2E946427" w14:textId="0C8BF3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R4-2107060</w:t>
            </w:r>
          </w:p>
        </w:tc>
        <w:tc>
          <w:tcPr>
            <w:tcW w:w="0" w:type="auto"/>
          </w:tcPr>
          <w:p w14:paraId="0DD2F8F9" w14:textId="701398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37 717-31-11 to include DC_14A-30A-66A_n66A</w:t>
            </w:r>
          </w:p>
        </w:tc>
        <w:tc>
          <w:tcPr>
            <w:tcW w:w="0" w:type="auto"/>
          </w:tcPr>
          <w:p w14:paraId="71A622E6" w14:textId="3AC74D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0D95C579" w14:textId="0AFF39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5C566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F781F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BD2F676" w14:textId="77777777" w:rsidTr="00C51F06">
        <w:tc>
          <w:tcPr>
            <w:tcW w:w="0" w:type="auto"/>
          </w:tcPr>
          <w:p w14:paraId="76525D4B" w14:textId="3745B5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R4-2107061</w:t>
            </w:r>
          </w:p>
        </w:tc>
        <w:tc>
          <w:tcPr>
            <w:tcW w:w="0" w:type="auto"/>
          </w:tcPr>
          <w:p w14:paraId="50D1F4D7" w14:textId="084474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37 717-31-11 to include DC_14A-30A-66A-66A_n2A</w:t>
            </w:r>
          </w:p>
        </w:tc>
        <w:tc>
          <w:tcPr>
            <w:tcW w:w="0" w:type="auto"/>
          </w:tcPr>
          <w:p w14:paraId="21AAB9D8" w14:textId="4545E8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2DA84FDD" w14:textId="25EC0F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D0C943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9E23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BBDDE0F" w14:textId="77777777" w:rsidTr="00C51F06">
        <w:tc>
          <w:tcPr>
            <w:tcW w:w="0" w:type="auto"/>
          </w:tcPr>
          <w:p w14:paraId="0FD3A042" w14:textId="0DFCA5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R4-2107062</w:t>
            </w:r>
          </w:p>
        </w:tc>
        <w:tc>
          <w:tcPr>
            <w:tcW w:w="0" w:type="auto"/>
          </w:tcPr>
          <w:p w14:paraId="44B7C098" w14:textId="305DD8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37 717-31-11 to include DC_29A-30A-66A_n260M</w:t>
            </w:r>
          </w:p>
        </w:tc>
        <w:tc>
          <w:tcPr>
            <w:tcW w:w="0" w:type="auto"/>
          </w:tcPr>
          <w:p w14:paraId="58645F09" w14:textId="1B44D7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1D9EB19E" w14:textId="3B1C11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C10A99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47636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3EC3987" w14:textId="77777777" w:rsidTr="00C51F06">
        <w:tc>
          <w:tcPr>
            <w:tcW w:w="0" w:type="auto"/>
          </w:tcPr>
          <w:p w14:paraId="5A375921" w14:textId="2867C4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R4-2107063</w:t>
            </w:r>
          </w:p>
        </w:tc>
        <w:tc>
          <w:tcPr>
            <w:tcW w:w="0" w:type="auto"/>
          </w:tcPr>
          <w:p w14:paraId="18633DD4" w14:textId="2FFAFD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37 717-31-11 to include DC_2A-14A-30A_n66A</w:t>
            </w:r>
          </w:p>
        </w:tc>
        <w:tc>
          <w:tcPr>
            <w:tcW w:w="0" w:type="auto"/>
          </w:tcPr>
          <w:p w14:paraId="3247A4A4" w14:textId="4AD49C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0183EB05" w14:textId="59860F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CDBBE3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1CFB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F697140" w14:textId="77777777" w:rsidTr="00C51F06">
        <w:tc>
          <w:tcPr>
            <w:tcW w:w="0" w:type="auto"/>
          </w:tcPr>
          <w:p w14:paraId="481BBC12" w14:textId="6B2A7F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R4-2107064</w:t>
            </w:r>
          </w:p>
        </w:tc>
        <w:tc>
          <w:tcPr>
            <w:tcW w:w="0" w:type="auto"/>
          </w:tcPr>
          <w:p w14:paraId="6B0ADB39" w14:textId="586D87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37 717-31-11 to include DC_1A-3A-7A_n3A</w:t>
            </w:r>
          </w:p>
        </w:tc>
        <w:tc>
          <w:tcPr>
            <w:tcW w:w="0" w:type="auto"/>
          </w:tcPr>
          <w:p w14:paraId="1A890E00" w14:textId="7CF1CD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Ericsson,Telstra</w:t>
            </w:r>
          </w:p>
        </w:tc>
        <w:tc>
          <w:tcPr>
            <w:tcW w:w="0" w:type="auto"/>
          </w:tcPr>
          <w:p w14:paraId="16EAC5E2" w14:textId="6374AD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7B6253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BDF4E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6C00FDF" w14:textId="77777777" w:rsidTr="00C51F06">
        <w:tc>
          <w:tcPr>
            <w:tcW w:w="0" w:type="auto"/>
          </w:tcPr>
          <w:p w14:paraId="4B8BE552" w14:textId="612D9C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R4-2107065</w:t>
            </w:r>
          </w:p>
        </w:tc>
        <w:tc>
          <w:tcPr>
            <w:tcW w:w="0" w:type="auto"/>
          </w:tcPr>
          <w:p w14:paraId="50E954C7" w14:textId="2DD127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37 717-31-11 to include DC_1A-3A-28A_n3A</w:t>
            </w:r>
          </w:p>
        </w:tc>
        <w:tc>
          <w:tcPr>
            <w:tcW w:w="0" w:type="auto"/>
          </w:tcPr>
          <w:p w14:paraId="226635E7" w14:textId="4BE3A1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Ericsson,Telstra</w:t>
            </w:r>
          </w:p>
        </w:tc>
        <w:tc>
          <w:tcPr>
            <w:tcW w:w="0" w:type="auto"/>
          </w:tcPr>
          <w:p w14:paraId="462EB011" w14:textId="76AED8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8254B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C0DB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D06F990" w14:textId="77777777" w:rsidTr="00C51F06">
        <w:tc>
          <w:tcPr>
            <w:tcW w:w="0" w:type="auto"/>
          </w:tcPr>
          <w:p w14:paraId="0BEDF1FA" w14:textId="1FA0DD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R4-2107066</w:t>
            </w:r>
          </w:p>
        </w:tc>
        <w:tc>
          <w:tcPr>
            <w:tcW w:w="0" w:type="auto"/>
          </w:tcPr>
          <w:p w14:paraId="4268AF21" w14:textId="796B0A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37 717-31-11 to include DC_3A-7A-28A_n3A</w:t>
            </w:r>
          </w:p>
        </w:tc>
        <w:tc>
          <w:tcPr>
            <w:tcW w:w="0" w:type="auto"/>
          </w:tcPr>
          <w:p w14:paraId="45135E61" w14:textId="1A6C53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Ericsson,Telstra</w:t>
            </w:r>
          </w:p>
        </w:tc>
        <w:tc>
          <w:tcPr>
            <w:tcW w:w="0" w:type="auto"/>
          </w:tcPr>
          <w:p w14:paraId="13187D77" w14:textId="48C2E5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D9209F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95D4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3A1AA63" w14:textId="77777777" w:rsidTr="00C51F06">
        <w:tc>
          <w:tcPr>
            <w:tcW w:w="0" w:type="auto"/>
          </w:tcPr>
          <w:p w14:paraId="0AE8FC9E" w14:textId="5C1273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R4-2107067</w:t>
            </w:r>
          </w:p>
        </w:tc>
        <w:tc>
          <w:tcPr>
            <w:tcW w:w="0" w:type="auto"/>
          </w:tcPr>
          <w:p w14:paraId="272FE994" w14:textId="4AE6DA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37 717-41-11 to include DC_1A-3A-7A-28A_n3A</w:t>
            </w:r>
          </w:p>
        </w:tc>
        <w:tc>
          <w:tcPr>
            <w:tcW w:w="0" w:type="auto"/>
          </w:tcPr>
          <w:p w14:paraId="7420A4BC" w14:textId="155A81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Ericsson,Telstra</w:t>
            </w:r>
          </w:p>
        </w:tc>
        <w:tc>
          <w:tcPr>
            <w:tcW w:w="0" w:type="auto"/>
          </w:tcPr>
          <w:p w14:paraId="235CB590" w14:textId="4C1799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6AE132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20AD3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AB60D65" w14:textId="77777777" w:rsidTr="00C51F06">
        <w:tc>
          <w:tcPr>
            <w:tcW w:w="0" w:type="auto"/>
          </w:tcPr>
          <w:p w14:paraId="6A6DEB5C" w14:textId="252CB1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R4-2107068</w:t>
            </w:r>
          </w:p>
        </w:tc>
        <w:tc>
          <w:tcPr>
            <w:tcW w:w="0" w:type="auto"/>
          </w:tcPr>
          <w:p w14:paraId="15EB0EB4" w14:textId="3EA77A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37 717-41-11 to include DC_2A-5A-30A-66A_n2A</w:t>
            </w:r>
          </w:p>
        </w:tc>
        <w:tc>
          <w:tcPr>
            <w:tcW w:w="0" w:type="auto"/>
          </w:tcPr>
          <w:p w14:paraId="759FC08A" w14:textId="3A1EFA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0CAA7455" w14:textId="5176BC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23DA0A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48A3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D178C96" w14:textId="77777777" w:rsidTr="00C51F06">
        <w:tc>
          <w:tcPr>
            <w:tcW w:w="0" w:type="auto"/>
          </w:tcPr>
          <w:p w14:paraId="169EA32C" w14:textId="3B793C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R4-2107069</w:t>
            </w:r>
          </w:p>
        </w:tc>
        <w:tc>
          <w:tcPr>
            <w:tcW w:w="0" w:type="auto"/>
          </w:tcPr>
          <w:p w14:paraId="5EE68D66" w14:textId="350BE9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37 717-41-11 to include DC_2A-5A-30A-66A_n66A</w:t>
            </w:r>
          </w:p>
        </w:tc>
        <w:tc>
          <w:tcPr>
            <w:tcW w:w="0" w:type="auto"/>
          </w:tcPr>
          <w:p w14:paraId="4DCB67A8" w14:textId="251A4E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0F547D90" w14:textId="7D551F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761B58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7D1EE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6AEC9A3" w14:textId="77777777" w:rsidTr="00C51F06">
        <w:tc>
          <w:tcPr>
            <w:tcW w:w="0" w:type="auto"/>
          </w:tcPr>
          <w:p w14:paraId="51EAA40C" w14:textId="1A7A49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R4-2107070</w:t>
            </w:r>
          </w:p>
        </w:tc>
        <w:tc>
          <w:tcPr>
            <w:tcW w:w="0" w:type="auto"/>
          </w:tcPr>
          <w:p w14:paraId="31A44AAF" w14:textId="60574B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37 717-41-11 to include DC_2A-14A-30A-66A_n2A</w:t>
            </w:r>
          </w:p>
        </w:tc>
        <w:tc>
          <w:tcPr>
            <w:tcW w:w="0" w:type="auto"/>
          </w:tcPr>
          <w:p w14:paraId="06D1EBC0" w14:textId="0FFEE2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3E4DE5DD" w14:textId="4031C0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D78233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EB6C8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065877A" w14:textId="77777777" w:rsidTr="00C51F06">
        <w:tc>
          <w:tcPr>
            <w:tcW w:w="0" w:type="auto"/>
          </w:tcPr>
          <w:p w14:paraId="27AE9059" w14:textId="320B34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R4-2107071</w:t>
            </w:r>
          </w:p>
        </w:tc>
        <w:tc>
          <w:tcPr>
            <w:tcW w:w="0" w:type="auto"/>
          </w:tcPr>
          <w:p w14:paraId="6EE46951" w14:textId="72F582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37 717-41-11 to include DC_2A-14A-30A-66A_n66A</w:t>
            </w:r>
          </w:p>
        </w:tc>
        <w:tc>
          <w:tcPr>
            <w:tcW w:w="0" w:type="auto"/>
          </w:tcPr>
          <w:p w14:paraId="4BA9311A" w14:textId="4F9777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34CD82D8" w14:textId="00E01A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B216E7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9878F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A6A4231" w14:textId="77777777" w:rsidTr="00C51F06">
        <w:tc>
          <w:tcPr>
            <w:tcW w:w="0" w:type="auto"/>
          </w:tcPr>
          <w:p w14:paraId="3FC1BA1D" w14:textId="297A07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R4-2107072</w:t>
            </w:r>
          </w:p>
        </w:tc>
        <w:tc>
          <w:tcPr>
            <w:tcW w:w="0" w:type="auto"/>
          </w:tcPr>
          <w:p w14:paraId="060DBDC9" w14:textId="498DE1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37 717-41-11 to include DC_2A-29A-30A-66A_n66A</w:t>
            </w:r>
          </w:p>
        </w:tc>
        <w:tc>
          <w:tcPr>
            <w:tcW w:w="0" w:type="auto"/>
          </w:tcPr>
          <w:p w14:paraId="583673ED" w14:textId="632196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3C0A35DF" w14:textId="1AA2C5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EC17F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4A389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8984160" w14:textId="77777777" w:rsidTr="00C51F06">
        <w:tc>
          <w:tcPr>
            <w:tcW w:w="0" w:type="auto"/>
          </w:tcPr>
          <w:p w14:paraId="7BF254D6" w14:textId="1410DF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R4-2107073</w:t>
            </w:r>
          </w:p>
        </w:tc>
        <w:tc>
          <w:tcPr>
            <w:tcW w:w="0" w:type="auto"/>
          </w:tcPr>
          <w:p w14:paraId="1AAD890F" w14:textId="664C09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37 717-41-11 to include DC_2A-29A-30A-66A_n260M</w:t>
            </w:r>
          </w:p>
        </w:tc>
        <w:tc>
          <w:tcPr>
            <w:tcW w:w="0" w:type="auto"/>
          </w:tcPr>
          <w:p w14:paraId="0E6FCCE9" w14:textId="0E2260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7214AC8E" w14:textId="57E402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2CC05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DBB41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ADFFA5" w14:textId="77777777" w:rsidTr="00C51F06">
        <w:tc>
          <w:tcPr>
            <w:tcW w:w="0" w:type="auto"/>
          </w:tcPr>
          <w:p w14:paraId="32513449" w14:textId="4D3524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R4-2107074</w:t>
            </w:r>
          </w:p>
        </w:tc>
        <w:tc>
          <w:tcPr>
            <w:tcW w:w="0" w:type="auto"/>
          </w:tcPr>
          <w:p w14:paraId="704F987A" w14:textId="0ACBC7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38.101-3 to add configurations for 2-30-66_n260 and 2-29-30_n260</w:t>
            </w:r>
          </w:p>
        </w:tc>
        <w:tc>
          <w:tcPr>
            <w:tcW w:w="0" w:type="auto"/>
          </w:tcPr>
          <w:p w14:paraId="389976DC" w14:textId="46B61E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7271972F" w14:textId="53B7BC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AC1C7E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1FD7F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743635A" w14:textId="77777777" w:rsidTr="00C51F06">
        <w:tc>
          <w:tcPr>
            <w:tcW w:w="0" w:type="auto"/>
          </w:tcPr>
          <w:p w14:paraId="6C3F3179" w14:textId="4F4755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R4-2107075</w:t>
            </w:r>
          </w:p>
        </w:tc>
        <w:tc>
          <w:tcPr>
            <w:tcW w:w="0" w:type="auto"/>
          </w:tcPr>
          <w:p w14:paraId="4F59DF20" w14:textId="7E98A5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38.101-3 to add new configurations for 2-5-5-66_n66, 2-29-66_n66 and 2-30-66_n66</w:t>
            </w:r>
          </w:p>
        </w:tc>
        <w:tc>
          <w:tcPr>
            <w:tcW w:w="0" w:type="auto"/>
          </w:tcPr>
          <w:p w14:paraId="45D1A551" w14:textId="410D59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AT&amp;T</w:t>
            </w:r>
          </w:p>
        </w:tc>
        <w:tc>
          <w:tcPr>
            <w:tcW w:w="0" w:type="auto"/>
          </w:tcPr>
          <w:p w14:paraId="16BFF456" w14:textId="382B6B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D0D4DE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72556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7EDB0AA" w14:textId="77777777" w:rsidTr="00C51F06">
        <w:tc>
          <w:tcPr>
            <w:tcW w:w="0" w:type="auto"/>
          </w:tcPr>
          <w:p w14:paraId="1BD571DE" w14:textId="549F4B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R4-2107076</w:t>
            </w:r>
          </w:p>
        </w:tc>
        <w:tc>
          <w:tcPr>
            <w:tcW w:w="0" w:type="auto"/>
          </w:tcPr>
          <w:p w14:paraId="667E06B2" w14:textId="7E24A8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bandplan for 52-71GHz frequency range</w:t>
            </w:r>
          </w:p>
        </w:tc>
        <w:tc>
          <w:tcPr>
            <w:tcW w:w="0" w:type="auto"/>
          </w:tcPr>
          <w:p w14:paraId="0BD3CB96" w14:textId="5F5DD7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735E2B4" w14:textId="2E199B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46E97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78089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31699C1" w14:textId="77777777" w:rsidTr="00C51F06">
        <w:tc>
          <w:tcPr>
            <w:tcW w:w="0" w:type="auto"/>
          </w:tcPr>
          <w:p w14:paraId="236E7340" w14:textId="351551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R4-2107077</w:t>
            </w:r>
          </w:p>
        </w:tc>
        <w:tc>
          <w:tcPr>
            <w:tcW w:w="0" w:type="auto"/>
          </w:tcPr>
          <w:p w14:paraId="5F482069" w14:textId="0DF34F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47 GHz band TT for NR BS RF requirement</w:t>
            </w:r>
          </w:p>
        </w:tc>
        <w:tc>
          <w:tcPr>
            <w:tcW w:w="0" w:type="auto"/>
          </w:tcPr>
          <w:p w14:paraId="6D1044E4" w14:textId="4A3C49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242FDC7C" w14:textId="05E938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2A4C0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B461B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000FF13" w14:textId="77777777" w:rsidTr="00C51F06">
        <w:tc>
          <w:tcPr>
            <w:tcW w:w="0" w:type="auto"/>
          </w:tcPr>
          <w:p w14:paraId="4B315DF7" w14:textId="51465B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R4-2107078</w:t>
            </w:r>
          </w:p>
        </w:tc>
        <w:tc>
          <w:tcPr>
            <w:tcW w:w="0" w:type="auto"/>
          </w:tcPr>
          <w:p w14:paraId="3FEEADEA" w14:textId="133181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impact of UL gaps for self-calibration and monitoring</w:t>
            </w:r>
          </w:p>
        </w:tc>
        <w:tc>
          <w:tcPr>
            <w:tcW w:w="0" w:type="auto"/>
          </w:tcPr>
          <w:p w14:paraId="4292B40A" w14:textId="6D4AFE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111A8CB" w14:textId="711777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85405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017C0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C75D1ED" w14:textId="77777777" w:rsidTr="00C51F06">
        <w:tc>
          <w:tcPr>
            <w:tcW w:w="0" w:type="auto"/>
          </w:tcPr>
          <w:p w14:paraId="3E9C984D" w14:textId="1F0330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R4-2107079</w:t>
            </w:r>
          </w:p>
        </w:tc>
        <w:tc>
          <w:tcPr>
            <w:tcW w:w="0" w:type="auto"/>
          </w:tcPr>
          <w:p w14:paraId="188B9452" w14:textId="585999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SRS antenna port switching</w:t>
            </w:r>
          </w:p>
        </w:tc>
        <w:tc>
          <w:tcPr>
            <w:tcW w:w="0" w:type="auto"/>
          </w:tcPr>
          <w:p w14:paraId="3DC5D92B" w14:textId="00557E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A29161E" w14:textId="6AE109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42726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2B129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E65EF71" w14:textId="77777777" w:rsidTr="00C51F06">
        <w:tc>
          <w:tcPr>
            <w:tcW w:w="0" w:type="auto"/>
          </w:tcPr>
          <w:p w14:paraId="753219C7" w14:textId="679F98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R4-2107080</w:t>
            </w:r>
          </w:p>
        </w:tc>
        <w:tc>
          <w:tcPr>
            <w:tcW w:w="0" w:type="auto"/>
          </w:tcPr>
          <w:p w14:paraId="1E13D883" w14:textId="7099B2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HO with PSCell</w:t>
            </w:r>
          </w:p>
        </w:tc>
        <w:tc>
          <w:tcPr>
            <w:tcW w:w="0" w:type="auto"/>
          </w:tcPr>
          <w:p w14:paraId="7A65DEBF" w14:textId="53522E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11F3854" w14:textId="12CD6C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C0BA9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C2348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7D0C4AE" w14:textId="77777777" w:rsidTr="00C51F06">
        <w:tc>
          <w:tcPr>
            <w:tcW w:w="0" w:type="auto"/>
          </w:tcPr>
          <w:p w14:paraId="36F91D41" w14:textId="1F1638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R4-2107081</w:t>
            </w:r>
          </w:p>
        </w:tc>
        <w:tc>
          <w:tcPr>
            <w:tcW w:w="0" w:type="auto"/>
          </w:tcPr>
          <w:p w14:paraId="0DE422A1" w14:textId="327139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R17 NR FR1 HST RRM requirements</w:t>
            </w:r>
          </w:p>
        </w:tc>
        <w:tc>
          <w:tcPr>
            <w:tcW w:w="0" w:type="auto"/>
          </w:tcPr>
          <w:p w14:paraId="04113011" w14:textId="3CC4D5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26DAAC9" w14:textId="66360A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3D93B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59DF1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4DCC33F" w14:textId="77777777" w:rsidTr="00C51F06">
        <w:tc>
          <w:tcPr>
            <w:tcW w:w="0" w:type="auto"/>
          </w:tcPr>
          <w:p w14:paraId="53198601" w14:textId="343B2F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R4-2107082</w:t>
            </w:r>
          </w:p>
        </w:tc>
        <w:tc>
          <w:tcPr>
            <w:tcW w:w="0" w:type="auto"/>
          </w:tcPr>
          <w:p w14:paraId="1536B7A5" w14:textId="5D8957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on study phase conclusions for R17 RLM BFD relaxation</w:t>
            </w:r>
          </w:p>
        </w:tc>
        <w:tc>
          <w:tcPr>
            <w:tcW w:w="0" w:type="auto"/>
          </w:tcPr>
          <w:p w14:paraId="6F300244" w14:textId="78E3FA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FD3D5EE" w14:textId="5D0BF8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C2BC3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BC538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22C6671" w14:textId="77777777" w:rsidTr="00C51F06">
        <w:tc>
          <w:tcPr>
            <w:tcW w:w="0" w:type="auto"/>
          </w:tcPr>
          <w:p w14:paraId="1E351188" w14:textId="0C62EF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R4-2107083</w:t>
            </w:r>
          </w:p>
        </w:tc>
        <w:tc>
          <w:tcPr>
            <w:tcW w:w="0" w:type="auto"/>
          </w:tcPr>
          <w:p w14:paraId="74EE45A0" w14:textId="4A80F0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R17 RLM and BFD relaxation for NR</w:t>
            </w:r>
          </w:p>
        </w:tc>
        <w:tc>
          <w:tcPr>
            <w:tcW w:w="0" w:type="auto"/>
          </w:tcPr>
          <w:p w14:paraId="73F2064E" w14:textId="4F9608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6E8CFDB" w14:textId="49CB5F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7ABF3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06F68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D63C415" w14:textId="77777777" w:rsidTr="00C51F06">
        <w:tc>
          <w:tcPr>
            <w:tcW w:w="0" w:type="auto"/>
          </w:tcPr>
          <w:p w14:paraId="1AB7D95A" w14:textId="476624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R4-2107084</w:t>
            </w:r>
          </w:p>
        </w:tc>
        <w:tc>
          <w:tcPr>
            <w:tcW w:w="0" w:type="auto"/>
          </w:tcPr>
          <w:p w14:paraId="1A1A0A6B" w14:textId="34954E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results on R17 RLM and BFD relaxation for NR</w:t>
            </w:r>
          </w:p>
        </w:tc>
        <w:tc>
          <w:tcPr>
            <w:tcW w:w="0" w:type="auto"/>
          </w:tcPr>
          <w:p w14:paraId="740E719A" w14:textId="5EDE3D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9290CC4" w14:textId="0EF7A4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DBA3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24FF5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8DDA903" w14:textId="77777777" w:rsidTr="00C51F06">
        <w:tc>
          <w:tcPr>
            <w:tcW w:w="0" w:type="auto"/>
          </w:tcPr>
          <w:p w14:paraId="06BF1ED6" w14:textId="2AA9B5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R4-2107085</w:t>
            </w:r>
          </w:p>
        </w:tc>
        <w:tc>
          <w:tcPr>
            <w:tcW w:w="0" w:type="auto"/>
          </w:tcPr>
          <w:p w14:paraId="6D0EB58E" w14:textId="4BB422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evaluation assumptions for R17 RLM and BFD relaxation</w:t>
            </w:r>
          </w:p>
        </w:tc>
        <w:tc>
          <w:tcPr>
            <w:tcW w:w="0" w:type="auto"/>
          </w:tcPr>
          <w:p w14:paraId="6858032B" w14:textId="5893E2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37E68C2" w14:textId="3C763F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858FA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E5B85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97395B" w14:textId="77777777" w:rsidTr="00C51F06">
        <w:tc>
          <w:tcPr>
            <w:tcW w:w="0" w:type="auto"/>
          </w:tcPr>
          <w:p w14:paraId="55139CC7" w14:textId="558039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R4-2107086</w:t>
            </w:r>
          </w:p>
        </w:tc>
        <w:tc>
          <w:tcPr>
            <w:tcW w:w="0" w:type="auto"/>
          </w:tcPr>
          <w:p w14:paraId="6C726A90" w14:textId="3334E8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LS on TCI State Update for L1/L2-Centric Inter-Cell Mobility</w:t>
            </w:r>
          </w:p>
        </w:tc>
        <w:tc>
          <w:tcPr>
            <w:tcW w:w="0" w:type="auto"/>
          </w:tcPr>
          <w:p w14:paraId="7C6F0235" w14:textId="0FCDF6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9B49AAC" w14:textId="6B88CA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9E963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F5C51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D2EEF54" w14:textId="77777777" w:rsidTr="00C51F06">
        <w:tc>
          <w:tcPr>
            <w:tcW w:w="0" w:type="auto"/>
          </w:tcPr>
          <w:p w14:paraId="42D84D22" w14:textId="3CA055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R4-2107087</w:t>
            </w:r>
          </w:p>
        </w:tc>
        <w:tc>
          <w:tcPr>
            <w:tcW w:w="0" w:type="auto"/>
          </w:tcPr>
          <w:p w14:paraId="7F13E292" w14:textId="6E022C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terminology for NR-U RRM requirements</w:t>
            </w:r>
          </w:p>
        </w:tc>
        <w:tc>
          <w:tcPr>
            <w:tcW w:w="0" w:type="auto"/>
          </w:tcPr>
          <w:p w14:paraId="38E7F759" w14:textId="64686B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608D1FF" w14:textId="14F17F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6CF41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DDB32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29AE486" w14:textId="77777777" w:rsidTr="00C51F06">
        <w:tc>
          <w:tcPr>
            <w:tcW w:w="0" w:type="auto"/>
          </w:tcPr>
          <w:p w14:paraId="6A88B1DF" w14:textId="1B3DD0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R4-2107088</w:t>
            </w:r>
          </w:p>
        </w:tc>
        <w:tc>
          <w:tcPr>
            <w:tcW w:w="0" w:type="auto"/>
          </w:tcPr>
          <w:p w14:paraId="2F3F4D33" w14:textId="77777777" w:rsid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 on Scell activation requirement in NR-U</w:t>
            </w:r>
          </w:p>
          <w:p w14:paraId="191C96B9" w14:textId="2A8167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for NR-U</w:t>
            </w:r>
          </w:p>
        </w:tc>
        <w:tc>
          <w:tcPr>
            <w:tcW w:w="0" w:type="auto"/>
          </w:tcPr>
          <w:p w14:paraId="78CF0175" w14:textId="4165FE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877E5EF" w14:textId="00E127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BCC22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72866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94FC146" w14:textId="77777777" w:rsidTr="00C51F06">
        <w:tc>
          <w:tcPr>
            <w:tcW w:w="0" w:type="auto"/>
          </w:tcPr>
          <w:p w14:paraId="6023374B" w14:textId="43B667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R4-2107089</w:t>
            </w:r>
          </w:p>
        </w:tc>
        <w:tc>
          <w:tcPr>
            <w:tcW w:w="0" w:type="auto"/>
          </w:tcPr>
          <w:p w14:paraId="420D0FC3" w14:textId="47B182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Transmit Timing for NR-U</w:t>
            </w:r>
          </w:p>
        </w:tc>
        <w:tc>
          <w:tcPr>
            <w:tcW w:w="0" w:type="auto"/>
          </w:tcPr>
          <w:p w14:paraId="0A228BAD" w14:textId="7FEBE0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A552B89" w14:textId="171176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740FB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8CD83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B33336D" w14:textId="77777777" w:rsidTr="00C51F06">
        <w:tc>
          <w:tcPr>
            <w:tcW w:w="0" w:type="auto"/>
          </w:tcPr>
          <w:p w14:paraId="48FD7841" w14:textId="3648A8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R4-2107090</w:t>
            </w:r>
          </w:p>
        </w:tc>
        <w:tc>
          <w:tcPr>
            <w:tcW w:w="0" w:type="auto"/>
          </w:tcPr>
          <w:p w14:paraId="3EFB2EA1" w14:textId="1C836F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CQI requirements for NR-U</w:t>
            </w:r>
          </w:p>
        </w:tc>
        <w:tc>
          <w:tcPr>
            <w:tcW w:w="0" w:type="auto"/>
          </w:tcPr>
          <w:p w14:paraId="4538A83C" w14:textId="79639C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99AE628" w14:textId="7D7B97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7C56A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14775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74D7765" w14:textId="77777777" w:rsidTr="00C51F06">
        <w:tc>
          <w:tcPr>
            <w:tcW w:w="0" w:type="auto"/>
          </w:tcPr>
          <w:p w14:paraId="0295ED9E" w14:textId="71EA42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R4-2107091</w:t>
            </w:r>
          </w:p>
        </w:tc>
        <w:tc>
          <w:tcPr>
            <w:tcW w:w="0" w:type="auto"/>
          </w:tcPr>
          <w:p w14:paraId="4CC98078" w14:textId="4318FA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PDSCH requirements for NR-U</w:t>
            </w:r>
          </w:p>
        </w:tc>
        <w:tc>
          <w:tcPr>
            <w:tcW w:w="0" w:type="auto"/>
          </w:tcPr>
          <w:p w14:paraId="69524CAB" w14:textId="3046D8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5541B22" w14:textId="28D960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A1A71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94F37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9C98A8D" w14:textId="77777777" w:rsidTr="00C51F06">
        <w:tc>
          <w:tcPr>
            <w:tcW w:w="0" w:type="auto"/>
          </w:tcPr>
          <w:p w14:paraId="1F37415C" w14:textId="33D51B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R4-2107092</w:t>
            </w:r>
          </w:p>
        </w:tc>
        <w:tc>
          <w:tcPr>
            <w:tcW w:w="0" w:type="auto"/>
          </w:tcPr>
          <w:p w14:paraId="25D32F08" w14:textId="1183C3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multi-DCI transmission scheme for FR1 HST</w:t>
            </w:r>
          </w:p>
        </w:tc>
        <w:tc>
          <w:tcPr>
            <w:tcW w:w="0" w:type="auto"/>
          </w:tcPr>
          <w:p w14:paraId="31BFF9C2" w14:textId="06F341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CDD55A1" w14:textId="3D13C8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2AC64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053B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6FB18CF" w14:textId="77777777" w:rsidTr="00C51F06">
        <w:tc>
          <w:tcPr>
            <w:tcW w:w="0" w:type="auto"/>
          </w:tcPr>
          <w:p w14:paraId="6E54EE1F" w14:textId="49F3B2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R4-2107093</w:t>
            </w:r>
          </w:p>
        </w:tc>
        <w:tc>
          <w:tcPr>
            <w:tcW w:w="0" w:type="auto"/>
          </w:tcPr>
          <w:p w14:paraId="4B4000F0" w14:textId="25209C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MMSE-IRC receiver for inter-cell interference</w:t>
            </w:r>
          </w:p>
        </w:tc>
        <w:tc>
          <w:tcPr>
            <w:tcW w:w="0" w:type="auto"/>
          </w:tcPr>
          <w:p w14:paraId="7170E3C2" w14:textId="6F19FB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2DE6AE3" w14:textId="52C53A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B73F0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FA1B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1DEFC47" w14:textId="77777777" w:rsidTr="00C51F06">
        <w:tc>
          <w:tcPr>
            <w:tcW w:w="0" w:type="auto"/>
          </w:tcPr>
          <w:p w14:paraId="159B3393" w14:textId="12812E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R4-2107094</w:t>
            </w:r>
          </w:p>
        </w:tc>
        <w:tc>
          <w:tcPr>
            <w:tcW w:w="0" w:type="auto"/>
          </w:tcPr>
          <w:p w14:paraId="7E165D73" w14:textId="00ED1D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bigTP draft to TS 38.176-2 Demodulation performance</w:t>
            </w:r>
          </w:p>
        </w:tc>
        <w:tc>
          <w:tcPr>
            <w:tcW w:w="0" w:type="auto"/>
          </w:tcPr>
          <w:p w14:paraId="3B0BF6D2" w14:textId="238FC0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5089B72" w14:textId="5CE0CA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40575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6409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3E64F39" w14:textId="77777777" w:rsidTr="00C51F06">
        <w:tc>
          <w:tcPr>
            <w:tcW w:w="0" w:type="auto"/>
          </w:tcPr>
          <w:p w14:paraId="35FB5A0F" w14:textId="557A10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R4-2107095</w:t>
            </w:r>
          </w:p>
        </w:tc>
        <w:tc>
          <w:tcPr>
            <w:tcW w:w="0" w:type="auto"/>
          </w:tcPr>
          <w:p w14:paraId="06BAD3C3" w14:textId="46CC74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 conducted conformance specification skeleton</w:t>
            </w:r>
          </w:p>
        </w:tc>
        <w:tc>
          <w:tcPr>
            <w:tcW w:w="0" w:type="auto"/>
          </w:tcPr>
          <w:p w14:paraId="485A8FF2" w14:textId="2C92DC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55101EB" w14:textId="19225D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FC3676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624B0F" w14:textId="566869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R4-2106058</w:t>
            </w:r>
          </w:p>
        </w:tc>
      </w:tr>
      <w:tr w:rsidR="00C51F06" w14:paraId="0D95DA36" w14:textId="77777777" w:rsidTr="00C51F06">
        <w:tc>
          <w:tcPr>
            <w:tcW w:w="0" w:type="auto"/>
          </w:tcPr>
          <w:p w14:paraId="6BB57229" w14:textId="48E104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R4-2107096</w:t>
            </w:r>
          </w:p>
        </w:tc>
        <w:tc>
          <w:tcPr>
            <w:tcW w:w="0" w:type="auto"/>
          </w:tcPr>
          <w:p w14:paraId="2AE98608" w14:textId="7B8266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 - discussion on MU values</w:t>
            </w:r>
          </w:p>
        </w:tc>
        <w:tc>
          <w:tcPr>
            <w:tcW w:w="0" w:type="auto"/>
          </w:tcPr>
          <w:p w14:paraId="5BC7B38D" w14:textId="549297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7400F7A" w14:textId="16C931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9E7A5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C805D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FE5615E" w14:textId="77777777" w:rsidTr="00C51F06">
        <w:tc>
          <w:tcPr>
            <w:tcW w:w="0" w:type="auto"/>
          </w:tcPr>
          <w:p w14:paraId="0511B151" w14:textId="2DD541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R4-2107097</w:t>
            </w:r>
          </w:p>
        </w:tc>
        <w:tc>
          <w:tcPr>
            <w:tcW w:w="0" w:type="auto"/>
          </w:tcPr>
          <w:p w14:paraId="12CC2780" w14:textId="693994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38.176-1 -Clause 4.1</w:t>
            </w:r>
          </w:p>
        </w:tc>
        <w:tc>
          <w:tcPr>
            <w:tcW w:w="0" w:type="auto"/>
          </w:tcPr>
          <w:p w14:paraId="3D142062" w14:textId="60FF2A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82B22FF" w14:textId="3818FB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9EA70D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F7F0FF" w14:textId="317CA8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R4-2106131</w:t>
            </w:r>
          </w:p>
        </w:tc>
      </w:tr>
      <w:tr w:rsidR="00C51F06" w14:paraId="0EEFCAAB" w14:textId="77777777" w:rsidTr="00C51F06">
        <w:tc>
          <w:tcPr>
            <w:tcW w:w="0" w:type="auto"/>
          </w:tcPr>
          <w:p w14:paraId="6025B136" w14:textId="203EC1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R4-2107098</w:t>
            </w:r>
          </w:p>
        </w:tc>
        <w:tc>
          <w:tcPr>
            <w:tcW w:w="0" w:type="auto"/>
          </w:tcPr>
          <w:p w14:paraId="210C5D54" w14:textId="22928B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 - Tx dynamic range, clause  6.3</w:t>
            </w:r>
          </w:p>
        </w:tc>
        <w:tc>
          <w:tcPr>
            <w:tcW w:w="0" w:type="auto"/>
          </w:tcPr>
          <w:p w14:paraId="72652AE4" w14:textId="6B05DB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E2B62B1" w14:textId="5AC71F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175EF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71DB1E" w14:textId="241CE3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R4-2106060</w:t>
            </w:r>
          </w:p>
        </w:tc>
      </w:tr>
      <w:tr w:rsidR="00C51F06" w14:paraId="7690B4E0" w14:textId="77777777" w:rsidTr="00C51F06">
        <w:tc>
          <w:tcPr>
            <w:tcW w:w="0" w:type="auto"/>
          </w:tcPr>
          <w:p w14:paraId="0C41D9F5" w14:textId="2877DC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R4-2107099</w:t>
            </w:r>
          </w:p>
        </w:tc>
        <w:tc>
          <w:tcPr>
            <w:tcW w:w="0" w:type="auto"/>
          </w:tcPr>
          <w:p w14:paraId="55533B48" w14:textId="195AAB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 - OTA Tx dynamic range, clause  6.3</w:t>
            </w:r>
          </w:p>
        </w:tc>
        <w:tc>
          <w:tcPr>
            <w:tcW w:w="0" w:type="auto"/>
          </w:tcPr>
          <w:p w14:paraId="75162A98" w14:textId="46702E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E6D0992" w14:textId="58AB0E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81505B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896267" w14:textId="35475A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R4-2106061</w:t>
            </w:r>
          </w:p>
        </w:tc>
      </w:tr>
      <w:tr w:rsidR="00C51F06" w14:paraId="2C3EB473" w14:textId="77777777" w:rsidTr="00C51F06">
        <w:tc>
          <w:tcPr>
            <w:tcW w:w="0" w:type="auto"/>
          </w:tcPr>
          <w:p w14:paraId="3174F191" w14:textId="7C9D78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R4-2107100</w:t>
            </w:r>
          </w:p>
        </w:tc>
        <w:tc>
          <w:tcPr>
            <w:tcW w:w="0" w:type="auto"/>
          </w:tcPr>
          <w:p w14:paraId="6E640BDC" w14:textId="4032B5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toTS 38.176-1  - Sensitivity, clause  7.2</w:t>
            </w:r>
          </w:p>
        </w:tc>
        <w:tc>
          <w:tcPr>
            <w:tcW w:w="0" w:type="auto"/>
          </w:tcPr>
          <w:p w14:paraId="0F27DC01" w14:textId="74648D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72FC731" w14:textId="5082E9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EF9587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C30FB7" w14:textId="494AC1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R4-2106069</w:t>
            </w:r>
          </w:p>
        </w:tc>
      </w:tr>
      <w:tr w:rsidR="00C51F06" w14:paraId="2FAAA22D" w14:textId="77777777" w:rsidTr="00C51F06">
        <w:tc>
          <w:tcPr>
            <w:tcW w:w="0" w:type="auto"/>
          </w:tcPr>
          <w:p w14:paraId="53FDEDDC" w14:textId="401C74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R4-2107101</w:t>
            </w:r>
          </w:p>
        </w:tc>
        <w:tc>
          <w:tcPr>
            <w:tcW w:w="0" w:type="auto"/>
          </w:tcPr>
          <w:p w14:paraId="4F9AF241" w14:textId="1EB728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 - OTA Sensitivity, clause  7.2, 7.3</w:t>
            </w:r>
          </w:p>
        </w:tc>
        <w:tc>
          <w:tcPr>
            <w:tcW w:w="0" w:type="auto"/>
          </w:tcPr>
          <w:p w14:paraId="064C7F95" w14:textId="73A1B4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FC7340C" w14:textId="1DA39D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8247DA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F68DCD" w14:textId="28DB72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R4-2106080</w:t>
            </w:r>
          </w:p>
        </w:tc>
      </w:tr>
      <w:tr w:rsidR="00C51F06" w14:paraId="737F4DA5" w14:textId="77777777" w:rsidTr="00C51F06">
        <w:tc>
          <w:tcPr>
            <w:tcW w:w="0" w:type="auto"/>
          </w:tcPr>
          <w:p w14:paraId="09DA8B00" w14:textId="75D29D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R4-2107102</w:t>
            </w:r>
          </w:p>
        </w:tc>
        <w:tc>
          <w:tcPr>
            <w:tcW w:w="0" w:type="auto"/>
          </w:tcPr>
          <w:p w14:paraId="201335ED" w14:textId="2BE809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 - Rx dynamic range, clause  7.3</w:t>
            </w:r>
          </w:p>
        </w:tc>
        <w:tc>
          <w:tcPr>
            <w:tcW w:w="0" w:type="auto"/>
          </w:tcPr>
          <w:p w14:paraId="1C087E0C" w14:textId="7FD29D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CD847A3" w14:textId="4DFC71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040F1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764D46" w14:textId="68A985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R4-2106070</w:t>
            </w:r>
          </w:p>
        </w:tc>
      </w:tr>
      <w:tr w:rsidR="00C51F06" w14:paraId="328B88DF" w14:textId="77777777" w:rsidTr="00C51F06">
        <w:tc>
          <w:tcPr>
            <w:tcW w:w="0" w:type="auto"/>
          </w:tcPr>
          <w:p w14:paraId="4136E562" w14:textId="2E0EAE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R4-2107103</w:t>
            </w:r>
          </w:p>
        </w:tc>
        <w:tc>
          <w:tcPr>
            <w:tcW w:w="0" w:type="auto"/>
          </w:tcPr>
          <w:p w14:paraId="720AC36E" w14:textId="044656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 - OTA Rx dynamic range, clause  7.3</w:t>
            </w:r>
          </w:p>
        </w:tc>
        <w:tc>
          <w:tcPr>
            <w:tcW w:w="0" w:type="auto"/>
          </w:tcPr>
          <w:p w14:paraId="21F84335" w14:textId="1963E5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C36FFA0" w14:textId="287180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4F97F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ABC404" w14:textId="254CCD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R4-2106081</w:t>
            </w:r>
          </w:p>
        </w:tc>
      </w:tr>
      <w:tr w:rsidR="00C51F06" w14:paraId="10CA7888" w14:textId="77777777" w:rsidTr="00C51F06">
        <w:tc>
          <w:tcPr>
            <w:tcW w:w="0" w:type="auto"/>
          </w:tcPr>
          <w:p w14:paraId="7D6148AB" w14:textId="427EBC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R4-2107104</w:t>
            </w:r>
          </w:p>
        </w:tc>
        <w:tc>
          <w:tcPr>
            <w:tcW w:w="0" w:type="auto"/>
          </w:tcPr>
          <w:p w14:paraId="182DBF8F" w14:textId="1302B1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 - Annex D</w:t>
            </w:r>
          </w:p>
        </w:tc>
        <w:tc>
          <w:tcPr>
            <w:tcW w:w="0" w:type="auto"/>
          </w:tcPr>
          <w:p w14:paraId="2E1A991B" w14:textId="69611C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D707793" w14:textId="4D80C5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EA829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4471B1" w14:textId="601929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R4-2106059</w:t>
            </w:r>
          </w:p>
        </w:tc>
      </w:tr>
      <w:tr w:rsidR="00C51F06" w14:paraId="4BEA6630" w14:textId="77777777" w:rsidTr="00C51F06">
        <w:tc>
          <w:tcPr>
            <w:tcW w:w="0" w:type="auto"/>
          </w:tcPr>
          <w:p w14:paraId="7CA9914A" w14:textId="7A5F27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R4-2107105</w:t>
            </w:r>
          </w:p>
        </w:tc>
        <w:tc>
          <w:tcPr>
            <w:tcW w:w="0" w:type="auto"/>
          </w:tcPr>
          <w:p w14:paraId="1037AFB5" w14:textId="2F7312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 - Annex D&amp;E</w:t>
            </w:r>
          </w:p>
        </w:tc>
        <w:tc>
          <w:tcPr>
            <w:tcW w:w="0" w:type="auto"/>
          </w:tcPr>
          <w:p w14:paraId="435C74EA" w14:textId="6C912A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CFE1DC2" w14:textId="180EA7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BC872C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E7BA7E" w14:textId="05473E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R4-2106084</w:t>
            </w:r>
          </w:p>
        </w:tc>
      </w:tr>
      <w:tr w:rsidR="00C51F06" w14:paraId="41A87D79" w14:textId="77777777" w:rsidTr="00C51F06">
        <w:tc>
          <w:tcPr>
            <w:tcW w:w="0" w:type="auto"/>
          </w:tcPr>
          <w:p w14:paraId="2398426B" w14:textId="77E262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R4-2107106</w:t>
            </w:r>
          </w:p>
        </w:tc>
        <w:tc>
          <w:tcPr>
            <w:tcW w:w="0" w:type="auto"/>
          </w:tcPr>
          <w:p w14:paraId="2338D31F" w14:textId="42E5BB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RF paramters to be specified</w:t>
            </w:r>
          </w:p>
        </w:tc>
        <w:tc>
          <w:tcPr>
            <w:tcW w:w="0" w:type="auto"/>
          </w:tcPr>
          <w:p w14:paraId="56081457" w14:textId="026710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F0143C5" w14:textId="46F84C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91A13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E20A0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E5B7448" w14:textId="77777777" w:rsidTr="00C51F06">
        <w:tc>
          <w:tcPr>
            <w:tcW w:w="0" w:type="auto"/>
          </w:tcPr>
          <w:p w14:paraId="26839814" w14:textId="6588AE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R4-2107107</w:t>
            </w:r>
          </w:p>
        </w:tc>
        <w:tc>
          <w:tcPr>
            <w:tcW w:w="0" w:type="auto"/>
          </w:tcPr>
          <w:p w14:paraId="216DF742" w14:textId="47A1BF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TDD synchronisation</w:t>
            </w:r>
          </w:p>
        </w:tc>
        <w:tc>
          <w:tcPr>
            <w:tcW w:w="0" w:type="auto"/>
          </w:tcPr>
          <w:p w14:paraId="12B3571A" w14:textId="232A08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52135CC" w14:textId="1E8377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19932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2FE4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A3179F0" w14:textId="77777777" w:rsidTr="00C51F06">
        <w:tc>
          <w:tcPr>
            <w:tcW w:w="0" w:type="auto"/>
          </w:tcPr>
          <w:p w14:paraId="1E30DB5A" w14:textId="171FAD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R4-2107108</w:t>
            </w:r>
          </w:p>
        </w:tc>
        <w:tc>
          <w:tcPr>
            <w:tcW w:w="0" w:type="auto"/>
          </w:tcPr>
          <w:p w14:paraId="535BDB0B" w14:textId="353CB7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inter-band DL CA with CBM and IBM</w:t>
            </w:r>
          </w:p>
        </w:tc>
        <w:tc>
          <w:tcPr>
            <w:tcW w:w="0" w:type="auto"/>
          </w:tcPr>
          <w:p w14:paraId="05EF1C8D" w14:textId="75550B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 Inc.</w:t>
            </w:r>
          </w:p>
        </w:tc>
        <w:tc>
          <w:tcPr>
            <w:tcW w:w="0" w:type="auto"/>
          </w:tcPr>
          <w:p w14:paraId="412701BF" w14:textId="5AB5EE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7AE2E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5F0AE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DB86396" w14:textId="77777777" w:rsidTr="00C51F06">
        <w:tc>
          <w:tcPr>
            <w:tcW w:w="0" w:type="auto"/>
          </w:tcPr>
          <w:p w14:paraId="67F788F7" w14:textId="45D13B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R4-2107109</w:t>
            </w:r>
          </w:p>
        </w:tc>
        <w:tc>
          <w:tcPr>
            <w:tcW w:w="0" w:type="auto"/>
          </w:tcPr>
          <w:p w14:paraId="1E4E493E" w14:textId="06D409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Band n77 usage in the US for 3.45 to 3.55 GHz</w:t>
            </w:r>
          </w:p>
        </w:tc>
        <w:tc>
          <w:tcPr>
            <w:tcW w:w="0" w:type="auto"/>
          </w:tcPr>
          <w:p w14:paraId="3C5C9D60" w14:textId="0F81B1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80E3B26" w14:textId="7D7D20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00016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4211F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F505EBA" w14:textId="77777777" w:rsidTr="00C51F06">
        <w:tc>
          <w:tcPr>
            <w:tcW w:w="0" w:type="auto"/>
          </w:tcPr>
          <w:p w14:paraId="7DBAF32D" w14:textId="594EEB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R4-2107110</w:t>
            </w:r>
          </w:p>
        </w:tc>
        <w:tc>
          <w:tcPr>
            <w:tcW w:w="0" w:type="auto"/>
          </w:tcPr>
          <w:p w14:paraId="0810081A" w14:textId="43A0DC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Text proposal to TR38.884: Fast Spherical Coverage Method</w:t>
            </w:r>
          </w:p>
        </w:tc>
        <w:tc>
          <w:tcPr>
            <w:tcW w:w="0" w:type="auto"/>
          </w:tcPr>
          <w:p w14:paraId="6A137F92" w14:textId="0D386C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0911F1BD" w14:textId="4899D0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7390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6D7C8F" w14:textId="4FE007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R4-2106164</w:t>
            </w:r>
          </w:p>
        </w:tc>
      </w:tr>
      <w:tr w:rsidR="00C51F06" w14:paraId="026397A5" w14:textId="77777777" w:rsidTr="00C51F06">
        <w:tc>
          <w:tcPr>
            <w:tcW w:w="0" w:type="auto"/>
          </w:tcPr>
          <w:p w14:paraId="75665735" w14:textId="41BD33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R4-2107111</w:t>
            </w:r>
          </w:p>
        </w:tc>
        <w:tc>
          <w:tcPr>
            <w:tcW w:w="0" w:type="auto"/>
          </w:tcPr>
          <w:p w14:paraId="722C723B" w14:textId="127C65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Text proposal to TR38.884: FR2 UL EVM measurements</w:t>
            </w:r>
          </w:p>
        </w:tc>
        <w:tc>
          <w:tcPr>
            <w:tcW w:w="0" w:type="auto"/>
          </w:tcPr>
          <w:p w14:paraId="2E272384" w14:textId="496128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2E8A4FF4" w14:textId="2F68DE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B2A04A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02542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AB6F090" w14:textId="77777777" w:rsidTr="00C51F06">
        <w:tc>
          <w:tcPr>
            <w:tcW w:w="0" w:type="auto"/>
          </w:tcPr>
          <w:p w14:paraId="2C4729BD" w14:textId="5737CE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R4-2107112</w:t>
            </w:r>
          </w:p>
        </w:tc>
        <w:tc>
          <w:tcPr>
            <w:tcW w:w="0" w:type="auto"/>
          </w:tcPr>
          <w:p w14:paraId="4118F2EE" w14:textId="130A5B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FR1 Tx Diversity EVM measurements</w:t>
            </w:r>
          </w:p>
        </w:tc>
        <w:tc>
          <w:tcPr>
            <w:tcW w:w="0" w:type="auto"/>
          </w:tcPr>
          <w:p w14:paraId="752C61EF" w14:textId="0F708B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42B606FC" w14:textId="6B9392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36C07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81B98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65CCD81" w14:textId="77777777" w:rsidTr="00C51F06">
        <w:tc>
          <w:tcPr>
            <w:tcW w:w="0" w:type="auto"/>
          </w:tcPr>
          <w:p w14:paraId="6B761A5D" w14:textId="1144C5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R4-2107113</w:t>
            </w:r>
          </w:p>
        </w:tc>
        <w:tc>
          <w:tcPr>
            <w:tcW w:w="0" w:type="auto"/>
          </w:tcPr>
          <w:p w14:paraId="2CDE4D89" w14:textId="165D62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FR1 UL MIMO EVM measurements</w:t>
            </w:r>
          </w:p>
        </w:tc>
        <w:tc>
          <w:tcPr>
            <w:tcW w:w="0" w:type="auto"/>
          </w:tcPr>
          <w:p w14:paraId="67513C09" w14:textId="179727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3279191C" w14:textId="1CD623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C519F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820DE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1502BD4" w14:textId="77777777" w:rsidTr="00C51F06">
        <w:tc>
          <w:tcPr>
            <w:tcW w:w="0" w:type="auto"/>
          </w:tcPr>
          <w:p w14:paraId="74E3A91D" w14:textId="5BAE52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R4-2107114</w:t>
            </w:r>
          </w:p>
        </w:tc>
        <w:tc>
          <w:tcPr>
            <w:tcW w:w="0" w:type="auto"/>
          </w:tcPr>
          <w:p w14:paraId="5CDBA9F4" w14:textId="49A128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WID: Rel17 LTE inter-band CA for 2 bands DL with 1 band UL</w:t>
            </w:r>
          </w:p>
        </w:tc>
        <w:tc>
          <w:tcPr>
            <w:tcW w:w="0" w:type="auto"/>
          </w:tcPr>
          <w:p w14:paraId="7213EF8C" w14:textId="469CF6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1D9BC02" w14:textId="0EAF00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90E4CC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A5378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BACC5B" w14:textId="77777777" w:rsidTr="00C51F06">
        <w:tc>
          <w:tcPr>
            <w:tcW w:w="0" w:type="auto"/>
          </w:tcPr>
          <w:p w14:paraId="6635805B" w14:textId="763E62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R4-2107115</w:t>
            </w:r>
          </w:p>
        </w:tc>
        <w:tc>
          <w:tcPr>
            <w:tcW w:w="0" w:type="auto"/>
          </w:tcPr>
          <w:p w14:paraId="2D8A0092" w14:textId="524CFF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36.717-02-01 Rel-17 LTE inter-band CA for 2 bands DL and 1 band UL CA</w:t>
            </w:r>
          </w:p>
        </w:tc>
        <w:tc>
          <w:tcPr>
            <w:tcW w:w="0" w:type="auto"/>
          </w:tcPr>
          <w:p w14:paraId="2244AEE4" w14:textId="6EF2F4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FF6301A" w14:textId="798DFC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2A0360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45898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80C639A" w14:textId="77777777" w:rsidTr="00C51F06">
        <w:tc>
          <w:tcPr>
            <w:tcW w:w="0" w:type="auto"/>
          </w:tcPr>
          <w:p w14:paraId="4EC134D8" w14:textId="5E55D0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R4-2107116</w:t>
            </w:r>
          </w:p>
        </w:tc>
        <w:tc>
          <w:tcPr>
            <w:tcW w:w="0" w:type="auto"/>
          </w:tcPr>
          <w:p w14:paraId="65151E41" w14:textId="1D2048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MIMO OTA performance requirements</w:t>
            </w:r>
          </w:p>
        </w:tc>
        <w:tc>
          <w:tcPr>
            <w:tcW w:w="0" w:type="auto"/>
          </w:tcPr>
          <w:p w14:paraId="76369101" w14:textId="7A80D3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665DB0F" w14:textId="3B4893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91A67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ACF3A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C645467" w14:textId="77777777" w:rsidTr="00C51F06">
        <w:tc>
          <w:tcPr>
            <w:tcW w:w="0" w:type="auto"/>
          </w:tcPr>
          <w:p w14:paraId="57D9E3AC" w14:textId="3006F6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R4-2107117</w:t>
            </w:r>
          </w:p>
        </w:tc>
        <w:tc>
          <w:tcPr>
            <w:tcW w:w="0" w:type="auto"/>
          </w:tcPr>
          <w:p w14:paraId="5D003239" w14:textId="162D07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TS38.151: revision on definaiton fo MASC</w:t>
            </w:r>
          </w:p>
        </w:tc>
        <w:tc>
          <w:tcPr>
            <w:tcW w:w="0" w:type="auto"/>
          </w:tcPr>
          <w:p w14:paraId="6B938E65" w14:textId="588719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6CAA2CB" w14:textId="51DE41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6D4010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37C3E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7DE25BF" w14:textId="77777777" w:rsidTr="00C51F06">
        <w:tc>
          <w:tcPr>
            <w:tcW w:w="0" w:type="auto"/>
          </w:tcPr>
          <w:p w14:paraId="3F47ECA6" w14:textId="105AD9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R4-2107118</w:t>
            </w:r>
          </w:p>
        </w:tc>
        <w:tc>
          <w:tcPr>
            <w:tcW w:w="0" w:type="auto"/>
          </w:tcPr>
          <w:p w14:paraId="454E6A74" w14:textId="0868C0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candidate methods for BCS4</w:t>
            </w:r>
          </w:p>
        </w:tc>
        <w:tc>
          <w:tcPr>
            <w:tcW w:w="0" w:type="auto"/>
          </w:tcPr>
          <w:p w14:paraId="6C56CF49" w14:textId="35B984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95B19FB" w14:textId="290F22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0092C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0B483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F885DE" w14:textId="77777777" w:rsidTr="00C51F06">
        <w:tc>
          <w:tcPr>
            <w:tcW w:w="0" w:type="auto"/>
          </w:tcPr>
          <w:p w14:paraId="2C2BF84B" w14:textId="6A347E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R4-2107119</w:t>
            </w:r>
          </w:p>
        </w:tc>
        <w:tc>
          <w:tcPr>
            <w:tcW w:w="0" w:type="auto"/>
          </w:tcPr>
          <w:p w14:paraId="2DE12DE3" w14:textId="7AF605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FDD PC2 system performance evaluations</w:t>
            </w:r>
          </w:p>
        </w:tc>
        <w:tc>
          <w:tcPr>
            <w:tcW w:w="0" w:type="auto"/>
          </w:tcPr>
          <w:p w14:paraId="32AA32BC" w14:textId="4B3B94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66924E6" w14:textId="47BC9A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B953C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D023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5924FD" w14:textId="77777777" w:rsidTr="00C51F06">
        <w:tc>
          <w:tcPr>
            <w:tcW w:w="0" w:type="auto"/>
          </w:tcPr>
          <w:p w14:paraId="1597B80A" w14:textId="77ECF4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R4-2107120</w:t>
            </w:r>
          </w:p>
        </w:tc>
        <w:tc>
          <w:tcPr>
            <w:tcW w:w="0" w:type="auto"/>
          </w:tcPr>
          <w:p w14:paraId="787C105A" w14:textId="587620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assumptions for NR NTN co-existence study</w:t>
            </w:r>
          </w:p>
        </w:tc>
        <w:tc>
          <w:tcPr>
            <w:tcW w:w="0" w:type="auto"/>
          </w:tcPr>
          <w:p w14:paraId="4A8C39CA" w14:textId="46CA86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091E635" w14:textId="628864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839415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8C8863" w14:textId="258350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R4-2106000</w:t>
            </w:r>
          </w:p>
        </w:tc>
      </w:tr>
      <w:tr w:rsidR="00C51F06" w14:paraId="74E40802" w14:textId="77777777" w:rsidTr="00C51F06">
        <w:tc>
          <w:tcPr>
            <w:tcW w:w="0" w:type="auto"/>
          </w:tcPr>
          <w:p w14:paraId="73F26E5E" w14:textId="6B1422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R4-2107121</w:t>
            </w:r>
          </w:p>
        </w:tc>
        <w:tc>
          <w:tcPr>
            <w:tcW w:w="0" w:type="auto"/>
          </w:tcPr>
          <w:p w14:paraId="36810DB3" w14:textId="7E84DF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restuls for NTN co-existence calibtartion</w:t>
            </w:r>
          </w:p>
        </w:tc>
        <w:tc>
          <w:tcPr>
            <w:tcW w:w="0" w:type="auto"/>
          </w:tcPr>
          <w:p w14:paraId="0FF7681E" w14:textId="4A814E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1620371" w14:textId="5DA8F2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2AD6E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830F0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3387A9A" w14:textId="77777777" w:rsidTr="00C51F06">
        <w:tc>
          <w:tcPr>
            <w:tcW w:w="0" w:type="auto"/>
          </w:tcPr>
          <w:p w14:paraId="332A17B0" w14:textId="48C428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R4-2107122</w:t>
            </w:r>
          </w:p>
        </w:tc>
        <w:tc>
          <w:tcPr>
            <w:tcW w:w="0" w:type="auto"/>
          </w:tcPr>
          <w:p w14:paraId="70DB7E38" w14:textId="2854BB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Frequency synchronization requirements in NTN</w:t>
            </w:r>
          </w:p>
        </w:tc>
        <w:tc>
          <w:tcPr>
            <w:tcW w:w="0" w:type="auto"/>
          </w:tcPr>
          <w:p w14:paraId="2F862EE5" w14:textId="55B4CC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9C1C71B" w14:textId="141963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002E5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FE05F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70515DF" w14:textId="77777777" w:rsidTr="00C51F06">
        <w:tc>
          <w:tcPr>
            <w:tcW w:w="0" w:type="auto"/>
          </w:tcPr>
          <w:p w14:paraId="70644B27" w14:textId="3924CE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R4-2107123</w:t>
            </w:r>
          </w:p>
        </w:tc>
        <w:tc>
          <w:tcPr>
            <w:tcW w:w="0" w:type="auto"/>
          </w:tcPr>
          <w:p w14:paraId="52A40E74" w14:textId="5414B6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HO with PSCell</w:t>
            </w:r>
          </w:p>
        </w:tc>
        <w:tc>
          <w:tcPr>
            <w:tcW w:w="0" w:type="auto"/>
          </w:tcPr>
          <w:p w14:paraId="7ACB5892" w14:textId="399A53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611D079" w14:textId="707099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77A07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543F1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A1D8A13" w14:textId="77777777" w:rsidTr="00C51F06">
        <w:tc>
          <w:tcPr>
            <w:tcW w:w="0" w:type="auto"/>
          </w:tcPr>
          <w:p w14:paraId="099AFEC0" w14:textId="6A46D4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R4-2107124</w:t>
            </w:r>
          </w:p>
        </w:tc>
        <w:tc>
          <w:tcPr>
            <w:tcW w:w="0" w:type="auto"/>
          </w:tcPr>
          <w:p w14:paraId="1A2BBEEE" w14:textId="3A50CF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on Rel-17 RLM/BFD measurement relaxation</w:t>
            </w:r>
          </w:p>
        </w:tc>
        <w:tc>
          <w:tcPr>
            <w:tcW w:w="0" w:type="auto"/>
          </w:tcPr>
          <w:p w14:paraId="1B486643" w14:textId="492A34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387DBDA" w14:textId="732C92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0A06E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B8659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26A252D" w14:textId="77777777" w:rsidTr="00C51F06">
        <w:tc>
          <w:tcPr>
            <w:tcW w:w="0" w:type="auto"/>
          </w:tcPr>
          <w:p w14:paraId="04A825CD" w14:textId="5D20E5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R4-2107125</w:t>
            </w:r>
          </w:p>
        </w:tc>
        <w:tc>
          <w:tcPr>
            <w:tcW w:w="0" w:type="auto"/>
          </w:tcPr>
          <w:p w14:paraId="41BECA5E" w14:textId="5217C5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temporary RS</w:t>
            </w:r>
          </w:p>
        </w:tc>
        <w:tc>
          <w:tcPr>
            <w:tcW w:w="0" w:type="auto"/>
          </w:tcPr>
          <w:p w14:paraId="4F664805" w14:textId="74FD23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1E5D9C9" w14:textId="2E4369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E0B21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1BD2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EBF8F41" w14:textId="77777777" w:rsidTr="00C51F06">
        <w:tc>
          <w:tcPr>
            <w:tcW w:w="0" w:type="auto"/>
          </w:tcPr>
          <w:p w14:paraId="1DC118AA" w14:textId="15E7B0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R4-2107126</w:t>
            </w:r>
          </w:p>
        </w:tc>
        <w:tc>
          <w:tcPr>
            <w:tcW w:w="0" w:type="auto"/>
          </w:tcPr>
          <w:p w14:paraId="13DBFF03" w14:textId="7468B4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Blocking MU for FR2 MIMO OTA</w:t>
            </w:r>
          </w:p>
        </w:tc>
        <w:tc>
          <w:tcPr>
            <w:tcW w:w="0" w:type="auto"/>
          </w:tcPr>
          <w:p w14:paraId="79D2D3FA" w14:textId="6FDD5C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281B1F60" w14:textId="1A293A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8F5B9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B9DF7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983423C" w14:textId="77777777" w:rsidTr="00C51F06">
        <w:tc>
          <w:tcPr>
            <w:tcW w:w="0" w:type="auto"/>
          </w:tcPr>
          <w:p w14:paraId="3D84297B" w14:textId="4B90D0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R4-2107127</w:t>
            </w:r>
          </w:p>
        </w:tc>
        <w:tc>
          <w:tcPr>
            <w:tcW w:w="0" w:type="auto"/>
          </w:tcPr>
          <w:p w14:paraId="12382895" w14:textId="0D8DAE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Channel Emulation Curves</w:t>
            </w:r>
          </w:p>
        </w:tc>
        <w:tc>
          <w:tcPr>
            <w:tcW w:w="0" w:type="auto"/>
          </w:tcPr>
          <w:p w14:paraId="0F7987E4" w14:textId="0F6B37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445EEC4D" w14:textId="1F2B67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9C21D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CADCBE" w14:textId="5F3736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R4-2106097</w:t>
            </w:r>
          </w:p>
        </w:tc>
      </w:tr>
      <w:tr w:rsidR="00C51F06" w14:paraId="06D7A7E6" w14:textId="77777777" w:rsidTr="00C51F06">
        <w:tc>
          <w:tcPr>
            <w:tcW w:w="0" w:type="auto"/>
          </w:tcPr>
          <w:p w14:paraId="11E4AE91" w14:textId="1A50DC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R4-2107128</w:t>
            </w:r>
          </w:p>
        </w:tc>
        <w:tc>
          <w:tcPr>
            <w:tcW w:w="0" w:type="auto"/>
          </w:tcPr>
          <w:p w14:paraId="0D09B1F1" w14:textId="2B26F7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extreme temperature condition testing</w:t>
            </w:r>
          </w:p>
        </w:tc>
        <w:tc>
          <w:tcPr>
            <w:tcW w:w="0" w:type="auto"/>
          </w:tcPr>
          <w:p w14:paraId="47FC260B" w14:textId="10F013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2F4C5661" w14:textId="65329B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9A8DA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39CF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EDA498" w14:textId="77777777" w:rsidTr="00C51F06">
        <w:tc>
          <w:tcPr>
            <w:tcW w:w="0" w:type="auto"/>
          </w:tcPr>
          <w:p w14:paraId="5E46A297" w14:textId="75D02E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R4-2107129</w:t>
            </w:r>
          </w:p>
        </w:tc>
        <w:tc>
          <w:tcPr>
            <w:tcW w:w="0" w:type="auto"/>
          </w:tcPr>
          <w:p w14:paraId="56D856F1" w14:textId="4E9EDC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to RAN5 on Test Time Reduction</w:t>
            </w:r>
          </w:p>
        </w:tc>
        <w:tc>
          <w:tcPr>
            <w:tcW w:w="0" w:type="auto"/>
          </w:tcPr>
          <w:p w14:paraId="448C49EC" w14:textId="3F9089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54FCAB90" w14:textId="270A6B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C4EA26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BA3E1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5094605" w14:textId="77777777" w:rsidTr="00C51F06">
        <w:tc>
          <w:tcPr>
            <w:tcW w:w="0" w:type="auto"/>
          </w:tcPr>
          <w:p w14:paraId="627B3258" w14:textId="1FCFFB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R4-2107130</w:t>
            </w:r>
          </w:p>
        </w:tc>
        <w:tc>
          <w:tcPr>
            <w:tcW w:w="0" w:type="auto"/>
          </w:tcPr>
          <w:p w14:paraId="2B474D23" w14:textId="08F69E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CFFNF and CFFDNF test methodologies for high DL power and low UL power test cases</w:t>
            </w:r>
          </w:p>
        </w:tc>
        <w:tc>
          <w:tcPr>
            <w:tcW w:w="0" w:type="auto"/>
          </w:tcPr>
          <w:p w14:paraId="6966F228" w14:textId="782769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2D64DC72" w14:textId="1AFE81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169DB2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0A3E6B" w14:textId="30B88B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R4-2106130</w:t>
            </w:r>
          </w:p>
        </w:tc>
      </w:tr>
      <w:tr w:rsidR="00C51F06" w14:paraId="78B46971" w14:textId="77777777" w:rsidTr="00C51F06">
        <w:tc>
          <w:tcPr>
            <w:tcW w:w="0" w:type="auto"/>
          </w:tcPr>
          <w:p w14:paraId="2F3E7DC3" w14:textId="3C3E12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R4-2107131</w:t>
            </w:r>
          </w:p>
        </w:tc>
        <w:tc>
          <w:tcPr>
            <w:tcW w:w="0" w:type="auto"/>
          </w:tcPr>
          <w:p w14:paraId="0B6B6760" w14:textId="3453F6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Agenda for RAN4#98-bis-e</w:t>
            </w:r>
          </w:p>
        </w:tc>
        <w:tc>
          <w:tcPr>
            <w:tcW w:w="0" w:type="auto"/>
          </w:tcPr>
          <w:p w14:paraId="326996EE" w14:textId="142AD9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 Chair (Apple)</w:t>
            </w:r>
          </w:p>
        </w:tc>
        <w:tc>
          <w:tcPr>
            <w:tcW w:w="0" w:type="auto"/>
          </w:tcPr>
          <w:p w14:paraId="17D00620" w14:textId="4AE267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287AF0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534C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AA6DA79" w14:textId="77777777" w:rsidTr="00C51F06">
        <w:tc>
          <w:tcPr>
            <w:tcW w:w="0" w:type="auto"/>
          </w:tcPr>
          <w:p w14:paraId="7737D4B2" w14:textId="4E1840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R4-2107132</w:t>
            </w:r>
          </w:p>
        </w:tc>
        <w:tc>
          <w:tcPr>
            <w:tcW w:w="0" w:type="auto"/>
          </w:tcPr>
          <w:p w14:paraId="33E7B391" w14:textId="1361FD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RAN4#98-bis-e E-meeting Arrangements and Guidelines</w:t>
            </w:r>
          </w:p>
        </w:tc>
        <w:tc>
          <w:tcPr>
            <w:tcW w:w="0" w:type="auto"/>
          </w:tcPr>
          <w:p w14:paraId="5AE081BD" w14:textId="313775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 Chair (Apple)</w:t>
            </w:r>
          </w:p>
        </w:tc>
        <w:tc>
          <w:tcPr>
            <w:tcW w:w="0" w:type="auto"/>
          </w:tcPr>
          <w:p w14:paraId="71DE151C" w14:textId="379A42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FDCD12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4F9F8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6D2FC63" w14:textId="77777777" w:rsidTr="00C51F06">
        <w:tc>
          <w:tcPr>
            <w:tcW w:w="0" w:type="auto"/>
          </w:tcPr>
          <w:p w14:paraId="614AE603" w14:textId="572945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R4-2107133</w:t>
            </w:r>
          </w:p>
        </w:tc>
        <w:tc>
          <w:tcPr>
            <w:tcW w:w="0" w:type="auto"/>
          </w:tcPr>
          <w:p w14:paraId="1166E892" w14:textId="655AEE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IAB-MT RRM test cases in 38.174</w:t>
            </w:r>
          </w:p>
        </w:tc>
        <w:tc>
          <w:tcPr>
            <w:tcW w:w="0" w:type="auto"/>
          </w:tcPr>
          <w:p w14:paraId="33F4D699" w14:textId="6C88F3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2D96FD7" w14:textId="5CF2C0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AA4772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7BEA2A" w14:textId="67DA8A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R4-2105730</w:t>
            </w:r>
          </w:p>
        </w:tc>
      </w:tr>
      <w:tr w:rsidR="00C51F06" w14:paraId="38C11A68" w14:textId="77777777" w:rsidTr="00C51F06">
        <w:tc>
          <w:tcPr>
            <w:tcW w:w="0" w:type="auto"/>
          </w:tcPr>
          <w:p w14:paraId="425C32DE" w14:textId="631ECA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R4-2107134</w:t>
            </w:r>
          </w:p>
        </w:tc>
        <w:tc>
          <w:tcPr>
            <w:tcW w:w="0" w:type="auto"/>
          </w:tcPr>
          <w:p w14:paraId="661837ED" w14:textId="2F446A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side conditions for IAB-MT RRM test cases</w:t>
            </w:r>
          </w:p>
        </w:tc>
        <w:tc>
          <w:tcPr>
            <w:tcW w:w="0" w:type="auto"/>
          </w:tcPr>
          <w:p w14:paraId="4A2671AA" w14:textId="6EBC71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FE3562F" w14:textId="4E636C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6E113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97DB3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6C622F1" w14:textId="77777777" w:rsidTr="00C51F06">
        <w:tc>
          <w:tcPr>
            <w:tcW w:w="0" w:type="auto"/>
          </w:tcPr>
          <w:p w14:paraId="4F93614C" w14:textId="5A3757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R4-2107135</w:t>
            </w:r>
          </w:p>
        </w:tc>
        <w:tc>
          <w:tcPr>
            <w:tcW w:w="0" w:type="auto"/>
          </w:tcPr>
          <w:p w14:paraId="64086FA8" w14:textId="181A70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Side conditions for IAB-MT RRM test cases in TS 38.174</w:t>
            </w:r>
          </w:p>
        </w:tc>
        <w:tc>
          <w:tcPr>
            <w:tcW w:w="0" w:type="auto"/>
          </w:tcPr>
          <w:p w14:paraId="32B07213" w14:textId="496A8B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61507EA" w14:textId="178462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FDD5AA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EB667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B0FDF6C" w14:textId="77777777" w:rsidTr="00C51F06">
        <w:tc>
          <w:tcPr>
            <w:tcW w:w="0" w:type="auto"/>
          </w:tcPr>
          <w:p w14:paraId="209AB755" w14:textId="7AFADC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R4-2107136</w:t>
            </w:r>
          </w:p>
        </w:tc>
        <w:tc>
          <w:tcPr>
            <w:tcW w:w="0" w:type="auto"/>
          </w:tcPr>
          <w:p w14:paraId="6A78098C" w14:textId="04E119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CSI-RS based RLM tests for LA IAB-MT</w:t>
            </w:r>
          </w:p>
        </w:tc>
        <w:tc>
          <w:tcPr>
            <w:tcW w:w="0" w:type="auto"/>
          </w:tcPr>
          <w:p w14:paraId="1A133F9D" w14:textId="4A8C28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F7C3842" w14:textId="7DFC6E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872E1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001AC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4C24F5B" w14:textId="77777777" w:rsidTr="00C51F06">
        <w:tc>
          <w:tcPr>
            <w:tcW w:w="0" w:type="auto"/>
          </w:tcPr>
          <w:p w14:paraId="70C7B89D" w14:textId="1D6B2F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R4-2107137</w:t>
            </w:r>
          </w:p>
        </w:tc>
        <w:tc>
          <w:tcPr>
            <w:tcW w:w="0" w:type="auto"/>
          </w:tcPr>
          <w:p w14:paraId="390262D6" w14:textId="340AFC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CSI-RS based RLM tests for LA IAB-MT in TS 38.174</w:t>
            </w:r>
          </w:p>
        </w:tc>
        <w:tc>
          <w:tcPr>
            <w:tcW w:w="0" w:type="auto"/>
          </w:tcPr>
          <w:p w14:paraId="2B9672B3" w14:textId="2493E5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5BB1764" w14:textId="58C54A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57D33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2A4C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40A73B8" w14:textId="77777777" w:rsidTr="00C51F06">
        <w:tc>
          <w:tcPr>
            <w:tcW w:w="0" w:type="auto"/>
          </w:tcPr>
          <w:p w14:paraId="42A08524" w14:textId="400628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R4-2107138</w:t>
            </w:r>
          </w:p>
        </w:tc>
        <w:tc>
          <w:tcPr>
            <w:tcW w:w="0" w:type="auto"/>
          </w:tcPr>
          <w:p w14:paraId="23209B02" w14:textId="474D45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analysis of UE transmit timing under DL LBT failure in reference cell</w:t>
            </w:r>
          </w:p>
        </w:tc>
        <w:tc>
          <w:tcPr>
            <w:tcW w:w="0" w:type="auto"/>
          </w:tcPr>
          <w:p w14:paraId="34E768E7" w14:textId="7A70B2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CB04335" w14:textId="507F47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0F013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ADDD2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07CB79F" w14:textId="77777777" w:rsidTr="00C51F06">
        <w:tc>
          <w:tcPr>
            <w:tcW w:w="0" w:type="auto"/>
          </w:tcPr>
          <w:p w14:paraId="75578D00" w14:textId="6B9D10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R4-2107139</w:t>
            </w:r>
          </w:p>
        </w:tc>
        <w:tc>
          <w:tcPr>
            <w:tcW w:w="0" w:type="auto"/>
          </w:tcPr>
          <w:p w14:paraId="3AC9311C" w14:textId="039397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rules for legacy NR tests for NR-U</w:t>
            </w:r>
          </w:p>
        </w:tc>
        <w:tc>
          <w:tcPr>
            <w:tcW w:w="0" w:type="auto"/>
          </w:tcPr>
          <w:p w14:paraId="536DDF9B" w14:textId="5014C2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9280E62" w14:textId="4786D5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BC8D9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9162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D4C8208" w14:textId="77777777" w:rsidTr="00C51F06">
        <w:tc>
          <w:tcPr>
            <w:tcW w:w="0" w:type="auto"/>
          </w:tcPr>
          <w:p w14:paraId="0F9DA9A2" w14:textId="2B2569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R4-2107140</w:t>
            </w:r>
          </w:p>
        </w:tc>
        <w:tc>
          <w:tcPr>
            <w:tcW w:w="0" w:type="auto"/>
          </w:tcPr>
          <w:p w14:paraId="2E817309" w14:textId="555EE2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rules for legacy NR tests for NR-U in 38.133</w:t>
            </w:r>
          </w:p>
        </w:tc>
        <w:tc>
          <w:tcPr>
            <w:tcW w:w="0" w:type="auto"/>
          </w:tcPr>
          <w:p w14:paraId="3726E92D" w14:textId="341E64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ACC3312" w14:textId="0CFB7E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6D01D9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0B3065" w14:textId="2731A1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R4-2105714</w:t>
            </w:r>
          </w:p>
        </w:tc>
      </w:tr>
      <w:tr w:rsidR="00C51F06" w14:paraId="0C39068F" w14:textId="77777777" w:rsidTr="00C51F06">
        <w:tc>
          <w:tcPr>
            <w:tcW w:w="0" w:type="auto"/>
          </w:tcPr>
          <w:p w14:paraId="1C7C6E15" w14:textId="02BD4F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R4-2107141</w:t>
            </w:r>
          </w:p>
        </w:tc>
        <w:tc>
          <w:tcPr>
            <w:tcW w:w="0" w:type="auto"/>
          </w:tcPr>
          <w:p w14:paraId="6C97D206" w14:textId="33971A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RRC re-establishment tests for NR-U</w:t>
            </w:r>
          </w:p>
        </w:tc>
        <w:tc>
          <w:tcPr>
            <w:tcW w:w="0" w:type="auto"/>
          </w:tcPr>
          <w:p w14:paraId="17612B71" w14:textId="46E18E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5CC39E3" w14:textId="562B67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D576E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3F7A0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FA69344" w14:textId="77777777" w:rsidTr="00C51F06">
        <w:tc>
          <w:tcPr>
            <w:tcW w:w="0" w:type="auto"/>
          </w:tcPr>
          <w:p w14:paraId="77CB02EC" w14:textId="646C7D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R4-2107142</w:t>
            </w:r>
          </w:p>
        </w:tc>
        <w:tc>
          <w:tcPr>
            <w:tcW w:w="0" w:type="auto"/>
          </w:tcPr>
          <w:p w14:paraId="423C068E" w14:textId="31213E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RRC re-establishment tests for NR-U in 38.133</w:t>
            </w:r>
          </w:p>
        </w:tc>
        <w:tc>
          <w:tcPr>
            <w:tcW w:w="0" w:type="auto"/>
          </w:tcPr>
          <w:p w14:paraId="13D441F1" w14:textId="635D7D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0F2718C" w14:textId="14B4F0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FFAEE2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8E8C3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37ED5BF" w14:textId="77777777" w:rsidTr="00C51F06">
        <w:tc>
          <w:tcPr>
            <w:tcW w:w="0" w:type="auto"/>
          </w:tcPr>
          <w:p w14:paraId="0876EA2C" w14:textId="23DAD0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R4-2107143</w:t>
            </w:r>
          </w:p>
        </w:tc>
        <w:tc>
          <w:tcPr>
            <w:tcW w:w="0" w:type="auto"/>
          </w:tcPr>
          <w:p w14:paraId="55025913" w14:textId="1C8885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RRC connetion release with re-direction from NR to NR-U test</w:t>
            </w:r>
          </w:p>
        </w:tc>
        <w:tc>
          <w:tcPr>
            <w:tcW w:w="0" w:type="auto"/>
          </w:tcPr>
          <w:p w14:paraId="5620057E" w14:textId="3C6498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57F9994" w14:textId="7A2F55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337E5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826C3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0D9FDA4" w14:textId="77777777" w:rsidTr="00C51F06">
        <w:tc>
          <w:tcPr>
            <w:tcW w:w="0" w:type="auto"/>
          </w:tcPr>
          <w:p w14:paraId="55D41AF8" w14:textId="75E470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R4-2107144</w:t>
            </w:r>
          </w:p>
        </w:tc>
        <w:tc>
          <w:tcPr>
            <w:tcW w:w="0" w:type="auto"/>
          </w:tcPr>
          <w:p w14:paraId="451B8F42" w14:textId="57C7EB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RRC connetion release with re-direction from NR to NR-U test in 38.133</w:t>
            </w:r>
          </w:p>
        </w:tc>
        <w:tc>
          <w:tcPr>
            <w:tcW w:w="0" w:type="auto"/>
          </w:tcPr>
          <w:p w14:paraId="4D53B7C9" w14:textId="2B92DF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FBE6793" w14:textId="3C8F14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69825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EF1A89" w14:textId="581EC5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R4-2105720</w:t>
            </w:r>
          </w:p>
        </w:tc>
      </w:tr>
      <w:tr w:rsidR="00C51F06" w14:paraId="4B46F5D5" w14:textId="77777777" w:rsidTr="00C51F06">
        <w:tc>
          <w:tcPr>
            <w:tcW w:w="0" w:type="auto"/>
          </w:tcPr>
          <w:p w14:paraId="6A9B9270" w14:textId="7C51D2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R4-2107145</w:t>
            </w:r>
          </w:p>
        </w:tc>
        <w:tc>
          <w:tcPr>
            <w:tcW w:w="0" w:type="auto"/>
          </w:tcPr>
          <w:p w14:paraId="6D4DC0D4" w14:textId="6A0B4E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cases on BWP switching for NR-U SA</w:t>
            </w:r>
          </w:p>
        </w:tc>
        <w:tc>
          <w:tcPr>
            <w:tcW w:w="0" w:type="auto"/>
          </w:tcPr>
          <w:p w14:paraId="5AEB85AB" w14:textId="4ED130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873C651" w14:textId="4A45DC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8BD90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12E0C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06929A2" w14:textId="77777777" w:rsidTr="00C51F06">
        <w:tc>
          <w:tcPr>
            <w:tcW w:w="0" w:type="auto"/>
          </w:tcPr>
          <w:p w14:paraId="1DE076D4" w14:textId="3D6F26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R4-2107146</w:t>
            </w:r>
          </w:p>
        </w:tc>
        <w:tc>
          <w:tcPr>
            <w:tcW w:w="0" w:type="auto"/>
          </w:tcPr>
          <w:p w14:paraId="473B5C1C" w14:textId="6C19B0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cases on BWP switching for NR-U SA in TS 38.133</w:t>
            </w:r>
          </w:p>
        </w:tc>
        <w:tc>
          <w:tcPr>
            <w:tcW w:w="0" w:type="auto"/>
          </w:tcPr>
          <w:p w14:paraId="4B4987BF" w14:textId="30A236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EE9819A" w14:textId="5A0D98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F1DDB4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71B63D" w14:textId="569229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R4-2105722</w:t>
            </w:r>
          </w:p>
        </w:tc>
      </w:tr>
      <w:tr w:rsidR="00C51F06" w14:paraId="516D2424" w14:textId="77777777" w:rsidTr="00C51F06">
        <w:tc>
          <w:tcPr>
            <w:tcW w:w="0" w:type="auto"/>
          </w:tcPr>
          <w:p w14:paraId="30A6FA6D" w14:textId="63105C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R4-2107147</w:t>
            </w:r>
          </w:p>
        </w:tc>
        <w:tc>
          <w:tcPr>
            <w:tcW w:w="0" w:type="auto"/>
          </w:tcPr>
          <w:p w14:paraId="10E1F9DF" w14:textId="05BCA2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RRM core requirements for band n262</w:t>
            </w:r>
          </w:p>
        </w:tc>
        <w:tc>
          <w:tcPr>
            <w:tcW w:w="0" w:type="auto"/>
          </w:tcPr>
          <w:p w14:paraId="483BA46C" w14:textId="30AD82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31F96DB" w14:textId="0B6BDC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EB1E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F692D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5F12779" w14:textId="77777777" w:rsidTr="00C51F06">
        <w:tc>
          <w:tcPr>
            <w:tcW w:w="0" w:type="auto"/>
          </w:tcPr>
          <w:p w14:paraId="64BB81C6" w14:textId="5F8402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R4-2107148</w:t>
            </w:r>
          </w:p>
        </w:tc>
        <w:tc>
          <w:tcPr>
            <w:tcW w:w="0" w:type="auto"/>
          </w:tcPr>
          <w:p w14:paraId="086E8457" w14:textId="6667B0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core requirements for band n262 in 38.133</w:t>
            </w:r>
          </w:p>
        </w:tc>
        <w:tc>
          <w:tcPr>
            <w:tcW w:w="0" w:type="auto"/>
          </w:tcPr>
          <w:p w14:paraId="12D7B74E" w14:textId="32DC3F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89FD990" w14:textId="46865B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76A6C4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C919D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359BA60" w14:textId="77777777" w:rsidTr="00C51F06">
        <w:tc>
          <w:tcPr>
            <w:tcW w:w="0" w:type="auto"/>
          </w:tcPr>
          <w:p w14:paraId="091D438D" w14:textId="144FD6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R4-2107149</w:t>
            </w:r>
          </w:p>
        </w:tc>
        <w:tc>
          <w:tcPr>
            <w:tcW w:w="0" w:type="auto"/>
          </w:tcPr>
          <w:p w14:paraId="42B537FD" w14:textId="55D3C7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RRM performance requirements for band n262</w:t>
            </w:r>
          </w:p>
        </w:tc>
        <w:tc>
          <w:tcPr>
            <w:tcW w:w="0" w:type="auto"/>
          </w:tcPr>
          <w:p w14:paraId="3D31AE7E" w14:textId="38987E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5FFD97D" w14:textId="4D46F1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474F5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BBF9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9A00ACB" w14:textId="77777777" w:rsidTr="00C51F06">
        <w:tc>
          <w:tcPr>
            <w:tcW w:w="0" w:type="auto"/>
          </w:tcPr>
          <w:p w14:paraId="05332BB4" w14:textId="1BCADC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R4-2107150</w:t>
            </w:r>
          </w:p>
        </w:tc>
        <w:tc>
          <w:tcPr>
            <w:tcW w:w="0" w:type="auto"/>
          </w:tcPr>
          <w:p w14:paraId="17205144" w14:textId="50688B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performance requirements for band n262 in 38.133</w:t>
            </w:r>
          </w:p>
        </w:tc>
        <w:tc>
          <w:tcPr>
            <w:tcW w:w="0" w:type="auto"/>
          </w:tcPr>
          <w:p w14:paraId="4DDA4C02" w14:textId="55AC6C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AA2CC4E" w14:textId="52CAB2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84B58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35238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8DAB9E" w14:textId="77777777" w:rsidTr="00C51F06">
        <w:tc>
          <w:tcPr>
            <w:tcW w:w="0" w:type="auto"/>
          </w:tcPr>
          <w:p w14:paraId="02DC1E6B" w14:textId="56FDBA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R4-2107151</w:t>
            </w:r>
          </w:p>
        </w:tc>
        <w:tc>
          <w:tcPr>
            <w:tcW w:w="0" w:type="auto"/>
          </w:tcPr>
          <w:p w14:paraId="5187A32C" w14:textId="5EF8A0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requirements for pre-configured measurement gap pattern</w:t>
            </w:r>
          </w:p>
        </w:tc>
        <w:tc>
          <w:tcPr>
            <w:tcW w:w="0" w:type="auto"/>
          </w:tcPr>
          <w:p w14:paraId="5B8BA095" w14:textId="032725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69C5D8E" w14:textId="0FD504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BDD9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5BE5D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97EEEB0" w14:textId="77777777" w:rsidTr="00C51F06">
        <w:tc>
          <w:tcPr>
            <w:tcW w:w="0" w:type="auto"/>
          </w:tcPr>
          <w:p w14:paraId="65CC0E0A" w14:textId="2597B3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R4-2107152</w:t>
            </w:r>
          </w:p>
        </w:tc>
        <w:tc>
          <w:tcPr>
            <w:tcW w:w="0" w:type="auto"/>
          </w:tcPr>
          <w:p w14:paraId="60438AF8" w14:textId="47D790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requirements for network controlled small gap</w:t>
            </w:r>
          </w:p>
        </w:tc>
        <w:tc>
          <w:tcPr>
            <w:tcW w:w="0" w:type="auto"/>
          </w:tcPr>
          <w:p w14:paraId="1A37372B" w14:textId="33C067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34C35C0" w14:textId="7748BD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B6EB6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70BFE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B73B50B" w14:textId="77777777" w:rsidTr="00C51F06">
        <w:tc>
          <w:tcPr>
            <w:tcW w:w="0" w:type="auto"/>
          </w:tcPr>
          <w:p w14:paraId="6EC41FAC" w14:textId="60F543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R4-2107153</w:t>
            </w:r>
          </w:p>
        </w:tc>
        <w:tc>
          <w:tcPr>
            <w:tcW w:w="0" w:type="auto"/>
          </w:tcPr>
          <w:p w14:paraId="74FFF621" w14:textId="3C1B5F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response on UE transmit timing error</w:t>
            </w:r>
          </w:p>
        </w:tc>
        <w:tc>
          <w:tcPr>
            <w:tcW w:w="0" w:type="auto"/>
          </w:tcPr>
          <w:p w14:paraId="1A923884" w14:textId="012CDB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68EE269" w14:textId="30F215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90DA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257E8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BD1FA10" w14:textId="77777777" w:rsidTr="00C51F06">
        <w:tc>
          <w:tcPr>
            <w:tcW w:w="0" w:type="auto"/>
          </w:tcPr>
          <w:p w14:paraId="64DB253F" w14:textId="0172FF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R4-2107154</w:t>
            </w:r>
          </w:p>
        </w:tc>
        <w:tc>
          <w:tcPr>
            <w:tcW w:w="0" w:type="auto"/>
          </w:tcPr>
          <w:p w14:paraId="4630D20E" w14:textId="33B5E5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RRC based BWP switch on multiple CCs</w:t>
            </w:r>
          </w:p>
        </w:tc>
        <w:tc>
          <w:tcPr>
            <w:tcW w:w="0" w:type="auto"/>
          </w:tcPr>
          <w:p w14:paraId="59F739B4" w14:textId="6424F2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C6D8754" w14:textId="788705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ED92A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201BA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F6AA622" w14:textId="77777777" w:rsidTr="00C51F06">
        <w:tc>
          <w:tcPr>
            <w:tcW w:w="0" w:type="auto"/>
          </w:tcPr>
          <w:p w14:paraId="6A642CCF" w14:textId="197450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R4-2107155</w:t>
            </w:r>
          </w:p>
        </w:tc>
        <w:tc>
          <w:tcPr>
            <w:tcW w:w="0" w:type="auto"/>
          </w:tcPr>
          <w:p w14:paraId="2017E7DA" w14:textId="1E420D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RRC based BWP change delay requirements</w:t>
            </w:r>
          </w:p>
        </w:tc>
        <w:tc>
          <w:tcPr>
            <w:tcW w:w="0" w:type="auto"/>
          </w:tcPr>
          <w:p w14:paraId="50266A30" w14:textId="67044C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CC4A507" w14:textId="2AF810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EFBE57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9F040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8180573" w14:textId="77777777" w:rsidTr="00C51F06">
        <w:tc>
          <w:tcPr>
            <w:tcW w:w="0" w:type="auto"/>
          </w:tcPr>
          <w:p w14:paraId="2C11ED46" w14:textId="2C95E7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R4-2107156</w:t>
            </w:r>
          </w:p>
        </w:tc>
        <w:tc>
          <w:tcPr>
            <w:tcW w:w="0" w:type="auto"/>
          </w:tcPr>
          <w:p w14:paraId="46C86CAC" w14:textId="0DDF8B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Impact of new FR1 channel BWs on RRM requirements</w:t>
            </w:r>
          </w:p>
        </w:tc>
        <w:tc>
          <w:tcPr>
            <w:tcW w:w="0" w:type="auto"/>
          </w:tcPr>
          <w:p w14:paraId="11FDDEF3" w14:textId="53F83B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35EC94C" w14:textId="7513EF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5D4B3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1B585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EAB51B6" w14:textId="77777777" w:rsidTr="00C51F06">
        <w:tc>
          <w:tcPr>
            <w:tcW w:w="0" w:type="auto"/>
          </w:tcPr>
          <w:p w14:paraId="753DEB06" w14:textId="0D6AA8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R4-2107157</w:t>
            </w:r>
          </w:p>
        </w:tc>
        <w:tc>
          <w:tcPr>
            <w:tcW w:w="0" w:type="auto"/>
          </w:tcPr>
          <w:p w14:paraId="636E40E2" w14:textId="4FCD55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Impact of FR2 FWA for band n259 on RRM requirements</w:t>
            </w:r>
          </w:p>
        </w:tc>
        <w:tc>
          <w:tcPr>
            <w:tcW w:w="0" w:type="auto"/>
          </w:tcPr>
          <w:p w14:paraId="17BC1A1C" w14:textId="1350A7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6426F40" w14:textId="184432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B2C43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1F37C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19FA369" w14:textId="77777777" w:rsidTr="00C51F06">
        <w:tc>
          <w:tcPr>
            <w:tcW w:w="0" w:type="auto"/>
          </w:tcPr>
          <w:p w14:paraId="4FEFDC9B" w14:textId="444CD9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R4-2107158</w:t>
            </w:r>
          </w:p>
        </w:tc>
        <w:tc>
          <w:tcPr>
            <w:tcW w:w="0" w:type="auto"/>
          </w:tcPr>
          <w:p w14:paraId="3FEEF728" w14:textId="533DDB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Big CR: Introduction of Rel-16 NR Positioning RRM performance requirements and test cases</w:t>
            </w:r>
          </w:p>
        </w:tc>
        <w:tc>
          <w:tcPr>
            <w:tcW w:w="0" w:type="auto"/>
          </w:tcPr>
          <w:p w14:paraId="4D8C92FF" w14:textId="072434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Intel</w:t>
            </w:r>
          </w:p>
        </w:tc>
        <w:tc>
          <w:tcPr>
            <w:tcW w:w="0" w:type="auto"/>
          </w:tcPr>
          <w:p w14:paraId="24F015D5" w14:textId="13021E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982540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DDC372" w14:textId="534CB3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R4-2105751</w:t>
            </w:r>
          </w:p>
        </w:tc>
      </w:tr>
      <w:tr w:rsidR="00C51F06" w14:paraId="4E2F6BE9" w14:textId="77777777" w:rsidTr="00C51F06">
        <w:tc>
          <w:tcPr>
            <w:tcW w:w="0" w:type="auto"/>
          </w:tcPr>
          <w:p w14:paraId="6BDFA270" w14:textId="0C4B9C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R4-2107159</w:t>
            </w:r>
          </w:p>
        </w:tc>
        <w:tc>
          <w:tcPr>
            <w:tcW w:w="0" w:type="auto"/>
          </w:tcPr>
          <w:p w14:paraId="7D678C42" w14:textId="4BB201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RSTD measurement requirements</w:t>
            </w:r>
          </w:p>
        </w:tc>
        <w:tc>
          <w:tcPr>
            <w:tcW w:w="0" w:type="auto"/>
          </w:tcPr>
          <w:p w14:paraId="087CBDA3" w14:textId="06EC64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483BADB" w14:textId="35CE95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A436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CEAF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DF2B6DC" w14:textId="77777777" w:rsidTr="00C51F06">
        <w:tc>
          <w:tcPr>
            <w:tcW w:w="0" w:type="auto"/>
          </w:tcPr>
          <w:p w14:paraId="6866300B" w14:textId="735DFD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R4-2107160</w:t>
            </w:r>
          </w:p>
        </w:tc>
        <w:tc>
          <w:tcPr>
            <w:tcW w:w="0" w:type="auto"/>
          </w:tcPr>
          <w:p w14:paraId="334E0411" w14:textId="77E045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RSTD measurement requirements</w:t>
            </w:r>
          </w:p>
        </w:tc>
        <w:tc>
          <w:tcPr>
            <w:tcW w:w="0" w:type="auto"/>
          </w:tcPr>
          <w:p w14:paraId="52FED37F" w14:textId="71CB87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5048861" w14:textId="281CE8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9F0B1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D75C0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627DE57" w14:textId="77777777" w:rsidTr="00C51F06">
        <w:tc>
          <w:tcPr>
            <w:tcW w:w="0" w:type="auto"/>
          </w:tcPr>
          <w:p w14:paraId="675DFF61" w14:textId="12896F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R4-2107161</w:t>
            </w:r>
          </w:p>
        </w:tc>
        <w:tc>
          <w:tcPr>
            <w:tcW w:w="0" w:type="auto"/>
          </w:tcPr>
          <w:p w14:paraId="1C1B2CAB" w14:textId="3D9398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PRS-RSRP measurement requirements</w:t>
            </w:r>
          </w:p>
        </w:tc>
        <w:tc>
          <w:tcPr>
            <w:tcW w:w="0" w:type="auto"/>
          </w:tcPr>
          <w:p w14:paraId="598D5C55" w14:textId="62472A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F1C1C45" w14:textId="5F40D5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75526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E7940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1F0717D" w14:textId="77777777" w:rsidTr="00C51F06">
        <w:tc>
          <w:tcPr>
            <w:tcW w:w="0" w:type="auto"/>
          </w:tcPr>
          <w:p w14:paraId="3F9AF87F" w14:textId="703EA5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R4-2107162</w:t>
            </w:r>
          </w:p>
        </w:tc>
        <w:tc>
          <w:tcPr>
            <w:tcW w:w="0" w:type="auto"/>
          </w:tcPr>
          <w:p w14:paraId="373BE453" w14:textId="2E4D9E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PRS-RSRP measurement requirements</w:t>
            </w:r>
          </w:p>
        </w:tc>
        <w:tc>
          <w:tcPr>
            <w:tcW w:w="0" w:type="auto"/>
          </w:tcPr>
          <w:p w14:paraId="0FB302DF" w14:textId="72B87F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181D9C2" w14:textId="2AF2DE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D8BE2E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8BD82A" w14:textId="42440F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R4-2105745</w:t>
            </w:r>
          </w:p>
        </w:tc>
      </w:tr>
      <w:tr w:rsidR="00C51F06" w14:paraId="2B01C741" w14:textId="77777777" w:rsidTr="00C51F06">
        <w:tc>
          <w:tcPr>
            <w:tcW w:w="0" w:type="auto"/>
          </w:tcPr>
          <w:p w14:paraId="5936978D" w14:textId="7E45C6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R4-2107163</w:t>
            </w:r>
          </w:p>
        </w:tc>
        <w:tc>
          <w:tcPr>
            <w:tcW w:w="0" w:type="auto"/>
          </w:tcPr>
          <w:p w14:paraId="1E60E0EE" w14:textId="55D47E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Rx-Tx measurement requirements</w:t>
            </w:r>
          </w:p>
        </w:tc>
        <w:tc>
          <w:tcPr>
            <w:tcW w:w="0" w:type="auto"/>
          </w:tcPr>
          <w:p w14:paraId="05A1C2BC" w14:textId="540377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9B86996" w14:textId="24013B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B7575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9D7E4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8F0DCE8" w14:textId="77777777" w:rsidTr="00C51F06">
        <w:tc>
          <w:tcPr>
            <w:tcW w:w="0" w:type="auto"/>
          </w:tcPr>
          <w:p w14:paraId="7B7059B3" w14:textId="0B5781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R4-2107164</w:t>
            </w:r>
          </w:p>
        </w:tc>
        <w:tc>
          <w:tcPr>
            <w:tcW w:w="0" w:type="auto"/>
          </w:tcPr>
          <w:p w14:paraId="202E13C7" w14:textId="3715C7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Rx-Tx measurement requirements</w:t>
            </w:r>
          </w:p>
        </w:tc>
        <w:tc>
          <w:tcPr>
            <w:tcW w:w="0" w:type="auto"/>
          </w:tcPr>
          <w:p w14:paraId="22B97490" w14:textId="599524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FB985CA" w14:textId="49A8BF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B4E692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25D88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3020F63" w14:textId="77777777" w:rsidTr="00C51F06">
        <w:tc>
          <w:tcPr>
            <w:tcW w:w="0" w:type="auto"/>
          </w:tcPr>
          <w:p w14:paraId="796414EE" w14:textId="21151C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R4-2107165</w:t>
            </w:r>
          </w:p>
        </w:tc>
        <w:tc>
          <w:tcPr>
            <w:tcW w:w="0" w:type="auto"/>
          </w:tcPr>
          <w:p w14:paraId="0F83E1DB" w14:textId="41F0B5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RSTD measurement accuracy requirements</w:t>
            </w:r>
          </w:p>
        </w:tc>
        <w:tc>
          <w:tcPr>
            <w:tcW w:w="0" w:type="auto"/>
          </w:tcPr>
          <w:p w14:paraId="517C378B" w14:textId="4A6FCD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56BB70D" w14:textId="3E3B38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5A224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E0B16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189E90D" w14:textId="77777777" w:rsidTr="00C51F06">
        <w:tc>
          <w:tcPr>
            <w:tcW w:w="0" w:type="auto"/>
          </w:tcPr>
          <w:p w14:paraId="50CA36EC" w14:textId="52BE89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R4-2107166</w:t>
            </w:r>
          </w:p>
        </w:tc>
        <w:tc>
          <w:tcPr>
            <w:tcW w:w="0" w:type="auto"/>
          </w:tcPr>
          <w:p w14:paraId="78A9E42E" w14:textId="729E0A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PRS-RSRP measurement accuracy requirements</w:t>
            </w:r>
          </w:p>
        </w:tc>
        <w:tc>
          <w:tcPr>
            <w:tcW w:w="0" w:type="auto"/>
          </w:tcPr>
          <w:p w14:paraId="28A3C0DB" w14:textId="3403C8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D2A6D0C" w14:textId="102EBC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A636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94478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978D261" w14:textId="77777777" w:rsidTr="00C51F06">
        <w:tc>
          <w:tcPr>
            <w:tcW w:w="0" w:type="auto"/>
          </w:tcPr>
          <w:p w14:paraId="2F835EAC" w14:textId="7B2B97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R4-2107167</w:t>
            </w:r>
          </w:p>
        </w:tc>
        <w:tc>
          <w:tcPr>
            <w:tcW w:w="0" w:type="auto"/>
          </w:tcPr>
          <w:p w14:paraId="5DD3C6B2" w14:textId="52516F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Rx-Tx measurement accuracy requirements</w:t>
            </w:r>
          </w:p>
        </w:tc>
        <w:tc>
          <w:tcPr>
            <w:tcW w:w="0" w:type="auto"/>
          </w:tcPr>
          <w:p w14:paraId="207A8F2E" w14:textId="193C03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8D39C7F" w14:textId="2E6651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27843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08D24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99C69EB" w14:textId="77777777" w:rsidTr="00C51F06">
        <w:tc>
          <w:tcPr>
            <w:tcW w:w="0" w:type="auto"/>
          </w:tcPr>
          <w:p w14:paraId="214F4B31" w14:textId="709817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R4-2107168</w:t>
            </w:r>
          </w:p>
        </w:tc>
        <w:tc>
          <w:tcPr>
            <w:tcW w:w="0" w:type="auto"/>
          </w:tcPr>
          <w:p w14:paraId="7A044D7F" w14:textId="15BE7C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Rx-Tx measurement accuracy requirements</w:t>
            </w:r>
          </w:p>
        </w:tc>
        <w:tc>
          <w:tcPr>
            <w:tcW w:w="0" w:type="auto"/>
          </w:tcPr>
          <w:p w14:paraId="121DF1E8" w14:textId="47C7BC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1D612FF" w14:textId="5498C6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CA37F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621A6C" w14:textId="040C00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R4-2105752</w:t>
            </w:r>
          </w:p>
        </w:tc>
      </w:tr>
      <w:tr w:rsidR="00C51F06" w14:paraId="4FE5436C" w14:textId="77777777" w:rsidTr="00C51F06">
        <w:tc>
          <w:tcPr>
            <w:tcW w:w="0" w:type="auto"/>
          </w:tcPr>
          <w:p w14:paraId="0A37541B" w14:textId="29585C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R4-2107169</w:t>
            </w:r>
          </w:p>
        </w:tc>
        <w:tc>
          <w:tcPr>
            <w:tcW w:w="0" w:type="auto"/>
          </w:tcPr>
          <w:p w14:paraId="07A24C0E" w14:textId="3DEEF0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positioning test cases</w:t>
            </w:r>
          </w:p>
        </w:tc>
        <w:tc>
          <w:tcPr>
            <w:tcW w:w="0" w:type="auto"/>
          </w:tcPr>
          <w:p w14:paraId="784C6A0F" w14:textId="127F39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68DAB66" w14:textId="35CD7B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F53BE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07CA3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98B521C" w14:textId="77777777" w:rsidTr="00C51F06">
        <w:tc>
          <w:tcPr>
            <w:tcW w:w="0" w:type="auto"/>
          </w:tcPr>
          <w:p w14:paraId="27D4F182" w14:textId="00D9E6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R4-2107170</w:t>
            </w:r>
          </w:p>
        </w:tc>
        <w:tc>
          <w:tcPr>
            <w:tcW w:w="0" w:type="auto"/>
          </w:tcPr>
          <w:p w14:paraId="2F41DF5F" w14:textId="4266A6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TC5 and TC6: UE Rx-Tx time difference measurement requirements for FR1 and FR2 in SA</w:t>
            </w:r>
          </w:p>
        </w:tc>
        <w:tc>
          <w:tcPr>
            <w:tcW w:w="0" w:type="auto"/>
          </w:tcPr>
          <w:p w14:paraId="0D22FC82" w14:textId="7710F8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23DB529" w14:textId="611619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45BA6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146C4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8A61C15" w14:textId="77777777" w:rsidTr="00C51F06">
        <w:tc>
          <w:tcPr>
            <w:tcW w:w="0" w:type="auto"/>
          </w:tcPr>
          <w:p w14:paraId="6C15CFCB" w14:textId="379004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R4-2107171</w:t>
            </w:r>
          </w:p>
        </w:tc>
        <w:tc>
          <w:tcPr>
            <w:tcW w:w="0" w:type="auto"/>
          </w:tcPr>
          <w:p w14:paraId="1BD18DF1" w14:textId="2B152F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TC11 and TC12: UE Rx-Tx time difference measurement accuracy for FR1 and FR2 in SA</w:t>
            </w:r>
          </w:p>
        </w:tc>
        <w:tc>
          <w:tcPr>
            <w:tcW w:w="0" w:type="auto"/>
          </w:tcPr>
          <w:p w14:paraId="513F1F4E" w14:textId="66B8D6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DA0DB7C" w14:textId="5C0A2C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F11105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ABDF6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07003DC" w14:textId="77777777" w:rsidTr="00C51F06">
        <w:tc>
          <w:tcPr>
            <w:tcW w:w="0" w:type="auto"/>
          </w:tcPr>
          <w:p w14:paraId="13C89FE4" w14:textId="7450DD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R4-2107172</w:t>
            </w:r>
          </w:p>
        </w:tc>
        <w:tc>
          <w:tcPr>
            <w:tcW w:w="0" w:type="auto"/>
          </w:tcPr>
          <w:p w14:paraId="12AA9BFD" w14:textId="5D5D85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test case of CSI-RS based intra-frequency test for EN-DC event triggered reporting tests without gap for NR neighbor cell in FR2</w:t>
            </w:r>
          </w:p>
        </w:tc>
        <w:tc>
          <w:tcPr>
            <w:tcW w:w="0" w:type="auto"/>
          </w:tcPr>
          <w:p w14:paraId="362EE831" w14:textId="67CE4A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408E6AE1" w14:textId="701C91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2A713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ACA62E" w14:textId="131538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R4-2105782</w:t>
            </w:r>
          </w:p>
        </w:tc>
      </w:tr>
      <w:tr w:rsidR="00C51F06" w14:paraId="08020137" w14:textId="77777777" w:rsidTr="00C51F06">
        <w:tc>
          <w:tcPr>
            <w:tcW w:w="0" w:type="auto"/>
          </w:tcPr>
          <w:p w14:paraId="50EDFE29" w14:textId="4FF53F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R4-2107173</w:t>
            </w:r>
          </w:p>
        </w:tc>
        <w:tc>
          <w:tcPr>
            <w:tcW w:w="0" w:type="auto"/>
          </w:tcPr>
          <w:p w14:paraId="553C4568" w14:textId="0EA4E9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Draft test case of measurement performance for EN-DC CSI-RSRP measurement accuracy for NR neighbor cell in FR2 </w:t>
            </w:r>
          </w:p>
        </w:tc>
        <w:tc>
          <w:tcPr>
            <w:tcW w:w="0" w:type="auto"/>
          </w:tcPr>
          <w:p w14:paraId="043F90CF" w14:textId="6790B2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15A30981" w14:textId="3529B4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AB0451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57A28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BB29CC5" w14:textId="77777777" w:rsidTr="00C51F06">
        <w:tc>
          <w:tcPr>
            <w:tcW w:w="0" w:type="auto"/>
          </w:tcPr>
          <w:p w14:paraId="1AC4B767" w14:textId="2E34ED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R4-2107174</w:t>
            </w:r>
          </w:p>
        </w:tc>
        <w:tc>
          <w:tcPr>
            <w:tcW w:w="0" w:type="auto"/>
          </w:tcPr>
          <w:p w14:paraId="07BCB520" w14:textId="3F8B70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MU evaluation of FR2 blocking issue</w:t>
            </w:r>
          </w:p>
        </w:tc>
        <w:tc>
          <w:tcPr>
            <w:tcW w:w="0" w:type="auto"/>
          </w:tcPr>
          <w:p w14:paraId="6D7D43C5" w14:textId="637821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0" w:type="auto"/>
          </w:tcPr>
          <w:p w14:paraId="799DD0C7" w14:textId="12A400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5F580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C005F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E60F881" w14:textId="77777777" w:rsidTr="00C51F06">
        <w:tc>
          <w:tcPr>
            <w:tcW w:w="0" w:type="auto"/>
          </w:tcPr>
          <w:p w14:paraId="56BA8613" w14:textId="392A1D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R4-2107175</w:t>
            </w:r>
          </w:p>
        </w:tc>
        <w:tc>
          <w:tcPr>
            <w:tcW w:w="0" w:type="auto"/>
          </w:tcPr>
          <w:p w14:paraId="4CB661DD" w14:textId="1FABE0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Pre-configured MG patterns</w:t>
            </w:r>
          </w:p>
        </w:tc>
        <w:tc>
          <w:tcPr>
            <w:tcW w:w="0" w:type="auto"/>
          </w:tcPr>
          <w:p w14:paraId="0BD548C2" w14:textId="1FDD62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054FC6B" w14:textId="0B275C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64425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525A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AD2A4A8" w14:textId="77777777" w:rsidTr="00C51F06">
        <w:tc>
          <w:tcPr>
            <w:tcW w:w="0" w:type="auto"/>
          </w:tcPr>
          <w:p w14:paraId="612C9F0C" w14:textId="1E0391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R4-2107176</w:t>
            </w:r>
          </w:p>
        </w:tc>
        <w:tc>
          <w:tcPr>
            <w:tcW w:w="0" w:type="auto"/>
          </w:tcPr>
          <w:p w14:paraId="07DE89B9" w14:textId="09E65F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Network Controlled Small Gaps for NR</w:t>
            </w:r>
          </w:p>
        </w:tc>
        <w:tc>
          <w:tcPr>
            <w:tcW w:w="0" w:type="auto"/>
          </w:tcPr>
          <w:p w14:paraId="7F562311" w14:textId="65E56D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68C5177" w14:textId="2D960F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1E19A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CBB4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9FC31CF" w14:textId="77777777" w:rsidTr="00C51F06">
        <w:tc>
          <w:tcPr>
            <w:tcW w:w="0" w:type="auto"/>
          </w:tcPr>
          <w:p w14:paraId="3B487AE1" w14:textId="0B0FD1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R4-2107177</w:t>
            </w:r>
          </w:p>
        </w:tc>
        <w:tc>
          <w:tcPr>
            <w:tcW w:w="0" w:type="auto"/>
          </w:tcPr>
          <w:p w14:paraId="669EDB8F" w14:textId="78E7EC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aspects for gNB measurement accuracy requirements</w:t>
            </w:r>
          </w:p>
        </w:tc>
        <w:tc>
          <w:tcPr>
            <w:tcW w:w="0" w:type="auto"/>
          </w:tcPr>
          <w:p w14:paraId="7759E446" w14:textId="74693D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E973DC7" w14:textId="047A5D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29C7F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E861C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D735920" w14:textId="77777777" w:rsidTr="00C51F06">
        <w:tc>
          <w:tcPr>
            <w:tcW w:w="0" w:type="auto"/>
          </w:tcPr>
          <w:p w14:paraId="5AFFA304" w14:textId="7D2F1B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R4-2107178</w:t>
            </w:r>
          </w:p>
        </w:tc>
        <w:tc>
          <w:tcPr>
            <w:tcW w:w="0" w:type="auto"/>
          </w:tcPr>
          <w:p w14:paraId="1C1DAB58" w14:textId="1347BF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simulation results for SRS-RSRP accuracy</w:t>
            </w:r>
          </w:p>
        </w:tc>
        <w:tc>
          <w:tcPr>
            <w:tcW w:w="0" w:type="auto"/>
          </w:tcPr>
          <w:p w14:paraId="39430F1C" w14:textId="428C96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CA76B3A" w14:textId="267E7B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C989E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BC4A1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3268C45" w14:textId="77777777" w:rsidTr="00C51F06">
        <w:tc>
          <w:tcPr>
            <w:tcW w:w="0" w:type="auto"/>
          </w:tcPr>
          <w:p w14:paraId="4D960BA5" w14:textId="58E02C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R4-2107179</w:t>
            </w:r>
          </w:p>
        </w:tc>
        <w:tc>
          <w:tcPr>
            <w:tcW w:w="0" w:type="auto"/>
          </w:tcPr>
          <w:p w14:paraId="104999E7" w14:textId="2B18FB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Link simulation results for gNB Rx-Tx time </w:t>
            </w:r>
            <w:r>
              <w:rPr>
                <w:sz w:val="16"/>
              </w:rPr>
              <w:lastRenderedPageBreak/>
              <w:t>difference accuracy</w:t>
            </w:r>
          </w:p>
        </w:tc>
        <w:tc>
          <w:tcPr>
            <w:tcW w:w="0" w:type="auto"/>
          </w:tcPr>
          <w:p w14:paraId="72A1E80A" w14:textId="787084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Nokia, Nokia Shanghai </w:t>
            </w:r>
            <w:r>
              <w:rPr>
                <w:sz w:val="16"/>
              </w:rPr>
              <w:lastRenderedPageBreak/>
              <w:t>Bell</w:t>
            </w:r>
          </w:p>
        </w:tc>
        <w:tc>
          <w:tcPr>
            <w:tcW w:w="0" w:type="auto"/>
          </w:tcPr>
          <w:p w14:paraId="484FBF85" w14:textId="0FA6F1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noted</w:t>
            </w:r>
          </w:p>
        </w:tc>
        <w:tc>
          <w:tcPr>
            <w:tcW w:w="0" w:type="auto"/>
          </w:tcPr>
          <w:p w14:paraId="36731CC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23880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9E9ED6A" w14:textId="77777777" w:rsidTr="00C51F06">
        <w:tc>
          <w:tcPr>
            <w:tcW w:w="0" w:type="auto"/>
          </w:tcPr>
          <w:p w14:paraId="135706E6" w14:textId="7E45E4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R4-2107180</w:t>
            </w:r>
          </w:p>
        </w:tc>
        <w:tc>
          <w:tcPr>
            <w:tcW w:w="0" w:type="auto"/>
          </w:tcPr>
          <w:p w14:paraId="0CB04E9E" w14:textId="5A5E0E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UL-RTOA requirements for NR positioning</w:t>
            </w:r>
          </w:p>
        </w:tc>
        <w:tc>
          <w:tcPr>
            <w:tcW w:w="0" w:type="auto"/>
          </w:tcPr>
          <w:p w14:paraId="62C4CB8D" w14:textId="6568BC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2C1DD5B" w14:textId="7E1967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55AC9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CA45F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0A82C65" w14:textId="77777777" w:rsidTr="00C51F06">
        <w:tc>
          <w:tcPr>
            <w:tcW w:w="0" w:type="auto"/>
          </w:tcPr>
          <w:p w14:paraId="331E044B" w14:textId="2EBC03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R4-2107181</w:t>
            </w:r>
          </w:p>
        </w:tc>
        <w:tc>
          <w:tcPr>
            <w:tcW w:w="0" w:type="auto"/>
          </w:tcPr>
          <w:p w14:paraId="21977C40" w14:textId="7DF217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PRS-RSTD measurement period definition</w:t>
            </w:r>
          </w:p>
        </w:tc>
        <w:tc>
          <w:tcPr>
            <w:tcW w:w="0" w:type="auto"/>
          </w:tcPr>
          <w:p w14:paraId="4B867645" w14:textId="4B7460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07418CD" w14:textId="4AB745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0E81AE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5C229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2AA5670" w14:textId="77777777" w:rsidTr="00C51F06">
        <w:tc>
          <w:tcPr>
            <w:tcW w:w="0" w:type="auto"/>
          </w:tcPr>
          <w:p w14:paraId="47D5B5C6" w14:textId="1BC2DD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R4-2107182</w:t>
            </w:r>
          </w:p>
        </w:tc>
        <w:tc>
          <w:tcPr>
            <w:tcW w:w="0" w:type="auto"/>
          </w:tcPr>
          <w:p w14:paraId="6CAB3F0C" w14:textId="1DBF31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PRS-RSRP measurement period definition</w:t>
            </w:r>
          </w:p>
        </w:tc>
        <w:tc>
          <w:tcPr>
            <w:tcW w:w="0" w:type="auto"/>
          </w:tcPr>
          <w:p w14:paraId="009EB290" w14:textId="4ADFCA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334F3E2" w14:textId="06562E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7D207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5226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2C9466B" w14:textId="77777777" w:rsidTr="00C51F06">
        <w:tc>
          <w:tcPr>
            <w:tcW w:w="0" w:type="auto"/>
          </w:tcPr>
          <w:p w14:paraId="3A3A67FA" w14:textId="6E9F39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R4-2107183</w:t>
            </w:r>
          </w:p>
        </w:tc>
        <w:tc>
          <w:tcPr>
            <w:tcW w:w="0" w:type="auto"/>
          </w:tcPr>
          <w:p w14:paraId="6DB3C21A" w14:textId="6D5BD0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RX-TX measurement period definition</w:t>
            </w:r>
          </w:p>
        </w:tc>
        <w:tc>
          <w:tcPr>
            <w:tcW w:w="0" w:type="auto"/>
          </w:tcPr>
          <w:p w14:paraId="242A48F2" w14:textId="766094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53D3C2B" w14:textId="722CBE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39DF5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39DC6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D03064C" w14:textId="77777777" w:rsidTr="00C51F06">
        <w:tc>
          <w:tcPr>
            <w:tcW w:w="0" w:type="auto"/>
          </w:tcPr>
          <w:p w14:paraId="4C6CAF4A" w14:textId="581585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R4-2107184</w:t>
            </w:r>
          </w:p>
        </w:tc>
        <w:tc>
          <w:tcPr>
            <w:tcW w:w="0" w:type="auto"/>
          </w:tcPr>
          <w:p w14:paraId="008D940F" w14:textId="4CB8DF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other NR positioning requirements</w:t>
            </w:r>
          </w:p>
        </w:tc>
        <w:tc>
          <w:tcPr>
            <w:tcW w:w="0" w:type="auto"/>
          </w:tcPr>
          <w:p w14:paraId="5275C5AF" w14:textId="6B5200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B2DBA4C" w14:textId="43F524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50AD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2B7A6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0BCC033" w14:textId="77777777" w:rsidTr="00C51F06">
        <w:tc>
          <w:tcPr>
            <w:tcW w:w="0" w:type="auto"/>
          </w:tcPr>
          <w:p w14:paraId="0E2E4F51" w14:textId="34261B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R4-2107185</w:t>
            </w:r>
          </w:p>
        </w:tc>
        <w:tc>
          <w:tcPr>
            <w:tcW w:w="0" w:type="auto"/>
          </w:tcPr>
          <w:p w14:paraId="21A59F42" w14:textId="350929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neighbour cell measurements in NB-IoT RRC_CONNECTED state</w:t>
            </w:r>
          </w:p>
        </w:tc>
        <w:tc>
          <w:tcPr>
            <w:tcW w:w="0" w:type="auto"/>
          </w:tcPr>
          <w:p w14:paraId="69DB6FBB" w14:textId="3B82A4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25A4116" w14:textId="1DFFC6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7FAEE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65997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06B9216" w14:textId="77777777" w:rsidTr="00C51F06">
        <w:tc>
          <w:tcPr>
            <w:tcW w:w="0" w:type="auto"/>
          </w:tcPr>
          <w:p w14:paraId="40E0AD16" w14:textId="59D019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R4-2107186</w:t>
            </w:r>
          </w:p>
        </w:tc>
        <w:tc>
          <w:tcPr>
            <w:tcW w:w="0" w:type="auto"/>
          </w:tcPr>
          <w:p w14:paraId="065CF937" w14:textId="1F6976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HD-FDD switching times for RedCap UE</w:t>
            </w:r>
          </w:p>
        </w:tc>
        <w:tc>
          <w:tcPr>
            <w:tcW w:w="0" w:type="auto"/>
          </w:tcPr>
          <w:p w14:paraId="37D16CC0" w14:textId="2C0144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845DD4F" w14:textId="47BD95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481E8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C8F4F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307F799" w14:textId="77777777" w:rsidTr="00C51F06">
        <w:tc>
          <w:tcPr>
            <w:tcW w:w="0" w:type="auto"/>
          </w:tcPr>
          <w:p w14:paraId="09B9CA83" w14:textId="13B2AB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R4-2107187</w:t>
            </w:r>
          </w:p>
        </w:tc>
        <w:tc>
          <w:tcPr>
            <w:tcW w:w="0" w:type="auto"/>
          </w:tcPr>
          <w:p w14:paraId="379AB0C6" w14:textId="487AB3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NF based solutions</w:t>
            </w:r>
          </w:p>
        </w:tc>
        <w:tc>
          <w:tcPr>
            <w:tcW w:w="0" w:type="auto"/>
          </w:tcPr>
          <w:p w14:paraId="447C63B6" w14:textId="263EB6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730A1767" w14:textId="4EFE21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30C5E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24EF9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DB7E89C" w14:textId="77777777" w:rsidTr="00C51F06">
        <w:tc>
          <w:tcPr>
            <w:tcW w:w="0" w:type="auto"/>
          </w:tcPr>
          <w:p w14:paraId="7FC776C0" w14:textId="036374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R4-2107188</w:t>
            </w:r>
          </w:p>
        </w:tc>
        <w:tc>
          <w:tcPr>
            <w:tcW w:w="0" w:type="auto"/>
          </w:tcPr>
          <w:p w14:paraId="222397AB" w14:textId="1981C5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37.717-41-11 v0.4.0</w:t>
            </w:r>
          </w:p>
        </w:tc>
        <w:tc>
          <w:tcPr>
            <w:tcW w:w="0" w:type="auto"/>
          </w:tcPr>
          <w:p w14:paraId="4A7E2E99" w14:textId="2271A0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5CE7540" w14:textId="7C347A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C75180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26AC9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322FD41" w14:textId="77777777" w:rsidTr="00C51F06">
        <w:tc>
          <w:tcPr>
            <w:tcW w:w="0" w:type="auto"/>
          </w:tcPr>
          <w:p w14:paraId="320D71C7" w14:textId="405A74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R4-2107189</w:t>
            </w:r>
          </w:p>
        </w:tc>
        <w:tc>
          <w:tcPr>
            <w:tcW w:w="0" w:type="auto"/>
          </w:tcPr>
          <w:p w14:paraId="48D2B54F" w14:textId="693E47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Bandplan for a NR band in the range 52.6GHz – 71GHz</w:t>
            </w:r>
          </w:p>
        </w:tc>
        <w:tc>
          <w:tcPr>
            <w:tcW w:w="0" w:type="auto"/>
          </w:tcPr>
          <w:p w14:paraId="5682859E" w14:textId="155C85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84CEA25" w14:textId="19677E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BF6EE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0F39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A7D5A5E" w14:textId="77777777" w:rsidTr="00C51F06">
        <w:tc>
          <w:tcPr>
            <w:tcW w:w="0" w:type="auto"/>
          </w:tcPr>
          <w:p w14:paraId="7745D974" w14:textId="4600A6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R4-2107190</w:t>
            </w:r>
          </w:p>
        </w:tc>
        <w:tc>
          <w:tcPr>
            <w:tcW w:w="0" w:type="auto"/>
          </w:tcPr>
          <w:p w14:paraId="4DB4329F" w14:textId="21F151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System parameters for a NR band in the range 52.6GHz – 71GHz</w:t>
            </w:r>
          </w:p>
        </w:tc>
        <w:tc>
          <w:tcPr>
            <w:tcW w:w="0" w:type="auto"/>
          </w:tcPr>
          <w:p w14:paraId="1506E4CB" w14:textId="41CF45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483E9DB" w14:textId="47AA48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AF538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24E54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4DA8191" w14:textId="77777777" w:rsidTr="00C51F06">
        <w:tc>
          <w:tcPr>
            <w:tcW w:w="0" w:type="auto"/>
          </w:tcPr>
          <w:p w14:paraId="21EEC1B0" w14:textId="0DA962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R4-2107191</w:t>
            </w:r>
          </w:p>
        </w:tc>
        <w:tc>
          <w:tcPr>
            <w:tcW w:w="0" w:type="auto"/>
          </w:tcPr>
          <w:p w14:paraId="5F894026" w14:textId="3646FF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Tx RF aspects for a NR band in the range 52.6GHz – 71GHz</w:t>
            </w:r>
          </w:p>
        </w:tc>
        <w:tc>
          <w:tcPr>
            <w:tcW w:w="0" w:type="auto"/>
          </w:tcPr>
          <w:p w14:paraId="2F6EC906" w14:textId="5CCCE2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822AF24" w14:textId="3B22CB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A5C84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0026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D93CD68" w14:textId="77777777" w:rsidTr="00C51F06">
        <w:tc>
          <w:tcPr>
            <w:tcW w:w="0" w:type="auto"/>
          </w:tcPr>
          <w:p w14:paraId="5B59B2C9" w14:textId="3A3BFA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R4-2107192</w:t>
            </w:r>
          </w:p>
        </w:tc>
        <w:tc>
          <w:tcPr>
            <w:tcW w:w="0" w:type="auto"/>
          </w:tcPr>
          <w:p w14:paraId="1B2CA7E2" w14:textId="29F88F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Rx RF aspects for a NR band in the range 52.6GHz – 71GHz</w:t>
            </w:r>
          </w:p>
        </w:tc>
        <w:tc>
          <w:tcPr>
            <w:tcW w:w="0" w:type="auto"/>
          </w:tcPr>
          <w:p w14:paraId="1B313AEE" w14:textId="3F995F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AAE8E48" w14:textId="79E34E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95477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E4260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C3E76E2" w14:textId="77777777" w:rsidTr="00C51F06">
        <w:tc>
          <w:tcPr>
            <w:tcW w:w="0" w:type="auto"/>
          </w:tcPr>
          <w:p w14:paraId="01C7FF25" w14:textId="536380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R4-2107193</w:t>
            </w:r>
          </w:p>
        </w:tc>
        <w:tc>
          <w:tcPr>
            <w:tcW w:w="0" w:type="auto"/>
          </w:tcPr>
          <w:p w14:paraId="7093CE82" w14:textId="2B4315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NTN System parameters</w:t>
            </w:r>
          </w:p>
        </w:tc>
        <w:tc>
          <w:tcPr>
            <w:tcW w:w="0" w:type="auto"/>
          </w:tcPr>
          <w:p w14:paraId="7166478A" w14:textId="47967D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BD362B4" w14:textId="735887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7E910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8F445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5B351C5" w14:textId="77777777" w:rsidTr="00C51F06">
        <w:tc>
          <w:tcPr>
            <w:tcW w:w="0" w:type="auto"/>
          </w:tcPr>
          <w:p w14:paraId="7356C4EB" w14:textId="6B54B5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R4-2107194</w:t>
            </w:r>
          </w:p>
        </w:tc>
        <w:tc>
          <w:tcPr>
            <w:tcW w:w="0" w:type="auto"/>
          </w:tcPr>
          <w:p w14:paraId="62CD6820" w14:textId="2BC00B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HAPS simulation assumptions for coexistence study</w:t>
            </w:r>
          </w:p>
        </w:tc>
        <w:tc>
          <w:tcPr>
            <w:tcW w:w="0" w:type="auto"/>
          </w:tcPr>
          <w:p w14:paraId="7D207E18" w14:textId="0178D6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2926331" w14:textId="13BD2B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F42E0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96E3F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4BB4F0B" w14:textId="77777777" w:rsidTr="00C51F06">
        <w:tc>
          <w:tcPr>
            <w:tcW w:w="0" w:type="auto"/>
          </w:tcPr>
          <w:p w14:paraId="11FBB4DD" w14:textId="10D417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R4-2107195</w:t>
            </w:r>
          </w:p>
        </w:tc>
        <w:tc>
          <w:tcPr>
            <w:tcW w:w="0" w:type="auto"/>
          </w:tcPr>
          <w:p w14:paraId="005634B7" w14:textId="33901C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HAPS adjacent channel coexistence simulation results</w:t>
            </w:r>
          </w:p>
        </w:tc>
        <w:tc>
          <w:tcPr>
            <w:tcW w:w="0" w:type="auto"/>
          </w:tcPr>
          <w:p w14:paraId="06310D53" w14:textId="3AB0A7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2D8EF83" w14:textId="26046F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694BF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933DE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95FA976" w14:textId="77777777" w:rsidTr="00C51F06">
        <w:tc>
          <w:tcPr>
            <w:tcW w:w="0" w:type="auto"/>
          </w:tcPr>
          <w:p w14:paraId="2660AD5C" w14:textId="35F4C2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R4-2107196</w:t>
            </w:r>
          </w:p>
        </w:tc>
        <w:tc>
          <w:tcPr>
            <w:tcW w:w="0" w:type="auto"/>
          </w:tcPr>
          <w:p w14:paraId="65E75AFE" w14:textId="09DE14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38.849 v0.2.0</w:t>
            </w:r>
          </w:p>
        </w:tc>
        <w:tc>
          <w:tcPr>
            <w:tcW w:w="0" w:type="auto"/>
          </w:tcPr>
          <w:p w14:paraId="779AA16E" w14:textId="27CB63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22FED07" w14:textId="40BE73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3A4E6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3D0E6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904867F" w14:textId="77777777" w:rsidTr="00C51F06">
        <w:tc>
          <w:tcPr>
            <w:tcW w:w="0" w:type="auto"/>
          </w:tcPr>
          <w:p w14:paraId="1D12078D" w14:textId="3DA8AF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R4-2107197</w:t>
            </w:r>
          </w:p>
        </w:tc>
        <w:tc>
          <w:tcPr>
            <w:tcW w:w="0" w:type="auto"/>
          </w:tcPr>
          <w:p w14:paraId="57B87966" w14:textId="0B6544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system parameters for the lower 6GHz NR unlicensed operation</w:t>
            </w:r>
          </w:p>
        </w:tc>
        <w:tc>
          <w:tcPr>
            <w:tcW w:w="0" w:type="auto"/>
          </w:tcPr>
          <w:p w14:paraId="5B161B57" w14:textId="471497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A23B7E9" w14:textId="7C13FA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5367A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BC047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F3559D4" w14:textId="77777777" w:rsidTr="00C51F06">
        <w:tc>
          <w:tcPr>
            <w:tcW w:w="0" w:type="auto"/>
          </w:tcPr>
          <w:p w14:paraId="33C651AA" w14:textId="7CC3ED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R4-2107198</w:t>
            </w:r>
          </w:p>
        </w:tc>
        <w:tc>
          <w:tcPr>
            <w:tcW w:w="0" w:type="auto"/>
          </w:tcPr>
          <w:p w14:paraId="5A37A46C" w14:textId="036C35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RF aspects for the lower 6GHz NR unlicensed operation</w:t>
            </w:r>
          </w:p>
        </w:tc>
        <w:tc>
          <w:tcPr>
            <w:tcW w:w="0" w:type="auto"/>
          </w:tcPr>
          <w:p w14:paraId="23ABAFE2" w14:textId="695B78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C87331E" w14:textId="7530E4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C0BA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B9C7D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5657E53" w14:textId="77777777" w:rsidTr="00C51F06">
        <w:tc>
          <w:tcPr>
            <w:tcW w:w="0" w:type="auto"/>
          </w:tcPr>
          <w:p w14:paraId="69363C7E" w14:textId="31AC27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R4-2107199</w:t>
            </w:r>
          </w:p>
        </w:tc>
        <w:tc>
          <w:tcPr>
            <w:tcW w:w="0" w:type="auto"/>
          </w:tcPr>
          <w:p w14:paraId="60BB9DCB" w14:textId="347D8B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BS RF aspects for the lower 6GHz NR unlicensed operation</w:t>
            </w:r>
          </w:p>
        </w:tc>
        <w:tc>
          <w:tcPr>
            <w:tcW w:w="0" w:type="auto"/>
          </w:tcPr>
          <w:p w14:paraId="18A1546F" w14:textId="4F6EC0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030D815" w14:textId="66E14B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DE421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9B645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3E47AEA" w14:textId="77777777" w:rsidTr="00C51F06">
        <w:tc>
          <w:tcPr>
            <w:tcW w:w="0" w:type="auto"/>
          </w:tcPr>
          <w:p w14:paraId="0DF6D61E" w14:textId="5F4C44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R4-2107200</w:t>
            </w:r>
          </w:p>
        </w:tc>
        <w:tc>
          <w:tcPr>
            <w:tcW w:w="0" w:type="auto"/>
          </w:tcPr>
          <w:p w14:paraId="5180F1F2" w14:textId="0BFAB4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CA_48-53</w:t>
            </w:r>
          </w:p>
        </w:tc>
        <w:tc>
          <w:tcPr>
            <w:tcW w:w="0" w:type="auto"/>
          </w:tcPr>
          <w:p w14:paraId="5ACEC1D4" w14:textId="2BF1CA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Globalstar</w:t>
            </w:r>
          </w:p>
        </w:tc>
        <w:tc>
          <w:tcPr>
            <w:tcW w:w="0" w:type="auto"/>
          </w:tcPr>
          <w:p w14:paraId="48EED7F4" w14:textId="75F479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DDF81B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80D7D2" w14:textId="3EE74F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R4-2105270</w:t>
            </w:r>
          </w:p>
        </w:tc>
      </w:tr>
      <w:tr w:rsidR="00C51F06" w14:paraId="6CC30FB7" w14:textId="77777777" w:rsidTr="00C51F06">
        <w:tc>
          <w:tcPr>
            <w:tcW w:w="0" w:type="auto"/>
          </w:tcPr>
          <w:p w14:paraId="35DD66F9" w14:textId="123EDD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R4-2107201</w:t>
            </w:r>
          </w:p>
        </w:tc>
        <w:tc>
          <w:tcPr>
            <w:tcW w:w="0" w:type="auto"/>
          </w:tcPr>
          <w:p w14:paraId="09C423FE" w14:textId="10D031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add 2A_n260D-E  to 38.101-3</w:t>
            </w:r>
          </w:p>
        </w:tc>
        <w:tc>
          <w:tcPr>
            <w:tcW w:w="0" w:type="auto"/>
          </w:tcPr>
          <w:p w14:paraId="44A59054" w14:textId="1E0CC8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U.S. Cellular</w:t>
            </w:r>
          </w:p>
        </w:tc>
        <w:tc>
          <w:tcPr>
            <w:tcW w:w="0" w:type="auto"/>
          </w:tcPr>
          <w:p w14:paraId="1E9EC42E" w14:textId="6B7E50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BD8CE2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68DBB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C57BCF3" w14:textId="77777777" w:rsidTr="00C51F06">
        <w:tc>
          <w:tcPr>
            <w:tcW w:w="0" w:type="auto"/>
          </w:tcPr>
          <w:p w14:paraId="635C0E69" w14:textId="4CF8A8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R4-2107202</w:t>
            </w:r>
          </w:p>
        </w:tc>
        <w:tc>
          <w:tcPr>
            <w:tcW w:w="0" w:type="auto"/>
          </w:tcPr>
          <w:p w14:paraId="5DA1B5DF" w14:textId="7A5B37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add 12A_n260D-Q  to 38.101-3</w:t>
            </w:r>
          </w:p>
        </w:tc>
        <w:tc>
          <w:tcPr>
            <w:tcW w:w="0" w:type="auto"/>
          </w:tcPr>
          <w:p w14:paraId="1FCB2326" w14:textId="1859EB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U.S. Cellular</w:t>
            </w:r>
          </w:p>
        </w:tc>
        <w:tc>
          <w:tcPr>
            <w:tcW w:w="0" w:type="auto"/>
          </w:tcPr>
          <w:p w14:paraId="4F103B4D" w14:textId="4C9CC7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CBFD24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F328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02AAD0F" w14:textId="77777777" w:rsidTr="00C51F06">
        <w:tc>
          <w:tcPr>
            <w:tcW w:w="0" w:type="auto"/>
          </w:tcPr>
          <w:p w14:paraId="55A4A198" w14:textId="403DE3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R4-2107203</w:t>
            </w:r>
          </w:p>
        </w:tc>
        <w:tc>
          <w:tcPr>
            <w:tcW w:w="0" w:type="auto"/>
          </w:tcPr>
          <w:p w14:paraId="27D822DB" w14:textId="21430C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 Addition of DC_13-46_n66</w:t>
            </w:r>
          </w:p>
        </w:tc>
        <w:tc>
          <w:tcPr>
            <w:tcW w:w="0" w:type="auto"/>
          </w:tcPr>
          <w:p w14:paraId="29BE05D9" w14:textId="244546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Verizon</w:t>
            </w:r>
          </w:p>
        </w:tc>
        <w:tc>
          <w:tcPr>
            <w:tcW w:w="0" w:type="auto"/>
          </w:tcPr>
          <w:p w14:paraId="79F32AF3" w14:textId="10BFCE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0C393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F6E7E2" w14:textId="2959C9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R4-2105319</w:t>
            </w:r>
          </w:p>
        </w:tc>
      </w:tr>
      <w:tr w:rsidR="00C51F06" w14:paraId="12AAB29F" w14:textId="77777777" w:rsidTr="00C51F06">
        <w:tc>
          <w:tcPr>
            <w:tcW w:w="0" w:type="auto"/>
          </w:tcPr>
          <w:p w14:paraId="0F0EED7B" w14:textId="399338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R4-2107204</w:t>
            </w:r>
          </w:p>
        </w:tc>
        <w:tc>
          <w:tcPr>
            <w:tcW w:w="0" w:type="auto"/>
          </w:tcPr>
          <w:p w14:paraId="4AB94772" w14:textId="5FEE76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 Addition of DC_46-48_n66</w:t>
            </w:r>
          </w:p>
        </w:tc>
        <w:tc>
          <w:tcPr>
            <w:tcW w:w="0" w:type="auto"/>
          </w:tcPr>
          <w:p w14:paraId="40F6D05B" w14:textId="5A37C8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Verizon</w:t>
            </w:r>
          </w:p>
        </w:tc>
        <w:tc>
          <w:tcPr>
            <w:tcW w:w="0" w:type="auto"/>
          </w:tcPr>
          <w:p w14:paraId="57A41B22" w14:textId="29028D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DB1CCA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0512B0" w14:textId="62017E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R5-2105320</w:t>
            </w:r>
          </w:p>
        </w:tc>
      </w:tr>
      <w:tr w:rsidR="00C51F06" w14:paraId="2BC17C3A" w14:textId="77777777" w:rsidTr="00C51F06">
        <w:tc>
          <w:tcPr>
            <w:tcW w:w="0" w:type="auto"/>
          </w:tcPr>
          <w:p w14:paraId="293120A1" w14:textId="38C78F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R4-2107205</w:t>
            </w:r>
          </w:p>
        </w:tc>
        <w:tc>
          <w:tcPr>
            <w:tcW w:w="0" w:type="auto"/>
          </w:tcPr>
          <w:p w14:paraId="5CBD9528" w14:textId="5AE426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add DC_2A-46E_n66A to 38.101-3</w:t>
            </w:r>
          </w:p>
        </w:tc>
        <w:tc>
          <w:tcPr>
            <w:tcW w:w="0" w:type="auto"/>
          </w:tcPr>
          <w:p w14:paraId="7010031C" w14:textId="7DA9C3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Verizon</w:t>
            </w:r>
          </w:p>
        </w:tc>
        <w:tc>
          <w:tcPr>
            <w:tcW w:w="0" w:type="auto"/>
          </w:tcPr>
          <w:p w14:paraId="3154325F" w14:textId="74B272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61D414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5D0CD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90BB90C" w14:textId="77777777" w:rsidTr="00C51F06">
        <w:tc>
          <w:tcPr>
            <w:tcW w:w="0" w:type="auto"/>
          </w:tcPr>
          <w:p w14:paraId="02280E20" w14:textId="61C6E9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R4-2107206</w:t>
            </w:r>
          </w:p>
        </w:tc>
        <w:tc>
          <w:tcPr>
            <w:tcW w:w="0" w:type="auto"/>
          </w:tcPr>
          <w:p w14:paraId="55B28AE9" w14:textId="26E7CD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 Addition of DC_2-46_n5</w:t>
            </w:r>
          </w:p>
        </w:tc>
        <w:tc>
          <w:tcPr>
            <w:tcW w:w="0" w:type="auto"/>
          </w:tcPr>
          <w:p w14:paraId="3D87E9B5" w14:textId="25BAD4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Verizon</w:t>
            </w:r>
          </w:p>
        </w:tc>
        <w:tc>
          <w:tcPr>
            <w:tcW w:w="0" w:type="auto"/>
          </w:tcPr>
          <w:p w14:paraId="221DA62A" w14:textId="0B7E51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67C51D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5C112D" w14:textId="07FA6B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R4-2105321</w:t>
            </w:r>
          </w:p>
        </w:tc>
      </w:tr>
      <w:tr w:rsidR="00C51F06" w14:paraId="2EC83F70" w14:textId="77777777" w:rsidTr="00C51F06">
        <w:tc>
          <w:tcPr>
            <w:tcW w:w="0" w:type="auto"/>
          </w:tcPr>
          <w:p w14:paraId="4D5E1E6A" w14:textId="53366C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R4-2107207</w:t>
            </w:r>
          </w:p>
        </w:tc>
        <w:tc>
          <w:tcPr>
            <w:tcW w:w="0" w:type="auto"/>
          </w:tcPr>
          <w:p w14:paraId="2EC1B980" w14:textId="69EA69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 Addition of DC_46-48_n5</w:t>
            </w:r>
          </w:p>
        </w:tc>
        <w:tc>
          <w:tcPr>
            <w:tcW w:w="0" w:type="auto"/>
          </w:tcPr>
          <w:p w14:paraId="58F63A0A" w14:textId="60CC7D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Verizon</w:t>
            </w:r>
          </w:p>
        </w:tc>
        <w:tc>
          <w:tcPr>
            <w:tcW w:w="0" w:type="auto"/>
          </w:tcPr>
          <w:p w14:paraId="791D89F7" w14:textId="1FF75B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D42BDF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7F9D75" w14:textId="6F76CE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R5-2105322</w:t>
            </w:r>
          </w:p>
        </w:tc>
      </w:tr>
      <w:tr w:rsidR="00C51F06" w14:paraId="3255DF89" w14:textId="77777777" w:rsidTr="00C51F06">
        <w:tc>
          <w:tcPr>
            <w:tcW w:w="0" w:type="auto"/>
          </w:tcPr>
          <w:p w14:paraId="14D86EE4" w14:textId="236D5B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R4-2107208</w:t>
            </w:r>
          </w:p>
        </w:tc>
        <w:tc>
          <w:tcPr>
            <w:tcW w:w="0" w:type="auto"/>
          </w:tcPr>
          <w:p w14:paraId="4E22EF47" w14:textId="355AD6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add DC_13A-66A-66A_n5A to 38.101-3</w:t>
            </w:r>
          </w:p>
        </w:tc>
        <w:tc>
          <w:tcPr>
            <w:tcW w:w="0" w:type="auto"/>
          </w:tcPr>
          <w:p w14:paraId="2D425774" w14:textId="78D540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Verizon</w:t>
            </w:r>
          </w:p>
        </w:tc>
        <w:tc>
          <w:tcPr>
            <w:tcW w:w="0" w:type="auto"/>
          </w:tcPr>
          <w:p w14:paraId="6521BCC1" w14:textId="281FD9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A531A1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1DE13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F9C8DCF" w14:textId="77777777" w:rsidTr="00C51F06">
        <w:tc>
          <w:tcPr>
            <w:tcW w:w="0" w:type="auto"/>
          </w:tcPr>
          <w:p w14:paraId="469F0895" w14:textId="73F91A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R4-2107209</w:t>
            </w:r>
          </w:p>
        </w:tc>
        <w:tc>
          <w:tcPr>
            <w:tcW w:w="0" w:type="auto"/>
          </w:tcPr>
          <w:p w14:paraId="5E192268" w14:textId="368944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CA_n2A-n5A-n66A</w:t>
            </w:r>
          </w:p>
        </w:tc>
        <w:tc>
          <w:tcPr>
            <w:tcW w:w="0" w:type="auto"/>
          </w:tcPr>
          <w:p w14:paraId="0549C74D" w14:textId="4B1186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Verizon</w:t>
            </w:r>
          </w:p>
        </w:tc>
        <w:tc>
          <w:tcPr>
            <w:tcW w:w="0" w:type="auto"/>
          </w:tcPr>
          <w:p w14:paraId="7A6F8E70" w14:textId="7A646B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4B86B1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F1AD92" w14:textId="797CEC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R4-2105281</w:t>
            </w:r>
          </w:p>
        </w:tc>
      </w:tr>
      <w:tr w:rsidR="00C51F06" w14:paraId="5F165403" w14:textId="77777777" w:rsidTr="00C51F06">
        <w:tc>
          <w:tcPr>
            <w:tcW w:w="0" w:type="auto"/>
          </w:tcPr>
          <w:p w14:paraId="5B5C69CD" w14:textId="76A1D9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R4-2107210</w:t>
            </w:r>
          </w:p>
        </w:tc>
        <w:tc>
          <w:tcPr>
            <w:tcW w:w="0" w:type="auto"/>
          </w:tcPr>
          <w:p w14:paraId="0353D48A" w14:textId="3A239D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60 GHz UE switching times</w:t>
            </w:r>
          </w:p>
        </w:tc>
        <w:tc>
          <w:tcPr>
            <w:tcW w:w="0" w:type="auto"/>
          </w:tcPr>
          <w:p w14:paraId="420D574C" w14:textId="0354DF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4DADC0D" w14:textId="6A0527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38963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E8B93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380D18D" w14:textId="77777777" w:rsidTr="00C51F06">
        <w:tc>
          <w:tcPr>
            <w:tcW w:w="0" w:type="auto"/>
          </w:tcPr>
          <w:p w14:paraId="54B4043C" w14:textId="0FF3EA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R4-2107211</w:t>
            </w:r>
          </w:p>
        </w:tc>
        <w:tc>
          <w:tcPr>
            <w:tcW w:w="0" w:type="auto"/>
          </w:tcPr>
          <w:p w14:paraId="19135322" w14:textId="1B7C46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60 GHz UE TX EVM</w:t>
            </w:r>
          </w:p>
        </w:tc>
        <w:tc>
          <w:tcPr>
            <w:tcW w:w="0" w:type="auto"/>
          </w:tcPr>
          <w:p w14:paraId="1568F0F5" w14:textId="09AB6D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5F0A3EB" w14:textId="10A534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CD621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37C4A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B81AE78" w14:textId="77777777" w:rsidTr="00C51F06">
        <w:tc>
          <w:tcPr>
            <w:tcW w:w="0" w:type="auto"/>
          </w:tcPr>
          <w:p w14:paraId="49A3B06C" w14:textId="090EDA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R4-2107212</w:t>
            </w:r>
          </w:p>
        </w:tc>
        <w:tc>
          <w:tcPr>
            <w:tcW w:w="0" w:type="auto"/>
          </w:tcPr>
          <w:p w14:paraId="27B3EC43" w14:textId="19E447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repeater modified work plan</w:t>
            </w:r>
          </w:p>
        </w:tc>
        <w:tc>
          <w:tcPr>
            <w:tcW w:w="0" w:type="auto"/>
          </w:tcPr>
          <w:p w14:paraId="3C7B95B0" w14:textId="6590C9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C2A687C" w14:textId="7E87E8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1F75E4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E9702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079022" w14:textId="77777777" w:rsidTr="00C51F06">
        <w:tc>
          <w:tcPr>
            <w:tcW w:w="0" w:type="auto"/>
          </w:tcPr>
          <w:p w14:paraId="7030EB43" w14:textId="0E3110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R4-2107213</w:t>
            </w:r>
          </w:p>
        </w:tc>
        <w:tc>
          <w:tcPr>
            <w:tcW w:w="0" w:type="auto"/>
          </w:tcPr>
          <w:p w14:paraId="1FBE6CB1" w14:textId="0B47D9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repeater TS skeleton</w:t>
            </w:r>
          </w:p>
        </w:tc>
        <w:tc>
          <w:tcPr>
            <w:tcW w:w="0" w:type="auto"/>
          </w:tcPr>
          <w:p w14:paraId="675C85CF" w14:textId="5E78CD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386494A" w14:textId="5B67D7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1B675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CF0B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2155B61" w14:textId="77777777" w:rsidTr="00C51F06">
        <w:tc>
          <w:tcPr>
            <w:tcW w:w="0" w:type="auto"/>
          </w:tcPr>
          <w:p w14:paraId="2893AD3F" w14:textId="185F6B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R4-2107214</w:t>
            </w:r>
          </w:p>
        </w:tc>
        <w:tc>
          <w:tcPr>
            <w:tcW w:w="0" w:type="auto"/>
          </w:tcPr>
          <w:p w14:paraId="446A078E" w14:textId="1FA586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simulation results for CSI-RSRP measurement</w:t>
            </w:r>
          </w:p>
        </w:tc>
        <w:tc>
          <w:tcPr>
            <w:tcW w:w="0" w:type="auto"/>
          </w:tcPr>
          <w:p w14:paraId="32B098DF" w14:textId="2C28A8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3BE56506" w14:textId="2ED1E3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6171F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5EFCC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59E2931" w14:textId="77777777" w:rsidTr="00C51F06">
        <w:tc>
          <w:tcPr>
            <w:tcW w:w="0" w:type="auto"/>
          </w:tcPr>
          <w:p w14:paraId="34E4C67D" w14:textId="6F9EFD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R4-2107215</w:t>
            </w:r>
          </w:p>
        </w:tc>
        <w:tc>
          <w:tcPr>
            <w:tcW w:w="0" w:type="auto"/>
          </w:tcPr>
          <w:p w14:paraId="479F75B0" w14:textId="41716E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on simulation results for CSI-SINR measurement</w:t>
            </w:r>
          </w:p>
        </w:tc>
        <w:tc>
          <w:tcPr>
            <w:tcW w:w="0" w:type="auto"/>
          </w:tcPr>
          <w:p w14:paraId="4B72B754" w14:textId="37ABD6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0AEFFBEB" w14:textId="564AB8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A017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A4F02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F38151D" w14:textId="77777777" w:rsidTr="00C51F06">
        <w:tc>
          <w:tcPr>
            <w:tcW w:w="0" w:type="auto"/>
          </w:tcPr>
          <w:p w14:paraId="20ECACD8" w14:textId="158EBB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R4-2107216</w:t>
            </w:r>
          </w:p>
        </w:tc>
        <w:tc>
          <w:tcPr>
            <w:tcW w:w="0" w:type="auto"/>
          </w:tcPr>
          <w:p w14:paraId="32AFA852" w14:textId="1FB245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all link level accuracy simulation results for RSTD, PRS-RSRP, and UE Rx-Tx</w:t>
            </w:r>
          </w:p>
        </w:tc>
        <w:tc>
          <w:tcPr>
            <w:tcW w:w="0" w:type="auto"/>
          </w:tcPr>
          <w:p w14:paraId="17D92111" w14:textId="151532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FD64364" w14:textId="693D7B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E458B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2BB12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4865A9D" w14:textId="77777777" w:rsidTr="00C51F06">
        <w:tc>
          <w:tcPr>
            <w:tcW w:w="0" w:type="auto"/>
          </w:tcPr>
          <w:p w14:paraId="1946293D" w14:textId="614F26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R4-2107217</w:t>
            </w:r>
          </w:p>
        </w:tc>
        <w:tc>
          <w:tcPr>
            <w:tcW w:w="0" w:type="auto"/>
          </w:tcPr>
          <w:p w14:paraId="33A8B811" w14:textId="34798B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FR2 NTN coexistence scenarios</w:t>
            </w:r>
          </w:p>
        </w:tc>
        <w:tc>
          <w:tcPr>
            <w:tcW w:w="0" w:type="auto"/>
          </w:tcPr>
          <w:p w14:paraId="6AAA32C6" w14:textId="35F356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Hughes/EchoStar, Inmarsat, Thales, ESA, Intelsat</w:t>
            </w:r>
          </w:p>
        </w:tc>
        <w:tc>
          <w:tcPr>
            <w:tcW w:w="0" w:type="auto"/>
          </w:tcPr>
          <w:p w14:paraId="1E6AC487" w14:textId="5346D8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02266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88934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53BE239" w14:textId="77777777" w:rsidTr="00C51F06">
        <w:tc>
          <w:tcPr>
            <w:tcW w:w="0" w:type="auto"/>
          </w:tcPr>
          <w:p w14:paraId="4F9828C5" w14:textId="456299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R4-2107218</w:t>
            </w:r>
          </w:p>
        </w:tc>
        <w:tc>
          <w:tcPr>
            <w:tcW w:w="0" w:type="auto"/>
          </w:tcPr>
          <w:p w14:paraId="1B60FA97" w14:textId="729CE4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of CSI-RS L3 core requirements</w:t>
            </w:r>
          </w:p>
        </w:tc>
        <w:tc>
          <w:tcPr>
            <w:tcW w:w="0" w:type="auto"/>
          </w:tcPr>
          <w:p w14:paraId="727A3158" w14:textId="07F685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54C3E98A" w14:textId="177A9C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E3349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6650E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406D1DD" w14:textId="77777777" w:rsidTr="00C51F06">
        <w:tc>
          <w:tcPr>
            <w:tcW w:w="0" w:type="auto"/>
          </w:tcPr>
          <w:p w14:paraId="4405F342" w14:textId="64ADB7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R4-2107219</w:t>
            </w:r>
          </w:p>
        </w:tc>
        <w:tc>
          <w:tcPr>
            <w:tcW w:w="0" w:type="auto"/>
          </w:tcPr>
          <w:p w14:paraId="33520C89" w14:textId="77681C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PSBCH simulation results discussion</w:t>
            </w:r>
          </w:p>
        </w:tc>
        <w:tc>
          <w:tcPr>
            <w:tcW w:w="0" w:type="auto"/>
          </w:tcPr>
          <w:p w14:paraId="6DB7AA46" w14:textId="702A95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3A0C3CB6" w14:textId="2CB53A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81E09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90FB5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4C4FA94" w14:textId="77777777" w:rsidTr="00C51F06">
        <w:tc>
          <w:tcPr>
            <w:tcW w:w="0" w:type="auto"/>
          </w:tcPr>
          <w:p w14:paraId="2C31823D" w14:textId="03CDC3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R4-2107220</w:t>
            </w:r>
          </w:p>
        </w:tc>
        <w:tc>
          <w:tcPr>
            <w:tcW w:w="0" w:type="auto"/>
          </w:tcPr>
          <w:p w14:paraId="025E22F3" w14:textId="07CF07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test cases for CSI-RS based BFD and LR for IAB-MTs</w:t>
            </w:r>
          </w:p>
        </w:tc>
        <w:tc>
          <w:tcPr>
            <w:tcW w:w="0" w:type="auto"/>
          </w:tcPr>
          <w:p w14:paraId="706F7983" w14:textId="2C5666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F9585BF" w14:textId="09B7D7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638DFF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F47F4F" w14:textId="6CD74E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R4-2105735</w:t>
            </w:r>
          </w:p>
        </w:tc>
      </w:tr>
      <w:tr w:rsidR="00C51F06" w14:paraId="618DAC58" w14:textId="77777777" w:rsidTr="00C51F06">
        <w:tc>
          <w:tcPr>
            <w:tcW w:w="0" w:type="auto"/>
          </w:tcPr>
          <w:p w14:paraId="362A97A8" w14:textId="1319A2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R4-2107221</w:t>
            </w:r>
          </w:p>
        </w:tc>
        <w:tc>
          <w:tcPr>
            <w:tcW w:w="0" w:type="auto"/>
          </w:tcPr>
          <w:p w14:paraId="1B08D057" w14:textId="598A75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RRC-based BWP switch on multiple CCs</w:t>
            </w:r>
          </w:p>
        </w:tc>
        <w:tc>
          <w:tcPr>
            <w:tcW w:w="0" w:type="auto"/>
          </w:tcPr>
          <w:p w14:paraId="3C2D57F2" w14:textId="2FD1EC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293BD8D" w14:textId="237D1F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DB8D8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D0926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B9A24F" w14:textId="77777777" w:rsidTr="00C51F06">
        <w:tc>
          <w:tcPr>
            <w:tcW w:w="0" w:type="auto"/>
          </w:tcPr>
          <w:p w14:paraId="41D99046" w14:textId="0B948A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R4-2107222</w:t>
            </w:r>
          </w:p>
        </w:tc>
        <w:tc>
          <w:tcPr>
            <w:tcW w:w="0" w:type="auto"/>
          </w:tcPr>
          <w:p w14:paraId="5280961C" w14:textId="5C9681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RRC-based BWP switch on multiple CCs</w:t>
            </w:r>
          </w:p>
        </w:tc>
        <w:tc>
          <w:tcPr>
            <w:tcW w:w="0" w:type="auto"/>
          </w:tcPr>
          <w:p w14:paraId="2A0B915B" w14:textId="14F99F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8D41A17" w14:textId="475A10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BF9A98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E8F987" w14:textId="6537C6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R4-2105835</w:t>
            </w:r>
          </w:p>
        </w:tc>
      </w:tr>
      <w:tr w:rsidR="00C51F06" w14:paraId="328023A9" w14:textId="77777777" w:rsidTr="00C51F06">
        <w:tc>
          <w:tcPr>
            <w:tcW w:w="0" w:type="auto"/>
          </w:tcPr>
          <w:p w14:paraId="1664089E" w14:textId="78E4E5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R4-2107223</w:t>
            </w:r>
          </w:p>
        </w:tc>
        <w:tc>
          <w:tcPr>
            <w:tcW w:w="0" w:type="auto"/>
          </w:tcPr>
          <w:p w14:paraId="16AB48A7" w14:textId="004B41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test cases for RRC-based BWP switch on multiple CCs</w:t>
            </w:r>
          </w:p>
        </w:tc>
        <w:tc>
          <w:tcPr>
            <w:tcW w:w="0" w:type="auto"/>
          </w:tcPr>
          <w:p w14:paraId="440EEB6F" w14:textId="6209E7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B6AE715" w14:textId="311564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2FB75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9A677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1B6DBEE" w14:textId="77777777" w:rsidTr="00C51F06">
        <w:tc>
          <w:tcPr>
            <w:tcW w:w="0" w:type="auto"/>
          </w:tcPr>
          <w:p w14:paraId="6F8959F6" w14:textId="0F202E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R4-2107224</w:t>
            </w:r>
          </w:p>
        </w:tc>
        <w:tc>
          <w:tcPr>
            <w:tcW w:w="0" w:type="auto"/>
          </w:tcPr>
          <w:p w14:paraId="034D1487" w14:textId="60A4B3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HO with PSCell</w:t>
            </w:r>
          </w:p>
        </w:tc>
        <w:tc>
          <w:tcPr>
            <w:tcW w:w="0" w:type="auto"/>
          </w:tcPr>
          <w:p w14:paraId="3F1930B9" w14:textId="299473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46EED18" w14:textId="3F1B51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8A91E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0D13A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060A209" w14:textId="77777777" w:rsidTr="00C51F06">
        <w:tc>
          <w:tcPr>
            <w:tcW w:w="0" w:type="auto"/>
          </w:tcPr>
          <w:p w14:paraId="615C1A99" w14:textId="1634DA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R4-2107225</w:t>
            </w:r>
          </w:p>
        </w:tc>
        <w:tc>
          <w:tcPr>
            <w:tcW w:w="0" w:type="auto"/>
          </w:tcPr>
          <w:p w14:paraId="257544AA" w14:textId="04BBF3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IAB-MT EVM procedure</w:t>
            </w:r>
          </w:p>
        </w:tc>
        <w:tc>
          <w:tcPr>
            <w:tcW w:w="0" w:type="auto"/>
          </w:tcPr>
          <w:p w14:paraId="1ED7E282" w14:textId="397E05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B196A45" w14:textId="32A954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0EB91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E0D53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3082885" w14:textId="77777777" w:rsidTr="00C51F06">
        <w:tc>
          <w:tcPr>
            <w:tcW w:w="0" w:type="auto"/>
          </w:tcPr>
          <w:p w14:paraId="7F4103B6" w14:textId="3B0743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R4-2107226</w:t>
            </w:r>
          </w:p>
        </w:tc>
        <w:tc>
          <w:tcPr>
            <w:tcW w:w="0" w:type="auto"/>
          </w:tcPr>
          <w:p w14:paraId="7C384FAE" w14:textId="20B7F5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Tx signal quality requirements</w:t>
            </w:r>
          </w:p>
        </w:tc>
        <w:tc>
          <w:tcPr>
            <w:tcW w:w="0" w:type="auto"/>
          </w:tcPr>
          <w:p w14:paraId="1755BC13" w14:textId="4C6286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F1CF41A" w14:textId="7AD46A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4CD631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5E19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E297771" w14:textId="77777777" w:rsidTr="00C51F06">
        <w:tc>
          <w:tcPr>
            <w:tcW w:w="0" w:type="auto"/>
          </w:tcPr>
          <w:p w14:paraId="009DF9B4" w14:textId="67D7CF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R4-2107227</w:t>
            </w:r>
          </w:p>
        </w:tc>
        <w:tc>
          <w:tcPr>
            <w:tcW w:w="0" w:type="auto"/>
          </w:tcPr>
          <w:p w14:paraId="478131FA" w14:textId="5D43AD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Tx Power related requirements</w:t>
            </w:r>
          </w:p>
        </w:tc>
        <w:tc>
          <w:tcPr>
            <w:tcW w:w="0" w:type="auto"/>
          </w:tcPr>
          <w:p w14:paraId="42671784" w14:textId="086E37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7FE0424" w14:textId="0748C1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6F17CB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4B708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1DCCA1E" w14:textId="77777777" w:rsidTr="00C51F06">
        <w:tc>
          <w:tcPr>
            <w:tcW w:w="0" w:type="auto"/>
          </w:tcPr>
          <w:p w14:paraId="45DA74D9" w14:textId="2E429F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R4-2107228</w:t>
            </w:r>
          </w:p>
        </w:tc>
        <w:tc>
          <w:tcPr>
            <w:tcW w:w="0" w:type="auto"/>
          </w:tcPr>
          <w:p w14:paraId="68C17841" w14:textId="4CEC65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Rx Charateristic other related requirements</w:t>
            </w:r>
          </w:p>
        </w:tc>
        <w:tc>
          <w:tcPr>
            <w:tcW w:w="0" w:type="auto"/>
          </w:tcPr>
          <w:p w14:paraId="612F4421" w14:textId="23FB24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D55A31E" w14:textId="74A37F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95F9CC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0E40E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70F39DF" w14:textId="77777777" w:rsidTr="00C51F06">
        <w:tc>
          <w:tcPr>
            <w:tcW w:w="0" w:type="auto"/>
          </w:tcPr>
          <w:p w14:paraId="33DEFE07" w14:textId="0E2BD5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R4-2107229</w:t>
            </w:r>
          </w:p>
        </w:tc>
        <w:tc>
          <w:tcPr>
            <w:tcW w:w="0" w:type="auto"/>
          </w:tcPr>
          <w:p w14:paraId="0CC433D7" w14:textId="42A230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 Common test issue on test model-Conducted</w:t>
            </w:r>
          </w:p>
        </w:tc>
        <w:tc>
          <w:tcPr>
            <w:tcW w:w="0" w:type="auto"/>
          </w:tcPr>
          <w:p w14:paraId="5E058067" w14:textId="633DD0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41BE7F1" w14:textId="557089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D9DD5B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1D1DDA" w14:textId="596773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R4-2106052</w:t>
            </w:r>
          </w:p>
        </w:tc>
      </w:tr>
      <w:tr w:rsidR="00C51F06" w14:paraId="20B04AC7" w14:textId="77777777" w:rsidTr="00C51F06">
        <w:tc>
          <w:tcPr>
            <w:tcW w:w="0" w:type="auto"/>
          </w:tcPr>
          <w:p w14:paraId="259B528D" w14:textId="26317E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R4-2107230</w:t>
            </w:r>
          </w:p>
        </w:tc>
        <w:tc>
          <w:tcPr>
            <w:tcW w:w="0" w:type="auto"/>
          </w:tcPr>
          <w:p w14:paraId="52BAC117" w14:textId="53D37A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 Common test issue on test model-OTA</w:t>
            </w:r>
          </w:p>
        </w:tc>
        <w:tc>
          <w:tcPr>
            <w:tcW w:w="0" w:type="auto"/>
          </w:tcPr>
          <w:p w14:paraId="618E6F56" w14:textId="731AA0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0522A3C" w14:textId="5F80B8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2AFA2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CC0A35" w14:textId="682AE1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R4-2106053</w:t>
            </w:r>
          </w:p>
        </w:tc>
      </w:tr>
      <w:tr w:rsidR="00C51F06" w14:paraId="45D0DC80" w14:textId="77777777" w:rsidTr="00C51F06">
        <w:tc>
          <w:tcPr>
            <w:tcW w:w="0" w:type="auto"/>
          </w:tcPr>
          <w:p w14:paraId="6B4AECF2" w14:textId="78A7FB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R4-2107231</w:t>
            </w:r>
          </w:p>
        </w:tc>
        <w:tc>
          <w:tcPr>
            <w:tcW w:w="0" w:type="auto"/>
          </w:tcPr>
          <w:p w14:paraId="3470E91D" w14:textId="5F7212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IAB-MT dynamic range and power control test for conduct test</w:t>
            </w:r>
          </w:p>
        </w:tc>
        <w:tc>
          <w:tcPr>
            <w:tcW w:w="0" w:type="auto"/>
          </w:tcPr>
          <w:p w14:paraId="6AABD845" w14:textId="363B93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D94CDFE" w14:textId="2693DD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0AF7DF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7F32E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52289C7" w14:textId="77777777" w:rsidTr="00C51F06">
        <w:tc>
          <w:tcPr>
            <w:tcW w:w="0" w:type="auto"/>
          </w:tcPr>
          <w:p w14:paraId="4C5848CC" w14:textId="690C66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R4-2107232</w:t>
            </w:r>
          </w:p>
        </w:tc>
        <w:tc>
          <w:tcPr>
            <w:tcW w:w="0" w:type="auto"/>
          </w:tcPr>
          <w:p w14:paraId="71ED91B3" w14:textId="1BBF09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IAB-MT dynamic range and power control test for OTA test</w:t>
            </w:r>
          </w:p>
        </w:tc>
        <w:tc>
          <w:tcPr>
            <w:tcW w:w="0" w:type="auto"/>
          </w:tcPr>
          <w:p w14:paraId="41FB66D4" w14:textId="0AE1EA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4A4B4F2" w14:textId="17E6E4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DBE914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D7A00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662B76A" w14:textId="77777777" w:rsidTr="00C51F06">
        <w:tc>
          <w:tcPr>
            <w:tcW w:w="0" w:type="auto"/>
          </w:tcPr>
          <w:p w14:paraId="2F6EE6E6" w14:textId="042328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R4-2107233</w:t>
            </w:r>
          </w:p>
        </w:tc>
        <w:tc>
          <w:tcPr>
            <w:tcW w:w="0" w:type="auto"/>
          </w:tcPr>
          <w:p w14:paraId="4C9CD5A7" w14:textId="53E17C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Annex E for conducted IAB test specification</w:t>
            </w:r>
          </w:p>
        </w:tc>
        <w:tc>
          <w:tcPr>
            <w:tcW w:w="0" w:type="auto"/>
          </w:tcPr>
          <w:p w14:paraId="37BD482D" w14:textId="0C6277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386BE63" w14:textId="38A111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342C63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BAF557" w14:textId="161617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R4-2106050</w:t>
            </w:r>
          </w:p>
        </w:tc>
      </w:tr>
      <w:tr w:rsidR="00C51F06" w14:paraId="1EF1ED9A" w14:textId="77777777" w:rsidTr="00C51F06">
        <w:tc>
          <w:tcPr>
            <w:tcW w:w="0" w:type="auto"/>
          </w:tcPr>
          <w:p w14:paraId="1431BEAB" w14:textId="4234E4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R4-2107234</w:t>
            </w:r>
          </w:p>
        </w:tc>
        <w:tc>
          <w:tcPr>
            <w:tcW w:w="0" w:type="auto"/>
          </w:tcPr>
          <w:p w14:paraId="536C57F3" w14:textId="0241B9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Annex G and H for OTA IAB test specification</w:t>
            </w:r>
          </w:p>
        </w:tc>
        <w:tc>
          <w:tcPr>
            <w:tcW w:w="0" w:type="auto"/>
          </w:tcPr>
          <w:p w14:paraId="7E76D718" w14:textId="2E63B9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026C169" w14:textId="42BD1A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9D69F3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A6615D" w14:textId="6B9E63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R4-2106051</w:t>
            </w:r>
          </w:p>
        </w:tc>
      </w:tr>
      <w:tr w:rsidR="00C51F06" w14:paraId="42987402" w14:textId="77777777" w:rsidTr="00C51F06">
        <w:tc>
          <w:tcPr>
            <w:tcW w:w="0" w:type="auto"/>
          </w:tcPr>
          <w:p w14:paraId="66837668" w14:textId="6DA752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R4-2107235</w:t>
            </w:r>
          </w:p>
        </w:tc>
        <w:tc>
          <w:tcPr>
            <w:tcW w:w="0" w:type="auto"/>
          </w:tcPr>
          <w:p w14:paraId="5C626F69" w14:textId="471240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IBB, OBB and RX spurious of conducted receiver test</w:t>
            </w:r>
          </w:p>
        </w:tc>
        <w:tc>
          <w:tcPr>
            <w:tcW w:w="0" w:type="auto"/>
          </w:tcPr>
          <w:p w14:paraId="4759041C" w14:textId="224B94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CFF6E67" w14:textId="4885BD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E3B432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8C11ED" w14:textId="4DC745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R4-2106071</w:t>
            </w:r>
          </w:p>
        </w:tc>
      </w:tr>
      <w:tr w:rsidR="00C51F06" w14:paraId="625555F6" w14:textId="77777777" w:rsidTr="00C51F06">
        <w:tc>
          <w:tcPr>
            <w:tcW w:w="0" w:type="auto"/>
          </w:tcPr>
          <w:p w14:paraId="2EBA6B56" w14:textId="7ECFA7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R4-2107236</w:t>
            </w:r>
          </w:p>
        </w:tc>
        <w:tc>
          <w:tcPr>
            <w:tcW w:w="0" w:type="auto"/>
          </w:tcPr>
          <w:p w14:paraId="40B49C62" w14:textId="7F4B01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IBB, OBB and RX spurious for OTA receiver characteristic test</w:t>
            </w:r>
          </w:p>
        </w:tc>
        <w:tc>
          <w:tcPr>
            <w:tcW w:w="0" w:type="auto"/>
          </w:tcPr>
          <w:p w14:paraId="6BE022C8" w14:textId="7B797F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0A341EE" w14:textId="7F28D4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224F0E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3A6C30" w14:textId="5C7D99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R4-2106082</w:t>
            </w:r>
          </w:p>
        </w:tc>
      </w:tr>
      <w:tr w:rsidR="00C51F06" w14:paraId="7FA5CC5A" w14:textId="77777777" w:rsidTr="00C51F06">
        <w:tc>
          <w:tcPr>
            <w:tcW w:w="0" w:type="auto"/>
          </w:tcPr>
          <w:p w14:paraId="6B29FFCB" w14:textId="169D8A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R4-2107237</w:t>
            </w:r>
          </w:p>
        </w:tc>
        <w:tc>
          <w:tcPr>
            <w:tcW w:w="0" w:type="auto"/>
          </w:tcPr>
          <w:p w14:paraId="4546FC84" w14:textId="34E5F9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IAB test case reduction for IAB Conducted conformance test</w:t>
            </w:r>
          </w:p>
        </w:tc>
        <w:tc>
          <w:tcPr>
            <w:tcW w:w="0" w:type="auto"/>
          </w:tcPr>
          <w:p w14:paraId="4F5231D6" w14:textId="759E0D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F4ECF70" w14:textId="4B8852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78B65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F8A38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4390D87" w14:textId="77777777" w:rsidTr="00C51F06">
        <w:tc>
          <w:tcPr>
            <w:tcW w:w="0" w:type="auto"/>
          </w:tcPr>
          <w:p w14:paraId="49D85F62" w14:textId="0BC8CE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R4-2107238</w:t>
            </w:r>
          </w:p>
        </w:tc>
        <w:tc>
          <w:tcPr>
            <w:tcW w:w="0" w:type="auto"/>
          </w:tcPr>
          <w:p w14:paraId="0CCFFC8F" w14:textId="31A347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IAB test case reduction for IAB OTA conformance test.</w:t>
            </w:r>
          </w:p>
        </w:tc>
        <w:tc>
          <w:tcPr>
            <w:tcW w:w="0" w:type="auto"/>
          </w:tcPr>
          <w:p w14:paraId="2218B824" w14:textId="6008F2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95D0DC7" w14:textId="524E02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E656D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9D93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78D8EC4" w14:textId="77777777" w:rsidTr="00C51F06">
        <w:tc>
          <w:tcPr>
            <w:tcW w:w="0" w:type="auto"/>
          </w:tcPr>
          <w:p w14:paraId="2C0A7151" w14:textId="4CAAC4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R4-2107239</w:t>
            </w:r>
          </w:p>
        </w:tc>
        <w:tc>
          <w:tcPr>
            <w:tcW w:w="0" w:type="auto"/>
          </w:tcPr>
          <w:p w14:paraId="27AA0805" w14:textId="4E37BD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impact analysis for IAB R17 scope</w:t>
            </w:r>
          </w:p>
        </w:tc>
        <w:tc>
          <w:tcPr>
            <w:tcW w:w="0" w:type="auto"/>
          </w:tcPr>
          <w:p w14:paraId="41026841" w14:textId="4B65AB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466678C" w14:textId="1667C1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9F28D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EECF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25EAC93" w14:textId="77777777" w:rsidTr="00C51F06">
        <w:tc>
          <w:tcPr>
            <w:tcW w:w="0" w:type="auto"/>
          </w:tcPr>
          <w:p w14:paraId="2FDF9677" w14:textId="550F4E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R4-2107240</w:t>
            </w:r>
          </w:p>
        </w:tc>
        <w:tc>
          <w:tcPr>
            <w:tcW w:w="0" w:type="auto"/>
          </w:tcPr>
          <w:p w14:paraId="2F9C2355" w14:textId="474B3E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 MT /DU case 6/7 timing</w:t>
            </w:r>
          </w:p>
        </w:tc>
        <w:tc>
          <w:tcPr>
            <w:tcW w:w="0" w:type="auto"/>
          </w:tcPr>
          <w:p w14:paraId="14042E07" w14:textId="2CA149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F667438" w14:textId="4297B6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85729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89FA9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2C1C981" w14:textId="77777777" w:rsidTr="00C51F06">
        <w:tc>
          <w:tcPr>
            <w:tcW w:w="0" w:type="auto"/>
          </w:tcPr>
          <w:p w14:paraId="4F58F013" w14:textId="6F5C41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R4-2107241</w:t>
            </w:r>
          </w:p>
        </w:tc>
        <w:tc>
          <w:tcPr>
            <w:tcW w:w="0" w:type="auto"/>
          </w:tcPr>
          <w:p w14:paraId="21FEE7C4" w14:textId="4137FB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FDM operation for partially used SL operation in licensed band</w:t>
            </w:r>
          </w:p>
        </w:tc>
        <w:tc>
          <w:tcPr>
            <w:tcW w:w="0" w:type="auto"/>
          </w:tcPr>
          <w:p w14:paraId="4B0DFC08" w14:textId="1BA6A9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28A90BA" w14:textId="63CAA2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DF16E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7E3B9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9B31A57" w14:textId="77777777" w:rsidTr="00C51F06">
        <w:tc>
          <w:tcPr>
            <w:tcW w:w="0" w:type="auto"/>
          </w:tcPr>
          <w:p w14:paraId="2F1C3EC2" w14:textId="270643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R4-2107242</w:t>
            </w:r>
          </w:p>
        </w:tc>
        <w:tc>
          <w:tcPr>
            <w:tcW w:w="0" w:type="auto"/>
          </w:tcPr>
          <w:p w14:paraId="69A072D6" w14:textId="364E47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PC2 power class V2X UE</w:t>
            </w:r>
          </w:p>
        </w:tc>
        <w:tc>
          <w:tcPr>
            <w:tcW w:w="0" w:type="auto"/>
          </w:tcPr>
          <w:p w14:paraId="4B627E31" w14:textId="741A49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C9000B5" w14:textId="2F93D5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77F09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561D6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1659C3A" w14:textId="77777777" w:rsidTr="00C51F06">
        <w:tc>
          <w:tcPr>
            <w:tcW w:w="0" w:type="auto"/>
          </w:tcPr>
          <w:p w14:paraId="51F18A59" w14:textId="12275A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R4-2107243</w:t>
            </w:r>
          </w:p>
        </w:tc>
        <w:tc>
          <w:tcPr>
            <w:tcW w:w="0" w:type="auto"/>
          </w:tcPr>
          <w:p w14:paraId="3A55673A" w14:textId="0AC1FD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SL UE synchronization issue for licensed operation</w:t>
            </w:r>
          </w:p>
        </w:tc>
        <w:tc>
          <w:tcPr>
            <w:tcW w:w="0" w:type="auto"/>
          </w:tcPr>
          <w:p w14:paraId="7965EF50" w14:textId="4F1955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69AC8B2" w14:textId="19E286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123F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1E3F0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16FCD05" w14:textId="77777777" w:rsidTr="00C51F06">
        <w:tc>
          <w:tcPr>
            <w:tcW w:w="0" w:type="auto"/>
          </w:tcPr>
          <w:p w14:paraId="1F0F6F4F" w14:textId="3918DC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R4-2107244</w:t>
            </w:r>
          </w:p>
        </w:tc>
        <w:tc>
          <w:tcPr>
            <w:tcW w:w="0" w:type="auto"/>
          </w:tcPr>
          <w:p w14:paraId="2E2DFD19" w14:textId="09D7E5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impact analysis on Rel-17 eMTC WID</w:t>
            </w:r>
          </w:p>
        </w:tc>
        <w:tc>
          <w:tcPr>
            <w:tcW w:w="0" w:type="auto"/>
          </w:tcPr>
          <w:p w14:paraId="35536D6E" w14:textId="3A9874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C99DFC7" w14:textId="05CC13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2AAA1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CB75B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A529E31" w14:textId="77777777" w:rsidTr="00C51F06">
        <w:tc>
          <w:tcPr>
            <w:tcW w:w="0" w:type="auto"/>
          </w:tcPr>
          <w:p w14:paraId="64A52F31" w14:textId="0E8B80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R4-2107245</w:t>
            </w:r>
          </w:p>
        </w:tc>
        <w:tc>
          <w:tcPr>
            <w:tcW w:w="0" w:type="auto"/>
          </w:tcPr>
          <w:p w14:paraId="301055CD" w14:textId="18BBC8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 RF impact analysis on R17 NB_IoT</w:t>
            </w:r>
          </w:p>
        </w:tc>
        <w:tc>
          <w:tcPr>
            <w:tcW w:w="0" w:type="auto"/>
          </w:tcPr>
          <w:p w14:paraId="7DB85BA2" w14:textId="771A65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4A03E9A" w14:textId="4AA4A1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8E716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A0BBD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D046027" w14:textId="77777777" w:rsidTr="00C51F06">
        <w:tc>
          <w:tcPr>
            <w:tcW w:w="0" w:type="auto"/>
          </w:tcPr>
          <w:p w14:paraId="4AAE1E91" w14:textId="7BE968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R4-2107246</w:t>
            </w:r>
          </w:p>
        </w:tc>
        <w:tc>
          <w:tcPr>
            <w:tcW w:w="0" w:type="auto"/>
          </w:tcPr>
          <w:p w14:paraId="14D76F5A" w14:textId="444F30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RF impact analysis on R17 NB_IoT</w:t>
            </w:r>
          </w:p>
        </w:tc>
        <w:tc>
          <w:tcPr>
            <w:tcW w:w="0" w:type="auto"/>
          </w:tcPr>
          <w:p w14:paraId="27D79EE5" w14:textId="2D06DB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5F790CF" w14:textId="7B1DD4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7B11F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6D167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928B87" w14:textId="77777777" w:rsidTr="00C51F06">
        <w:tc>
          <w:tcPr>
            <w:tcW w:w="0" w:type="auto"/>
          </w:tcPr>
          <w:p w14:paraId="5AB25523" w14:textId="21FF9D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R4-2107247</w:t>
            </w:r>
          </w:p>
        </w:tc>
        <w:tc>
          <w:tcPr>
            <w:tcW w:w="0" w:type="auto"/>
          </w:tcPr>
          <w:p w14:paraId="0678F4C3" w14:textId="663AA6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B24 A-MPR for CAT-M1/M2</w:t>
            </w:r>
          </w:p>
        </w:tc>
        <w:tc>
          <w:tcPr>
            <w:tcW w:w="0" w:type="auto"/>
          </w:tcPr>
          <w:p w14:paraId="69529688" w14:textId="732063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065DA5E" w14:textId="3CA437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76FE6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0A560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AA8A959" w14:textId="77777777" w:rsidTr="00C51F06">
        <w:tc>
          <w:tcPr>
            <w:tcW w:w="0" w:type="auto"/>
          </w:tcPr>
          <w:p w14:paraId="094B2AC5" w14:textId="3375C2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R4-2107248</w:t>
            </w:r>
          </w:p>
        </w:tc>
        <w:tc>
          <w:tcPr>
            <w:tcW w:w="0" w:type="auto"/>
          </w:tcPr>
          <w:p w14:paraId="23B47E1E" w14:textId="47B95C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Half-duplex FDD switching for RedCap UE</w:t>
            </w:r>
          </w:p>
        </w:tc>
        <w:tc>
          <w:tcPr>
            <w:tcW w:w="0" w:type="auto"/>
          </w:tcPr>
          <w:p w14:paraId="5E57015D" w14:textId="2D16FB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ADC3D07" w14:textId="65C684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1E132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D0ADC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4B56D3D" w14:textId="77777777" w:rsidTr="00C51F06">
        <w:tc>
          <w:tcPr>
            <w:tcW w:w="0" w:type="auto"/>
          </w:tcPr>
          <w:p w14:paraId="550DE190" w14:textId="7F2CA3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R4-2107249</w:t>
            </w:r>
          </w:p>
        </w:tc>
        <w:tc>
          <w:tcPr>
            <w:tcW w:w="0" w:type="auto"/>
          </w:tcPr>
          <w:p w14:paraId="10932875" w14:textId="6E8C96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timelines of HO with PSCell</w:t>
            </w:r>
          </w:p>
        </w:tc>
        <w:tc>
          <w:tcPr>
            <w:tcW w:w="0" w:type="auto"/>
          </w:tcPr>
          <w:p w14:paraId="7883CD7E" w14:textId="228799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736F556E" w14:textId="471E90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2D44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9BD13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AD952B5" w14:textId="77777777" w:rsidTr="00C51F06">
        <w:tc>
          <w:tcPr>
            <w:tcW w:w="0" w:type="auto"/>
          </w:tcPr>
          <w:p w14:paraId="40AB42F6" w14:textId="0E46BC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R4-2107250</w:t>
            </w:r>
          </w:p>
        </w:tc>
        <w:tc>
          <w:tcPr>
            <w:tcW w:w="0" w:type="auto"/>
          </w:tcPr>
          <w:p w14:paraId="05349CAE" w14:textId="4AAAFC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Discussion on NR FR1 HST RRM open issues for CA   </w:t>
            </w:r>
          </w:p>
        </w:tc>
        <w:tc>
          <w:tcPr>
            <w:tcW w:w="0" w:type="auto"/>
          </w:tcPr>
          <w:p w14:paraId="4E6B735C" w14:textId="1CB1FA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B357A73" w14:textId="72D679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A7421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9ECAD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A78EA79" w14:textId="77777777" w:rsidTr="00C51F06">
        <w:tc>
          <w:tcPr>
            <w:tcW w:w="0" w:type="auto"/>
          </w:tcPr>
          <w:p w14:paraId="25EA4A79" w14:textId="4BC7EB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R4-2107251</w:t>
            </w:r>
          </w:p>
        </w:tc>
        <w:tc>
          <w:tcPr>
            <w:tcW w:w="0" w:type="auto"/>
          </w:tcPr>
          <w:p w14:paraId="2837DCC0" w14:textId="4FA00C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draftTP to TS 38.176-1 IAB-DU performance requirements</w:t>
            </w:r>
          </w:p>
        </w:tc>
        <w:tc>
          <w:tcPr>
            <w:tcW w:w="0" w:type="auto"/>
          </w:tcPr>
          <w:p w14:paraId="021C6E99" w14:textId="4A0B16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7CB8394" w14:textId="2677CE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75838DB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E1C61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F0BF4EB" w14:textId="77777777" w:rsidTr="00C51F06">
        <w:tc>
          <w:tcPr>
            <w:tcW w:w="0" w:type="auto"/>
          </w:tcPr>
          <w:p w14:paraId="488ED914" w14:textId="48BFC2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R4-2107252</w:t>
            </w:r>
          </w:p>
        </w:tc>
        <w:tc>
          <w:tcPr>
            <w:tcW w:w="0" w:type="auto"/>
          </w:tcPr>
          <w:p w14:paraId="2B2AB2FA" w14:textId="7FA5B2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Discussion on NR repeater EMC   </w:t>
            </w:r>
          </w:p>
        </w:tc>
        <w:tc>
          <w:tcPr>
            <w:tcW w:w="0" w:type="auto"/>
          </w:tcPr>
          <w:p w14:paraId="2020EB14" w14:textId="12C264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9E711F8" w14:textId="468D4A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A9174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EFFEB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5018611" w14:textId="77777777" w:rsidTr="00C51F06">
        <w:tc>
          <w:tcPr>
            <w:tcW w:w="0" w:type="auto"/>
          </w:tcPr>
          <w:p w14:paraId="640B801B" w14:textId="068117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R4-2107253</w:t>
            </w:r>
          </w:p>
        </w:tc>
        <w:tc>
          <w:tcPr>
            <w:tcW w:w="0" w:type="auto"/>
          </w:tcPr>
          <w:p w14:paraId="283E8738" w14:textId="215F89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irregular channel bandwidth with larger or overlapped BW</w:t>
            </w:r>
          </w:p>
        </w:tc>
        <w:tc>
          <w:tcPr>
            <w:tcW w:w="0" w:type="auto"/>
          </w:tcPr>
          <w:p w14:paraId="01D6290B" w14:textId="69372D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0FF1393B" w14:textId="04DA97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2D42A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64118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3DF984" w14:textId="77777777" w:rsidTr="00C51F06">
        <w:tc>
          <w:tcPr>
            <w:tcW w:w="0" w:type="auto"/>
          </w:tcPr>
          <w:p w14:paraId="0173F7A0" w14:textId="229A15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R4-2107254</w:t>
            </w:r>
          </w:p>
        </w:tc>
        <w:tc>
          <w:tcPr>
            <w:tcW w:w="0" w:type="auto"/>
          </w:tcPr>
          <w:p w14:paraId="58EF5A24" w14:textId="0C2CDE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- On reference points</w:t>
            </w:r>
          </w:p>
        </w:tc>
        <w:tc>
          <w:tcPr>
            <w:tcW w:w="0" w:type="auto"/>
          </w:tcPr>
          <w:p w14:paraId="7161F213" w14:textId="3052A1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590B012" w14:textId="6D0CB1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BF956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D37BB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A343A59" w14:textId="77777777" w:rsidTr="00C51F06">
        <w:tc>
          <w:tcPr>
            <w:tcW w:w="0" w:type="auto"/>
          </w:tcPr>
          <w:p w14:paraId="50978DC8" w14:textId="40AF6A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R4-2107255</w:t>
            </w:r>
          </w:p>
        </w:tc>
        <w:tc>
          <w:tcPr>
            <w:tcW w:w="0" w:type="auto"/>
          </w:tcPr>
          <w:p w14:paraId="6127147C" w14:textId="24895E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of Rel-17 enhancements for NB-IoT and LTE-MTC</w:t>
            </w:r>
          </w:p>
        </w:tc>
        <w:tc>
          <w:tcPr>
            <w:tcW w:w="0" w:type="auto"/>
          </w:tcPr>
          <w:p w14:paraId="3349C94A" w14:textId="4501BE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Ericsson</w:t>
            </w:r>
          </w:p>
        </w:tc>
        <w:tc>
          <w:tcPr>
            <w:tcW w:w="0" w:type="auto"/>
          </w:tcPr>
          <w:p w14:paraId="30BBF978" w14:textId="6F059C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65E456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99BEA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FD2952A" w14:textId="77777777" w:rsidTr="00C51F06">
        <w:tc>
          <w:tcPr>
            <w:tcW w:w="0" w:type="auto"/>
          </w:tcPr>
          <w:p w14:paraId="78392E86" w14:textId="6CB128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R4-2107256</w:t>
            </w:r>
          </w:p>
        </w:tc>
        <w:tc>
          <w:tcPr>
            <w:tcW w:w="0" w:type="auto"/>
          </w:tcPr>
          <w:p w14:paraId="44BAC051" w14:textId="6365D2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- On measurement requirements</w:t>
            </w:r>
          </w:p>
        </w:tc>
        <w:tc>
          <w:tcPr>
            <w:tcW w:w="0" w:type="auto"/>
          </w:tcPr>
          <w:p w14:paraId="4B70C428" w14:textId="5439D4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0221F7A" w14:textId="49ACA1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1E693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B6E09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6A82778" w14:textId="77777777" w:rsidTr="00C51F06">
        <w:tc>
          <w:tcPr>
            <w:tcW w:w="0" w:type="auto"/>
          </w:tcPr>
          <w:p w14:paraId="0FB85331" w14:textId="6BFEEB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R4-2107257</w:t>
            </w:r>
          </w:p>
        </w:tc>
        <w:tc>
          <w:tcPr>
            <w:tcW w:w="0" w:type="auto"/>
          </w:tcPr>
          <w:p w14:paraId="2D5C374C" w14:textId="2D9E78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study on DC location reporting</w:t>
            </w:r>
          </w:p>
        </w:tc>
        <w:tc>
          <w:tcPr>
            <w:tcW w:w="0" w:type="auto"/>
          </w:tcPr>
          <w:p w14:paraId="45C236CD" w14:textId="33716F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46BD284B" w14:textId="21D36D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BFAC9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4C496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9510790" w14:textId="77777777" w:rsidTr="00C51F06">
        <w:tc>
          <w:tcPr>
            <w:tcW w:w="0" w:type="auto"/>
          </w:tcPr>
          <w:p w14:paraId="0C7F8E3C" w14:textId="149BF4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R4-2107258</w:t>
            </w:r>
          </w:p>
        </w:tc>
        <w:tc>
          <w:tcPr>
            <w:tcW w:w="0" w:type="auto"/>
          </w:tcPr>
          <w:p w14:paraId="14803DC2" w14:textId="3DFA27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MPR Simulation Assumptions for 16QAM NB-IoT Uplink</w:t>
            </w:r>
          </w:p>
        </w:tc>
        <w:tc>
          <w:tcPr>
            <w:tcW w:w="0" w:type="auto"/>
          </w:tcPr>
          <w:p w14:paraId="16CE0A87" w14:textId="40BB7E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976A8B8" w14:textId="73F084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33863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B0D10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934E802" w14:textId="77777777" w:rsidTr="00C51F06">
        <w:tc>
          <w:tcPr>
            <w:tcW w:w="0" w:type="auto"/>
          </w:tcPr>
          <w:p w14:paraId="30755AB7" w14:textId="2DB595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R4-2107259</w:t>
            </w:r>
          </w:p>
        </w:tc>
        <w:tc>
          <w:tcPr>
            <w:tcW w:w="0" w:type="auto"/>
          </w:tcPr>
          <w:p w14:paraId="2125F9BF" w14:textId="2A24FF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- On timing requirements</w:t>
            </w:r>
          </w:p>
        </w:tc>
        <w:tc>
          <w:tcPr>
            <w:tcW w:w="0" w:type="auto"/>
          </w:tcPr>
          <w:p w14:paraId="48EAD101" w14:textId="687905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360EB2D" w14:textId="05D5B4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2B190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6D03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984538B" w14:textId="77777777" w:rsidTr="00C51F06">
        <w:tc>
          <w:tcPr>
            <w:tcW w:w="0" w:type="auto"/>
          </w:tcPr>
          <w:p w14:paraId="5631FC77" w14:textId="2485C4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R4-2107260</w:t>
            </w:r>
          </w:p>
        </w:tc>
        <w:tc>
          <w:tcPr>
            <w:tcW w:w="0" w:type="auto"/>
          </w:tcPr>
          <w:p w14:paraId="56AF4662" w14:textId="3AC993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HPUE intra-band contiguous CA MPR</w:t>
            </w:r>
          </w:p>
        </w:tc>
        <w:tc>
          <w:tcPr>
            <w:tcW w:w="0" w:type="auto"/>
          </w:tcPr>
          <w:p w14:paraId="1D2BFFAF" w14:textId="6223A6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3BFCAD7F" w14:textId="0CAC78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98C19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46CF1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7433AF1" w14:textId="77777777" w:rsidTr="00C51F06">
        <w:tc>
          <w:tcPr>
            <w:tcW w:w="0" w:type="auto"/>
          </w:tcPr>
          <w:p w14:paraId="439080B7" w14:textId="19391A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R4-2107261</w:t>
            </w:r>
          </w:p>
        </w:tc>
        <w:tc>
          <w:tcPr>
            <w:tcW w:w="0" w:type="auto"/>
          </w:tcPr>
          <w:p w14:paraId="19A6CFEA" w14:textId="3EA836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HPUE intra-band non-contiguous CA architecture</w:t>
            </w:r>
          </w:p>
        </w:tc>
        <w:tc>
          <w:tcPr>
            <w:tcW w:w="0" w:type="auto"/>
          </w:tcPr>
          <w:p w14:paraId="2F82F8E9" w14:textId="563794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4E93BF43" w14:textId="2D3A17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1D452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F2E4E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EE05A4E" w14:textId="77777777" w:rsidTr="00C51F06">
        <w:tc>
          <w:tcPr>
            <w:tcW w:w="0" w:type="auto"/>
          </w:tcPr>
          <w:p w14:paraId="66D94037" w14:textId="3FF54A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R4-2107262</w:t>
            </w:r>
          </w:p>
        </w:tc>
        <w:tc>
          <w:tcPr>
            <w:tcW w:w="0" w:type="auto"/>
          </w:tcPr>
          <w:p w14:paraId="37815F3D" w14:textId="4042E2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inter-band CA DL CA with CBM</w:t>
            </w:r>
          </w:p>
        </w:tc>
        <w:tc>
          <w:tcPr>
            <w:tcW w:w="0" w:type="auto"/>
          </w:tcPr>
          <w:p w14:paraId="792F7828" w14:textId="6103AD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2D217DEF" w14:textId="6532A8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E906C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B5C8A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6AC4DDC" w14:textId="77777777" w:rsidTr="00C51F06">
        <w:tc>
          <w:tcPr>
            <w:tcW w:w="0" w:type="auto"/>
          </w:tcPr>
          <w:p w14:paraId="222C7C91" w14:textId="0B33AF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R4-2107263</w:t>
            </w:r>
          </w:p>
        </w:tc>
        <w:tc>
          <w:tcPr>
            <w:tcW w:w="0" w:type="auto"/>
          </w:tcPr>
          <w:p w14:paraId="1FB39D98" w14:textId="58D49C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Architecture Aspects</w:t>
            </w:r>
          </w:p>
        </w:tc>
        <w:tc>
          <w:tcPr>
            <w:tcW w:w="0" w:type="auto"/>
          </w:tcPr>
          <w:p w14:paraId="48B19EAB" w14:textId="6F757F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6120E6C7" w14:textId="099E3E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42464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8EA71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84E3F2D" w14:textId="77777777" w:rsidTr="00C51F06">
        <w:tc>
          <w:tcPr>
            <w:tcW w:w="0" w:type="auto"/>
          </w:tcPr>
          <w:p w14:paraId="0D537B6E" w14:textId="5CDA64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R4-2107264</w:t>
            </w:r>
          </w:p>
        </w:tc>
        <w:tc>
          <w:tcPr>
            <w:tcW w:w="0" w:type="auto"/>
          </w:tcPr>
          <w:p w14:paraId="56B2EFAB" w14:textId="415658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RF exposure limit for FWA PC1.5</w:t>
            </w:r>
          </w:p>
        </w:tc>
        <w:tc>
          <w:tcPr>
            <w:tcW w:w="0" w:type="auto"/>
          </w:tcPr>
          <w:p w14:paraId="29A1629E" w14:textId="289D9E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F5105AA" w14:textId="41D126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53226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5C770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A061DB1" w14:textId="77777777" w:rsidTr="00C51F06">
        <w:tc>
          <w:tcPr>
            <w:tcW w:w="0" w:type="auto"/>
          </w:tcPr>
          <w:p w14:paraId="598213AE" w14:textId="57AE0A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R4-2107265</w:t>
            </w:r>
          </w:p>
        </w:tc>
        <w:tc>
          <w:tcPr>
            <w:tcW w:w="0" w:type="auto"/>
          </w:tcPr>
          <w:p w14:paraId="6E39E61B" w14:textId="4AC6A2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inter-band CA DL CA with IBM</w:t>
            </w:r>
          </w:p>
        </w:tc>
        <w:tc>
          <w:tcPr>
            <w:tcW w:w="0" w:type="auto"/>
          </w:tcPr>
          <w:p w14:paraId="3E3D893A" w14:textId="41650D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59C653CE" w14:textId="5CD32C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89E89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ACD22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C4C283B" w14:textId="77777777" w:rsidTr="00C51F06">
        <w:tc>
          <w:tcPr>
            <w:tcW w:w="0" w:type="auto"/>
          </w:tcPr>
          <w:p w14:paraId="14C1DDC8" w14:textId="20B04C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R4-2107266</w:t>
            </w:r>
          </w:p>
        </w:tc>
        <w:tc>
          <w:tcPr>
            <w:tcW w:w="0" w:type="auto"/>
          </w:tcPr>
          <w:p w14:paraId="6C660E28" w14:textId="266663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FR2 CA bandwidth class</w:t>
            </w:r>
          </w:p>
        </w:tc>
        <w:tc>
          <w:tcPr>
            <w:tcW w:w="0" w:type="auto"/>
          </w:tcPr>
          <w:p w14:paraId="2239FFD5" w14:textId="41046F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2618460D" w14:textId="622DFD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4438F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4B1AB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21AC456" w14:textId="77777777" w:rsidTr="00C51F06">
        <w:tc>
          <w:tcPr>
            <w:tcW w:w="0" w:type="auto"/>
          </w:tcPr>
          <w:p w14:paraId="6BD4D487" w14:textId="57EABF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R4-2107267</w:t>
            </w:r>
          </w:p>
        </w:tc>
        <w:tc>
          <w:tcPr>
            <w:tcW w:w="0" w:type="auto"/>
          </w:tcPr>
          <w:p w14:paraId="5EEA26AB" w14:textId="63BDBA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FR2 UL gap for coherence calibration</w:t>
            </w:r>
          </w:p>
        </w:tc>
        <w:tc>
          <w:tcPr>
            <w:tcW w:w="0" w:type="auto"/>
          </w:tcPr>
          <w:p w14:paraId="57DA500D" w14:textId="009730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6D3DEC12" w14:textId="433A1A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96573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9CA96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AD5BD3B" w14:textId="77777777" w:rsidTr="00C51F06">
        <w:tc>
          <w:tcPr>
            <w:tcW w:w="0" w:type="auto"/>
          </w:tcPr>
          <w:p w14:paraId="1371C968" w14:textId="64C94A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R4-2107268</w:t>
            </w:r>
          </w:p>
        </w:tc>
        <w:tc>
          <w:tcPr>
            <w:tcW w:w="0" w:type="auto"/>
          </w:tcPr>
          <w:p w14:paraId="0F484D5C" w14:textId="194E9B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on high order band combinations for PC2 inter-band CA and SUL</w:t>
            </w:r>
          </w:p>
        </w:tc>
        <w:tc>
          <w:tcPr>
            <w:tcW w:w="0" w:type="auto"/>
          </w:tcPr>
          <w:p w14:paraId="63CC8D33" w14:textId="77AFBA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951C202" w14:textId="2B84C5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8C907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8EA826" w14:textId="1F9D8C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R4-2105350</w:t>
            </w:r>
          </w:p>
        </w:tc>
      </w:tr>
      <w:tr w:rsidR="00C51F06" w14:paraId="656C70FD" w14:textId="77777777" w:rsidTr="00C51F06">
        <w:tc>
          <w:tcPr>
            <w:tcW w:w="0" w:type="auto"/>
          </w:tcPr>
          <w:p w14:paraId="1B60BC44" w14:textId="0C378A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R4-2107269</w:t>
            </w:r>
          </w:p>
        </w:tc>
        <w:tc>
          <w:tcPr>
            <w:tcW w:w="0" w:type="auto"/>
          </w:tcPr>
          <w:p w14:paraId="69234648" w14:textId="49C197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FR2 UL gap for transceiver calibration</w:t>
            </w:r>
          </w:p>
        </w:tc>
        <w:tc>
          <w:tcPr>
            <w:tcW w:w="0" w:type="auto"/>
          </w:tcPr>
          <w:p w14:paraId="094C203C" w14:textId="22DDAF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487D5CBD" w14:textId="2DAACB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5B885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89541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404E2A5" w14:textId="77777777" w:rsidTr="00C51F06">
        <w:tc>
          <w:tcPr>
            <w:tcW w:w="0" w:type="auto"/>
          </w:tcPr>
          <w:p w14:paraId="1A394BD8" w14:textId="4A7781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R4-2107270</w:t>
            </w:r>
          </w:p>
        </w:tc>
        <w:tc>
          <w:tcPr>
            <w:tcW w:w="0" w:type="auto"/>
          </w:tcPr>
          <w:p w14:paraId="231F5957" w14:textId="659E90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S-band NTN coexistence scenarios and simulation parameters</w:t>
            </w:r>
          </w:p>
        </w:tc>
        <w:tc>
          <w:tcPr>
            <w:tcW w:w="0" w:type="auto"/>
          </w:tcPr>
          <w:p w14:paraId="04B3171B" w14:textId="0F1BB6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658A18A2" w14:textId="3528D7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DFF70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14FB9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8C6D86F" w14:textId="77777777" w:rsidTr="00C51F06">
        <w:tc>
          <w:tcPr>
            <w:tcW w:w="0" w:type="auto"/>
          </w:tcPr>
          <w:p w14:paraId="4450B0B8" w14:textId="4F69CA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R4-2107271</w:t>
            </w:r>
          </w:p>
        </w:tc>
        <w:tc>
          <w:tcPr>
            <w:tcW w:w="0" w:type="auto"/>
          </w:tcPr>
          <w:p w14:paraId="6698697E" w14:textId="288A88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beam switching for 60GHz Band</w:t>
            </w:r>
          </w:p>
        </w:tc>
        <w:tc>
          <w:tcPr>
            <w:tcW w:w="0" w:type="auto"/>
          </w:tcPr>
          <w:p w14:paraId="00140123" w14:textId="65B048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1A7C4095" w14:textId="36DF9F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C655B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D24C5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8D99A91" w14:textId="77777777" w:rsidTr="00C51F06">
        <w:tc>
          <w:tcPr>
            <w:tcW w:w="0" w:type="auto"/>
          </w:tcPr>
          <w:p w14:paraId="5D46FEA6" w14:textId="7F0B99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R4-2107272</w:t>
            </w:r>
          </w:p>
        </w:tc>
        <w:tc>
          <w:tcPr>
            <w:tcW w:w="0" w:type="auto"/>
          </w:tcPr>
          <w:p w14:paraId="07A3FF19" w14:textId="7B1426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intrabandENDC-support IE</w:t>
            </w:r>
          </w:p>
        </w:tc>
        <w:tc>
          <w:tcPr>
            <w:tcW w:w="0" w:type="auto"/>
          </w:tcPr>
          <w:p w14:paraId="397E1EED" w14:textId="4F1682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36753075" w14:textId="2D9FEF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8D0C17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9B88B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AAD4701" w14:textId="77777777" w:rsidTr="00C51F06">
        <w:tc>
          <w:tcPr>
            <w:tcW w:w="0" w:type="auto"/>
          </w:tcPr>
          <w:p w14:paraId="59301470" w14:textId="6489F4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R4-2107273</w:t>
            </w:r>
          </w:p>
        </w:tc>
        <w:tc>
          <w:tcPr>
            <w:tcW w:w="0" w:type="auto"/>
          </w:tcPr>
          <w:p w14:paraId="248CE34E" w14:textId="1B80B3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phase continuty for multiple transmissions</w:t>
            </w:r>
          </w:p>
        </w:tc>
        <w:tc>
          <w:tcPr>
            <w:tcW w:w="0" w:type="auto"/>
          </w:tcPr>
          <w:p w14:paraId="4BF90047" w14:textId="3383CD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2A8C6E93" w14:textId="627987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7ABB8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78A70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EFAEF91" w14:textId="77777777" w:rsidTr="00C51F06">
        <w:tc>
          <w:tcPr>
            <w:tcW w:w="0" w:type="auto"/>
          </w:tcPr>
          <w:p w14:paraId="05E0B61A" w14:textId="2BC580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R4-2107274</w:t>
            </w:r>
          </w:p>
        </w:tc>
        <w:tc>
          <w:tcPr>
            <w:tcW w:w="0" w:type="auto"/>
          </w:tcPr>
          <w:p w14:paraId="18B6A53E" w14:textId="52EC98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requirements for intra-band UL CA for UL MIMO</w:t>
            </w:r>
          </w:p>
        </w:tc>
        <w:tc>
          <w:tcPr>
            <w:tcW w:w="0" w:type="auto"/>
          </w:tcPr>
          <w:p w14:paraId="31EDEBEE" w14:textId="59B5F6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0F80C9FA" w14:textId="34BBAF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D13E5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520E4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FE1F11E" w14:textId="77777777" w:rsidTr="00C51F06">
        <w:tc>
          <w:tcPr>
            <w:tcW w:w="0" w:type="auto"/>
          </w:tcPr>
          <w:p w14:paraId="69E45C9A" w14:textId="59EBD8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R4-2107275</w:t>
            </w:r>
          </w:p>
        </w:tc>
        <w:tc>
          <w:tcPr>
            <w:tcW w:w="0" w:type="auto"/>
          </w:tcPr>
          <w:p w14:paraId="78C16B8A" w14:textId="47EAEB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UL frequency synchronization requirement</w:t>
            </w:r>
          </w:p>
        </w:tc>
        <w:tc>
          <w:tcPr>
            <w:tcW w:w="0" w:type="auto"/>
          </w:tcPr>
          <w:p w14:paraId="2F47870B" w14:textId="1A5C52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661478DA" w14:textId="62C57D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6D247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1C47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147C3F2" w14:textId="77777777" w:rsidTr="00C51F06">
        <w:tc>
          <w:tcPr>
            <w:tcW w:w="0" w:type="auto"/>
          </w:tcPr>
          <w:p w14:paraId="562F1F4C" w14:textId="1934FC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R4-2107276</w:t>
            </w:r>
          </w:p>
        </w:tc>
        <w:tc>
          <w:tcPr>
            <w:tcW w:w="0" w:type="auto"/>
          </w:tcPr>
          <w:p w14:paraId="68D09C18" w14:textId="20C674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38.xxx High power UE (power class 2) for NR inter-band CA and SUL with x (x&gt;2) bands DL and y (y=1, 2) bands UL</w:t>
            </w:r>
          </w:p>
        </w:tc>
        <w:tc>
          <w:tcPr>
            <w:tcW w:w="0" w:type="auto"/>
          </w:tcPr>
          <w:p w14:paraId="26013DBB" w14:textId="786ED0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8A9EFD3" w14:textId="4E3410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A6230A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F1E0B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3AE276C" w14:textId="77777777" w:rsidTr="00C51F06">
        <w:tc>
          <w:tcPr>
            <w:tcW w:w="0" w:type="auto"/>
          </w:tcPr>
          <w:p w14:paraId="020470CA" w14:textId="6B2B2F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R4-2107277</w:t>
            </w:r>
          </w:p>
        </w:tc>
        <w:tc>
          <w:tcPr>
            <w:tcW w:w="0" w:type="auto"/>
          </w:tcPr>
          <w:p w14:paraId="7F679AD8" w14:textId="72BBD7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UL timing accuracy</w:t>
            </w:r>
          </w:p>
        </w:tc>
        <w:tc>
          <w:tcPr>
            <w:tcW w:w="0" w:type="auto"/>
          </w:tcPr>
          <w:p w14:paraId="44AC49C8" w14:textId="2B382A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20974B0F" w14:textId="24B06A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274A4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5958B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B3707A7" w14:textId="77777777" w:rsidTr="00C51F06">
        <w:tc>
          <w:tcPr>
            <w:tcW w:w="0" w:type="auto"/>
          </w:tcPr>
          <w:p w14:paraId="03E46A27" w14:textId="492D5F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R4-2107278</w:t>
            </w:r>
          </w:p>
        </w:tc>
        <w:tc>
          <w:tcPr>
            <w:tcW w:w="0" w:type="auto"/>
          </w:tcPr>
          <w:p w14:paraId="6CC901F4" w14:textId="6CBD70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contiguous CA with UL MIMO for power class 3</w:t>
            </w:r>
          </w:p>
        </w:tc>
        <w:tc>
          <w:tcPr>
            <w:tcW w:w="0" w:type="auto"/>
          </w:tcPr>
          <w:p w14:paraId="765CD8C9" w14:textId="3A875A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62F58DA1" w14:textId="759D58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147480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A24B7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3B57932" w14:textId="77777777" w:rsidTr="00C51F06">
        <w:tc>
          <w:tcPr>
            <w:tcW w:w="0" w:type="auto"/>
          </w:tcPr>
          <w:p w14:paraId="2223EDC8" w14:textId="13F777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R4-2107279</w:t>
            </w:r>
          </w:p>
        </w:tc>
        <w:tc>
          <w:tcPr>
            <w:tcW w:w="0" w:type="auto"/>
          </w:tcPr>
          <w:p w14:paraId="5765E3B4" w14:textId="17BB47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calibration gap performance improvement and fall back behavior</w:t>
            </w:r>
          </w:p>
        </w:tc>
        <w:tc>
          <w:tcPr>
            <w:tcW w:w="0" w:type="auto"/>
          </w:tcPr>
          <w:p w14:paraId="7ADD4641" w14:textId="06ACAE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5DD31F6" w14:textId="29C13C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D2781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550BE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BB44FE6" w14:textId="77777777" w:rsidTr="00C51F06">
        <w:tc>
          <w:tcPr>
            <w:tcW w:w="0" w:type="auto"/>
          </w:tcPr>
          <w:p w14:paraId="552E9DDB" w14:textId="0F6A0E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R4-2107280</w:t>
            </w:r>
          </w:p>
        </w:tc>
        <w:tc>
          <w:tcPr>
            <w:tcW w:w="0" w:type="auto"/>
          </w:tcPr>
          <w:p w14:paraId="786AACFA" w14:textId="72B2D7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cal gap types and applicability</w:t>
            </w:r>
          </w:p>
        </w:tc>
        <w:tc>
          <w:tcPr>
            <w:tcW w:w="0" w:type="auto"/>
          </w:tcPr>
          <w:p w14:paraId="2F7AEB88" w14:textId="51FA2A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9AA8BDD" w14:textId="054694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C44D6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D9C05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5C94218" w14:textId="77777777" w:rsidTr="00C51F06">
        <w:tc>
          <w:tcPr>
            <w:tcW w:w="0" w:type="auto"/>
          </w:tcPr>
          <w:p w14:paraId="2870403D" w14:textId="74F992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R4-2107281</w:t>
            </w:r>
          </w:p>
        </w:tc>
        <w:tc>
          <w:tcPr>
            <w:tcW w:w="0" w:type="auto"/>
          </w:tcPr>
          <w:p w14:paraId="755D256B" w14:textId="256F3A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 location for greater than 2CC</w:t>
            </w:r>
          </w:p>
        </w:tc>
        <w:tc>
          <w:tcPr>
            <w:tcW w:w="0" w:type="auto"/>
          </w:tcPr>
          <w:p w14:paraId="11718218" w14:textId="3721D5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A988EE3" w14:textId="27FCB8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AE6ED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DECF7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59F2E5" w14:textId="77777777" w:rsidTr="00C51F06">
        <w:tc>
          <w:tcPr>
            <w:tcW w:w="0" w:type="auto"/>
          </w:tcPr>
          <w:p w14:paraId="164B2F39" w14:textId="53C82A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R4-2107282</w:t>
            </w:r>
          </w:p>
        </w:tc>
        <w:tc>
          <w:tcPr>
            <w:tcW w:w="0" w:type="auto"/>
          </w:tcPr>
          <w:p w14:paraId="5D5F5348" w14:textId="410641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possible reference architecture for nc ul ca</w:t>
            </w:r>
          </w:p>
        </w:tc>
        <w:tc>
          <w:tcPr>
            <w:tcW w:w="0" w:type="auto"/>
          </w:tcPr>
          <w:p w14:paraId="2D0AC620" w14:textId="27FC9D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15F92B8" w14:textId="212C3D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8C4F3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C70D6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8513A80" w14:textId="77777777" w:rsidTr="00C51F06">
        <w:tc>
          <w:tcPr>
            <w:tcW w:w="0" w:type="auto"/>
          </w:tcPr>
          <w:p w14:paraId="0C4C9ECC" w14:textId="5F3E37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R4-2107283</w:t>
            </w:r>
          </w:p>
        </w:tc>
        <w:tc>
          <w:tcPr>
            <w:tcW w:w="0" w:type="auto"/>
          </w:tcPr>
          <w:p w14:paraId="7274B420" w14:textId="70F4BA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TxD MPR and SRS ant switching</w:t>
            </w:r>
          </w:p>
        </w:tc>
        <w:tc>
          <w:tcPr>
            <w:tcW w:w="0" w:type="auto"/>
          </w:tcPr>
          <w:p w14:paraId="022F1C6D" w14:textId="779D98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4622B2E" w14:textId="73F94B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1F7CA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FDBD3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A7FABA9" w14:textId="77777777" w:rsidTr="00C51F06">
        <w:tc>
          <w:tcPr>
            <w:tcW w:w="0" w:type="auto"/>
          </w:tcPr>
          <w:p w14:paraId="5250F8CE" w14:textId="1EE94B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R4-2107284</w:t>
            </w:r>
          </w:p>
        </w:tc>
        <w:tc>
          <w:tcPr>
            <w:tcW w:w="0" w:type="auto"/>
          </w:tcPr>
          <w:p w14:paraId="0765C9EF" w14:textId="76F62D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Phase continuity over the gap in tx</w:t>
            </w:r>
          </w:p>
        </w:tc>
        <w:tc>
          <w:tcPr>
            <w:tcW w:w="0" w:type="auto"/>
          </w:tcPr>
          <w:p w14:paraId="67009A28" w14:textId="5D33E9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D26E38C" w14:textId="2B9236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7F444B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FD8FB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E04167B" w14:textId="77777777" w:rsidTr="00C51F06">
        <w:tc>
          <w:tcPr>
            <w:tcW w:w="0" w:type="auto"/>
          </w:tcPr>
          <w:p w14:paraId="39D7BC53" w14:textId="3DDF40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R4-2107285</w:t>
            </w:r>
          </w:p>
        </w:tc>
        <w:tc>
          <w:tcPr>
            <w:tcW w:w="0" w:type="auto"/>
          </w:tcPr>
          <w:p w14:paraId="24608F53" w14:textId="38B59E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power class ambiguity</w:t>
            </w:r>
          </w:p>
        </w:tc>
        <w:tc>
          <w:tcPr>
            <w:tcW w:w="0" w:type="auto"/>
          </w:tcPr>
          <w:p w14:paraId="27672E75" w14:textId="2A9FEF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C6E0709" w14:textId="54A29B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10B78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5D153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30D2CB" w14:textId="77777777" w:rsidTr="00C51F06">
        <w:tc>
          <w:tcPr>
            <w:tcW w:w="0" w:type="auto"/>
          </w:tcPr>
          <w:p w14:paraId="4845FE4C" w14:textId="2A1387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R4-2107286</w:t>
            </w:r>
          </w:p>
        </w:tc>
        <w:tc>
          <w:tcPr>
            <w:tcW w:w="0" w:type="auto"/>
          </w:tcPr>
          <w:p w14:paraId="40398300" w14:textId="4A4D4C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channel bandwidth for &gt;52.6GHz Band</w:t>
            </w:r>
          </w:p>
        </w:tc>
        <w:tc>
          <w:tcPr>
            <w:tcW w:w="0" w:type="auto"/>
          </w:tcPr>
          <w:p w14:paraId="79636539" w14:textId="128103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752F2DD2" w14:textId="7A5DA4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FDC3B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49B85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65586E5" w14:textId="77777777" w:rsidTr="00C51F06">
        <w:tc>
          <w:tcPr>
            <w:tcW w:w="0" w:type="auto"/>
          </w:tcPr>
          <w:p w14:paraId="107BD334" w14:textId="1A24A1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R4-2107287</w:t>
            </w:r>
          </w:p>
        </w:tc>
        <w:tc>
          <w:tcPr>
            <w:tcW w:w="0" w:type="auto"/>
          </w:tcPr>
          <w:p w14:paraId="79622776" w14:textId="0A51F9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on FR1 SCell Activation</w:t>
            </w:r>
          </w:p>
        </w:tc>
        <w:tc>
          <w:tcPr>
            <w:tcW w:w="0" w:type="auto"/>
          </w:tcPr>
          <w:p w14:paraId="4590D533" w14:textId="05DEF1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04FDEC4" w14:textId="54DB42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21EBD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62048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C358288" w14:textId="77777777" w:rsidTr="00C51F06">
        <w:tc>
          <w:tcPr>
            <w:tcW w:w="0" w:type="auto"/>
          </w:tcPr>
          <w:p w14:paraId="05AEEC91" w14:textId="1BDD5A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R4-2107288</w:t>
            </w:r>
          </w:p>
        </w:tc>
        <w:tc>
          <w:tcPr>
            <w:tcW w:w="0" w:type="auto"/>
          </w:tcPr>
          <w:p w14:paraId="22B61819" w14:textId="15EE31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cases with OTA testability</w:t>
            </w:r>
          </w:p>
        </w:tc>
        <w:tc>
          <w:tcPr>
            <w:tcW w:w="0" w:type="auto"/>
          </w:tcPr>
          <w:p w14:paraId="3EC72B02" w14:textId="6DE7B1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9C9C0D8" w14:textId="6C7FD6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F8057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F7A9B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0EC230" w14:textId="77777777" w:rsidTr="00C51F06">
        <w:tc>
          <w:tcPr>
            <w:tcW w:w="0" w:type="auto"/>
          </w:tcPr>
          <w:p w14:paraId="375AB517" w14:textId="523CA7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R4-2107289</w:t>
            </w:r>
          </w:p>
        </w:tc>
        <w:tc>
          <w:tcPr>
            <w:tcW w:w="0" w:type="auto"/>
          </w:tcPr>
          <w:p w14:paraId="2DE1F884" w14:textId="7BEDAB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Inter-band DL CA</w:t>
            </w:r>
          </w:p>
        </w:tc>
        <w:tc>
          <w:tcPr>
            <w:tcW w:w="0" w:type="auto"/>
          </w:tcPr>
          <w:p w14:paraId="5107AC87" w14:textId="67E390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E72A94F" w14:textId="202FAE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D6159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0800A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4E9A8A5" w14:textId="77777777" w:rsidTr="00C51F06">
        <w:tc>
          <w:tcPr>
            <w:tcW w:w="0" w:type="auto"/>
          </w:tcPr>
          <w:p w14:paraId="773A7E8C" w14:textId="62F76D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R4-2107290</w:t>
            </w:r>
          </w:p>
        </w:tc>
        <w:tc>
          <w:tcPr>
            <w:tcW w:w="0" w:type="auto"/>
          </w:tcPr>
          <w:p w14:paraId="1A15B095" w14:textId="493568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PUCCH SCell Activation</w:t>
            </w:r>
          </w:p>
        </w:tc>
        <w:tc>
          <w:tcPr>
            <w:tcW w:w="0" w:type="auto"/>
          </w:tcPr>
          <w:p w14:paraId="4D23F103" w14:textId="2109B8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6E1D25C" w14:textId="0CEE89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4FFE3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D797D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57203B0" w14:textId="77777777" w:rsidTr="00C51F06">
        <w:tc>
          <w:tcPr>
            <w:tcW w:w="0" w:type="auto"/>
          </w:tcPr>
          <w:p w14:paraId="2042DC16" w14:textId="320479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R4-2107291</w:t>
            </w:r>
          </w:p>
        </w:tc>
        <w:tc>
          <w:tcPr>
            <w:tcW w:w="0" w:type="auto"/>
          </w:tcPr>
          <w:p w14:paraId="400203D2" w14:textId="70ABEE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Timing requirements in NTN Systems</w:t>
            </w:r>
          </w:p>
        </w:tc>
        <w:tc>
          <w:tcPr>
            <w:tcW w:w="0" w:type="auto"/>
          </w:tcPr>
          <w:p w14:paraId="2859623D" w14:textId="0EDE20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81A7490" w14:textId="7AA2DF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F666D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D43E9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2DE8D0F" w14:textId="77777777" w:rsidTr="00C51F06">
        <w:tc>
          <w:tcPr>
            <w:tcW w:w="0" w:type="auto"/>
          </w:tcPr>
          <w:p w14:paraId="2B54BCFC" w14:textId="6ED649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R4-2107292</w:t>
            </w:r>
          </w:p>
        </w:tc>
        <w:tc>
          <w:tcPr>
            <w:tcW w:w="0" w:type="auto"/>
          </w:tcPr>
          <w:p w14:paraId="6CE2E137" w14:textId="2DCC81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Measurement requirements in NTN Systems</w:t>
            </w:r>
          </w:p>
        </w:tc>
        <w:tc>
          <w:tcPr>
            <w:tcW w:w="0" w:type="auto"/>
          </w:tcPr>
          <w:p w14:paraId="56E6FABB" w14:textId="199CFB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62DCC98" w14:textId="3677AF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0EDC4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26643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6DBC605" w14:textId="77777777" w:rsidTr="00C51F06">
        <w:tc>
          <w:tcPr>
            <w:tcW w:w="0" w:type="auto"/>
          </w:tcPr>
          <w:p w14:paraId="72EF2255" w14:textId="784875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R4-2107293</w:t>
            </w:r>
          </w:p>
        </w:tc>
        <w:tc>
          <w:tcPr>
            <w:tcW w:w="0" w:type="auto"/>
          </w:tcPr>
          <w:p w14:paraId="5B05047F" w14:textId="0EE2A8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channel bandwidth for NR FR2 MIMO OTA RMC</w:t>
            </w:r>
          </w:p>
        </w:tc>
        <w:tc>
          <w:tcPr>
            <w:tcW w:w="0" w:type="auto"/>
          </w:tcPr>
          <w:p w14:paraId="6A8A7272" w14:textId="285C79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5C557859" w14:textId="7EB6F1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F6CE9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61468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2CA99C7" w14:textId="77777777" w:rsidTr="00C51F06">
        <w:tc>
          <w:tcPr>
            <w:tcW w:w="0" w:type="auto"/>
          </w:tcPr>
          <w:p w14:paraId="04B167CD" w14:textId="617A6B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R4-2107294</w:t>
            </w:r>
          </w:p>
        </w:tc>
        <w:tc>
          <w:tcPr>
            <w:tcW w:w="0" w:type="auto"/>
          </w:tcPr>
          <w:p w14:paraId="24E7C8DE" w14:textId="30823D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MIMO OTA simulation</w:t>
            </w:r>
          </w:p>
        </w:tc>
        <w:tc>
          <w:tcPr>
            <w:tcW w:w="0" w:type="auto"/>
          </w:tcPr>
          <w:p w14:paraId="6B11A941" w14:textId="0F839C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1F97118C" w14:textId="47116E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88EB8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C027F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B03CBF3" w14:textId="77777777" w:rsidTr="00C51F06">
        <w:tc>
          <w:tcPr>
            <w:tcW w:w="0" w:type="auto"/>
          </w:tcPr>
          <w:p w14:paraId="73650E33" w14:textId="5BB421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R4-2107295</w:t>
            </w:r>
          </w:p>
        </w:tc>
        <w:tc>
          <w:tcPr>
            <w:tcW w:w="0" w:type="auto"/>
          </w:tcPr>
          <w:p w14:paraId="06DE9D23" w14:textId="2871B3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38.151 on MIMO Average Spherical Coverage</w:t>
            </w:r>
          </w:p>
        </w:tc>
        <w:tc>
          <w:tcPr>
            <w:tcW w:w="0" w:type="auto"/>
          </w:tcPr>
          <w:p w14:paraId="253EFCB1" w14:textId="2CFC21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7C70D5E2" w14:textId="5F8FB6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FCA392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FFAFB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499591D" w14:textId="77777777" w:rsidTr="00C51F06">
        <w:tc>
          <w:tcPr>
            <w:tcW w:w="0" w:type="auto"/>
          </w:tcPr>
          <w:p w14:paraId="1A01598C" w14:textId="79FC8E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R4-2107296</w:t>
            </w:r>
          </w:p>
        </w:tc>
        <w:tc>
          <w:tcPr>
            <w:tcW w:w="0" w:type="auto"/>
          </w:tcPr>
          <w:p w14:paraId="40D50C8D" w14:textId="68F913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enhance test method to reduce FR2 OTA test time</w:t>
            </w:r>
          </w:p>
        </w:tc>
        <w:tc>
          <w:tcPr>
            <w:tcW w:w="0" w:type="auto"/>
          </w:tcPr>
          <w:p w14:paraId="484F5C02" w14:textId="365AD6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278989F3" w14:textId="55EC24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7E053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9B1C4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025C5C6" w14:textId="77777777" w:rsidTr="00C51F06">
        <w:tc>
          <w:tcPr>
            <w:tcW w:w="0" w:type="auto"/>
          </w:tcPr>
          <w:p w14:paraId="0D88909C" w14:textId="1420E8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R4-2107297</w:t>
            </w:r>
          </w:p>
        </w:tc>
        <w:tc>
          <w:tcPr>
            <w:tcW w:w="0" w:type="auto"/>
          </w:tcPr>
          <w:p w14:paraId="4B20607A" w14:textId="4D8005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Scope of NR V2X R17 combinations</w:t>
            </w:r>
          </w:p>
        </w:tc>
        <w:tc>
          <w:tcPr>
            <w:tcW w:w="0" w:type="auto"/>
          </w:tcPr>
          <w:p w14:paraId="3421FDD1" w14:textId="4357D4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712F812" w14:textId="1B75A7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DC3866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0822A4" w14:textId="0BB867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R4-2105369</w:t>
            </w:r>
          </w:p>
        </w:tc>
      </w:tr>
      <w:tr w:rsidR="00C51F06" w14:paraId="265A3050" w14:textId="77777777" w:rsidTr="00C51F06">
        <w:tc>
          <w:tcPr>
            <w:tcW w:w="0" w:type="auto"/>
          </w:tcPr>
          <w:p w14:paraId="12C30D70" w14:textId="6CFC25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R4-2107298</w:t>
            </w:r>
          </w:p>
        </w:tc>
        <w:tc>
          <w:tcPr>
            <w:tcW w:w="0" w:type="auto"/>
          </w:tcPr>
          <w:p w14:paraId="5FE73B3B" w14:textId="204536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REFSENS analysis for FDD HPUE</w:t>
            </w:r>
          </w:p>
        </w:tc>
        <w:tc>
          <w:tcPr>
            <w:tcW w:w="0" w:type="auto"/>
          </w:tcPr>
          <w:p w14:paraId="44D83374" w14:textId="1A4D59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53ACDFF" w14:textId="2470CC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FD75D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9EC0E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46F81EF" w14:textId="77777777" w:rsidTr="00C51F06">
        <w:tc>
          <w:tcPr>
            <w:tcW w:w="0" w:type="auto"/>
          </w:tcPr>
          <w:p w14:paraId="527A36D2" w14:textId="74D8AA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R4-2107299</w:t>
            </w:r>
          </w:p>
        </w:tc>
        <w:tc>
          <w:tcPr>
            <w:tcW w:w="0" w:type="auto"/>
          </w:tcPr>
          <w:p w14:paraId="3595FF0A" w14:textId="37067A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feasibility of RF component to support FDD HPUE</w:t>
            </w:r>
          </w:p>
        </w:tc>
        <w:tc>
          <w:tcPr>
            <w:tcW w:w="0" w:type="auto"/>
          </w:tcPr>
          <w:p w14:paraId="5665F9EC" w14:textId="0EA243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131C407" w14:textId="01F1FF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3A0C9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020B1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D11D0DD" w14:textId="77777777" w:rsidTr="00C51F06">
        <w:tc>
          <w:tcPr>
            <w:tcW w:w="0" w:type="auto"/>
          </w:tcPr>
          <w:p w14:paraId="07DFC18D" w14:textId="3F867A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R4-2107300</w:t>
            </w:r>
          </w:p>
        </w:tc>
        <w:tc>
          <w:tcPr>
            <w:tcW w:w="0" w:type="auto"/>
          </w:tcPr>
          <w:p w14:paraId="2E1104CE" w14:textId="250A5D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System performance evaluation of FDD HPUE</w:t>
            </w:r>
          </w:p>
        </w:tc>
        <w:tc>
          <w:tcPr>
            <w:tcW w:w="0" w:type="auto"/>
          </w:tcPr>
          <w:p w14:paraId="5DF230B8" w14:textId="19AC1E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F43F38A" w14:textId="7B149E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E2AF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7F2DE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624739C" w14:textId="77777777" w:rsidTr="00C51F06">
        <w:tc>
          <w:tcPr>
            <w:tcW w:w="0" w:type="auto"/>
          </w:tcPr>
          <w:p w14:paraId="0C65819F" w14:textId="7F740F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R4-2107301</w:t>
            </w:r>
          </w:p>
        </w:tc>
        <w:tc>
          <w:tcPr>
            <w:tcW w:w="0" w:type="auto"/>
          </w:tcPr>
          <w:p w14:paraId="2D2A5B53" w14:textId="228FD7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Feasibility analysis of 600MHz duplexer</w:t>
            </w:r>
          </w:p>
        </w:tc>
        <w:tc>
          <w:tcPr>
            <w:tcW w:w="0" w:type="auto"/>
          </w:tcPr>
          <w:p w14:paraId="4CFE3939" w14:textId="034D74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FE610C7" w14:textId="4D8B51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1E90A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A0929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12EDD70" w14:textId="77777777" w:rsidTr="00C51F06">
        <w:tc>
          <w:tcPr>
            <w:tcW w:w="0" w:type="auto"/>
          </w:tcPr>
          <w:p w14:paraId="7C5EA42E" w14:textId="4DF1C2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R4-2107302</w:t>
            </w:r>
          </w:p>
        </w:tc>
        <w:tc>
          <w:tcPr>
            <w:tcW w:w="0" w:type="auto"/>
          </w:tcPr>
          <w:p w14:paraId="55CD7EAF" w14:textId="4ED251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synchronous operation between Uu and SL</w:t>
            </w:r>
          </w:p>
        </w:tc>
        <w:tc>
          <w:tcPr>
            <w:tcW w:w="0" w:type="auto"/>
          </w:tcPr>
          <w:p w14:paraId="4781D0B9" w14:textId="75945E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A31182E" w14:textId="57E7CF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7987C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5AF32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1AD777A" w14:textId="77777777" w:rsidTr="00C51F06">
        <w:tc>
          <w:tcPr>
            <w:tcW w:w="0" w:type="auto"/>
          </w:tcPr>
          <w:p w14:paraId="016960C8" w14:textId="66CD50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R4-2107303</w:t>
            </w:r>
          </w:p>
        </w:tc>
        <w:tc>
          <w:tcPr>
            <w:tcW w:w="0" w:type="auto"/>
          </w:tcPr>
          <w:p w14:paraId="42B28CF5" w14:textId="6D9E95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FDM operation for SL and Uu in licensed bands</w:t>
            </w:r>
          </w:p>
        </w:tc>
        <w:tc>
          <w:tcPr>
            <w:tcW w:w="0" w:type="auto"/>
          </w:tcPr>
          <w:p w14:paraId="56D6649A" w14:textId="77C84D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9DE45D4" w14:textId="5A4713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29C6B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B8EEC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82F5F1A" w14:textId="77777777" w:rsidTr="00C51F06">
        <w:tc>
          <w:tcPr>
            <w:tcW w:w="0" w:type="auto"/>
          </w:tcPr>
          <w:p w14:paraId="7DBED072" w14:textId="4C6055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R4-2107304</w:t>
            </w:r>
          </w:p>
        </w:tc>
        <w:tc>
          <w:tcPr>
            <w:tcW w:w="0" w:type="auto"/>
          </w:tcPr>
          <w:p w14:paraId="1C4FA325" w14:textId="26B8BB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TDM operation for SL and Uu in licensed bands</w:t>
            </w:r>
          </w:p>
        </w:tc>
        <w:tc>
          <w:tcPr>
            <w:tcW w:w="0" w:type="auto"/>
          </w:tcPr>
          <w:p w14:paraId="3632947D" w14:textId="17F8B7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D775547" w14:textId="3B9346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0F64C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99F3E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729C4A9" w14:textId="77777777" w:rsidTr="00C51F06">
        <w:tc>
          <w:tcPr>
            <w:tcW w:w="0" w:type="auto"/>
          </w:tcPr>
          <w:p w14:paraId="6D3F075E" w14:textId="686A36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R4-2107305</w:t>
            </w:r>
          </w:p>
        </w:tc>
        <w:tc>
          <w:tcPr>
            <w:tcW w:w="0" w:type="auto"/>
          </w:tcPr>
          <w:p w14:paraId="260A94B1" w14:textId="4DAC36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CBW for licensed band supporting NR V2X</w:t>
            </w:r>
          </w:p>
        </w:tc>
        <w:tc>
          <w:tcPr>
            <w:tcW w:w="0" w:type="auto"/>
          </w:tcPr>
          <w:p w14:paraId="7EF7015F" w14:textId="62C059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4FC86C1" w14:textId="0843DD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CA940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9D71F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43DB9F7" w14:textId="77777777" w:rsidTr="00C51F06">
        <w:tc>
          <w:tcPr>
            <w:tcW w:w="0" w:type="auto"/>
          </w:tcPr>
          <w:p w14:paraId="3DDC35EA" w14:textId="1F13FB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R4-2107306</w:t>
            </w:r>
          </w:p>
        </w:tc>
        <w:tc>
          <w:tcPr>
            <w:tcW w:w="0" w:type="auto"/>
          </w:tcPr>
          <w:p w14:paraId="440D2F98" w14:textId="5CB523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remaining issues for TxD</w:t>
            </w:r>
          </w:p>
        </w:tc>
        <w:tc>
          <w:tcPr>
            <w:tcW w:w="0" w:type="auto"/>
          </w:tcPr>
          <w:p w14:paraId="48E7AF0A" w14:textId="2C2A00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B32DDC8" w14:textId="62630B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7348F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C37A7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C42FDE1" w14:textId="77777777" w:rsidTr="00C51F06">
        <w:tc>
          <w:tcPr>
            <w:tcW w:w="0" w:type="auto"/>
          </w:tcPr>
          <w:p w14:paraId="4F9C7EDD" w14:textId="21125D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R4-2107307</w:t>
            </w:r>
          </w:p>
        </w:tc>
        <w:tc>
          <w:tcPr>
            <w:tcW w:w="0" w:type="auto"/>
          </w:tcPr>
          <w:p w14:paraId="41BBCAA3" w14:textId="588E84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38.101-1 Tx diversity requirements</w:t>
            </w:r>
          </w:p>
        </w:tc>
        <w:tc>
          <w:tcPr>
            <w:tcW w:w="0" w:type="auto"/>
          </w:tcPr>
          <w:p w14:paraId="5C59ADB3" w14:textId="6E6FE9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vivo, OPPO</w:t>
            </w:r>
          </w:p>
        </w:tc>
        <w:tc>
          <w:tcPr>
            <w:tcW w:w="0" w:type="auto"/>
          </w:tcPr>
          <w:p w14:paraId="776987BD" w14:textId="566E71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689441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05E58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6077AD4" w14:textId="77777777" w:rsidTr="00C51F06">
        <w:tc>
          <w:tcPr>
            <w:tcW w:w="0" w:type="auto"/>
          </w:tcPr>
          <w:p w14:paraId="04D1C323" w14:textId="07FFDB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R4-2107308</w:t>
            </w:r>
          </w:p>
        </w:tc>
        <w:tc>
          <w:tcPr>
            <w:tcW w:w="0" w:type="auto"/>
          </w:tcPr>
          <w:p w14:paraId="7E37C25E" w14:textId="7D8638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draft reply LS on EN-DC power class</w:t>
            </w:r>
          </w:p>
        </w:tc>
        <w:tc>
          <w:tcPr>
            <w:tcW w:w="0" w:type="auto"/>
          </w:tcPr>
          <w:p w14:paraId="3C289A3E" w14:textId="213B63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CB20D5E" w14:textId="7E662D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B7CEF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8C222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948F654" w14:textId="77777777" w:rsidTr="00C51F06">
        <w:tc>
          <w:tcPr>
            <w:tcW w:w="0" w:type="auto"/>
          </w:tcPr>
          <w:p w14:paraId="1F8EF506" w14:textId="1F1EC4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R4-2107309</w:t>
            </w:r>
          </w:p>
        </w:tc>
        <w:tc>
          <w:tcPr>
            <w:tcW w:w="0" w:type="auto"/>
          </w:tcPr>
          <w:p w14:paraId="4A5AAAD7" w14:textId="7A529C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38.101-3 Correction on EN-DC power class</w:t>
            </w:r>
          </w:p>
        </w:tc>
        <w:tc>
          <w:tcPr>
            <w:tcW w:w="0" w:type="auto"/>
          </w:tcPr>
          <w:p w14:paraId="1358D4C6" w14:textId="4E4DAC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1E75B2A" w14:textId="14DC1F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3A12CA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3BE18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1444054" w14:textId="77777777" w:rsidTr="00C51F06">
        <w:tc>
          <w:tcPr>
            <w:tcW w:w="0" w:type="auto"/>
          </w:tcPr>
          <w:p w14:paraId="1A90013D" w14:textId="4264C3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R4-2107310</w:t>
            </w:r>
          </w:p>
        </w:tc>
        <w:tc>
          <w:tcPr>
            <w:tcW w:w="0" w:type="auto"/>
          </w:tcPr>
          <w:p w14:paraId="218C4785" w14:textId="2E9D04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principles for deciding simultaneous Rx/Tx capability</w:t>
            </w:r>
          </w:p>
        </w:tc>
        <w:tc>
          <w:tcPr>
            <w:tcW w:w="0" w:type="auto"/>
          </w:tcPr>
          <w:p w14:paraId="1DA0824D" w14:textId="58BE9B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1B3744D" w14:textId="237318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818D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2CDDC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20FF12E" w14:textId="77777777" w:rsidTr="00C51F06">
        <w:tc>
          <w:tcPr>
            <w:tcW w:w="0" w:type="auto"/>
          </w:tcPr>
          <w:p w14:paraId="39D4FCA4" w14:textId="28A44C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R4-2107311</w:t>
            </w:r>
          </w:p>
        </w:tc>
        <w:tc>
          <w:tcPr>
            <w:tcW w:w="0" w:type="auto"/>
          </w:tcPr>
          <w:p w14:paraId="3AECF61F" w14:textId="4226EF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skeleton for simultaneous Rx/Tx band combinations</w:t>
            </w:r>
          </w:p>
        </w:tc>
        <w:tc>
          <w:tcPr>
            <w:tcW w:w="0" w:type="auto"/>
          </w:tcPr>
          <w:p w14:paraId="2FAAD53C" w14:textId="6AC169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7C32DB2" w14:textId="18FD81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5BCE9C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60F7D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35DE7BE" w14:textId="77777777" w:rsidTr="00C51F06">
        <w:tc>
          <w:tcPr>
            <w:tcW w:w="0" w:type="auto"/>
          </w:tcPr>
          <w:p w14:paraId="641160C7" w14:textId="149025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R4-2107312</w:t>
            </w:r>
          </w:p>
        </w:tc>
        <w:tc>
          <w:tcPr>
            <w:tcW w:w="0" w:type="auto"/>
          </w:tcPr>
          <w:p w14:paraId="09BA9D72" w14:textId="78ED83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RMR 900MHz band</w:t>
            </w:r>
          </w:p>
        </w:tc>
        <w:tc>
          <w:tcPr>
            <w:tcW w:w="0" w:type="auto"/>
          </w:tcPr>
          <w:p w14:paraId="5736C826" w14:textId="4ADFC8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BA93A4F" w14:textId="061AB6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2EE71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64BA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4957070" w14:textId="77777777" w:rsidTr="00C51F06">
        <w:tc>
          <w:tcPr>
            <w:tcW w:w="0" w:type="auto"/>
          </w:tcPr>
          <w:p w14:paraId="1DE2CC45" w14:textId="14074D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R4-2107313</w:t>
            </w:r>
          </w:p>
        </w:tc>
        <w:tc>
          <w:tcPr>
            <w:tcW w:w="0" w:type="auto"/>
          </w:tcPr>
          <w:p w14:paraId="20C33E99" w14:textId="7740BE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RMR 1900MHz band</w:t>
            </w:r>
          </w:p>
        </w:tc>
        <w:tc>
          <w:tcPr>
            <w:tcW w:w="0" w:type="auto"/>
          </w:tcPr>
          <w:p w14:paraId="7D452AA7" w14:textId="09E6F4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18235E9" w14:textId="7C4893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5B258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BC805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C637AB3" w14:textId="77777777" w:rsidTr="00C51F06">
        <w:tc>
          <w:tcPr>
            <w:tcW w:w="0" w:type="auto"/>
          </w:tcPr>
          <w:p w14:paraId="096B417C" w14:textId="4F66F3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R4-2107314</w:t>
            </w:r>
          </w:p>
        </w:tc>
        <w:tc>
          <w:tcPr>
            <w:tcW w:w="0" w:type="auto"/>
          </w:tcPr>
          <w:p w14:paraId="72BBDEED" w14:textId="3B976F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TS 38.101-1: introduce UL MIMO configurations for band n40</w:t>
            </w:r>
          </w:p>
        </w:tc>
        <w:tc>
          <w:tcPr>
            <w:tcW w:w="0" w:type="auto"/>
          </w:tcPr>
          <w:p w14:paraId="2C6422BC" w14:textId="3BAFAF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8954ADC" w14:textId="5DF807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265951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16666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7EC7806" w14:textId="77777777" w:rsidTr="00C51F06">
        <w:tc>
          <w:tcPr>
            <w:tcW w:w="0" w:type="auto"/>
          </w:tcPr>
          <w:p w14:paraId="7121B4F4" w14:textId="05C53E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R4-2107315</w:t>
            </w:r>
          </w:p>
        </w:tc>
        <w:tc>
          <w:tcPr>
            <w:tcW w:w="0" w:type="auto"/>
          </w:tcPr>
          <w:p w14:paraId="3527FB36" w14:textId="7AFA55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power class for NR band in PC2 inter-band CA</w:t>
            </w:r>
          </w:p>
        </w:tc>
        <w:tc>
          <w:tcPr>
            <w:tcW w:w="0" w:type="auto"/>
          </w:tcPr>
          <w:p w14:paraId="59DD2926" w14:textId="70B24D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4806B2D" w14:textId="034406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9C650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DD9D6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27F9E48" w14:textId="77777777" w:rsidTr="00C51F06">
        <w:tc>
          <w:tcPr>
            <w:tcW w:w="0" w:type="auto"/>
          </w:tcPr>
          <w:p w14:paraId="19AA9B3B" w14:textId="74E7D3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R4-2107316</w:t>
            </w:r>
          </w:p>
        </w:tc>
        <w:tc>
          <w:tcPr>
            <w:tcW w:w="0" w:type="auto"/>
          </w:tcPr>
          <w:p w14:paraId="4111F316" w14:textId="7CB8EA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frequency range definition for 52-71GHz</w:t>
            </w:r>
          </w:p>
        </w:tc>
        <w:tc>
          <w:tcPr>
            <w:tcW w:w="0" w:type="auto"/>
          </w:tcPr>
          <w:p w14:paraId="68A765DC" w14:textId="5D101B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78FBA513" w14:textId="4DECCB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F8C9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4EA0E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508FF1B" w14:textId="77777777" w:rsidTr="00C51F06">
        <w:tc>
          <w:tcPr>
            <w:tcW w:w="0" w:type="auto"/>
          </w:tcPr>
          <w:p w14:paraId="55B791A5" w14:textId="552F84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R4-2107317</w:t>
            </w:r>
          </w:p>
        </w:tc>
        <w:tc>
          <w:tcPr>
            <w:tcW w:w="0" w:type="auto"/>
          </w:tcPr>
          <w:p w14:paraId="7E5B535C" w14:textId="1AFEE0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PC1.5 performance for FWA</w:t>
            </w:r>
          </w:p>
        </w:tc>
        <w:tc>
          <w:tcPr>
            <w:tcW w:w="0" w:type="auto"/>
          </w:tcPr>
          <w:p w14:paraId="1099EA42" w14:textId="3F090F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7BBCA6F0" w14:textId="5995AB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5D318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42216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00AE2C9" w14:textId="77777777" w:rsidTr="00C51F06">
        <w:tc>
          <w:tcPr>
            <w:tcW w:w="0" w:type="auto"/>
          </w:tcPr>
          <w:p w14:paraId="501FF65F" w14:textId="7CAB11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R4-2107318</w:t>
            </w:r>
          </w:p>
        </w:tc>
        <w:tc>
          <w:tcPr>
            <w:tcW w:w="0" w:type="auto"/>
          </w:tcPr>
          <w:p w14:paraId="753B7E9D" w14:textId="49C8B6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open issues of network controlled small gap for NR</w:t>
            </w:r>
          </w:p>
        </w:tc>
        <w:tc>
          <w:tcPr>
            <w:tcW w:w="0" w:type="auto"/>
          </w:tcPr>
          <w:p w14:paraId="067540A7" w14:textId="33FCEB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5B3E04A2" w14:textId="08ED65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449D0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482D9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286FCF8" w14:textId="77777777" w:rsidTr="00C51F06">
        <w:tc>
          <w:tcPr>
            <w:tcW w:w="0" w:type="auto"/>
          </w:tcPr>
          <w:p w14:paraId="07E225C1" w14:textId="2FA37F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R4-2107319</w:t>
            </w:r>
          </w:p>
        </w:tc>
        <w:tc>
          <w:tcPr>
            <w:tcW w:w="0" w:type="auto"/>
          </w:tcPr>
          <w:p w14:paraId="09CF2499" w14:textId="2E7151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SU for overlapping channel bandwidth</w:t>
            </w:r>
          </w:p>
        </w:tc>
        <w:tc>
          <w:tcPr>
            <w:tcW w:w="0" w:type="auto"/>
          </w:tcPr>
          <w:p w14:paraId="6ABBBFFF" w14:textId="4C3EE7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3FC17F3D" w14:textId="245008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3B2CA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2E3A7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A3CC491" w14:textId="77777777" w:rsidTr="00C51F06">
        <w:tc>
          <w:tcPr>
            <w:tcW w:w="0" w:type="auto"/>
          </w:tcPr>
          <w:p w14:paraId="5988228E" w14:textId="184DD1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R4-2107320</w:t>
            </w:r>
          </w:p>
        </w:tc>
        <w:tc>
          <w:tcPr>
            <w:tcW w:w="0" w:type="auto"/>
          </w:tcPr>
          <w:p w14:paraId="56A28550" w14:textId="7C6264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n5 25MHz</w:t>
            </w:r>
          </w:p>
        </w:tc>
        <w:tc>
          <w:tcPr>
            <w:tcW w:w="0" w:type="auto"/>
          </w:tcPr>
          <w:p w14:paraId="33E14533" w14:textId="65B5E5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4288806" w14:textId="0E23F5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F7278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B2FA66" w14:textId="147C30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R4-2105323</w:t>
            </w:r>
          </w:p>
        </w:tc>
      </w:tr>
      <w:tr w:rsidR="00C51F06" w14:paraId="52E5D3A1" w14:textId="77777777" w:rsidTr="00C51F06">
        <w:tc>
          <w:tcPr>
            <w:tcW w:w="0" w:type="auto"/>
          </w:tcPr>
          <w:p w14:paraId="5BF64AC7" w14:textId="55F49B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R4-2107321</w:t>
            </w:r>
          </w:p>
        </w:tc>
        <w:tc>
          <w:tcPr>
            <w:tcW w:w="0" w:type="auto"/>
          </w:tcPr>
          <w:p w14:paraId="129F96D4" w14:textId="23FDAF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n3 50MHz</w:t>
            </w:r>
          </w:p>
        </w:tc>
        <w:tc>
          <w:tcPr>
            <w:tcW w:w="0" w:type="auto"/>
          </w:tcPr>
          <w:p w14:paraId="0F69F106" w14:textId="5639F8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E503AE2" w14:textId="08F992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EFE9C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E89D4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498CC1D" w14:textId="77777777" w:rsidTr="00C51F06">
        <w:tc>
          <w:tcPr>
            <w:tcW w:w="0" w:type="auto"/>
          </w:tcPr>
          <w:p w14:paraId="75C8103E" w14:textId="74DB20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R4-2107322</w:t>
            </w:r>
          </w:p>
        </w:tc>
        <w:tc>
          <w:tcPr>
            <w:tcW w:w="0" w:type="auto"/>
          </w:tcPr>
          <w:p w14:paraId="172407FF" w14:textId="157879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Impact of Large NR BW on Crossband MSD</w:t>
            </w:r>
          </w:p>
        </w:tc>
        <w:tc>
          <w:tcPr>
            <w:tcW w:w="0" w:type="auto"/>
          </w:tcPr>
          <w:p w14:paraId="5C5383A6" w14:textId="49E667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0AEE521F" w14:textId="271797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D1286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08F48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EDBF28" w14:textId="77777777" w:rsidTr="00C51F06">
        <w:tc>
          <w:tcPr>
            <w:tcW w:w="0" w:type="auto"/>
          </w:tcPr>
          <w:p w14:paraId="59645565" w14:textId="5ACB1E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R4-2107323</w:t>
            </w:r>
          </w:p>
        </w:tc>
        <w:tc>
          <w:tcPr>
            <w:tcW w:w="0" w:type="auto"/>
          </w:tcPr>
          <w:p w14:paraId="792CDBF4" w14:textId="3D5ECE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n5 25MHz REFSENS A-MPR</w:t>
            </w:r>
          </w:p>
        </w:tc>
        <w:tc>
          <w:tcPr>
            <w:tcW w:w="0" w:type="auto"/>
          </w:tcPr>
          <w:p w14:paraId="48FF1ECB" w14:textId="79370D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7E4D3506" w14:textId="500FFE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F81AD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2BA1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EA122C4" w14:textId="77777777" w:rsidTr="00C51F06">
        <w:tc>
          <w:tcPr>
            <w:tcW w:w="0" w:type="auto"/>
          </w:tcPr>
          <w:p w14:paraId="339DB698" w14:textId="76BF79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R4-2107324</w:t>
            </w:r>
          </w:p>
        </w:tc>
        <w:tc>
          <w:tcPr>
            <w:tcW w:w="0" w:type="auto"/>
          </w:tcPr>
          <w:p w14:paraId="4472A6DB" w14:textId="2A964B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n40 90M 100M BWs</w:t>
            </w:r>
          </w:p>
        </w:tc>
        <w:tc>
          <w:tcPr>
            <w:tcW w:w="0" w:type="auto"/>
          </w:tcPr>
          <w:p w14:paraId="7D77FDE4" w14:textId="62D801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F5407F7" w14:textId="13B84C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C27D8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57569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5BA5E81" w14:textId="77777777" w:rsidTr="00C51F06">
        <w:tc>
          <w:tcPr>
            <w:tcW w:w="0" w:type="auto"/>
          </w:tcPr>
          <w:p w14:paraId="19EBBF3A" w14:textId="69C850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R4-2107325</w:t>
            </w:r>
          </w:p>
        </w:tc>
        <w:tc>
          <w:tcPr>
            <w:tcW w:w="0" w:type="auto"/>
          </w:tcPr>
          <w:p w14:paraId="0413CD3F" w14:textId="44CB16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n2 25,30,40MHz REFSENS</w:t>
            </w:r>
          </w:p>
        </w:tc>
        <w:tc>
          <w:tcPr>
            <w:tcW w:w="0" w:type="auto"/>
          </w:tcPr>
          <w:p w14:paraId="06B58DB5" w14:textId="3E199C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7E0A057C" w14:textId="778698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8150B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037C0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E86B8E3" w14:textId="77777777" w:rsidTr="00C51F06">
        <w:tc>
          <w:tcPr>
            <w:tcW w:w="0" w:type="auto"/>
          </w:tcPr>
          <w:p w14:paraId="5E8EA077" w14:textId="416FBD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R4-2107326</w:t>
            </w:r>
          </w:p>
        </w:tc>
        <w:tc>
          <w:tcPr>
            <w:tcW w:w="0" w:type="auto"/>
          </w:tcPr>
          <w:p w14:paraId="20AED537" w14:textId="76D3F2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Impact of n40 large CBW on DC_1_n40</w:t>
            </w:r>
          </w:p>
        </w:tc>
        <w:tc>
          <w:tcPr>
            <w:tcW w:w="0" w:type="auto"/>
          </w:tcPr>
          <w:p w14:paraId="6E366C9B" w14:textId="3C1C0D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38F1570B" w14:textId="1B2E5F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DA507A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23768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12C3538" w14:textId="77777777" w:rsidTr="00C51F06">
        <w:tc>
          <w:tcPr>
            <w:tcW w:w="0" w:type="auto"/>
          </w:tcPr>
          <w:p w14:paraId="4B329DC2" w14:textId="58026A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R4-2107327</w:t>
            </w:r>
          </w:p>
        </w:tc>
        <w:tc>
          <w:tcPr>
            <w:tcW w:w="0" w:type="auto"/>
          </w:tcPr>
          <w:p w14:paraId="6FDB038D" w14:textId="6FBCA3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BCS4 Progress</w:t>
            </w:r>
          </w:p>
        </w:tc>
        <w:tc>
          <w:tcPr>
            <w:tcW w:w="0" w:type="auto"/>
          </w:tcPr>
          <w:p w14:paraId="40241D87" w14:textId="32D6F1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448D8DB3" w14:textId="7B0CF7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81D4B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CA04E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C358E12" w14:textId="77777777" w:rsidTr="00C51F06">
        <w:tc>
          <w:tcPr>
            <w:tcW w:w="0" w:type="auto"/>
          </w:tcPr>
          <w:p w14:paraId="7F9769BE" w14:textId="6D9820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R4-2107328</w:t>
            </w:r>
          </w:p>
        </w:tc>
        <w:tc>
          <w:tcPr>
            <w:tcW w:w="0" w:type="auto"/>
          </w:tcPr>
          <w:p w14:paraId="6EC0AB1C" w14:textId="003517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38.844: 6 MHz for n85 with larger CHBW</w:t>
            </w:r>
          </w:p>
        </w:tc>
        <w:tc>
          <w:tcPr>
            <w:tcW w:w="0" w:type="auto"/>
          </w:tcPr>
          <w:p w14:paraId="70715292" w14:textId="0FCE4C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46799F8D" w14:textId="784D9B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EACF7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251F7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072B03D" w14:textId="77777777" w:rsidTr="00C51F06">
        <w:tc>
          <w:tcPr>
            <w:tcW w:w="0" w:type="auto"/>
          </w:tcPr>
          <w:p w14:paraId="2BB540B9" w14:textId="2AE00D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R4-2107329</w:t>
            </w:r>
          </w:p>
        </w:tc>
        <w:tc>
          <w:tcPr>
            <w:tcW w:w="0" w:type="auto"/>
          </w:tcPr>
          <w:p w14:paraId="6380C7BB" w14:textId="706332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38.844: 6 MHz for n85 with overlapping CHBW</w:t>
            </w:r>
          </w:p>
        </w:tc>
        <w:tc>
          <w:tcPr>
            <w:tcW w:w="0" w:type="auto"/>
          </w:tcPr>
          <w:p w14:paraId="5E7B388F" w14:textId="288213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3835A7CE" w14:textId="2132E5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736C3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0B66C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5EFF2A3" w14:textId="77777777" w:rsidTr="00C51F06">
        <w:tc>
          <w:tcPr>
            <w:tcW w:w="0" w:type="auto"/>
          </w:tcPr>
          <w:p w14:paraId="4BE99C47" w14:textId="013C1D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R4-2107330</w:t>
            </w:r>
          </w:p>
        </w:tc>
        <w:tc>
          <w:tcPr>
            <w:tcW w:w="0" w:type="auto"/>
          </w:tcPr>
          <w:p w14:paraId="5C1D1C4B" w14:textId="7A4759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NB-IoT Testing</w:t>
            </w:r>
          </w:p>
        </w:tc>
        <w:tc>
          <w:tcPr>
            <w:tcW w:w="0" w:type="auto"/>
          </w:tcPr>
          <w:p w14:paraId="63D3548B" w14:textId="1E3CDB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USA, Qualcomm</w:t>
            </w:r>
          </w:p>
        </w:tc>
        <w:tc>
          <w:tcPr>
            <w:tcW w:w="0" w:type="auto"/>
          </w:tcPr>
          <w:p w14:paraId="3D5F3688" w14:textId="1FB5B7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BBD7A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4DBA4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C1A4506" w14:textId="77777777" w:rsidTr="00C51F06">
        <w:tc>
          <w:tcPr>
            <w:tcW w:w="0" w:type="auto"/>
          </w:tcPr>
          <w:p w14:paraId="458B0110" w14:textId="76D6EE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R4-2107331</w:t>
            </w:r>
          </w:p>
        </w:tc>
        <w:tc>
          <w:tcPr>
            <w:tcW w:w="0" w:type="auto"/>
          </w:tcPr>
          <w:p w14:paraId="00B4A08D" w14:textId="2E92AB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37.826 PC2 DC_2A_n41A</w:t>
            </w:r>
          </w:p>
        </w:tc>
        <w:tc>
          <w:tcPr>
            <w:tcW w:w="0" w:type="auto"/>
          </w:tcPr>
          <w:p w14:paraId="2C7FFD9E" w14:textId="4BBC91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45315950" w14:textId="1C2579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13C18E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945F56" w14:textId="64A25E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R4-2105349</w:t>
            </w:r>
          </w:p>
        </w:tc>
      </w:tr>
      <w:tr w:rsidR="00C51F06" w14:paraId="0AD499F9" w14:textId="77777777" w:rsidTr="00C51F06">
        <w:tc>
          <w:tcPr>
            <w:tcW w:w="0" w:type="auto"/>
          </w:tcPr>
          <w:p w14:paraId="2BEA3F81" w14:textId="19238A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R4-2107332</w:t>
            </w:r>
          </w:p>
        </w:tc>
        <w:tc>
          <w:tcPr>
            <w:tcW w:w="0" w:type="auto"/>
          </w:tcPr>
          <w:p w14:paraId="54931573" w14:textId="0386F3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37.826 PC2 DC_66A_n41A</w:t>
            </w:r>
          </w:p>
        </w:tc>
        <w:tc>
          <w:tcPr>
            <w:tcW w:w="0" w:type="auto"/>
          </w:tcPr>
          <w:p w14:paraId="29AAB199" w14:textId="6B31A8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146C05BD" w14:textId="6B1AC9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F24DE4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6F3F1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742AA45" w14:textId="77777777" w:rsidTr="00C51F06">
        <w:tc>
          <w:tcPr>
            <w:tcW w:w="0" w:type="auto"/>
          </w:tcPr>
          <w:p w14:paraId="05D43AF7" w14:textId="338AED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R4-2107333</w:t>
            </w:r>
          </w:p>
        </w:tc>
        <w:tc>
          <w:tcPr>
            <w:tcW w:w="0" w:type="auto"/>
          </w:tcPr>
          <w:p w14:paraId="39E6C10A" w14:textId="73C969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TR_38.841 PC2 CA_n25A-n41A</w:t>
            </w:r>
          </w:p>
        </w:tc>
        <w:tc>
          <w:tcPr>
            <w:tcW w:w="0" w:type="auto"/>
          </w:tcPr>
          <w:p w14:paraId="64887605" w14:textId="10D32E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62249267" w14:textId="10B6FB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0116B8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5732C0" w14:textId="56E9FA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R4-2105344</w:t>
            </w:r>
          </w:p>
        </w:tc>
      </w:tr>
      <w:tr w:rsidR="00C51F06" w14:paraId="37A56E5B" w14:textId="77777777" w:rsidTr="00C51F06">
        <w:tc>
          <w:tcPr>
            <w:tcW w:w="0" w:type="auto"/>
          </w:tcPr>
          <w:p w14:paraId="580204D2" w14:textId="608757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R4-2107334</w:t>
            </w:r>
          </w:p>
        </w:tc>
        <w:tc>
          <w:tcPr>
            <w:tcW w:w="0" w:type="auto"/>
          </w:tcPr>
          <w:p w14:paraId="607FD8B5" w14:textId="433F22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TR_38.841 PC2 CA_n41A-n66A</w:t>
            </w:r>
          </w:p>
        </w:tc>
        <w:tc>
          <w:tcPr>
            <w:tcW w:w="0" w:type="auto"/>
          </w:tcPr>
          <w:p w14:paraId="23A99197" w14:textId="6809D5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3B430EAB" w14:textId="5C3EC0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696948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CCFA2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DA59E40" w14:textId="77777777" w:rsidTr="00C51F06">
        <w:tc>
          <w:tcPr>
            <w:tcW w:w="0" w:type="auto"/>
          </w:tcPr>
          <w:p w14:paraId="3A35E0F3" w14:textId="25B4AE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R4-2107335</w:t>
            </w:r>
          </w:p>
        </w:tc>
        <w:tc>
          <w:tcPr>
            <w:tcW w:w="0" w:type="auto"/>
          </w:tcPr>
          <w:p w14:paraId="4003A3BE" w14:textId="1F9385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TR_38.841 PC2 CA_n41A-n71A</w:t>
            </w:r>
          </w:p>
        </w:tc>
        <w:tc>
          <w:tcPr>
            <w:tcW w:w="0" w:type="auto"/>
          </w:tcPr>
          <w:p w14:paraId="66AD8537" w14:textId="796BCE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29DC7CFA" w14:textId="37D648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AB34F2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F12859" w14:textId="32B958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R4-2105346</w:t>
            </w:r>
          </w:p>
        </w:tc>
      </w:tr>
      <w:tr w:rsidR="00C51F06" w14:paraId="36FC4115" w14:textId="77777777" w:rsidTr="00C51F06">
        <w:tc>
          <w:tcPr>
            <w:tcW w:w="0" w:type="auto"/>
          </w:tcPr>
          <w:p w14:paraId="1A39A053" w14:textId="065986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R4-2107336</w:t>
            </w:r>
          </w:p>
        </w:tc>
        <w:tc>
          <w:tcPr>
            <w:tcW w:w="0" w:type="auto"/>
          </w:tcPr>
          <w:p w14:paraId="2FC84D38" w14:textId="3392DE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MPR for PC1.5 compared to 2Tx PC2</w:t>
            </w:r>
          </w:p>
        </w:tc>
        <w:tc>
          <w:tcPr>
            <w:tcW w:w="0" w:type="auto"/>
          </w:tcPr>
          <w:p w14:paraId="3247389C" w14:textId="24790A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71537549" w14:textId="52A02F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C76FB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14FB5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244A48C" w14:textId="77777777" w:rsidTr="00C51F06">
        <w:tc>
          <w:tcPr>
            <w:tcW w:w="0" w:type="auto"/>
          </w:tcPr>
          <w:p w14:paraId="4E026C25" w14:textId="0E694F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R4-2107337</w:t>
            </w:r>
          </w:p>
        </w:tc>
        <w:tc>
          <w:tcPr>
            <w:tcW w:w="0" w:type="auto"/>
          </w:tcPr>
          <w:p w14:paraId="4DFBA494" w14:textId="790B58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35-45MHz REFSENS for n2 n3 n8 n25 n71</w:t>
            </w:r>
          </w:p>
        </w:tc>
        <w:tc>
          <w:tcPr>
            <w:tcW w:w="0" w:type="auto"/>
          </w:tcPr>
          <w:p w14:paraId="49E59323" w14:textId="435F71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074A8999" w14:textId="3F9DF9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8D6AE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4BF6B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D66CD62" w14:textId="77777777" w:rsidTr="00C51F06">
        <w:tc>
          <w:tcPr>
            <w:tcW w:w="0" w:type="auto"/>
          </w:tcPr>
          <w:p w14:paraId="5FFFEA13" w14:textId="5BE1F8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R4-2107338</w:t>
            </w:r>
          </w:p>
        </w:tc>
        <w:tc>
          <w:tcPr>
            <w:tcW w:w="0" w:type="auto"/>
          </w:tcPr>
          <w:p w14:paraId="77C3D183" w14:textId="07148B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Intra-band REFSENS Exceptions for n71</w:t>
            </w:r>
          </w:p>
        </w:tc>
        <w:tc>
          <w:tcPr>
            <w:tcW w:w="0" w:type="auto"/>
          </w:tcPr>
          <w:p w14:paraId="2E497D09" w14:textId="3A2FF2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544E9238" w14:textId="5C7A75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4C40E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63314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5CB0CB4" w14:textId="77777777" w:rsidTr="00C51F06">
        <w:tc>
          <w:tcPr>
            <w:tcW w:w="0" w:type="auto"/>
          </w:tcPr>
          <w:p w14:paraId="3515ED45" w14:textId="19B32F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R4-2107339</w:t>
            </w:r>
          </w:p>
        </w:tc>
        <w:tc>
          <w:tcPr>
            <w:tcW w:w="0" w:type="auto"/>
          </w:tcPr>
          <w:p w14:paraId="253C41F7" w14:textId="0A333B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35MHz and 45MHz REFSENS</w:t>
            </w:r>
          </w:p>
        </w:tc>
        <w:tc>
          <w:tcPr>
            <w:tcW w:w="0" w:type="auto"/>
          </w:tcPr>
          <w:p w14:paraId="13BB68AA" w14:textId="6A81D8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7AB039F" w14:textId="126580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B6B7A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AFCFF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50EC803" w14:textId="77777777" w:rsidTr="00C51F06">
        <w:tc>
          <w:tcPr>
            <w:tcW w:w="0" w:type="auto"/>
          </w:tcPr>
          <w:p w14:paraId="55185F43" w14:textId="331BF7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R4-2107340</w:t>
            </w:r>
          </w:p>
        </w:tc>
        <w:tc>
          <w:tcPr>
            <w:tcW w:w="0" w:type="auto"/>
          </w:tcPr>
          <w:p w14:paraId="230B7485" w14:textId="52E37C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Type-A Half-duplex FDD switching time for RedCap UE</w:t>
            </w:r>
          </w:p>
        </w:tc>
        <w:tc>
          <w:tcPr>
            <w:tcW w:w="0" w:type="auto"/>
          </w:tcPr>
          <w:p w14:paraId="0981CA5E" w14:textId="7C2790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33D2687" w14:textId="14E20A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FBF39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BCCCE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FF33337" w14:textId="77777777" w:rsidTr="00C51F06">
        <w:tc>
          <w:tcPr>
            <w:tcW w:w="0" w:type="auto"/>
          </w:tcPr>
          <w:p w14:paraId="57CE7FC9" w14:textId="3000D3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R4-2107341</w:t>
            </w:r>
          </w:p>
        </w:tc>
        <w:tc>
          <w:tcPr>
            <w:tcW w:w="0" w:type="auto"/>
          </w:tcPr>
          <w:p w14:paraId="280926E0" w14:textId="2ACCD4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PC5 RF requirements for band n259</w:t>
            </w:r>
          </w:p>
        </w:tc>
        <w:tc>
          <w:tcPr>
            <w:tcW w:w="0" w:type="auto"/>
          </w:tcPr>
          <w:p w14:paraId="02252596" w14:textId="0F0004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61FA689" w14:textId="0EAE9F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44B4B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D5538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9503A00" w14:textId="77777777" w:rsidTr="00C51F06">
        <w:tc>
          <w:tcPr>
            <w:tcW w:w="0" w:type="auto"/>
          </w:tcPr>
          <w:p w14:paraId="1C33B9DF" w14:textId="05CDCF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R4-2107342</w:t>
            </w:r>
          </w:p>
        </w:tc>
        <w:tc>
          <w:tcPr>
            <w:tcW w:w="0" w:type="auto"/>
          </w:tcPr>
          <w:p w14:paraId="076E5B49" w14:textId="439ED9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Tx requirements for NR extension to 71GHz</w:t>
            </w:r>
          </w:p>
        </w:tc>
        <w:tc>
          <w:tcPr>
            <w:tcW w:w="0" w:type="auto"/>
          </w:tcPr>
          <w:p w14:paraId="2FB0A6A2" w14:textId="401119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6F567A6" w14:textId="6AF962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961A2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75412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943845A" w14:textId="77777777" w:rsidTr="00C51F06">
        <w:tc>
          <w:tcPr>
            <w:tcW w:w="0" w:type="auto"/>
          </w:tcPr>
          <w:p w14:paraId="5E20192D" w14:textId="2E3965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R4-2107343</w:t>
            </w:r>
          </w:p>
        </w:tc>
        <w:tc>
          <w:tcPr>
            <w:tcW w:w="0" w:type="auto"/>
          </w:tcPr>
          <w:p w14:paraId="1072B6EE" w14:textId="6B066C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Rx requirements for NR extension to 71GHz</w:t>
            </w:r>
          </w:p>
        </w:tc>
        <w:tc>
          <w:tcPr>
            <w:tcW w:w="0" w:type="auto"/>
          </w:tcPr>
          <w:p w14:paraId="1BE08B4D" w14:textId="707331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04CBD5A" w14:textId="0E4012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08D7E5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4F60D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B31C255" w14:textId="77777777" w:rsidTr="00C51F06">
        <w:tc>
          <w:tcPr>
            <w:tcW w:w="0" w:type="auto"/>
          </w:tcPr>
          <w:p w14:paraId="59A4E945" w14:textId="3EF93B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R4-2107344</w:t>
            </w:r>
          </w:p>
        </w:tc>
        <w:tc>
          <w:tcPr>
            <w:tcW w:w="0" w:type="auto"/>
          </w:tcPr>
          <w:p w14:paraId="2695DD7A" w14:textId="7A6F6A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HPUE MPR with 1PA architecture</w:t>
            </w:r>
          </w:p>
        </w:tc>
        <w:tc>
          <w:tcPr>
            <w:tcW w:w="0" w:type="auto"/>
          </w:tcPr>
          <w:p w14:paraId="5E5E49E4" w14:textId="1F59FE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2458EFC" w14:textId="5A8BED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8B4D9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2D415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AB034E8" w14:textId="77777777" w:rsidTr="00C51F06">
        <w:tc>
          <w:tcPr>
            <w:tcW w:w="0" w:type="auto"/>
          </w:tcPr>
          <w:p w14:paraId="61A593E1" w14:textId="64EA8E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R4-2107345</w:t>
            </w:r>
          </w:p>
        </w:tc>
        <w:tc>
          <w:tcPr>
            <w:tcW w:w="0" w:type="auto"/>
          </w:tcPr>
          <w:p w14:paraId="28270FCF" w14:textId="15747B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Inter-band ULCA with more than 2CCs</w:t>
            </w:r>
          </w:p>
        </w:tc>
        <w:tc>
          <w:tcPr>
            <w:tcW w:w="0" w:type="auto"/>
          </w:tcPr>
          <w:p w14:paraId="7D962F58" w14:textId="30A281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5A33730" w14:textId="6557F0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88D56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7077C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36EAC41" w14:textId="77777777" w:rsidTr="00C51F06">
        <w:tc>
          <w:tcPr>
            <w:tcW w:w="0" w:type="auto"/>
          </w:tcPr>
          <w:p w14:paraId="2D44AFF6" w14:textId="27D322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R4-2107346</w:t>
            </w:r>
          </w:p>
        </w:tc>
        <w:tc>
          <w:tcPr>
            <w:tcW w:w="0" w:type="auto"/>
          </w:tcPr>
          <w:p w14:paraId="3F1F306E" w14:textId="69D741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Urgency of new BCSs in the BCS4 WID</w:t>
            </w:r>
          </w:p>
        </w:tc>
        <w:tc>
          <w:tcPr>
            <w:tcW w:w="0" w:type="auto"/>
          </w:tcPr>
          <w:p w14:paraId="2A91D16A" w14:textId="01ED5D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 Inc.</w:t>
            </w:r>
          </w:p>
        </w:tc>
        <w:tc>
          <w:tcPr>
            <w:tcW w:w="0" w:type="auto"/>
          </w:tcPr>
          <w:p w14:paraId="371BA71A" w14:textId="0A2145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E650E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B9D00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CFA5863" w14:textId="77777777" w:rsidTr="00C51F06">
        <w:tc>
          <w:tcPr>
            <w:tcW w:w="0" w:type="auto"/>
          </w:tcPr>
          <w:p w14:paraId="5F5D5BC8" w14:textId="7B1D93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R4-2107347</w:t>
            </w:r>
          </w:p>
        </w:tc>
        <w:tc>
          <w:tcPr>
            <w:tcW w:w="0" w:type="auto"/>
          </w:tcPr>
          <w:p w14:paraId="1B96E23F" w14:textId="38A1FF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Realizing pre-configured MG via network controlled fast gap(NCFG)</w:t>
            </w:r>
          </w:p>
        </w:tc>
        <w:tc>
          <w:tcPr>
            <w:tcW w:w="0" w:type="auto"/>
          </w:tcPr>
          <w:p w14:paraId="06725585" w14:textId="39C839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6B477F7E" w14:textId="5163BA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F2FD1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E4EA3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22D72C5" w14:textId="77777777" w:rsidTr="00C51F06">
        <w:tc>
          <w:tcPr>
            <w:tcW w:w="0" w:type="auto"/>
          </w:tcPr>
          <w:p w14:paraId="45563853" w14:textId="5498DB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R4-2107348</w:t>
            </w:r>
          </w:p>
        </w:tc>
        <w:tc>
          <w:tcPr>
            <w:tcW w:w="0" w:type="auto"/>
          </w:tcPr>
          <w:p w14:paraId="17BB9315" w14:textId="07226D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Filtering for extended 600 MHz band</w:t>
            </w:r>
          </w:p>
        </w:tc>
        <w:tc>
          <w:tcPr>
            <w:tcW w:w="0" w:type="auto"/>
          </w:tcPr>
          <w:p w14:paraId="120658AF" w14:textId="4ED713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884F310" w14:textId="2C061E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6D7D3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6956A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B8C69C1" w14:textId="77777777" w:rsidTr="00C51F06">
        <w:tc>
          <w:tcPr>
            <w:tcW w:w="0" w:type="auto"/>
          </w:tcPr>
          <w:p w14:paraId="59677E29" w14:textId="44C1D1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R4-2107349</w:t>
            </w:r>
          </w:p>
        </w:tc>
        <w:tc>
          <w:tcPr>
            <w:tcW w:w="0" w:type="auto"/>
          </w:tcPr>
          <w:p w14:paraId="725FD61D" w14:textId="5A8290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Enabling US 3.45 – 3.55 GHz with Band n77</w:t>
            </w:r>
          </w:p>
        </w:tc>
        <w:tc>
          <w:tcPr>
            <w:tcW w:w="0" w:type="auto"/>
          </w:tcPr>
          <w:p w14:paraId="61A613F7" w14:textId="5DF9E0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AT&amp;T</w:t>
            </w:r>
          </w:p>
        </w:tc>
        <w:tc>
          <w:tcPr>
            <w:tcW w:w="0" w:type="auto"/>
          </w:tcPr>
          <w:p w14:paraId="3B58C744" w14:textId="5615AC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E1620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7B919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936A248" w14:textId="77777777" w:rsidTr="00C51F06">
        <w:tc>
          <w:tcPr>
            <w:tcW w:w="0" w:type="auto"/>
          </w:tcPr>
          <w:p w14:paraId="6212AACD" w14:textId="5FFC67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R4-2107350</w:t>
            </w:r>
          </w:p>
        </w:tc>
        <w:tc>
          <w:tcPr>
            <w:tcW w:w="0" w:type="auto"/>
          </w:tcPr>
          <w:p w14:paraId="012F5F7B" w14:textId="710DB8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new spectrum in Band n77 for US</w:t>
            </w:r>
          </w:p>
        </w:tc>
        <w:tc>
          <w:tcPr>
            <w:tcW w:w="0" w:type="auto"/>
          </w:tcPr>
          <w:p w14:paraId="116E9F78" w14:textId="367594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AT&amp;T, Nokia</w:t>
            </w:r>
          </w:p>
        </w:tc>
        <w:tc>
          <w:tcPr>
            <w:tcW w:w="0" w:type="auto"/>
          </w:tcPr>
          <w:p w14:paraId="5BE87165" w14:textId="57CC5B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F531A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3AEA2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5FC1AC4" w14:textId="77777777" w:rsidTr="00C51F06">
        <w:tc>
          <w:tcPr>
            <w:tcW w:w="0" w:type="auto"/>
          </w:tcPr>
          <w:p w14:paraId="4B06FAA1" w14:textId="339B8B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R4-2107351</w:t>
            </w:r>
          </w:p>
        </w:tc>
        <w:tc>
          <w:tcPr>
            <w:tcW w:w="0" w:type="auto"/>
          </w:tcPr>
          <w:p w14:paraId="65C9C462" w14:textId="7154AC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A-MPR for European NR-U 6 GHz band</w:t>
            </w:r>
          </w:p>
        </w:tc>
        <w:tc>
          <w:tcPr>
            <w:tcW w:w="0" w:type="auto"/>
          </w:tcPr>
          <w:p w14:paraId="087FD1E6" w14:textId="58644E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AA4266B" w14:textId="1B3326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62A3B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30BE2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3AE392A" w14:textId="77777777" w:rsidTr="00C51F06">
        <w:tc>
          <w:tcPr>
            <w:tcW w:w="0" w:type="auto"/>
          </w:tcPr>
          <w:p w14:paraId="28573CEB" w14:textId="3DD3D1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R4-2107352</w:t>
            </w:r>
          </w:p>
        </w:tc>
        <w:tc>
          <w:tcPr>
            <w:tcW w:w="0" w:type="auto"/>
          </w:tcPr>
          <w:p w14:paraId="35C8D4E5" w14:textId="0223B1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 1.5 for FWA devices</w:t>
            </w:r>
          </w:p>
        </w:tc>
        <w:tc>
          <w:tcPr>
            <w:tcW w:w="0" w:type="auto"/>
          </w:tcPr>
          <w:p w14:paraId="749C20A4" w14:textId="2E4E55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49D3069" w14:textId="0E383F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56F74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59FF9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DB0A609" w14:textId="77777777" w:rsidTr="00C51F06">
        <w:tc>
          <w:tcPr>
            <w:tcW w:w="0" w:type="auto"/>
          </w:tcPr>
          <w:p w14:paraId="490451D4" w14:textId="2CDE8A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R4-2107353</w:t>
            </w:r>
          </w:p>
        </w:tc>
        <w:tc>
          <w:tcPr>
            <w:tcW w:w="0" w:type="auto"/>
          </w:tcPr>
          <w:p w14:paraId="45C40137" w14:textId="707BD0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 1.5 in Band n79</w:t>
            </w:r>
          </w:p>
        </w:tc>
        <w:tc>
          <w:tcPr>
            <w:tcW w:w="0" w:type="auto"/>
          </w:tcPr>
          <w:p w14:paraId="0B6F7499" w14:textId="58F569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DD8CE59" w14:textId="59E625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71121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CFA31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49E1FD2" w14:textId="77777777" w:rsidTr="00C51F06">
        <w:tc>
          <w:tcPr>
            <w:tcW w:w="0" w:type="auto"/>
          </w:tcPr>
          <w:p w14:paraId="7F5C51CB" w14:textId="113774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R4-2107354</w:t>
            </w:r>
          </w:p>
        </w:tc>
        <w:tc>
          <w:tcPr>
            <w:tcW w:w="0" w:type="auto"/>
          </w:tcPr>
          <w:p w14:paraId="13BAE085" w14:textId="176A5D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related considerations for PC2 FDD</w:t>
            </w:r>
          </w:p>
        </w:tc>
        <w:tc>
          <w:tcPr>
            <w:tcW w:w="0" w:type="auto"/>
          </w:tcPr>
          <w:p w14:paraId="034406E4" w14:textId="669E2D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3C9119F" w14:textId="5D3573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B5F4D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7E415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01CAF71" w14:textId="77777777" w:rsidTr="00C51F06">
        <w:tc>
          <w:tcPr>
            <w:tcW w:w="0" w:type="auto"/>
          </w:tcPr>
          <w:p w14:paraId="22EE1BA9" w14:textId="47836B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R4-2107355</w:t>
            </w:r>
          </w:p>
        </w:tc>
        <w:tc>
          <w:tcPr>
            <w:tcW w:w="0" w:type="auto"/>
          </w:tcPr>
          <w:p w14:paraId="23A7DDE4" w14:textId="17C1D0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Introduction of Cell Grouping UE capability for NR-DC</w:t>
            </w:r>
          </w:p>
        </w:tc>
        <w:tc>
          <w:tcPr>
            <w:tcW w:w="0" w:type="auto"/>
          </w:tcPr>
          <w:p w14:paraId="79F82FD8" w14:textId="01677A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1505E44" w14:textId="79C1A1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33D26A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00A73E" w14:textId="145AE3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R4-2105333</w:t>
            </w:r>
          </w:p>
        </w:tc>
      </w:tr>
      <w:tr w:rsidR="00C51F06" w14:paraId="091B0E1B" w14:textId="77777777" w:rsidTr="00C51F06">
        <w:tc>
          <w:tcPr>
            <w:tcW w:w="0" w:type="auto"/>
          </w:tcPr>
          <w:p w14:paraId="77720265" w14:textId="6DF8D6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R4-2107356</w:t>
            </w:r>
          </w:p>
        </w:tc>
        <w:tc>
          <w:tcPr>
            <w:tcW w:w="0" w:type="auto"/>
          </w:tcPr>
          <w:p w14:paraId="6BD2E549" w14:textId="7E3DA1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A-MPR for Band n24</w:t>
            </w:r>
          </w:p>
        </w:tc>
        <w:tc>
          <w:tcPr>
            <w:tcW w:w="0" w:type="auto"/>
          </w:tcPr>
          <w:p w14:paraId="14B30075" w14:textId="1D6EDF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2254160" w14:textId="416EF0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49D48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6BBC1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9F8705E" w14:textId="77777777" w:rsidTr="00C51F06">
        <w:tc>
          <w:tcPr>
            <w:tcW w:w="0" w:type="auto"/>
          </w:tcPr>
          <w:p w14:paraId="4EB0B572" w14:textId="3AFB85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R4-2107357</w:t>
            </w:r>
          </w:p>
        </w:tc>
        <w:tc>
          <w:tcPr>
            <w:tcW w:w="0" w:type="auto"/>
          </w:tcPr>
          <w:p w14:paraId="6C2DB053" w14:textId="5E500B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Intraband UL CA for NR-U</w:t>
            </w:r>
          </w:p>
        </w:tc>
        <w:tc>
          <w:tcPr>
            <w:tcW w:w="0" w:type="auto"/>
          </w:tcPr>
          <w:p w14:paraId="2FD25F28" w14:textId="3FD46B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49956E0" w14:textId="532B4D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A6A4F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129C0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BEFB02C" w14:textId="77777777" w:rsidTr="00C51F06">
        <w:tc>
          <w:tcPr>
            <w:tcW w:w="0" w:type="auto"/>
          </w:tcPr>
          <w:p w14:paraId="1D536B7A" w14:textId="554653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R4-2107358</w:t>
            </w:r>
          </w:p>
        </w:tc>
        <w:tc>
          <w:tcPr>
            <w:tcW w:w="0" w:type="auto"/>
          </w:tcPr>
          <w:p w14:paraId="244EF0FA" w14:textId="060D05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Interruptions during SCell activation in NR-U</w:t>
            </w:r>
          </w:p>
        </w:tc>
        <w:tc>
          <w:tcPr>
            <w:tcW w:w="0" w:type="auto"/>
          </w:tcPr>
          <w:p w14:paraId="037F6F81" w14:textId="3C9432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AE562AF" w14:textId="1C70B7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079D9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36087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4C42850" w14:textId="77777777" w:rsidTr="00C51F06">
        <w:tc>
          <w:tcPr>
            <w:tcW w:w="0" w:type="auto"/>
          </w:tcPr>
          <w:p w14:paraId="17A25871" w14:textId="644B50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R4-2107359</w:t>
            </w:r>
          </w:p>
        </w:tc>
        <w:tc>
          <w:tcPr>
            <w:tcW w:w="0" w:type="auto"/>
          </w:tcPr>
          <w:p w14:paraId="4A27B234" w14:textId="3859CE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cell under CCA for UE transmit timings</w:t>
            </w:r>
          </w:p>
        </w:tc>
        <w:tc>
          <w:tcPr>
            <w:tcW w:w="0" w:type="auto"/>
          </w:tcPr>
          <w:p w14:paraId="6FEC55D8" w14:textId="6855C6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8A64151" w14:textId="3DA716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24B86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C2806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137FE8C" w14:textId="77777777" w:rsidTr="00C51F06">
        <w:tc>
          <w:tcPr>
            <w:tcW w:w="0" w:type="auto"/>
          </w:tcPr>
          <w:p w14:paraId="77146265" w14:textId="7C2CFF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R4-2107360</w:t>
            </w:r>
          </w:p>
        </w:tc>
        <w:tc>
          <w:tcPr>
            <w:tcW w:w="0" w:type="auto"/>
          </w:tcPr>
          <w:p w14:paraId="640FB181" w14:textId="655E25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 Reading time during RRC Mobility Control in NR-U</w:t>
            </w:r>
          </w:p>
        </w:tc>
        <w:tc>
          <w:tcPr>
            <w:tcW w:w="0" w:type="auto"/>
          </w:tcPr>
          <w:p w14:paraId="49198298" w14:textId="67C32B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2B3EE29" w14:textId="457200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C49F2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1A18D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D3449CC" w14:textId="77777777" w:rsidTr="00C51F06">
        <w:tc>
          <w:tcPr>
            <w:tcW w:w="0" w:type="auto"/>
          </w:tcPr>
          <w:p w14:paraId="0A211BB9" w14:textId="69FFFC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R4-2107361</w:t>
            </w:r>
          </w:p>
        </w:tc>
        <w:tc>
          <w:tcPr>
            <w:tcW w:w="0" w:type="auto"/>
          </w:tcPr>
          <w:p w14:paraId="333135B1" w14:textId="1C8338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CCA models in NR-U</w:t>
            </w:r>
          </w:p>
        </w:tc>
        <w:tc>
          <w:tcPr>
            <w:tcW w:w="0" w:type="auto"/>
          </w:tcPr>
          <w:p w14:paraId="01E58499" w14:textId="710E6B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D1C8506" w14:textId="514FB7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280D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A63B0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962251F" w14:textId="77777777" w:rsidTr="00C51F06">
        <w:tc>
          <w:tcPr>
            <w:tcW w:w="0" w:type="auto"/>
          </w:tcPr>
          <w:p w14:paraId="7660B998" w14:textId="4536FF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R4-2107362</w:t>
            </w:r>
          </w:p>
        </w:tc>
        <w:tc>
          <w:tcPr>
            <w:tcW w:w="0" w:type="auto"/>
          </w:tcPr>
          <w:p w14:paraId="77BD05EF" w14:textId="69F32C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NR-U RRM Performance Work Plan</w:t>
            </w:r>
          </w:p>
        </w:tc>
        <w:tc>
          <w:tcPr>
            <w:tcW w:w="0" w:type="auto"/>
          </w:tcPr>
          <w:p w14:paraId="29999CA2" w14:textId="31030E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51AC19B" w14:textId="5D5E75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E82071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57B90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CB42B17" w14:textId="77777777" w:rsidTr="00C51F06">
        <w:tc>
          <w:tcPr>
            <w:tcW w:w="0" w:type="auto"/>
          </w:tcPr>
          <w:p w14:paraId="6FA2B9D5" w14:textId="16E5CE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R4-2107363</w:t>
            </w:r>
          </w:p>
        </w:tc>
        <w:tc>
          <w:tcPr>
            <w:tcW w:w="0" w:type="auto"/>
          </w:tcPr>
          <w:p w14:paraId="50C01318" w14:textId="091E81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TS38.151: revision on definition for MASC</w:t>
            </w:r>
          </w:p>
        </w:tc>
        <w:tc>
          <w:tcPr>
            <w:tcW w:w="0" w:type="auto"/>
          </w:tcPr>
          <w:p w14:paraId="73A95D27" w14:textId="724D39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3678E6A" w14:textId="17AA04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6CF4C0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A57CD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F5C8E6F" w14:textId="77777777" w:rsidTr="00C51F06">
        <w:tc>
          <w:tcPr>
            <w:tcW w:w="0" w:type="auto"/>
          </w:tcPr>
          <w:p w14:paraId="5D7DB80D" w14:textId="2CD113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R4-2107364</w:t>
            </w:r>
          </w:p>
        </w:tc>
        <w:tc>
          <w:tcPr>
            <w:tcW w:w="0" w:type="auto"/>
          </w:tcPr>
          <w:p w14:paraId="3B0AA144" w14:textId="6BE664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incoming RAN1 LS for L1/L2 inter-</w:t>
            </w:r>
            <w:r>
              <w:rPr>
                <w:sz w:val="16"/>
              </w:rPr>
              <w:lastRenderedPageBreak/>
              <w:t>cell mobility and draft LS out</w:t>
            </w:r>
          </w:p>
        </w:tc>
        <w:tc>
          <w:tcPr>
            <w:tcW w:w="0" w:type="auto"/>
          </w:tcPr>
          <w:p w14:paraId="21D97FAD" w14:textId="00AE43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Qualcomm CDMA </w:t>
            </w:r>
            <w:r>
              <w:rPr>
                <w:sz w:val="16"/>
              </w:rPr>
              <w:lastRenderedPageBreak/>
              <w:t>Technologies</w:t>
            </w:r>
          </w:p>
        </w:tc>
        <w:tc>
          <w:tcPr>
            <w:tcW w:w="0" w:type="auto"/>
          </w:tcPr>
          <w:p w14:paraId="3003DEC0" w14:textId="386F0A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noted</w:t>
            </w:r>
          </w:p>
        </w:tc>
        <w:tc>
          <w:tcPr>
            <w:tcW w:w="0" w:type="auto"/>
          </w:tcPr>
          <w:p w14:paraId="1F85297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95940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1169988" w14:textId="77777777" w:rsidTr="00C51F06">
        <w:tc>
          <w:tcPr>
            <w:tcW w:w="0" w:type="auto"/>
          </w:tcPr>
          <w:p w14:paraId="44EE41E0" w14:textId="3B0CD1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R4-2107365</w:t>
            </w:r>
          </w:p>
        </w:tc>
        <w:tc>
          <w:tcPr>
            <w:tcW w:w="0" w:type="auto"/>
          </w:tcPr>
          <w:p w14:paraId="03620E23" w14:textId="75DA2F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of CSI-RS L3 core requirements</w:t>
            </w:r>
          </w:p>
        </w:tc>
        <w:tc>
          <w:tcPr>
            <w:tcW w:w="0" w:type="auto"/>
          </w:tcPr>
          <w:p w14:paraId="63C50D6F" w14:textId="4E6A41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19A1486C" w14:textId="5D4E19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641CB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AD9A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653BF3D" w14:textId="77777777" w:rsidTr="00C51F06">
        <w:tc>
          <w:tcPr>
            <w:tcW w:w="0" w:type="auto"/>
          </w:tcPr>
          <w:p w14:paraId="3A4E28BA" w14:textId="05DC79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R4-2107366</w:t>
            </w:r>
          </w:p>
        </w:tc>
        <w:tc>
          <w:tcPr>
            <w:tcW w:w="0" w:type="auto"/>
          </w:tcPr>
          <w:p w14:paraId="637D4095" w14:textId="763984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Phase continuity over the gap in tx</w:t>
            </w:r>
          </w:p>
        </w:tc>
        <w:tc>
          <w:tcPr>
            <w:tcW w:w="0" w:type="auto"/>
          </w:tcPr>
          <w:p w14:paraId="57238C3D" w14:textId="178A5F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9C7E086" w14:textId="327BA7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FD186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9EB35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33403A9" w14:textId="77777777" w:rsidTr="00C51F06">
        <w:tc>
          <w:tcPr>
            <w:tcW w:w="0" w:type="auto"/>
          </w:tcPr>
          <w:p w14:paraId="079B85B6" w14:textId="6D7D37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R4-2107367</w:t>
            </w:r>
          </w:p>
        </w:tc>
        <w:tc>
          <w:tcPr>
            <w:tcW w:w="0" w:type="auto"/>
          </w:tcPr>
          <w:p w14:paraId="746549EA" w14:textId="77C119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EVM Definition for Transmit Diversity and Single Layer Transmission</w:t>
            </w:r>
          </w:p>
        </w:tc>
        <w:tc>
          <w:tcPr>
            <w:tcW w:w="0" w:type="auto"/>
          </w:tcPr>
          <w:p w14:paraId="6CD19C0D" w14:textId="460446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Mobility España SA</w:t>
            </w:r>
          </w:p>
        </w:tc>
        <w:tc>
          <w:tcPr>
            <w:tcW w:w="0" w:type="auto"/>
          </w:tcPr>
          <w:p w14:paraId="405C9D47" w14:textId="2D224D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0A7EB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AB143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F089CA2" w14:textId="77777777" w:rsidTr="00C51F06">
        <w:tc>
          <w:tcPr>
            <w:tcW w:w="0" w:type="auto"/>
          </w:tcPr>
          <w:p w14:paraId="39B2E6E9" w14:textId="286DB0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R4-2107368</w:t>
            </w:r>
          </w:p>
        </w:tc>
        <w:tc>
          <w:tcPr>
            <w:tcW w:w="0" w:type="auto"/>
          </w:tcPr>
          <w:p w14:paraId="1F514034" w14:textId="131F64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EVM Definition for Transmit Diversity and Single Layer Transmission</w:t>
            </w:r>
          </w:p>
        </w:tc>
        <w:tc>
          <w:tcPr>
            <w:tcW w:w="0" w:type="auto"/>
          </w:tcPr>
          <w:p w14:paraId="0B18D047" w14:textId="36593D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Mobility España SA</w:t>
            </w:r>
          </w:p>
        </w:tc>
        <w:tc>
          <w:tcPr>
            <w:tcW w:w="0" w:type="auto"/>
          </w:tcPr>
          <w:p w14:paraId="51FAEEE9" w14:textId="18A257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AC468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1B43E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BB07370" w14:textId="77777777" w:rsidTr="00C51F06">
        <w:tc>
          <w:tcPr>
            <w:tcW w:w="0" w:type="auto"/>
          </w:tcPr>
          <w:p w14:paraId="760C3A23" w14:textId="7B4974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R4-2107369</w:t>
            </w:r>
          </w:p>
        </w:tc>
        <w:tc>
          <w:tcPr>
            <w:tcW w:w="0" w:type="auto"/>
          </w:tcPr>
          <w:p w14:paraId="4E1F3AE3" w14:textId="4C0E95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EVM Definition for Transmit Diversity and Single Layer Transmission</w:t>
            </w:r>
          </w:p>
        </w:tc>
        <w:tc>
          <w:tcPr>
            <w:tcW w:w="0" w:type="auto"/>
          </w:tcPr>
          <w:p w14:paraId="1F22FF24" w14:textId="66882D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Lenovo, Motorola Mobility</w:t>
            </w:r>
          </w:p>
        </w:tc>
        <w:tc>
          <w:tcPr>
            <w:tcW w:w="0" w:type="auto"/>
          </w:tcPr>
          <w:p w14:paraId="1CA2D867" w14:textId="11342D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54B67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E8E54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2EEC9441" w14:textId="77777777" w:rsidTr="00C51F06">
        <w:tc>
          <w:tcPr>
            <w:tcW w:w="0" w:type="auto"/>
          </w:tcPr>
          <w:p w14:paraId="484587AB" w14:textId="450041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R4-2107370</w:t>
            </w:r>
          </w:p>
        </w:tc>
        <w:tc>
          <w:tcPr>
            <w:tcW w:w="0" w:type="auto"/>
          </w:tcPr>
          <w:p w14:paraId="2E7292F9" w14:textId="35D050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HPUE MPR with 1PA architecture</w:t>
            </w:r>
          </w:p>
        </w:tc>
        <w:tc>
          <w:tcPr>
            <w:tcW w:w="0" w:type="auto"/>
          </w:tcPr>
          <w:p w14:paraId="7C7D2ADA" w14:textId="13A1CF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8E1E993" w14:textId="419BAD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CA9A5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8F278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</w:tbl>
    <w:p w14:paraId="0D72AA00" w14:textId="77777777" w:rsidR="00C51F06" w:rsidRDefault="00C51F06" w:rsidP="00C51F06"/>
    <w:p w14:paraId="5A7C133C" w14:textId="77777777" w:rsidR="00C51F06" w:rsidRDefault="00C51F06" w:rsidP="00C51F06">
      <w:pPr>
        <w:pStyle w:val="Heading3"/>
      </w:pPr>
      <w:r>
        <w:t>A2: Tdoc decision timing</w:t>
      </w:r>
    </w:p>
    <w:p w14:paraId="44368173" w14:textId="77777777" w:rsidR="00C51F06" w:rsidRDefault="00C51F06" w:rsidP="00C51F06"/>
    <w:p w14:paraId="553EA20E" w14:textId="77777777" w:rsidR="00C51F06" w:rsidRDefault="00C51F06" w:rsidP="00C51F06">
      <w:pPr>
        <w:pStyle w:val="Heading2"/>
      </w:pPr>
      <w:r>
        <w:br w:type="page"/>
      </w:r>
      <w:r>
        <w:lastRenderedPageBreak/>
        <w:t>Annex B: List of change requests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2312"/>
        <w:gridCol w:w="1105"/>
        <w:gridCol w:w="770"/>
        <w:gridCol w:w="572"/>
        <w:gridCol w:w="547"/>
        <w:gridCol w:w="532"/>
        <w:gridCol w:w="507"/>
        <w:gridCol w:w="1434"/>
        <w:gridCol w:w="979"/>
      </w:tblGrid>
      <w:tr w:rsidR="00C51F06" w14:paraId="5F26B90C" w14:textId="77777777" w:rsidTr="00C51F06">
        <w:tc>
          <w:tcPr>
            <w:tcW w:w="0" w:type="auto"/>
          </w:tcPr>
          <w:p w14:paraId="625EFCBC" w14:textId="6B95E3F6" w:rsidR="00C51F06" w:rsidRDefault="00C51F06" w:rsidP="00C51F06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711291D6" w14:textId="70575611" w:rsidR="00C51F06" w:rsidRDefault="00C51F06" w:rsidP="00C51F06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7071A94A" w14:textId="618DB433" w:rsidR="00C51F06" w:rsidRDefault="00C51F06" w:rsidP="00C51F06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14:paraId="5378611C" w14:textId="1446E345" w:rsidR="00C51F06" w:rsidRDefault="00C51F06" w:rsidP="00C51F06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14:paraId="4C32584C" w14:textId="7E898044" w:rsidR="00C51F06" w:rsidRDefault="00C51F06" w:rsidP="00C51F06">
            <w:pPr>
              <w:pStyle w:val="TAH"/>
            </w:pPr>
            <w:r>
              <w:t>CR</w:t>
            </w:r>
          </w:p>
        </w:tc>
        <w:tc>
          <w:tcPr>
            <w:tcW w:w="0" w:type="auto"/>
          </w:tcPr>
          <w:p w14:paraId="42722F61" w14:textId="7C0AA55D" w:rsidR="00C51F06" w:rsidRDefault="00C51F06" w:rsidP="00C51F06">
            <w:pPr>
              <w:pStyle w:val="TAH"/>
            </w:pPr>
            <w:r>
              <w:t>Rev</w:t>
            </w:r>
          </w:p>
        </w:tc>
        <w:tc>
          <w:tcPr>
            <w:tcW w:w="0" w:type="auto"/>
          </w:tcPr>
          <w:p w14:paraId="319078ED" w14:textId="3F76D9F2" w:rsidR="00C51F06" w:rsidRDefault="00C51F06" w:rsidP="00C51F06">
            <w:pPr>
              <w:pStyle w:val="TAH"/>
            </w:pPr>
            <w:r>
              <w:t>Rel</w:t>
            </w:r>
          </w:p>
        </w:tc>
        <w:tc>
          <w:tcPr>
            <w:tcW w:w="0" w:type="auto"/>
          </w:tcPr>
          <w:p w14:paraId="0E7BEA07" w14:textId="4D93E7D0" w:rsidR="00C51F06" w:rsidRDefault="00C51F06" w:rsidP="00C51F06">
            <w:pPr>
              <w:pStyle w:val="TAH"/>
            </w:pPr>
            <w:r>
              <w:t>Cat</w:t>
            </w:r>
          </w:p>
        </w:tc>
        <w:tc>
          <w:tcPr>
            <w:tcW w:w="0" w:type="auto"/>
          </w:tcPr>
          <w:p w14:paraId="42CDBE6C" w14:textId="3E30FAAB" w:rsidR="00C51F06" w:rsidRDefault="00C51F06" w:rsidP="00C51F06">
            <w:pPr>
              <w:pStyle w:val="TAH"/>
            </w:pPr>
            <w:r>
              <w:t>WI</w:t>
            </w:r>
          </w:p>
        </w:tc>
        <w:tc>
          <w:tcPr>
            <w:tcW w:w="0" w:type="auto"/>
          </w:tcPr>
          <w:p w14:paraId="6A0F11B2" w14:textId="780D3F5E" w:rsidR="00C51F06" w:rsidRDefault="00C51F06" w:rsidP="00C51F06">
            <w:pPr>
              <w:pStyle w:val="TAH"/>
            </w:pPr>
            <w:r>
              <w:t>Decision</w:t>
            </w:r>
          </w:p>
        </w:tc>
      </w:tr>
      <w:tr w:rsidR="00C51F06" w14:paraId="3E5BFE36" w14:textId="77777777" w:rsidTr="00C51F06">
        <w:tc>
          <w:tcPr>
            <w:tcW w:w="0" w:type="auto"/>
          </w:tcPr>
          <w:p w14:paraId="2185F5DA" w14:textId="6A3439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R4-2104464</w:t>
            </w:r>
          </w:p>
        </w:tc>
        <w:tc>
          <w:tcPr>
            <w:tcW w:w="0" w:type="auto"/>
          </w:tcPr>
          <w:p w14:paraId="2B35836A" w14:textId="707CB2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37.145-2: Tx spurious limits for co-existence and co-location with of NR-based access to unlicensed spectrum (NR-U)</w:t>
            </w:r>
          </w:p>
        </w:tc>
        <w:tc>
          <w:tcPr>
            <w:tcW w:w="0" w:type="auto"/>
          </w:tcPr>
          <w:p w14:paraId="3EFF48F8" w14:textId="7AD728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29F30EA" w14:textId="2B374D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102468DD" w14:textId="039D12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0293</w:t>
            </w:r>
          </w:p>
        </w:tc>
        <w:tc>
          <w:tcPr>
            <w:tcW w:w="0" w:type="auto"/>
          </w:tcPr>
          <w:p w14:paraId="5FD79051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BC86FCE" w14:textId="3BE669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3761FC3" w14:textId="115750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5AD1AEF" w14:textId="5DAD03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3CEF2B46" w14:textId="516593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51F06" w14:paraId="08BA4115" w14:textId="77777777" w:rsidTr="00C51F06">
        <w:tc>
          <w:tcPr>
            <w:tcW w:w="0" w:type="auto"/>
          </w:tcPr>
          <w:p w14:paraId="446AD1CE" w14:textId="6C5F76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R4-2104465</w:t>
            </w:r>
          </w:p>
        </w:tc>
        <w:tc>
          <w:tcPr>
            <w:tcW w:w="0" w:type="auto"/>
          </w:tcPr>
          <w:p w14:paraId="50FF9FFB" w14:textId="254E3A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37.145-2: Tx spurious limits for co-existence and co-location with of NR-based access to unlicensed spectrum (NR-U)</w:t>
            </w:r>
          </w:p>
        </w:tc>
        <w:tc>
          <w:tcPr>
            <w:tcW w:w="0" w:type="auto"/>
          </w:tcPr>
          <w:p w14:paraId="79A93958" w14:textId="4538DE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C09EB03" w14:textId="31C7A2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5389D0A5" w14:textId="52B8C8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0294</w:t>
            </w:r>
          </w:p>
        </w:tc>
        <w:tc>
          <w:tcPr>
            <w:tcW w:w="0" w:type="auto"/>
          </w:tcPr>
          <w:p w14:paraId="69161BD6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036CF0A" w14:textId="1603CC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1B1747F" w14:textId="2AB730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FCEF904" w14:textId="50C26C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3233CFDE" w14:textId="4DBAEA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51F06" w14:paraId="4AC5825C" w14:textId="77777777" w:rsidTr="00C51F06">
        <w:tc>
          <w:tcPr>
            <w:tcW w:w="0" w:type="auto"/>
          </w:tcPr>
          <w:p w14:paraId="4FED5486" w14:textId="1626DC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R4-2104468</w:t>
            </w:r>
          </w:p>
        </w:tc>
        <w:tc>
          <w:tcPr>
            <w:tcW w:w="0" w:type="auto"/>
          </w:tcPr>
          <w:p w14:paraId="5ED088D9" w14:textId="6BEF05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37.145-2: Rx blocking limits for co-existence and co-location with of NR-based access to unlicensed spectrum (NR-U)</w:t>
            </w:r>
          </w:p>
        </w:tc>
        <w:tc>
          <w:tcPr>
            <w:tcW w:w="0" w:type="auto"/>
          </w:tcPr>
          <w:p w14:paraId="011EC374" w14:textId="4BC2D8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43CEBB8" w14:textId="0CEEB4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002BBCA1" w14:textId="3C94C3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0295</w:t>
            </w:r>
          </w:p>
        </w:tc>
        <w:tc>
          <w:tcPr>
            <w:tcW w:w="0" w:type="auto"/>
          </w:tcPr>
          <w:p w14:paraId="28F00FBE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C98C468" w14:textId="321EFF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BB381DE" w14:textId="6A3B73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089E6B2" w14:textId="05BBF5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65640FF8" w14:textId="16B9B0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51F06" w14:paraId="13521938" w14:textId="77777777" w:rsidTr="00C51F06">
        <w:tc>
          <w:tcPr>
            <w:tcW w:w="0" w:type="auto"/>
          </w:tcPr>
          <w:p w14:paraId="6067A66E" w14:textId="4F9E39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R4-2104469</w:t>
            </w:r>
          </w:p>
        </w:tc>
        <w:tc>
          <w:tcPr>
            <w:tcW w:w="0" w:type="auto"/>
          </w:tcPr>
          <w:p w14:paraId="0368AB99" w14:textId="0412EF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37.145-2: RX blocking limits for co-existence and co-location with of NR-based access to unlicensed spectrum (NR-U)</w:t>
            </w:r>
          </w:p>
        </w:tc>
        <w:tc>
          <w:tcPr>
            <w:tcW w:w="0" w:type="auto"/>
          </w:tcPr>
          <w:p w14:paraId="618BB3B1" w14:textId="658D19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7798676" w14:textId="710B6E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1C282BB2" w14:textId="5E8E68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0296</w:t>
            </w:r>
          </w:p>
        </w:tc>
        <w:tc>
          <w:tcPr>
            <w:tcW w:w="0" w:type="auto"/>
          </w:tcPr>
          <w:p w14:paraId="4C210270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9675410" w14:textId="185A19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C10A753" w14:textId="539482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5F0203A" w14:textId="036DE7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08111B54" w14:textId="2A550E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51F06" w14:paraId="1BA739F5" w14:textId="77777777" w:rsidTr="00C51F06">
        <w:tc>
          <w:tcPr>
            <w:tcW w:w="0" w:type="auto"/>
          </w:tcPr>
          <w:p w14:paraId="6104A53F" w14:textId="796733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R4-2104866</w:t>
            </w:r>
          </w:p>
        </w:tc>
        <w:tc>
          <w:tcPr>
            <w:tcW w:w="0" w:type="auto"/>
          </w:tcPr>
          <w:p w14:paraId="0A4441F3" w14:textId="0734C0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on optimization to channel bandwidth per operating band (Rel-16)</w:t>
            </w:r>
          </w:p>
        </w:tc>
        <w:tc>
          <w:tcPr>
            <w:tcW w:w="0" w:type="auto"/>
          </w:tcPr>
          <w:p w14:paraId="77A2B581" w14:textId="0DCC58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81A18D7" w14:textId="735D17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C37B710" w14:textId="555837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0721</w:t>
            </w:r>
          </w:p>
        </w:tc>
        <w:tc>
          <w:tcPr>
            <w:tcW w:w="0" w:type="auto"/>
          </w:tcPr>
          <w:p w14:paraId="6076BB2D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5F7896F" w14:textId="344D0B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4604A3B" w14:textId="0AD1AC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D0C8A48" w14:textId="28C218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2521C59F" w14:textId="3936E0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51F06" w14:paraId="70BD1673" w14:textId="77777777" w:rsidTr="00C51F06">
        <w:tc>
          <w:tcPr>
            <w:tcW w:w="0" w:type="auto"/>
          </w:tcPr>
          <w:p w14:paraId="4139E118" w14:textId="211324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R4-2104867</w:t>
            </w:r>
          </w:p>
        </w:tc>
        <w:tc>
          <w:tcPr>
            <w:tcW w:w="0" w:type="auto"/>
          </w:tcPr>
          <w:p w14:paraId="647D1B1A" w14:textId="7670E8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on optimization to channel bandwidth per operating band (Rel-17)</w:t>
            </w:r>
          </w:p>
        </w:tc>
        <w:tc>
          <w:tcPr>
            <w:tcW w:w="0" w:type="auto"/>
          </w:tcPr>
          <w:p w14:paraId="2E8595EE" w14:textId="64A23E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5D58B00" w14:textId="3F51FF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C425A09" w14:textId="47C93D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0722</w:t>
            </w:r>
          </w:p>
        </w:tc>
        <w:tc>
          <w:tcPr>
            <w:tcW w:w="0" w:type="auto"/>
          </w:tcPr>
          <w:p w14:paraId="1884FFB6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152A715" w14:textId="0E4CFC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AE0B2CA" w14:textId="3A81DB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937A0E9" w14:textId="22E00F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2624E6F5" w14:textId="08D10E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51F06" w14:paraId="20A23288" w14:textId="77777777" w:rsidTr="00C51F06">
        <w:tc>
          <w:tcPr>
            <w:tcW w:w="0" w:type="auto"/>
          </w:tcPr>
          <w:p w14:paraId="581E24DB" w14:textId="097956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R4-2104875</w:t>
            </w:r>
          </w:p>
        </w:tc>
        <w:tc>
          <w:tcPr>
            <w:tcW w:w="0" w:type="auto"/>
          </w:tcPr>
          <w:p w14:paraId="1778C864" w14:textId="0EF4CD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38.101-1 on optimization to channel bandwidth per operating band (Rel-16)</w:t>
            </w:r>
          </w:p>
        </w:tc>
        <w:tc>
          <w:tcPr>
            <w:tcW w:w="0" w:type="auto"/>
          </w:tcPr>
          <w:p w14:paraId="0FAC6E36" w14:textId="606FA7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50CC4D6" w14:textId="368C65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5E840ED" w14:textId="4325BD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0723</w:t>
            </w:r>
          </w:p>
        </w:tc>
        <w:tc>
          <w:tcPr>
            <w:tcW w:w="0" w:type="auto"/>
          </w:tcPr>
          <w:p w14:paraId="2A0F8F41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1F76B35" w14:textId="19D334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BD8ABBD" w14:textId="569F7C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241698C" w14:textId="3F842D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627AEB4F" w14:textId="4CDDDD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C51F06" w14:paraId="762DE530" w14:textId="77777777" w:rsidTr="00C51F06">
        <w:tc>
          <w:tcPr>
            <w:tcW w:w="0" w:type="auto"/>
          </w:tcPr>
          <w:p w14:paraId="6246007A" w14:textId="59BE4F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R4-2104868</w:t>
            </w:r>
          </w:p>
        </w:tc>
        <w:tc>
          <w:tcPr>
            <w:tcW w:w="0" w:type="auto"/>
          </w:tcPr>
          <w:p w14:paraId="328D25AF" w14:textId="7503C0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38.101-2 on optimization to channel bandwidth per operating band (Rel-16)</w:t>
            </w:r>
          </w:p>
        </w:tc>
        <w:tc>
          <w:tcPr>
            <w:tcW w:w="0" w:type="auto"/>
          </w:tcPr>
          <w:p w14:paraId="6BEB6A7C" w14:textId="2BEE2D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16114ED" w14:textId="6B42D9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446CA7EE" w14:textId="7E9C5A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0348</w:t>
            </w:r>
          </w:p>
        </w:tc>
        <w:tc>
          <w:tcPr>
            <w:tcW w:w="0" w:type="auto"/>
          </w:tcPr>
          <w:p w14:paraId="17733B84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ABEF991" w14:textId="4F441A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B78F582" w14:textId="02ACE9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A6F6127" w14:textId="3E7BDE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1DEF08B6" w14:textId="3100FC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51F06" w14:paraId="690B918A" w14:textId="77777777" w:rsidTr="00C51F06">
        <w:tc>
          <w:tcPr>
            <w:tcW w:w="0" w:type="auto"/>
          </w:tcPr>
          <w:p w14:paraId="396058B2" w14:textId="7BDB57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R4-2104869</w:t>
            </w:r>
          </w:p>
        </w:tc>
        <w:tc>
          <w:tcPr>
            <w:tcW w:w="0" w:type="auto"/>
          </w:tcPr>
          <w:p w14:paraId="4037815A" w14:textId="28B08A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38.101-2 on optimization to channel bandwidth per operating band (Rel-17)</w:t>
            </w:r>
          </w:p>
        </w:tc>
        <w:tc>
          <w:tcPr>
            <w:tcW w:w="0" w:type="auto"/>
          </w:tcPr>
          <w:p w14:paraId="2C6A279F" w14:textId="17CD6B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F7ED500" w14:textId="3E9A49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3FBE63D3" w14:textId="3FFC0B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0349</w:t>
            </w:r>
          </w:p>
        </w:tc>
        <w:tc>
          <w:tcPr>
            <w:tcW w:w="0" w:type="auto"/>
          </w:tcPr>
          <w:p w14:paraId="06087531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D847C9F" w14:textId="43648E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EAD8C7F" w14:textId="03C24B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2F3A878" w14:textId="4FCFBB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6892F69B" w14:textId="6F5D4C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51F06" w14:paraId="4C13E4AB" w14:textId="77777777" w:rsidTr="00C51F06">
        <w:tc>
          <w:tcPr>
            <w:tcW w:w="0" w:type="auto"/>
          </w:tcPr>
          <w:p w14:paraId="49D6E222" w14:textId="323857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R4-2104876</w:t>
            </w:r>
          </w:p>
        </w:tc>
        <w:tc>
          <w:tcPr>
            <w:tcW w:w="0" w:type="auto"/>
          </w:tcPr>
          <w:p w14:paraId="53ADFDA7" w14:textId="367538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38.101-2 on optimization to channel bandwidth per operating band (Rel-16)</w:t>
            </w:r>
          </w:p>
        </w:tc>
        <w:tc>
          <w:tcPr>
            <w:tcW w:w="0" w:type="auto"/>
          </w:tcPr>
          <w:p w14:paraId="54E8DE90" w14:textId="49F741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4AF0D90" w14:textId="2D9B7A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4AA7F938" w14:textId="40B168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0350</w:t>
            </w:r>
          </w:p>
        </w:tc>
        <w:tc>
          <w:tcPr>
            <w:tcW w:w="0" w:type="auto"/>
          </w:tcPr>
          <w:p w14:paraId="2910C41E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3408686" w14:textId="7112EF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D756B11" w14:textId="7E70D8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C994158" w14:textId="4A2592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1E6CB978" w14:textId="1E63C5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C51F06" w14:paraId="2EFC412B" w14:textId="77777777" w:rsidTr="00C51F06">
        <w:tc>
          <w:tcPr>
            <w:tcW w:w="0" w:type="auto"/>
          </w:tcPr>
          <w:p w14:paraId="472C7DE5" w14:textId="1E5CC8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R4-2104872</w:t>
            </w:r>
          </w:p>
        </w:tc>
        <w:tc>
          <w:tcPr>
            <w:tcW w:w="0" w:type="auto"/>
          </w:tcPr>
          <w:p w14:paraId="10E6A7AA" w14:textId="68863F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38.101-3 on delta TIB correction</w:t>
            </w:r>
          </w:p>
        </w:tc>
        <w:tc>
          <w:tcPr>
            <w:tcW w:w="0" w:type="auto"/>
          </w:tcPr>
          <w:p w14:paraId="7BBAE6B1" w14:textId="0143FA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C310E82" w14:textId="27DE7F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110674F6" w14:textId="1DCF2D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0510</w:t>
            </w:r>
          </w:p>
        </w:tc>
        <w:tc>
          <w:tcPr>
            <w:tcW w:w="0" w:type="auto"/>
          </w:tcPr>
          <w:p w14:paraId="3FC1ABC7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3E7C3CB" w14:textId="301E87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D4EF5B2" w14:textId="1E4516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9349B4A" w14:textId="5B6E66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42360F78" w14:textId="354E37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51F06" w14:paraId="2E9A2A19" w14:textId="77777777" w:rsidTr="00C51F06">
        <w:tc>
          <w:tcPr>
            <w:tcW w:w="0" w:type="auto"/>
          </w:tcPr>
          <w:p w14:paraId="19050711" w14:textId="6B4DD6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R4-2104873</w:t>
            </w:r>
          </w:p>
        </w:tc>
        <w:tc>
          <w:tcPr>
            <w:tcW w:w="0" w:type="auto"/>
          </w:tcPr>
          <w:p w14:paraId="70ECE6AC" w14:textId="242AE0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38.101-3 on delta TIB correction (CAT A)</w:t>
            </w:r>
          </w:p>
        </w:tc>
        <w:tc>
          <w:tcPr>
            <w:tcW w:w="0" w:type="auto"/>
          </w:tcPr>
          <w:p w14:paraId="4B5A49F9" w14:textId="1BE1BD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1D4A81A" w14:textId="3E1F22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3641D4B3" w14:textId="4B785C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0511</w:t>
            </w:r>
          </w:p>
        </w:tc>
        <w:tc>
          <w:tcPr>
            <w:tcW w:w="0" w:type="auto"/>
          </w:tcPr>
          <w:p w14:paraId="1689960B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74DF49F" w14:textId="63866C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4AE3C52" w14:textId="3704CB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B4CF758" w14:textId="4DF411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02B9D7D8" w14:textId="27517C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51F06" w14:paraId="49571A7C" w14:textId="77777777" w:rsidTr="00C51F06">
        <w:tc>
          <w:tcPr>
            <w:tcW w:w="0" w:type="auto"/>
          </w:tcPr>
          <w:p w14:paraId="4251CAEB" w14:textId="2D9FEB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R4-2106291</w:t>
            </w:r>
          </w:p>
        </w:tc>
        <w:tc>
          <w:tcPr>
            <w:tcW w:w="0" w:type="auto"/>
          </w:tcPr>
          <w:p w14:paraId="56E26426" w14:textId="6B2403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switching period for V2X con-current operation</w:t>
            </w:r>
          </w:p>
        </w:tc>
        <w:tc>
          <w:tcPr>
            <w:tcW w:w="0" w:type="auto"/>
          </w:tcPr>
          <w:p w14:paraId="4628EA49" w14:textId="5FA2B0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2AB0BC40" w14:textId="7F5065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5932B2E6" w14:textId="4A55F9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0512</w:t>
            </w:r>
          </w:p>
        </w:tc>
        <w:tc>
          <w:tcPr>
            <w:tcW w:w="0" w:type="auto"/>
          </w:tcPr>
          <w:p w14:paraId="0905FE9F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605BDCD" w14:textId="5F4894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54F4979" w14:textId="7E76A4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DC2854B" w14:textId="28A321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0" w:type="auto"/>
          </w:tcPr>
          <w:p w14:paraId="1A805C06" w14:textId="15450A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</w:tr>
      <w:tr w:rsidR="00C51F06" w14:paraId="36C2FEB4" w14:textId="77777777" w:rsidTr="00C51F06">
        <w:tc>
          <w:tcPr>
            <w:tcW w:w="0" w:type="auto"/>
          </w:tcPr>
          <w:p w14:paraId="1A138071" w14:textId="71B213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R4-2106292</w:t>
            </w:r>
          </w:p>
        </w:tc>
        <w:tc>
          <w:tcPr>
            <w:tcW w:w="0" w:type="auto"/>
          </w:tcPr>
          <w:p w14:paraId="79334032" w14:textId="5798C8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switching period for V2X con-current operation</w:t>
            </w:r>
          </w:p>
        </w:tc>
        <w:tc>
          <w:tcPr>
            <w:tcW w:w="0" w:type="auto"/>
          </w:tcPr>
          <w:p w14:paraId="3E32B381" w14:textId="1B4ED4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A1D20B9" w14:textId="3A2B81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0A7D3047" w14:textId="320B2B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0513</w:t>
            </w:r>
          </w:p>
        </w:tc>
        <w:tc>
          <w:tcPr>
            <w:tcW w:w="0" w:type="auto"/>
          </w:tcPr>
          <w:p w14:paraId="7FB1C9D0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2982F57" w14:textId="71825C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35D0356" w14:textId="312411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255AED8" w14:textId="4FBBF0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0" w:type="auto"/>
          </w:tcPr>
          <w:p w14:paraId="4C215B93" w14:textId="77FDFA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</w:tr>
      <w:tr w:rsidR="00C51F06" w14:paraId="64FBA580" w14:textId="77777777" w:rsidTr="00C51F06">
        <w:tc>
          <w:tcPr>
            <w:tcW w:w="0" w:type="auto"/>
          </w:tcPr>
          <w:p w14:paraId="526F3986" w14:textId="250916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R4-2106038</w:t>
            </w:r>
          </w:p>
        </w:tc>
        <w:tc>
          <w:tcPr>
            <w:tcW w:w="0" w:type="auto"/>
          </w:tcPr>
          <w:p w14:paraId="0FFEB9ED" w14:textId="689F3E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38.101-4: Introduction of PSFCH decoding capability test for NR V2X</w:t>
            </w:r>
          </w:p>
        </w:tc>
        <w:tc>
          <w:tcPr>
            <w:tcW w:w="0" w:type="auto"/>
          </w:tcPr>
          <w:p w14:paraId="3A2F7052" w14:textId="4036F9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8F4CE9C" w14:textId="18070F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72A701D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FDDC9D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5052850" w14:textId="61FC16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1E83E28" w14:textId="1EE6C7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5A56E1B" w14:textId="16888C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5G_V2X_NRSL-Perf</w:t>
            </w:r>
          </w:p>
        </w:tc>
        <w:tc>
          <w:tcPr>
            <w:tcW w:w="0" w:type="auto"/>
          </w:tcPr>
          <w:p w14:paraId="467DD906" w14:textId="0F9230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C51F06" w14:paraId="5C3DE8E9" w14:textId="77777777" w:rsidTr="00C51F06">
        <w:tc>
          <w:tcPr>
            <w:tcW w:w="0" w:type="auto"/>
          </w:tcPr>
          <w:p w14:paraId="34492A13" w14:textId="4E1D1A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R4-2106039</w:t>
            </w:r>
          </w:p>
        </w:tc>
        <w:tc>
          <w:tcPr>
            <w:tcW w:w="0" w:type="auto"/>
          </w:tcPr>
          <w:p w14:paraId="75DFF556" w14:textId="4D96EA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38.101-4: Introduction of PSCCH/PSSCH capability test for NR V2X</w:t>
            </w:r>
          </w:p>
        </w:tc>
        <w:tc>
          <w:tcPr>
            <w:tcW w:w="0" w:type="auto"/>
          </w:tcPr>
          <w:p w14:paraId="2BD3EDAA" w14:textId="31A17D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C514B53" w14:textId="1B56E0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55C3B4A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F71EB3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661884D" w14:textId="6EF13C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6B6D28D" w14:textId="37993C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EB87098" w14:textId="0CA09D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5G_V2X_NRSL-Perf</w:t>
            </w:r>
          </w:p>
        </w:tc>
        <w:tc>
          <w:tcPr>
            <w:tcW w:w="0" w:type="auto"/>
          </w:tcPr>
          <w:p w14:paraId="64C45D58" w14:textId="08CECE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C51F06" w14:paraId="6709956D" w14:textId="77777777" w:rsidTr="00C51F06">
        <w:tc>
          <w:tcPr>
            <w:tcW w:w="0" w:type="auto"/>
          </w:tcPr>
          <w:p w14:paraId="2A8CDA79" w14:textId="75B657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R4-2106036</w:t>
            </w:r>
          </w:p>
        </w:tc>
        <w:tc>
          <w:tcPr>
            <w:tcW w:w="0" w:type="auto"/>
          </w:tcPr>
          <w:p w14:paraId="78A62CE5" w14:textId="6F359E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38.101-4: Introduction of power imbalance requirements for NR V2X.</w:t>
            </w:r>
          </w:p>
        </w:tc>
        <w:tc>
          <w:tcPr>
            <w:tcW w:w="0" w:type="auto"/>
          </w:tcPr>
          <w:p w14:paraId="1A153E56" w14:textId="7720CB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C052782" w14:textId="40259F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2CC97DE5" w14:textId="7E62C6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0173</w:t>
            </w:r>
          </w:p>
        </w:tc>
        <w:tc>
          <w:tcPr>
            <w:tcW w:w="0" w:type="auto"/>
          </w:tcPr>
          <w:p w14:paraId="48EF8199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74BA865" w14:textId="2E5F96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C87EE0E" w14:textId="242259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5C44D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EC6C74" w14:textId="54DA34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C51F06" w14:paraId="0D49862E" w14:textId="77777777" w:rsidTr="00C51F06">
        <w:tc>
          <w:tcPr>
            <w:tcW w:w="0" w:type="auto"/>
          </w:tcPr>
          <w:p w14:paraId="722366E9" w14:textId="58AD45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R4-2106802</w:t>
            </w:r>
          </w:p>
        </w:tc>
        <w:tc>
          <w:tcPr>
            <w:tcW w:w="0" w:type="auto"/>
          </w:tcPr>
          <w:p w14:paraId="532FE66A" w14:textId="0A47F2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38.101-4: Introduction of power imbalance requirements for NR V2X.</w:t>
            </w:r>
          </w:p>
        </w:tc>
        <w:tc>
          <w:tcPr>
            <w:tcW w:w="0" w:type="auto"/>
          </w:tcPr>
          <w:p w14:paraId="6FA74E64" w14:textId="053521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0774306" w14:textId="626158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7A52F7D8" w14:textId="4B7DD3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0173</w:t>
            </w:r>
          </w:p>
        </w:tc>
        <w:tc>
          <w:tcPr>
            <w:tcW w:w="0" w:type="auto"/>
          </w:tcPr>
          <w:p w14:paraId="5BFB224A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C5F49D3" w14:textId="35260C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E9FEE6D" w14:textId="0FBCE1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88AD670" w14:textId="5C13A4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5G_V2X_NRSL-Perf</w:t>
            </w:r>
          </w:p>
        </w:tc>
        <w:tc>
          <w:tcPr>
            <w:tcW w:w="0" w:type="auto"/>
          </w:tcPr>
          <w:p w14:paraId="615176DA" w14:textId="7891A3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51F06" w14:paraId="137BA8B1" w14:textId="77777777" w:rsidTr="00C51F06">
        <w:tc>
          <w:tcPr>
            <w:tcW w:w="0" w:type="auto"/>
          </w:tcPr>
          <w:p w14:paraId="46C2C695" w14:textId="0A0342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R4-2106805</w:t>
            </w:r>
          </w:p>
        </w:tc>
        <w:tc>
          <w:tcPr>
            <w:tcW w:w="0" w:type="auto"/>
          </w:tcPr>
          <w:p w14:paraId="39491AB2" w14:textId="3A191F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38.101-4: Introduction of PSFCH decoding capability test for NR V2X.</w:t>
            </w:r>
          </w:p>
        </w:tc>
        <w:tc>
          <w:tcPr>
            <w:tcW w:w="0" w:type="auto"/>
          </w:tcPr>
          <w:p w14:paraId="4491ECF7" w14:textId="70E5D6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D3C9274" w14:textId="3C54CE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07CB3400" w14:textId="1C7BA5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0174</w:t>
            </w:r>
          </w:p>
        </w:tc>
        <w:tc>
          <w:tcPr>
            <w:tcW w:w="0" w:type="auto"/>
          </w:tcPr>
          <w:p w14:paraId="19969EE5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25A8830" w14:textId="4E8B38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62780D7" w14:textId="4DFA4F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486850E" w14:textId="16DA60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5G_V2X_NRSL-Perf</w:t>
            </w:r>
          </w:p>
        </w:tc>
        <w:tc>
          <w:tcPr>
            <w:tcW w:w="0" w:type="auto"/>
          </w:tcPr>
          <w:p w14:paraId="47AB58D4" w14:textId="52AAF6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51F06" w14:paraId="59549ABB" w14:textId="77777777" w:rsidTr="00C51F06">
        <w:tc>
          <w:tcPr>
            <w:tcW w:w="0" w:type="auto"/>
          </w:tcPr>
          <w:p w14:paraId="1D77B183" w14:textId="1DC0CE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R4-2106807</w:t>
            </w:r>
          </w:p>
        </w:tc>
        <w:tc>
          <w:tcPr>
            <w:tcW w:w="0" w:type="auto"/>
          </w:tcPr>
          <w:p w14:paraId="13E1C24A" w14:textId="08ACB1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38.101-4: Introduction of PSCCH/PSSCH capability test for NR V2X.</w:t>
            </w:r>
          </w:p>
        </w:tc>
        <w:tc>
          <w:tcPr>
            <w:tcW w:w="0" w:type="auto"/>
          </w:tcPr>
          <w:p w14:paraId="56E7403D" w14:textId="6411C0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0983636" w14:textId="181E5A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6A64651F" w14:textId="5F7C2A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0175</w:t>
            </w:r>
          </w:p>
        </w:tc>
        <w:tc>
          <w:tcPr>
            <w:tcW w:w="0" w:type="auto"/>
          </w:tcPr>
          <w:p w14:paraId="2888363F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C95E7FB" w14:textId="39867F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DF13A88" w14:textId="77E8DC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A5F7601" w14:textId="3B6DB6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5G_V2X_NRSL-Perf</w:t>
            </w:r>
          </w:p>
        </w:tc>
        <w:tc>
          <w:tcPr>
            <w:tcW w:w="0" w:type="auto"/>
          </w:tcPr>
          <w:p w14:paraId="1B3EF548" w14:textId="7AFEE0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51F06" w14:paraId="6898460F" w14:textId="77777777" w:rsidTr="00C51F06">
        <w:tc>
          <w:tcPr>
            <w:tcW w:w="0" w:type="auto"/>
          </w:tcPr>
          <w:p w14:paraId="53E8AAFD" w14:textId="34C497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R4-2104870</w:t>
            </w:r>
          </w:p>
        </w:tc>
        <w:tc>
          <w:tcPr>
            <w:tcW w:w="0" w:type="auto"/>
          </w:tcPr>
          <w:p w14:paraId="1FF47D96" w14:textId="74E858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 on optimization to BS channel bandwidths and SCS per operating band (Rel-16)</w:t>
            </w:r>
          </w:p>
        </w:tc>
        <w:tc>
          <w:tcPr>
            <w:tcW w:w="0" w:type="auto"/>
          </w:tcPr>
          <w:p w14:paraId="01829686" w14:textId="108A18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9D53A8C" w14:textId="1CE61B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5433B240" w14:textId="42AAC2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0301</w:t>
            </w:r>
          </w:p>
        </w:tc>
        <w:tc>
          <w:tcPr>
            <w:tcW w:w="0" w:type="auto"/>
          </w:tcPr>
          <w:p w14:paraId="5E4A18BA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BA38710" w14:textId="2BE95E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B815571" w14:textId="32DDCF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BB7A7B8" w14:textId="026B27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6FAA053F" w14:textId="63D8DA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51F06" w14:paraId="33D14620" w14:textId="77777777" w:rsidTr="00C51F06">
        <w:tc>
          <w:tcPr>
            <w:tcW w:w="0" w:type="auto"/>
          </w:tcPr>
          <w:p w14:paraId="199F50E5" w14:textId="7E7BFD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R4-2104871</w:t>
            </w:r>
          </w:p>
        </w:tc>
        <w:tc>
          <w:tcPr>
            <w:tcW w:w="0" w:type="auto"/>
          </w:tcPr>
          <w:p w14:paraId="0FEF1964" w14:textId="75B394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 on optimization to BS channel bandwidths and SCS per operating band (Rel-17)</w:t>
            </w:r>
          </w:p>
        </w:tc>
        <w:tc>
          <w:tcPr>
            <w:tcW w:w="0" w:type="auto"/>
          </w:tcPr>
          <w:p w14:paraId="62ADCDA5" w14:textId="0543AA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0B7153F" w14:textId="0FF609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4AB6F7B7" w14:textId="6CC62F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0302</w:t>
            </w:r>
          </w:p>
        </w:tc>
        <w:tc>
          <w:tcPr>
            <w:tcW w:w="0" w:type="auto"/>
          </w:tcPr>
          <w:p w14:paraId="6849FB8C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944226A" w14:textId="0A22FE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5E946AD" w14:textId="7B9858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1493297" w14:textId="1E9935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1026993C" w14:textId="769308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51F06" w14:paraId="336D18C8" w14:textId="77777777" w:rsidTr="00C51F06">
        <w:tc>
          <w:tcPr>
            <w:tcW w:w="0" w:type="auto"/>
          </w:tcPr>
          <w:p w14:paraId="5CEAAFB7" w14:textId="7B5C84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R4-2104877</w:t>
            </w:r>
          </w:p>
        </w:tc>
        <w:tc>
          <w:tcPr>
            <w:tcW w:w="0" w:type="auto"/>
          </w:tcPr>
          <w:p w14:paraId="3263F305" w14:textId="2759C5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38.104 on optimization to BS channel bandwidths and SCS per operating band (Rel-16)</w:t>
            </w:r>
          </w:p>
        </w:tc>
        <w:tc>
          <w:tcPr>
            <w:tcW w:w="0" w:type="auto"/>
          </w:tcPr>
          <w:p w14:paraId="3F6EE41A" w14:textId="3A09CA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C3198C2" w14:textId="249BB8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35BDFFC0" w14:textId="04F8DA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0303</w:t>
            </w:r>
          </w:p>
        </w:tc>
        <w:tc>
          <w:tcPr>
            <w:tcW w:w="0" w:type="auto"/>
          </w:tcPr>
          <w:p w14:paraId="55094835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02402D4" w14:textId="59E70D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08D563B" w14:textId="100C32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931FFC2" w14:textId="3EFE0A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7E2D85A5" w14:textId="32F202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C51F06" w14:paraId="39A57023" w14:textId="77777777" w:rsidTr="00C51F06">
        <w:tc>
          <w:tcPr>
            <w:tcW w:w="0" w:type="auto"/>
          </w:tcPr>
          <w:p w14:paraId="103D1423" w14:textId="1ACBB2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R4-2104824</w:t>
            </w:r>
          </w:p>
        </w:tc>
        <w:tc>
          <w:tcPr>
            <w:tcW w:w="0" w:type="auto"/>
          </w:tcPr>
          <w:p w14:paraId="123A2F9A" w14:textId="1386E7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reference cell availability for NR-U R16</w:t>
            </w:r>
          </w:p>
        </w:tc>
        <w:tc>
          <w:tcPr>
            <w:tcW w:w="0" w:type="auto"/>
          </w:tcPr>
          <w:p w14:paraId="5D40D2DA" w14:textId="396D6A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AE5DFF9" w14:textId="35A45A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FCE00B6" w14:textId="7D2B27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1802</w:t>
            </w:r>
          </w:p>
        </w:tc>
        <w:tc>
          <w:tcPr>
            <w:tcW w:w="0" w:type="auto"/>
          </w:tcPr>
          <w:p w14:paraId="1CFE3B3C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0331CAD" w14:textId="7B938C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3DFF550" w14:textId="6674D0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1D2B715" w14:textId="2A7141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6BC6833B" w14:textId="55EFB5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51F06" w14:paraId="0F011AB4" w14:textId="77777777" w:rsidTr="00C51F06">
        <w:tc>
          <w:tcPr>
            <w:tcW w:w="0" w:type="auto"/>
          </w:tcPr>
          <w:p w14:paraId="2AFE0711" w14:textId="386A21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R4-2104825</w:t>
            </w:r>
          </w:p>
        </w:tc>
        <w:tc>
          <w:tcPr>
            <w:tcW w:w="0" w:type="auto"/>
          </w:tcPr>
          <w:p w14:paraId="6E61E2DA" w14:textId="5A8538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reference cell availability for NR-U R17</w:t>
            </w:r>
          </w:p>
        </w:tc>
        <w:tc>
          <w:tcPr>
            <w:tcW w:w="0" w:type="auto"/>
          </w:tcPr>
          <w:p w14:paraId="3C48B091" w14:textId="43D317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BAA8FC1" w14:textId="1448AC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959BA39" w14:textId="42FC11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1803</w:t>
            </w:r>
          </w:p>
        </w:tc>
        <w:tc>
          <w:tcPr>
            <w:tcW w:w="0" w:type="auto"/>
          </w:tcPr>
          <w:p w14:paraId="324A181D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F8BF097" w14:textId="5B2567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699CBD1" w14:textId="4508F0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52CC72D" w14:textId="03017B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41E1D04E" w14:textId="6AE46B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51F06" w14:paraId="430B1CBA" w14:textId="77777777" w:rsidTr="00C51F06">
        <w:tc>
          <w:tcPr>
            <w:tcW w:w="0" w:type="auto"/>
          </w:tcPr>
          <w:p w14:paraId="6C4E54C1" w14:textId="1C59DD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R4-2104827</w:t>
            </w:r>
          </w:p>
        </w:tc>
        <w:tc>
          <w:tcPr>
            <w:tcW w:w="0" w:type="auto"/>
          </w:tcPr>
          <w:p w14:paraId="141671BE" w14:textId="3E80CD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activation requirement for NR-U R16</w:t>
            </w:r>
          </w:p>
        </w:tc>
        <w:tc>
          <w:tcPr>
            <w:tcW w:w="0" w:type="auto"/>
          </w:tcPr>
          <w:p w14:paraId="3C1642CA" w14:textId="6E50DD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D0D2523" w14:textId="2F50A7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C567CD1" w14:textId="44479F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1804</w:t>
            </w:r>
          </w:p>
        </w:tc>
        <w:tc>
          <w:tcPr>
            <w:tcW w:w="0" w:type="auto"/>
          </w:tcPr>
          <w:p w14:paraId="5CFF343E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58411F4" w14:textId="0AAF2D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6B198E6" w14:textId="7D78AE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643B8E7" w14:textId="19BFBE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3F192772" w14:textId="6C011A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51F06" w14:paraId="594DC083" w14:textId="77777777" w:rsidTr="00C51F06">
        <w:tc>
          <w:tcPr>
            <w:tcW w:w="0" w:type="auto"/>
          </w:tcPr>
          <w:p w14:paraId="13D6E751" w14:textId="16DF35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R4-2104828</w:t>
            </w:r>
          </w:p>
        </w:tc>
        <w:tc>
          <w:tcPr>
            <w:tcW w:w="0" w:type="auto"/>
          </w:tcPr>
          <w:p w14:paraId="3674BE28" w14:textId="0C1786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activation requirement for NR-U R17</w:t>
            </w:r>
          </w:p>
        </w:tc>
        <w:tc>
          <w:tcPr>
            <w:tcW w:w="0" w:type="auto"/>
          </w:tcPr>
          <w:p w14:paraId="37AFD30F" w14:textId="7D9828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F40A7B6" w14:textId="5160E4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E6ED2FA" w14:textId="0D3B76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1805</w:t>
            </w:r>
          </w:p>
        </w:tc>
        <w:tc>
          <w:tcPr>
            <w:tcW w:w="0" w:type="auto"/>
          </w:tcPr>
          <w:p w14:paraId="1CA07CFD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3E7CA47" w14:textId="3D4C1E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E47F3DC" w14:textId="2C497D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963389B" w14:textId="1A68EF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5E7F6B8C" w14:textId="46C59F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51F06" w14:paraId="1CB32A1F" w14:textId="77777777" w:rsidTr="00C51F06">
        <w:tc>
          <w:tcPr>
            <w:tcW w:w="0" w:type="auto"/>
          </w:tcPr>
          <w:p w14:paraId="1162B4A3" w14:textId="2063A2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R4-2104466</w:t>
            </w:r>
          </w:p>
        </w:tc>
        <w:tc>
          <w:tcPr>
            <w:tcW w:w="0" w:type="auto"/>
          </w:tcPr>
          <w:p w14:paraId="12B887B1" w14:textId="2964C8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Tx spurious limits for co-existence and co-location with of NR-based access to unlicensed spectrum (NR-U)</w:t>
            </w:r>
          </w:p>
        </w:tc>
        <w:tc>
          <w:tcPr>
            <w:tcW w:w="0" w:type="auto"/>
          </w:tcPr>
          <w:p w14:paraId="4C3A46CD" w14:textId="1A716C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2BAF478" w14:textId="0C631E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0941A32C" w14:textId="51A0DB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0315</w:t>
            </w:r>
          </w:p>
        </w:tc>
        <w:tc>
          <w:tcPr>
            <w:tcW w:w="0" w:type="auto"/>
          </w:tcPr>
          <w:p w14:paraId="361D80F6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4E93D21" w14:textId="2302B6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2DAD3B6" w14:textId="3A0F45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FF8B3DA" w14:textId="76D9CB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431877A7" w14:textId="1C6AB3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51F06" w14:paraId="3B48D79C" w14:textId="77777777" w:rsidTr="00C51F06">
        <w:tc>
          <w:tcPr>
            <w:tcW w:w="0" w:type="auto"/>
          </w:tcPr>
          <w:p w14:paraId="4117983C" w14:textId="748452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R4-2104467</w:t>
            </w:r>
          </w:p>
        </w:tc>
        <w:tc>
          <w:tcPr>
            <w:tcW w:w="0" w:type="auto"/>
          </w:tcPr>
          <w:p w14:paraId="4137FCC1" w14:textId="136419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Tx spurious limits for co-existence and co-location with of NR-based access to unlicensed spectrum (NR-U)</w:t>
            </w:r>
          </w:p>
        </w:tc>
        <w:tc>
          <w:tcPr>
            <w:tcW w:w="0" w:type="auto"/>
          </w:tcPr>
          <w:p w14:paraId="1BE8527B" w14:textId="0226AF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AB0EE68" w14:textId="213657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30B6EEB0" w14:textId="3CC5DB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0316</w:t>
            </w:r>
          </w:p>
        </w:tc>
        <w:tc>
          <w:tcPr>
            <w:tcW w:w="0" w:type="auto"/>
          </w:tcPr>
          <w:p w14:paraId="74EFA6C8" w14:textId="77777777" w:rsidR="00C51F06" w:rsidRPr="00C51F06" w:rsidRDefault="00C51F06" w:rsidP="00C51F06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8DE467C" w14:textId="0D877B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242D863" w14:textId="21A6C47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97449E6" w14:textId="15CBEF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4D43C0D0" w14:textId="4BB025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</w:tbl>
    <w:p w14:paraId="0AD7A5E0" w14:textId="77777777" w:rsidR="00C51F06" w:rsidRDefault="00C51F06" w:rsidP="00C51F06"/>
    <w:p w14:paraId="5BB095A5" w14:textId="77777777" w:rsidR="00C51F06" w:rsidRDefault="00C51F06" w:rsidP="00C51F06">
      <w:pPr>
        <w:pStyle w:val="Heading2"/>
      </w:pPr>
      <w:r>
        <w:br w:type="page"/>
      </w:r>
      <w:r>
        <w:lastRenderedPageBreak/>
        <w:t>Annex C: Lists of liaisons</w:t>
      </w:r>
    </w:p>
    <w:p w14:paraId="15096EA5" w14:textId="77777777" w:rsidR="00C51F06" w:rsidRDefault="00C51F06" w:rsidP="00C51F06">
      <w:pPr>
        <w:pStyle w:val="Heading3"/>
      </w:pPr>
      <w:r>
        <w:t>C1: Incoming liaison statements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966"/>
        <w:gridCol w:w="4713"/>
        <w:gridCol w:w="905"/>
        <w:gridCol w:w="967"/>
        <w:gridCol w:w="1207"/>
      </w:tblGrid>
      <w:tr w:rsidR="00C51F06" w14:paraId="1115A4C1" w14:textId="77777777" w:rsidTr="00C51F06">
        <w:tc>
          <w:tcPr>
            <w:tcW w:w="0" w:type="auto"/>
          </w:tcPr>
          <w:p w14:paraId="3895A3EA" w14:textId="065E3A1D" w:rsidR="00C51F06" w:rsidRDefault="00C51F06" w:rsidP="00C51F06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5FBE0C57" w14:textId="67E80E46" w:rsidR="00C51F06" w:rsidRDefault="00C51F06" w:rsidP="00C51F06">
            <w:pPr>
              <w:pStyle w:val="TAH"/>
            </w:pPr>
            <w:r>
              <w:t>Original</w:t>
            </w:r>
          </w:p>
        </w:tc>
        <w:tc>
          <w:tcPr>
            <w:tcW w:w="0" w:type="auto"/>
          </w:tcPr>
          <w:p w14:paraId="18EC58A0" w14:textId="4C7885EB" w:rsidR="00C51F06" w:rsidRDefault="00C51F06" w:rsidP="00C51F06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3E109EA2" w14:textId="46B67731" w:rsidR="00C51F06" w:rsidRDefault="00C51F06" w:rsidP="00C51F06">
            <w:pPr>
              <w:pStyle w:val="TAH"/>
            </w:pPr>
            <w:r>
              <w:t>From</w:t>
            </w:r>
          </w:p>
        </w:tc>
        <w:tc>
          <w:tcPr>
            <w:tcW w:w="0" w:type="auto"/>
          </w:tcPr>
          <w:p w14:paraId="1EA282A6" w14:textId="61075F13" w:rsidR="00C51F06" w:rsidRDefault="00C51F06" w:rsidP="00C51F06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14:paraId="5B7ACCF4" w14:textId="72D758A8" w:rsidR="00C51F06" w:rsidRDefault="00C51F06" w:rsidP="00C51F06">
            <w:pPr>
              <w:pStyle w:val="TAH"/>
            </w:pPr>
            <w:r>
              <w:t>Reply TDoc</w:t>
            </w:r>
          </w:p>
        </w:tc>
      </w:tr>
      <w:tr w:rsidR="00C51F06" w14:paraId="2B71820B" w14:textId="77777777" w:rsidTr="00C51F06">
        <w:tc>
          <w:tcPr>
            <w:tcW w:w="0" w:type="auto"/>
          </w:tcPr>
          <w:p w14:paraId="1397E854" w14:textId="3C96B5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R4-2104438</w:t>
            </w:r>
          </w:p>
        </w:tc>
        <w:tc>
          <w:tcPr>
            <w:tcW w:w="0" w:type="auto"/>
          </w:tcPr>
          <w:p w14:paraId="45B897B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A0051E" w14:textId="7CC8DF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Spurious emission limits for AAS BS in 6.425 – 7.125 GHz and 10-10.5 GHz</w:t>
            </w:r>
          </w:p>
        </w:tc>
        <w:tc>
          <w:tcPr>
            <w:tcW w:w="0" w:type="auto"/>
          </w:tcPr>
          <w:p w14:paraId="76F122FE" w14:textId="412F1D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CEPT ECC PT1</w:t>
            </w:r>
          </w:p>
        </w:tc>
        <w:tc>
          <w:tcPr>
            <w:tcW w:w="0" w:type="auto"/>
          </w:tcPr>
          <w:p w14:paraId="1BD854F9" w14:textId="479721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40A11C" w14:textId="0BFC92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7A8F963B" w14:textId="77777777" w:rsidTr="00C51F06">
        <w:tc>
          <w:tcPr>
            <w:tcW w:w="0" w:type="auto"/>
          </w:tcPr>
          <w:p w14:paraId="01DD6FF3" w14:textId="718349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R4-2104440</w:t>
            </w:r>
          </w:p>
        </w:tc>
        <w:tc>
          <w:tcPr>
            <w:tcW w:w="0" w:type="auto"/>
          </w:tcPr>
          <w:p w14:paraId="271C7494" w14:textId="549915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R4-2009167</w:t>
            </w:r>
          </w:p>
        </w:tc>
        <w:tc>
          <w:tcPr>
            <w:tcW w:w="0" w:type="auto"/>
          </w:tcPr>
          <w:p w14:paraId="09B10732" w14:textId="0FDA0D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CSI-RS only beam correspondence</w:t>
            </w:r>
          </w:p>
        </w:tc>
        <w:tc>
          <w:tcPr>
            <w:tcW w:w="0" w:type="auto"/>
          </w:tcPr>
          <w:p w14:paraId="676DC0D5" w14:textId="3B38CD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88BAA01" w14:textId="0D3BB9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05E785" w14:textId="47369B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08836244" w14:textId="77777777" w:rsidTr="00C51F06">
        <w:tc>
          <w:tcPr>
            <w:tcW w:w="0" w:type="auto"/>
          </w:tcPr>
          <w:p w14:paraId="0E041401" w14:textId="335D85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R4-2104442</w:t>
            </w:r>
          </w:p>
        </w:tc>
        <w:tc>
          <w:tcPr>
            <w:tcW w:w="0" w:type="auto"/>
          </w:tcPr>
          <w:p w14:paraId="4D80100D" w14:textId="25E96E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R4-2016849</w:t>
            </w:r>
          </w:p>
        </w:tc>
        <w:tc>
          <w:tcPr>
            <w:tcW w:w="0" w:type="auto"/>
          </w:tcPr>
          <w:p w14:paraId="44F4AA93" w14:textId="075199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Rel-16 updated RAN4 UE features lists for LTE and NR</w:t>
            </w:r>
          </w:p>
        </w:tc>
        <w:tc>
          <w:tcPr>
            <w:tcW w:w="0" w:type="auto"/>
          </w:tcPr>
          <w:p w14:paraId="794099CC" w14:textId="607F37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E59237E" w14:textId="0B8452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B36054" w14:textId="6E62BB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19446FA7" w14:textId="77777777" w:rsidTr="00C51F06">
        <w:tc>
          <w:tcPr>
            <w:tcW w:w="0" w:type="auto"/>
          </w:tcPr>
          <w:p w14:paraId="15618CC9" w14:textId="717C23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R4-2104443</w:t>
            </w:r>
          </w:p>
        </w:tc>
        <w:tc>
          <w:tcPr>
            <w:tcW w:w="0" w:type="auto"/>
          </w:tcPr>
          <w:p w14:paraId="5A62BE7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315444" w14:textId="426C8F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updated Rel-16 RAN1 UE features lists for NR after RAN1#104-e</w:t>
            </w:r>
          </w:p>
        </w:tc>
        <w:tc>
          <w:tcPr>
            <w:tcW w:w="0" w:type="auto"/>
          </w:tcPr>
          <w:p w14:paraId="147A6C4E" w14:textId="59C7DD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7999745" w14:textId="6381F1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4D0EFB" w14:textId="0B26E2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58B2AC66" w14:textId="77777777" w:rsidTr="00C51F06">
        <w:tc>
          <w:tcPr>
            <w:tcW w:w="0" w:type="auto"/>
          </w:tcPr>
          <w:p w14:paraId="5D926646" w14:textId="598CBD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R4-2104444</w:t>
            </w:r>
          </w:p>
        </w:tc>
        <w:tc>
          <w:tcPr>
            <w:tcW w:w="0" w:type="auto"/>
          </w:tcPr>
          <w:p w14:paraId="546A84E3" w14:textId="0741D4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R4-2017381</w:t>
            </w:r>
          </w:p>
        </w:tc>
        <w:tc>
          <w:tcPr>
            <w:tcW w:w="0" w:type="auto"/>
          </w:tcPr>
          <w:p w14:paraId="1578E32A" w14:textId="03867B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measuring CSI-RS during SCell activation</w:t>
            </w:r>
          </w:p>
        </w:tc>
        <w:tc>
          <w:tcPr>
            <w:tcW w:w="0" w:type="auto"/>
          </w:tcPr>
          <w:p w14:paraId="59AF8EE9" w14:textId="593CCF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F0A5384" w14:textId="0D040B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32C4C0" w14:textId="6F42D1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45C330AA" w14:textId="77777777" w:rsidTr="00C51F06">
        <w:tc>
          <w:tcPr>
            <w:tcW w:w="0" w:type="auto"/>
          </w:tcPr>
          <w:p w14:paraId="731D64FD" w14:textId="6C2ECC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R4-2104445</w:t>
            </w:r>
          </w:p>
        </w:tc>
        <w:tc>
          <w:tcPr>
            <w:tcW w:w="0" w:type="auto"/>
          </w:tcPr>
          <w:p w14:paraId="49B83858" w14:textId="5A771D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R4-2017329</w:t>
            </w:r>
          </w:p>
        </w:tc>
        <w:tc>
          <w:tcPr>
            <w:tcW w:w="0" w:type="auto"/>
          </w:tcPr>
          <w:p w14:paraId="3B565A51" w14:textId="26A8D7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TCI state indication at Direct SCell activation</w:t>
            </w:r>
          </w:p>
        </w:tc>
        <w:tc>
          <w:tcPr>
            <w:tcW w:w="0" w:type="auto"/>
          </w:tcPr>
          <w:p w14:paraId="7AD3A0CD" w14:textId="366C4B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23CCCE56" w14:textId="738777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148872" w14:textId="2F0064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6846E37C" w14:textId="77777777" w:rsidTr="00C51F06">
        <w:tc>
          <w:tcPr>
            <w:tcW w:w="0" w:type="auto"/>
          </w:tcPr>
          <w:p w14:paraId="3E8749C9" w14:textId="0291E8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R4-2104446</w:t>
            </w:r>
          </w:p>
        </w:tc>
        <w:tc>
          <w:tcPr>
            <w:tcW w:w="0" w:type="auto"/>
          </w:tcPr>
          <w:p w14:paraId="6726886C" w14:textId="3291A2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R4-2017839</w:t>
            </w:r>
          </w:p>
        </w:tc>
        <w:tc>
          <w:tcPr>
            <w:tcW w:w="0" w:type="auto"/>
          </w:tcPr>
          <w:p w14:paraId="4C4C805C" w14:textId="18181D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SL switching priority</w:t>
            </w:r>
          </w:p>
        </w:tc>
        <w:tc>
          <w:tcPr>
            <w:tcW w:w="0" w:type="auto"/>
          </w:tcPr>
          <w:p w14:paraId="2DE51D31" w14:textId="70281F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99DBD7D" w14:textId="4E3F3C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7B3256" w14:textId="6AF69E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067012DB" w14:textId="77777777" w:rsidTr="00C51F06">
        <w:tc>
          <w:tcPr>
            <w:tcW w:w="0" w:type="auto"/>
          </w:tcPr>
          <w:p w14:paraId="22E19E29" w14:textId="149015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R4-2104447</w:t>
            </w:r>
          </w:p>
        </w:tc>
        <w:tc>
          <w:tcPr>
            <w:tcW w:w="0" w:type="auto"/>
          </w:tcPr>
          <w:p w14:paraId="447D601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DC19FD" w14:textId="768393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uplink Tx switching</w:t>
            </w:r>
          </w:p>
        </w:tc>
        <w:tc>
          <w:tcPr>
            <w:tcW w:w="0" w:type="auto"/>
          </w:tcPr>
          <w:p w14:paraId="4EDDCB43" w14:textId="30C217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2DCBA6B4" w14:textId="21009F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C7074D" w14:textId="2FE361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53248861" w14:textId="77777777" w:rsidTr="00C51F06">
        <w:tc>
          <w:tcPr>
            <w:tcW w:w="0" w:type="auto"/>
          </w:tcPr>
          <w:p w14:paraId="505669D5" w14:textId="3B90CE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R4-2104448</w:t>
            </w:r>
          </w:p>
        </w:tc>
        <w:tc>
          <w:tcPr>
            <w:tcW w:w="0" w:type="auto"/>
          </w:tcPr>
          <w:p w14:paraId="1E26DDC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170D7C" w14:textId="3D3E8A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Introduction of DL 1024QAM for NR</w:t>
            </w:r>
          </w:p>
        </w:tc>
        <w:tc>
          <w:tcPr>
            <w:tcW w:w="0" w:type="auto"/>
          </w:tcPr>
          <w:p w14:paraId="136D20FF" w14:textId="235E4F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C978D09" w14:textId="74115B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0A672A" w14:textId="58E0CC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2E923950" w14:textId="77777777" w:rsidTr="00C51F06">
        <w:tc>
          <w:tcPr>
            <w:tcW w:w="0" w:type="auto"/>
          </w:tcPr>
          <w:p w14:paraId="7764DE15" w14:textId="3AAD76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R4-2104449</w:t>
            </w:r>
          </w:p>
        </w:tc>
        <w:tc>
          <w:tcPr>
            <w:tcW w:w="0" w:type="auto"/>
          </w:tcPr>
          <w:p w14:paraId="73A8D14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72529D" w14:textId="2BA6D3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maximum/minimum channel bandwidth and channelization for NR operation in 52.6 to 71 GHz</w:t>
            </w:r>
          </w:p>
        </w:tc>
        <w:tc>
          <w:tcPr>
            <w:tcW w:w="0" w:type="auto"/>
          </w:tcPr>
          <w:p w14:paraId="72D80A34" w14:textId="3A0FA3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50C5D6E" w14:textId="0500D5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693E92" w14:textId="0BFCDB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772180DB" w14:textId="77777777" w:rsidTr="00C51F06">
        <w:tc>
          <w:tcPr>
            <w:tcW w:w="0" w:type="auto"/>
          </w:tcPr>
          <w:p w14:paraId="1AEA3F5F" w14:textId="5B593B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R4-2104450</w:t>
            </w:r>
          </w:p>
        </w:tc>
        <w:tc>
          <w:tcPr>
            <w:tcW w:w="0" w:type="auto"/>
          </w:tcPr>
          <w:p w14:paraId="278DD76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8D9DF5" w14:textId="09583D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Half-duplex FDD switching time for RedCap UE</w:t>
            </w:r>
          </w:p>
        </w:tc>
        <w:tc>
          <w:tcPr>
            <w:tcW w:w="0" w:type="auto"/>
          </w:tcPr>
          <w:p w14:paraId="5EF16611" w14:textId="193E43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DE57E81" w14:textId="04BA34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32FD06" w14:textId="7687A5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281CC6C2" w14:textId="77777777" w:rsidTr="00C51F06">
        <w:tc>
          <w:tcPr>
            <w:tcW w:w="0" w:type="auto"/>
          </w:tcPr>
          <w:p w14:paraId="1824907F" w14:textId="7301D2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R4-2104451</w:t>
            </w:r>
          </w:p>
        </w:tc>
        <w:tc>
          <w:tcPr>
            <w:tcW w:w="0" w:type="auto"/>
          </w:tcPr>
          <w:p w14:paraId="4DC8174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32C389" w14:textId="27FBF4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beam switching gap for 60 GHz band</w:t>
            </w:r>
          </w:p>
        </w:tc>
        <w:tc>
          <w:tcPr>
            <w:tcW w:w="0" w:type="auto"/>
          </w:tcPr>
          <w:p w14:paraId="06841B17" w14:textId="07D792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50FFD4D" w14:textId="7420D2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753270" w14:textId="2A3852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553B9B93" w14:textId="77777777" w:rsidTr="00C51F06">
        <w:tc>
          <w:tcPr>
            <w:tcW w:w="0" w:type="auto"/>
          </w:tcPr>
          <w:p w14:paraId="34DFA626" w14:textId="6ACC39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R4-2104452</w:t>
            </w:r>
          </w:p>
        </w:tc>
        <w:tc>
          <w:tcPr>
            <w:tcW w:w="0" w:type="auto"/>
          </w:tcPr>
          <w:p w14:paraId="02F5D30E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AE6BFF" w14:textId="37D09B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Agreements Pertaining to L1/L2-Centric Inter-Cell Mobility</w:t>
            </w:r>
          </w:p>
        </w:tc>
        <w:tc>
          <w:tcPr>
            <w:tcW w:w="0" w:type="auto"/>
          </w:tcPr>
          <w:p w14:paraId="5D71DA0C" w14:textId="58F4BB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3C6E8FB" w14:textId="3FD346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E4D13B" w14:textId="2741E5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3B277E91" w14:textId="77777777" w:rsidTr="00C51F06">
        <w:tc>
          <w:tcPr>
            <w:tcW w:w="0" w:type="auto"/>
          </w:tcPr>
          <w:p w14:paraId="48716A14" w14:textId="752F56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R4-2104453</w:t>
            </w:r>
          </w:p>
        </w:tc>
        <w:tc>
          <w:tcPr>
            <w:tcW w:w="0" w:type="auto"/>
          </w:tcPr>
          <w:p w14:paraId="41FF6E9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424ADA" w14:textId="340F52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UE transmit timing error</w:t>
            </w:r>
          </w:p>
        </w:tc>
        <w:tc>
          <w:tcPr>
            <w:tcW w:w="0" w:type="auto"/>
          </w:tcPr>
          <w:p w14:paraId="2D3E8FA6" w14:textId="4AEAE8C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4198FEC" w14:textId="30F154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B3288C" w14:textId="354607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2191A7B7" w14:textId="77777777" w:rsidTr="00C51F06">
        <w:tc>
          <w:tcPr>
            <w:tcW w:w="0" w:type="auto"/>
          </w:tcPr>
          <w:p w14:paraId="0302E419" w14:textId="6BDBDE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R4-2104455</w:t>
            </w:r>
          </w:p>
        </w:tc>
        <w:tc>
          <w:tcPr>
            <w:tcW w:w="0" w:type="auto"/>
          </w:tcPr>
          <w:p w14:paraId="20F53FD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9DF942" w14:textId="6D0288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TCI State Update for L1/L2-Centric Inter-Cell Mobility</w:t>
            </w:r>
          </w:p>
        </w:tc>
        <w:tc>
          <w:tcPr>
            <w:tcW w:w="0" w:type="auto"/>
          </w:tcPr>
          <w:p w14:paraId="767062FE" w14:textId="1532CF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0929A97" w14:textId="5941F0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41777C" w14:textId="51B03B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4BD4A4CE" w14:textId="77777777" w:rsidTr="00C51F06">
        <w:tc>
          <w:tcPr>
            <w:tcW w:w="0" w:type="auto"/>
          </w:tcPr>
          <w:p w14:paraId="7C8FEBF3" w14:textId="37C355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R4-2104462</w:t>
            </w:r>
          </w:p>
        </w:tc>
        <w:tc>
          <w:tcPr>
            <w:tcW w:w="0" w:type="auto"/>
          </w:tcPr>
          <w:p w14:paraId="385BBEE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B7F7BE" w14:textId="5BABEB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NTN UL time and frequency synchronization requirements</w:t>
            </w:r>
          </w:p>
        </w:tc>
        <w:tc>
          <w:tcPr>
            <w:tcW w:w="0" w:type="auto"/>
          </w:tcPr>
          <w:p w14:paraId="56A7FA9B" w14:textId="6D7C0B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545EA33" w14:textId="4AC3EA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364A7E" w14:textId="590042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07A181EC" w14:textId="77777777" w:rsidTr="00C51F06">
        <w:tc>
          <w:tcPr>
            <w:tcW w:w="0" w:type="auto"/>
          </w:tcPr>
          <w:p w14:paraId="201DBB23" w14:textId="5A0200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R4-2104463</w:t>
            </w:r>
          </w:p>
        </w:tc>
        <w:tc>
          <w:tcPr>
            <w:tcW w:w="0" w:type="auto"/>
          </w:tcPr>
          <w:p w14:paraId="2FA0F59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F9C34C" w14:textId="19C880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nominal channel spacing calculation for two carriers at band n41 with 40MHz and 80MHz channel bandwidths</w:t>
            </w:r>
          </w:p>
        </w:tc>
        <w:tc>
          <w:tcPr>
            <w:tcW w:w="0" w:type="auto"/>
          </w:tcPr>
          <w:p w14:paraId="24C60B9C" w14:textId="3BF6E5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5CB820B5" w14:textId="09C5A2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CBB312" w14:textId="7E07BC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6B740FB1" w14:textId="77777777" w:rsidTr="00C51F06">
        <w:tc>
          <w:tcPr>
            <w:tcW w:w="0" w:type="auto"/>
          </w:tcPr>
          <w:p w14:paraId="0315FCAB" w14:textId="5E8AE3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R4-2104470</w:t>
            </w:r>
          </w:p>
        </w:tc>
        <w:tc>
          <w:tcPr>
            <w:tcW w:w="0" w:type="auto"/>
          </w:tcPr>
          <w:p w14:paraId="7D8AEB2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6B6E57" w14:textId="114B41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exception requirements for Intermodulation due to Dual uplink (IMD)</w:t>
            </w:r>
          </w:p>
        </w:tc>
        <w:tc>
          <w:tcPr>
            <w:tcW w:w="0" w:type="auto"/>
          </w:tcPr>
          <w:p w14:paraId="1574DB3F" w14:textId="0F17C7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3F0BB8FC" w14:textId="1E5ED1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C45EC2" w14:textId="36A390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61421801" w14:textId="77777777" w:rsidTr="00C51F06">
        <w:tc>
          <w:tcPr>
            <w:tcW w:w="0" w:type="auto"/>
          </w:tcPr>
          <w:p w14:paraId="66A8FE5B" w14:textId="3F9FCF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R4-2104471</w:t>
            </w:r>
          </w:p>
        </w:tc>
        <w:tc>
          <w:tcPr>
            <w:tcW w:w="0" w:type="auto"/>
          </w:tcPr>
          <w:p w14:paraId="7C32E57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98E79B" w14:textId="70DFCC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minimum requirements for Transmit ON/OFF time mask in UL MIMO FR1</w:t>
            </w:r>
          </w:p>
        </w:tc>
        <w:tc>
          <w:tcPr>
            <w:tcW w:w="0" w:type="auto"/>
          </w:tcPr>
          <w:p w14:paraId="4FFA1121" w14:textId="54BDF8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47700770" w14:textId="16E0F3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DA3578" w14:textId="4EDC9A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1B0DCB63" w14:textId="77777777" w:rsidTr="00C51F06">
        <w:tc>
          <w:tcPr>
            <w:tcW w:w="0" w:type="auto"/>
          </w:tcPr>
          <w:p w14:paraId="290CF151" w14:textId="7B4045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R4-2104472</w:t>
            </w:r>
          </w:p>
        </w:tc>
        <w:tc>
          <w:tcPr>
            <w:tcW w:w="0" w:type="auto"/>
          </w:tcPr>
          <w:p w14:paraId="7092720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2EAE26" w14:textId="6BB20E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questions to RAN WGs on dual Radio UE (2Rx/2Tx or 2Rx/1Tx) support for simultaneous communication with both SNPN and PLMN</w:t>
            </w:r>
          </w:p>
        </w:tc>
        <w:tc>
          <w:tcPr>
            <w:tcW w:w="0" w:type="auto"/>
          </w:tcPr>
          <w:p w14:paraId="42DBB5A8" w14:textId="28D0E5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1D4BD4F" w14:textId="70F3F5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6F39EB" w14:textId="5A1BB5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2434DFE4" w14:textId="77777777" w:rsidTr="00C51F06">
        <w:tc>
          <w:tcPr>
            <w:tcW w:w="0" w:type="auto"/>
          </w:tcPr>
          <w:p w14:paraId="627B09E3" w14:textId="1B7E03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R4-2104473</w:t>
            </w:r>
          </w:p>
        </w:tc>
        <w:tc>
          <w:tcPr>
            <w:tcW w:w="0" w:type="auto"/>
          </w:tcPr>
          <w:p w14:paraId="253736C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3D9762" w14:textId="4C46C4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Use of Inclusive Language in 3GPP</w:t>
            </w:r>
          </w:p>
        </w:tc>
        <w:tc>
          <w:tcPr>
            <w:tcW w:w="0" w:type="auto"/>
          </w:tcPr>
          <w:p w14:paraId="1FE566B1" w14:textId="51F92B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EA150D8" w14:textId="5F168D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A73F51" w14:textId="7F3A35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57398A8E" w14:textId="77777777" w:rsidTr="00C51F06">
        <w:tc>
          <w:tcPr>
            <w:tcW w:w="0" w:type="auto"/>
          </w:tcPr>
          <w:p w14:paraId="72A695C3" w14:textId="55853D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R4-2104474</w:t>
            </w:r>
          </w:p>
        </w:tc>
        <w:tc>
          <w:tcPr>
            <w:tcW w:w="0" w:type="auto"/>
          </w:tcPr>
          <w:p w14:paraId="7BCC48E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14E76E" w14:textId="738709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neighbour cell measurement in NB-IoT RRC_CONNECTED state</w:t>
            </w:r>
          </w:p>
        </w:tc>
        <w:tc>
          <w:tcPr>
            <w:tcW w:w="0" w:type="auto"/>
          </w:tcPr>
          <w:p w14:paraId="27FF655E" w14:textId="1E7637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BE08B09" w14:textId="384163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42A17A" w14:textId="3F9D6A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1D807395" w14:textId="77777777" w:rsidTr="00C51F06">
        <w:tc>
          <w:tcPr>
            <w:tcW w:w="0" w:type="auto"/>
          </w:tcPr>
          <w:p w14:paraId="5AFB1040" w14:textId="63DED0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R4-2104475</w:t>
            </w:r>
          </w:p>
        </w:tc>
        <w:tc>
          <w:tcPr>
            <w:tcW w:w="0" w:type="auto"/>
          </w:tcPr>
          <w:p w14:paraId="6CAB5372" w14:textId="75F95E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R4-2016817</w:t>
            </w:r>
          </w:p>
        </w:tc>
        <w:tc>
          <w:tcPr>
            <w:tcW w:w="0" w:type="auto"/>
          </w:tcPr>
          <w:p w14:paraId="03AD2159" w14:textId="7AA5C8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DC location reporting for intra-band UL CA</w:t>
            </w:r>
          </w:p>
        </w:tc>
        <w:tc>
          <w:tcPr>
            <w:tcW w:w="0" w:type="auto"/>
          </w:tcPr>
          <w:p w14:paraId="23E4FA39" w14:textId="450A22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22601A9A" w14:textId="30D5C6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E93AC5" w14:textId="142DA9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07C6B69F" w14:textId="77777777" w:rsidTr="00C51F06">
        <w:tc>
          <w:tcPr>
            <w:tcW w:w="0" w:type="auto"/>
          </w:tcPr>
          <w:p w14:paraId="21ACA888" w14:textId="6D58B9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R4-2104476</w:t>
            </w:r>
          </w:p>
        </w:tc>
        <w:tc>
          <w:tcPr>
            <w:tcW w:w="0" w:type="auto"/>
          </w:tcPr>
          <w:p w14:paraId="77CA2B57" w14:textId="7FCA44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R4-2017803</w:t>
            </w:r>
          </w:p>
        </w:tc>
        <w:tc>
          <w:tcPr>
            <w:tcW w:w="0" w:type="auto"/>
          </w:tcPr>
          <w:p w14:paraId="21EDAE51" w14:textId="0DA62D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Rel-16 mandatory RRM requirements</w:t>
            </w:r>
          </w:p>
        </w:tc>
        <w:tc>
          <w:tcPr>
            <w:tcW w:w="0" w:type="auto"/>
          </w:tcPr>
          <w:p w14:paraId="3645257B" w14:textId="3B30D3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5BBA12D" w14:textId="5B3FEB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22E562" w14:textId="3E28CF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5210D10A" w14:textId="77777777" w:rsidTr="00C51F06">
        <w:tc>
          <w:tcPr>
            <w:tcW w:w="0" w:type="auto"/>
          </w:tcPr>
          <w:p w14:paraId="06B00C7F" w14:textId="6A3050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R4-2104477</w:t>
            </w:r>
          </w:p>
        </w:tc>
        <w:tc>
          <w:tcPr>
            <w:tcW w:w="0" w:type="auto"/>
          </w:tcPr>
          <w:p w14:paraId="2ADC25DA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A4DB22" w14:textId="5A7F30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RRC based BWP switch</w:t>
            </w:r>
          </w:p>
        </w:tc>
        <w:tc>
          <w:tcPr>
            <w:tcW w:w="0" w:type="auto"/>
          </w:tcPr>
          <w:p w14:paraId="01779760" w14:textId="5C8592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63F6E031" w14:textId="0B5C8E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0398FD" w14:textId="78C50D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7A33CDB3" w14:textId="77777777" w:rsidTr="00C51F06">
        <w:tc>
          <w:tcPr>
            <w:tcW w:w="0" w:type="auto"/>
          </w:tcPr>
          <w:p w14:paraId="3376EAAD" w14:textId="306739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R4-2104478</w:t>
            </w:r>
          </w:p>
        </w:tc>
        <w:tc>
          <w:tcPr>
            <w:tcW w:w="0" w:type="auto"/>
          </w:tcPr>
          <w:p w14:paraId="7415AD8F" w14:textId="031E45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R4-2016988</w:t>
            </w:r>
          </w:p>
        </w:tc>
        <w:tc>
          <w:tcPr>
            <w:tcW w:w="0" w:type="auto"/>
          </w:tcPr>
          <w:p w14:paraId="7EB0486C" w14:textId="3B4BCB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simultaneous Rx/Tx capability</w:t>
            </w:r>
          </w:p>
        </w:tc>
        <w:tc>
          <w:tcPr>
            <w:tcW w:w="0" w:type="auto"/>
          </w:tcPr>
          <w:p w14:paraId="4BD752A4" w14:textId="65BF6E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E8A3DB7" w14:textId="7C0592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6E4AAE" w14:textId="7CDAC6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C51F06" w14:paraId="63EAFB17" w14:textId="77777777" w:rsidTr="00C51F06">
        <w:tc>
          <w:tcPr>
            <w:tcW w:w="0" w:type="auto"/>
          </w:tcPr>
          <w:p w14:paraId="0491AED9" w14:textId="48AF9D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R4-2105105</w:t>
            </w:r>
          </w:p>
        </w:tc>
        <w:tc>
          <w:tcPr>
            <w:tcW w:w="0" w:type="auto"/>
          </w:tcPr>
          <w:p w14:paraId="63ED697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F2C6C7" w14:textId="144603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FREQUENCY ARRANGEMENTS FOR IMT IN THE BAND 470 – 703 MHZ</w:t>
            </w:r>
          </w:p>
        </w:tc>
        <w:tc>
          <w:tcPr>
            <w:tcW w:w="0" w:type="auto"/>
          </w:tcPr>
          <w:p w14:paraId="6DC09901" w14:textId="5CF14A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AWG-27</w:t>
            </w:r>
          </w:p>
        </w:tc>
        <w:tc>
          <w:tcPr>
            <w:tcW w:w="0" w:type="auto"/>
          </w:tcPr>
          <w:p w14:paraId="10BABDF7" w14:textId="2FC871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167748" w14:textId="37ADAC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</w:tbl>
    <w:p w14:paraId="71C93A3C" w14:textId="77777777" w:rsidR="00C51F06" w:rsidRDefault="00C51F06" w:rsidP="00C51F06"/>
    <w:p w14:paraId="0E622578" w14:textId="77777777" w:rsidR="00C51F06" w:rsidRDefault="00C51F06" w:rsidP="00C51F06">
      <w:pPr>
        <w:pStyle w:val="Heading3"/>
      </w:pPr>
      <w:r>
        <w:lastRenderedPageBreak/>
        <w:t>C2: Outgoing liaison statements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6146"/>
        <w:gridCol w:w="643"/>
        <w:gridCol w:w="643"/>
        <w:gridCol w:w="1326"/>
      </w:tblGrid>
      <w:tr w:rsidR="00C51F06" w14:paraId="4DCA6920" w14:textId="77777777" w:rsidTr="00C51F06">
        <w:tc>
          <w:tcPr>
            <w:tcW w:w="0" w:type="auto"/>
          </w:tcPr>
          <w:p w14:paraId="73558308" w14:textId="692FDBB2" w:rsidR="00C51F06" w:rsidRDefault="00C51F06" w:rsidP="00C51F06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3290BC2C" w14:textId="6C0C2B28" w:rsidR="00C51F06" w:rsidRDefault="00C51F06" w:rsidP="00C51F06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758FBDF8" w14:textId="29E08229" w:rsidR="00C51F06" w:rsidRDefault="00C51F06" w:rsidP="00C51F06">
            <w:pPr>
              <w:pStyle w:val="TAH"/>
            </w:pPr>
            <w:r>
              <w:t>To</w:t>
            </w:r>
          </w:p>
        </w:tc>
        <w:tc>
          <w:tcPr>
            <w:tcW w:w="0" w:type="auto"/>
          </w:tcPr>
          <w:p w14:paraId="2677D911" w14:textId="24EE36A3" w:rsidR="00C51F06" w:rsidRDefault="00C51F06" w:rsidP="00C51F06">
            <w:pPr>
              <w:pStyle w:val="TAH"/>
            </w:pPr>
            <w:r>
              <w:t>Cc</w:t>
            </w:r>
          </w:p>
        </w:tc>
        <w:tc>
          <w:tcPr>
            <w:tcW w:w="0" w:type="auto"/>
          </w:tcPr>
          <w:p w14:paraId="5ECF3252" w14:textId="61B2D997" w:rsidR="00C51F06" w:rsidRDefault="00C51F06" w:rsidP="00C51F06">
            <w:pPr>
              <w:pStyle w:val="TAH"/>
            </w:pPr>
            <w:r>
              <w:t>reply to i/c LS</w:t>
            </w:r>
          </w:p>
        </w:tc>
      </w:tr>
      <w:tr w:rsidR="00C51F06" w14:paraId="047EBF4B" w14:textId="77777777" w:rsidTr="00C51F06">
        <w:tc>
          <w:tcPr>
            <w:tcW w:w="0" w:type="auto"/>
          </w:tcPr>
          <w:p w14:paraId="294BAEB9" w14:textId="0D7D65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R4-2104402</w:t>
            </w:r>
          </w:p>
        </w:tc>
        <w:tc>
          <w:tcPr>
            <w:tcW w:w="0" w:type="auto"/>
          </w:tcPr>
          <w:p w14:paraId="577AC41A" w14:textId="1E99B4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 LS on addition of 400 and 600 MHz Fs</w:t>
            </w:r>
          </w:p>
        </w:tc>
        <w:tc>
          <w:tcPr>
            <w:tcW w:w="0" w:type="auto"/>
          </w:tcPr>
          <w:p w14:paraId="1BC1EB92" w14:textId="099B6A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976F68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DBDB7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24C701A" w14:textId="77777777" w:rsidTr="00C51F06">
        <w:tc>
          <w:tcPr>
            <w:tcW w:w="0" w:type="auto"/>
          </w:tcPr>
          <w:p w14:paraId="26A4DF12" w14:textId="29757F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R4-2105333</w:t>
            </w:r>
          </w:p>
        </w:tc>
        <w:tc>
          <w:tcPr>
            <w:tcW w:w="0" w:type="auto"/>
          </w:tcPr>
          <w:p w14:paraId="1E0E8FD4" w14:textId="1B9F59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Introduction of Cell Grouping UE capability for NR-DC</w:t>
            </w:r>
          </w:p>
        </w:tc>
        <w:tc>
          <w:tcPr>
            <w:tcW w:w="0" w:type="auto"/>
          </w:tcPr>
          <w:p w14:paraId="2FB08D23" w14:textId="4B3EEC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23233861" w14:textId="48132B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936B1B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8AE7EA1" w14:textId="77777777" w:rsidTr="00C51F06">
        <w:tc>
          <w:tcPr>
            <w:tcW w:w="0" w:type="auto"/>
          </w:tcPr>
          <w:p w14:paraId="7C4D2494" w14:textId="793CAA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R4-2105411</w:t>
            </w:r>
          </w:p>
        </w:tc>
        <w:tc>
          <w:tcPr>
            <w:tcW w:w="0" w:type="auto"/>
          </w:tcPr>
          <w:p w14:paraId="36814916" w14:textId="2763CD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RAN1 on max/min CBW and channelization for NR operation in 52.6 - 71 GHz</w:t>
            </w:r>
          </w:p>
        </w:tc>
        <w:tc>
          <w:tcPr>
            <w:tcW w:w="0" w:type="auto"/>
          </w:tcPr>
          <w:p w14:paraId="18DDACA2" w14:textId="3AE0CA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B347BF3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83DC7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64FB4CE" w14:textId="77777777" w:rsidTr="00C51F06">
        <w:tc>
          <w:tcPr>
            <w:tcW w:w="0" w:type="auto"/>
          </w:tcPr>
          <w:p w14:paraId="24EDFC99" w14:textId="4AD823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R4-2105417</w:t>
            </w:r>
          </w:p>
        </w:tc>
        <w:tc>
          <w:tcPr>
            <w:tcW w:w="0" w:type="auto"/>
          </w:tcPr>
          <w:p w14:paraId="59003CB7" w14:textId="60C81F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 on PUCCH and PUSCH repetition</w:t>
            </w:r>
          </w:p>
        </w:tc>
        <w:tc>
          <w:tcPr>
            <w:tcW w:w="0" w:type="auto"/>
          </w:tcPr>
          <w:p w14:paraId="79262F17" w14:textId="78695C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8E973CD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0C4F6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582578E9" w14:textId="77777777" w:rsidTr="00C51F06">
        <w:tc>
          <w:tcPr>
            <w:tcW w:w="0" w:type="auto"/>
          </w:tcPr>
          <w:p w14:paraId="030EF6C8" w14:textId="309C63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R4-2105436</w:t>
            </w:r>
          </w:p>
        </w:tc>
        <w:tc>
          <w:tcPr>
            <w:tcW w:w="0" w:type="auto"/>
          </w:tcPr>
          <w:p w14:paraId="701E1B37" w14:textId="7AA5E6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[draft]Second reply LS on Beam switching gaps for Multi-TRP UL transmission</w:t>
            </w:r>
          </w:p>
        </w:tc>
        <w:tc>
          <w:tcPr>
            <w:tcW w:w="0" w:type="auto"/>
          </w:tcPr>
          <w:p w14:paraId="4E06EE8A" w14:textId="498601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AFA01B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20C4A9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6F38269" w14:textId="77777777" w:rsidTr="00C51F06">
        <w:tc>
          <w:tcPr>
            <w:tcW w:w="0" w:type="auto"/>
          </w:tcPr>
          <w:p w14:paraId="23FED548" w14:textId="46DEB6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R4-2105699</w:t>
            </w:r>
          </w:p>
        </w:tc>
        <w:tc>
          <w:tcPr>
            <w:tcW w:w="0" w:type="auto"/>
          </w:tcPr>
          <w:p w14:paraId="0248DE43" w14:textId="691AD3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SCell activation requirements for NR-U</w:t>
            </w:r>
          </w:p>
        </w:tc>
        <w:tc>
          <w:tcPr>
            <w:tcW w:w="0" w:type="auto"/>
          </w:tcPr>
          <w:p w14:paraId="40835F2C" w14:textId="453254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AE6E29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90AAC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1B30C90" w14:textId="77777777" w:rsidTr="00C51F06">
        <w:tc>
          <w:tcPr>
            <w:tcW w:w="0" w:type="auto"/>
          </w:tcPr>
          <w:p w14:paraId="70B37BB5" w14:textId="0CF5C8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R4-2105799</w:t>
            </w:r>
          </w:p>
        </w:tc>
        <w:tc>
          <w:tcPr>
            <w:tcW w:w="0" w:type="auto"/>
          </w:tcPr>
          <w:p w14:paraId="309DCF55" w14:textId="4C140E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temporary RS for efficient SCell activation in NR CA</w:t>
            </w:r>
          </w:p>
        </w:tc>
        <w:tc>
          <w:tcPr>
            <w:tcW w:w="0" w:type="auto"/>
          </w:tcPr>
          <w:p w14:paraId="3127BE08" w14:textId="388E23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CB1FDB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5E3F6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46D0E6A8" w14:textId="77777777" w:rsidTr="00C51F06">
        <w:tc>
          <w:tcPr>
            <w:tcW w:w="0" w:type="auto"/>
          </w:tcPr>
          <w:p w14:paraId="0B961797" w14:textId="572DA4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R4-2105800</w:t>
            </w:r>
          </w:p>
        </w:tc>
        <w:tc>
          <w:tcPr>
            <w:tcW w:w="0" w:type="auto"/>
          </w:tcPr>
          <w:p w14:paraId="1813A6B8" w14:textId="0D0AE5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neighbour cell measurement in NB-IoT RRC_CONNECTED state</w:t>
            </w:r>
          </w:p>
        </w:tc>
        <w:tc>
          <w:tcPr>
            <w:tcW w:w="0" w:type="auto"/>
          </w:tcPr>
          <w:p w14:paraId="44EF906C" w14:textId="761E1C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584663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5108F1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D33B721" w14:textId="77777777" w:rsidTr="00C51F06">
        <w:tc>
          <w:tcPr>
            <w:tcW w:w="0" w:type="auto"/>
          </w:tcPr>
          <w:p w14:paraId="36E5FCB7" w14:textId="140526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R4-2105830</w:t>
            </w:r>
          </w:p>
        </w:tc>
        <w:tc>
          <w:tcPr>
            <w:tcW w:w="0" w:type="auto"/>
          </w:tcPr>
          <w:p w14:paraId="301CB805" w14:textId="24ACBC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RACH procedure for HO with PSCell</w:t>
            </w:r>
          </w:p>
        </w:tc>
        <w:tc>
          <w:tcPr>
            <w:tcW w:w="0" w:type="auto"/>
          </w:tcPr>
          <w:p w14:paraId="58CC72DA" w14:textId="11B6A4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65F09A3" w14:textId="26C326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RAN3</w:t>
            </w:r>
          </w:p>
        </w:tc>
        <w:tc>
          <w:tcPr>
            <w:tcW w:w="0" w:type="auto"/>
          </w:tcPr>
          <w:p w14:paraId="77017007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0FF2A261" w14:textId="77777777" w:rsidTr="00C51F06">
        <w:tc>
          <w:tcPr>
            <w:tcW w:w="0" w:type="auto"/>
          </w:tcPr>
          <w:p w14:paraId="0161EECB" w14:textId="6A4C0C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R4-2105850</w:t>
            </w:r>
          </w:p>
        </w:tc>
        <w:tc>
          <w:tcPr>
            <w:tcW w:w="0" w:type="auto"/>
          </w:tcPr>
          <w:p w14:paraId="2512A509" w14:textId="028F0D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UE transmit timing error</w:t>
            </w:r>
          </w:p>
        </w:tc>
        <w:tc>
          <w:tcPr>
            <w:tcW w:w="0" w:type="auto"/>
          </w:tcPr>
          <w:p w14:paraId="57520217" w14:textId="450510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0271E1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B9049B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159E15DB" w14:textId="77777777" w:rsidTr="00C51F06">
        <w:tc>
          <w:tcPr>
            <w:tcW w:w="0" w:type="auto"/>
          </w:tcPr>
          <w:p w14:paraId="3BF072E3" w14:textId="6CB938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R4-2105855</w:t>
            </w:r>
          </w:p>
        </w:tc>
        <w:tc>
          <w:tcPr>
            <w:tcW w:w="0" w:type="auto"/>
          </w:tcPr>
          <w:p w14:paraId="1274489B" w14:textId="18C678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RAN4 UE feature list</w:t>
            </w:r>
          </w:p>
        </w:tc>
        <w:tc>
          <w:tcPr>
            <w:tcW w:w="0" w:type="auto"/>
          </w:tcPr>
          <w:p w14:paraId="1212297E" w14:textId="1108E1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DCE8FAD" w14:textId="1CC284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86AD5EF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6E6E8415" w14:textId="77777777" w:rsidTr="00C51F06">
        <w:tc>
          <w:tcPr>
            <w:tcW w:w="0" w:type="auto"/>
          </w:tcPr>
          <w:p w14:paraId="576807BA" w14:textId="20CE08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R4-2106128</w:t>
            </w:r>
          </w:p>
        </w:tc>
        <w:tc>
          <w:tcPr>
            <w:tcW w:w="0" w:type="auto"/>
          </w:tcPr>
          <w:p w14:paraId="4CFD489B" w14:textId="1B3B0F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antenna assumption and measurement grids for FR2 PC3</w:t>
            </w:r>
          </w:p>
        </w:tc>
        <w:tc>
          <w:tcPr>
            <w:tcW w:w="0" w:type="auto"/>
          </w:tcPr>
          <w:p w14:paraId="2BD73A93" w14:textId="43C6C4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7AEEF230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CE2502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7C503CAE" w14:textId="77777777" w:rsidTr="00C51F06">
        <w:tc>
          <w:tcPr>
            <w:tcW w:w="0" w:type="auto"/>
          </w:tcPr>
          <w:p w14:paraId="67FB1CB7" w14:textId="2D34D3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R4-2106162</w:t>
            </w:r>
          </w:p>
        </w:tc>
        <w:tc>
          <w:tcPr>
            <w:tcW w:w="0" w:type="auto"/>
          </w:tcPr>
          <w:p w14:paraId="27897E4F" w14:textId="5EB3EB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band-dependent parameters for the FR2 demodulation setup</w:t>
            </w:r>
          </w:p>
        </w:tc>
        <w:tc>
          <w:tcPr>
            <w:tcW w:w="0" w:type="auto"/>
          </w:tcPr>
          <w:p w14:paraId="60BF70C4" w14:textId="374FAF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2B5607C4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74A7A6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  <w:tr w:rsidR="00C51F06" w14:paraId="3D4A6602" w14:textId="77777777" w:rsidTr="00C51F06">
        <w:tc>
          <w:tcPr>
            <w:tcW w:w="0" w:type="auto"/>
          </w:tcPr>
          <w:p w14:paraId="6F8722C1" w14:textId="6A3835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R4-2106174</w:t>
            </w:r>
          </w:p>
        </w:tc>
        <w:tc>
          <w:tcPr>
            <w:tcW w:w="0" w:type="auto"/>
          </w:tcPr>
          <w:p w14:paraId="2E4D427F" w14:textId="09736E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reply on NTN UL time and frequency synchronization requirements</w:t>
            </w:r>
          </w:p>
        </w:tc>
        <w:tc>
          <w:tcPr>
            <w:tcW w:w="0" w:type="auto"/>
          </w:tcPr>
          <w:p w14:paraId="64FCC9B1" w14:textId="2C5A7D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0D2770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2DE8D8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</w:tr>
    </w:tbl>
    <w:p w14:paraId="06B36655" w14:textId="77777777" w:rsidR="00C51F06" w:rsidRDefault="00C51F06" w:rsidP="00C51F06"/>
    <w:p w14:paraId="0BF149C0" w14:textId="77777777" w:rsidR="00C51F06" w:rsidRDefault="00C51F06" w:rsidP="00C51F06">
      <w:pPr>
        <w:pStyle w:val="Heading2"/>
      </w:pPr>
      <w:r>
        <w:br w:type="page"/>
      </w:r>
      <w:r>
        <w:lastRenderedPageBreak/>
        <w:t>Annex D: List of agreed/approved new and revised Work Items</w:t>
      </w:r>
    </w:p>
    <w:p w14:paraId="207DDF16" w14:textId="77777777" w:rsidR="00C51F06" w:rsidRDefault="00C51F06" w:rsidP="00C51F06"/>
    <w:p w14:paraId="671C51F6" w14:textId="77777777" w:rsidR="00C51F06" w:rsidRDefault="00C51F06" w:rsidP="00C51F06">
      <w:pPr>
        <w:pStyle w:val="Heading2"/>
      </w:pPr>
      <w:r>
        <w:br w:type="page"/>
      </w:r>
      <w:r>
        <w:lastRenderedPageBreak/>
        <w:t>Annex E: List of draft Technical Specifications and Reports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1279"/>
        <w:gridCol w:w="709"/>
        <w:gridCol w:w="6770"/>
      </w:tblGrid>
      <w:tr w:rsidR="00C51F06" w14:paraId="2A47283D" w14:textId="77777777" w:rsidTr="008C1190">
        <w:tc>
          <w:tcPr>
            <w:tcW w:w="0" w:type="auto"/>
          </w:tcPr>
          <w:p w14:paraId="67036F74" w14:textId="06DF6855" w:rsidR="00C51F06" w:rsidRDefault="00C51F06" w:rsidP="00C51F06">
            <w:pPr>
              <w:pStyle w:val="TAH"/>
            </w:pPr>
            <w:r>
              <w:t>Document</w:t>
            </w:r>
          </w:p>
        </w:tc>
        <w:tc>
          <w:tcPr>
            <w:tcW w:w="1279" w:type="dxa"/>
          </w:tcPr>
          <w:p w14:paraId="09D79294" w14:textId="43B232E3" w:rsidR="00C51F06" w:rsidRDefault="00C51F06" w:rsidP="00C51F06">
            <w:pPr>
              <w:pStyle w:val="TAH"/>
            </w:pPr>
            <w:r>
              <w:t>Spec</w:t>
            </w:r>
          </w:p>
        </w:tc>
        <w:tc>
          <w:tcPr>
            <w:tcW w:w="709" w:type="dxa"/>
          </w:tcPr>
          <w:p w14:paraId="2E1EFEA6" w14:textId="2656F62C" w:rsidR="00C51F06" w:rsidRDefault="00C51F06" w:rsidP="00C51F06">
            <w:pPr>
              <w:pStyle w:val="TAH"/>
            </w:pPr>
            <w:r>
              <w:t>vers</w:t>
            </w:r>
          </w:p>
        </w:tc>
        <w:tc>
          <w:tcPr>
            <w:tcW w:w="6770" w:type="dxa"/>
          </w:tcPr>
          <w:p w14:paraId="761BF9B2" w14:textId="712EC94D" w:rsidR="00C51F06" w:rsidRDefault="00C51F06" w:rsidP="00C51F06">
            <w:pPr>
              <w:pStyle w:val="TAH"/>
            </w:pPr>
            <w:r>
              <w:t>Doc title</w:t>
            </w:r>
          </w:p>
        </w:tc>
      </w:tr>
      <w:tr w:rsidR="00C51F06" w14:paraId="30D9CC14" w14:textId="77777777" w:rsidTr="008C1190">
        <w:tc>
          <w:tcPr>
            <w:tcW w:w="0" w:type="auto"/>
          </w:tcPr>
          <w:p w14:paraId="434CA26E" w14:textId="2E76F7F4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R4-2104459</w:t>
            </w:r>
          </w:p>
        </w:tc>
        <w:tc>
          <w:tcPr>
            <w:tcW w:w="1279" w:type="dxa"/>
          </w:tcPr>
          <w:p w14:paraId="6E002190" w14:textId="251319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37.880</w:t>
            </w:r>
          </w:p>
        </w:tc>
        <w:tc>
          <w:tcPr>
            <w:tcW w:w="709" w:type="dxa"/>
          </w:tcPr>
          <w:p w14:paraId="161475B8" w14:textId="68C8A5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1.0.0</w:t>
            </w:r>
          </w:p>
        </w:tc>
        <w:tc>
          <w:tcPr>
            <w:tcW w:w="6770" w:type="dxa"/>
          </w:tcPr>
          <w:p w14:paraId="29F4D69B" w14:textId="749204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37.880 V1.0.0: High-power UE operation for fixed-wireless/vehicle-mounted use cases in Band 12, Band 5, and Band n71</w:t>
            </w:r>
          </w:p>
        </w:tc>
      </w:tr>
      <w:tr w:rsidR="00C51F06" w14:paraId="4A48F1F9" w14:textId="77777777" w:rsidTr="008C1190">
        <w:tc>
          <w:tcPr>
            <w:tcW w:w="0" w:type="auto"/>
          </w:tcPr>
          <w:p w14:paraId="22231F01" w14:textId="6B77C8E7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R4-2104512</w:t>
            </w:r>
          </w:p>
        </w:tc>
        <w:tc>
          <w:tcPr>
            <w:tcW w:w="1279" w:type="dxa"/>
          </w:tcPr>
          <w:p w14:paraId="38691C2A" w14:textId="6D6331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38.151</w:t>
            </w:r>
          </w:p>
        </w:tc>
        <w:tc>
          <w:tcPr>
            <w:tcW w:w="709" w:type="dxa"/>
          </w:tcPr>
          <w:p w14:paraId="336A56F1" w14:textId="117DC7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770" w:type="dxa"/>
          </w:tcPr>
          <w:p w14:paraId="119633AB" w14:textId="216BAF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38.151 v0.3.0</w:t>
            </w:r>
          </w:p>
        </w:tc>
      </w:tr>
      <w:tr w:rsidR="00C51F06" w14:paraId="6D9434A6" w14:textId="77777777" w:rsidTr="008C1190">
        <w:tc>
          <w:tcPr>
            <w:tcW w:w="0" w:type="auto"/>
          </w:tcPr>
          <w:p w14:paraId="152B20C6" w14:textId="69B4AFD3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R4-2104597</w:t>
            </w:r>
          </w:p>
        </w:tc>
        <w:tc>
          <w:tcPr>
            <w:tcW w:w="1279" w:type="dxa"/>
          </w:tcPr>
          <w:p w14:paraId="32951596" w14:textId="53CA24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709" w:type="dxa"/>
          </w:tcPr>
          <w:p w14:paraId="1C69E42D" w14:textId="0CED86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6770" w:type="dxa"/>
          </w:tcPr>
          <w:p w14:paraId="25634D2B" w14:textId="0F6094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TS 38.106 NR Repeater radio transmission and reception v0.0.1</w:t>
            </w:r>
          </w:p>
        </w:tc>
      </w:tr>
      <w:tr w:rsidR="00C51F06" w14:paraId="0E3BB12B" w14:textId="77777777" w:rsidTr="008C1190">
        <w:tc>
          <w:tcPr>
            <w:tcW w:w="0" w:type="auto"/>
          </w:tcPr>
          <w:p w14:paraId="04A1F6E9" w14:textId="23086F67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R4-2104772</w:t>
            </w:r>
          </w:p>
        </w:tc>
        <w:tc>
          <w:tcPr>
            <w:tcW w:w="1279" w:type="dxa"/>
          </w:tcPr>
          <w:p w14:paraId="5489EABC" w14:textId="15A67F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37.875</w:t>
            </w:r>
          </w:p>
        </w:tc>
        <w:tc>
          <w:tcPr>
            <w:tcW w:w="709" w:type="dxa"/>
          </w:tcPr>
          <w:p w14:paraId="49FF20F0" w14:textId="2F72B3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770" w:type="dxa"/>
          </w:tcPr>
          <w:p w14:paraId="5B9F6D94" w14:textId="5E5AB6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37.875, Band combinations for V2X con-current operation</w:t>
            </w:r>
          </w:p>
        </w:tc>
      </w:tr>
      <w:tr w:rsidR="00C51F06" w14:paraId="5D10A3BD" w14:textId="77777777" w:rsidTr="008C1190">
        <w:tc>
          <w:tcPr>
            <w:tcW w:w="0" w:type="auto"/>
          </w:tcPr>
          <w:p w14:paraId="5B404D6C" w14:textId="6266824B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R4-2104801</w:t>
            </w:r>
          </w:p>
        </w:tc>
        <w:tc>
          <w:tcPr>
            <w:tcW w:w="1279" w:type="dxa"/>
          </w:tcPr>
          <w:p w14:paraId="4CE721C5" w14:textId="11A162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37.867</w:t>
            </w:r>
          </w:p>
        </w:tc>
        <w:tc>
          <w:tcPr>
            <w:tcW w:w="709" w:type="dxa"/>
          </w:tcPr>
          <w:p w14:paraId="5A074DDE" w14:textId="773A2D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770" w:type="dxa"/>
          </w:tcPr>
          <w:p w14:paraId="65432C8A" w14:textId="0DEDF0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37.867 v0.2.0</w:t>
            </w:r>
          </w:p>
        </w:tc>
      </w:tr>
      <w:tr w:rsidR="00C51F06" w14:paraId="1F2B7D7E" w14:textId="77777777" w:rsidTr="008C1190">
        <w:tc>
          <w:tcPr>
            <w:tcW w:w="0" w:type="auto"/>
          </w:tcPr>
          <w:p w14:paraId="4C35F1FB" w14:textId="627A0B5C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R4-2104807</w:t>
            </w:r>
          </w:p>
        </w:tc>
        <w:tc>
          <w:tcPr>
            <w:tcW w:w="1279" w:type="dxa"/>
          </w:tcPr>
          <w:p w14:paraId="4C9114E2" w14:textId="7F12B8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38.717-03-01</w:t>
            </w:r>
          </w:p>
        </w:tc>
        <w:tc>
          <w:tcPr>
            <w:tcW w:w="709" w:type="dxa"/>
          </w:tcPr>
          <w:p w14:paraId="74DAEEC0" w14:textId="0C34CF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770" w:type="dxa"/>
          </w:tcPr>
          <w:p w14:paraId="0E0634FD" w14:textId="611C06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38.717-03-01 on Rel-17 NR inter-band Carrier Aggregation (CA) for 3 Down Link (DL) / 1 Up Link (UL)</w:t>
            </w:r>
          </w:p>
        </w:tc>
      </w:tr>
      <w:tr w:rsidR="00C51F06" w14:paraId="401DF350" w14:textId="77777777" w:rsidTr="008C1190">
        <w:tc>
          <w:tcPr>
            <w:tcW w:w="0" w:type="auto"/>
          </w:tcPr>
          <w:p w14:paraId="170AC14C" w14:textId="580C1103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R4-2104913</w:t>
            </w:r>
          </w:p>
        </w:tc>
        <w:tc>
          <w:tcPr>
            <w:tcW w:w="1279" w:type="dxa"/>
          </w:tcPr>
          <w:p w14:paraId="12A64120" w14:textId="61F58E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38.717-02-01</w:t>
            </w:r>
          </w:p>
        </w:tc>
        <w:tc>
          <w:tcPr>
            <w:tcW w:w="709" w:type="dxa"/>
          </w:tcPr>
          <w:p w14:paraId="0F1D2B2A" w14:textId="24756D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770" w:type="dxa"/>
          </w:tcPr>
          <w:p w14:paraId="6D0DA91F" w14:textId="47E566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38.717-02-01 v0.4.0</w:t>
            </w:r>
          </w:p>
        </w:tc>
      </w:tr>
      <w:tr w:rsidR="00C51F06" w14:paraId="595B7C23" w14:textId="77777777" w:rsidTr="008C1190">
        <w:tc>
          <w:tcPr>
            <w:tcW w:w="0" w:type="auto"/>
          </w:tcPr>
          <w:p w14:paraId="06C9157B" w14:textId="25B62DD9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R4-2104914</w:t>
            </w:r>
          </w:p>
        </w:tc>
        <w:tc>
          <w:tcPr>
            <w:tcW w:w="1279" w:type="dxa"/>
          </w:tcPr>
          <w:p w14:paraId="6B49B4B2" w14:textId="59099D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38.717-03-02</w:t>
            </w:r>
          </w:p>
        </w:tc>
        <w:tc>
          <w:tcPr>
            <w:tcW w:w="709" w:type="dxa"/>
          </w:tcPr>
          <w:p w14:paraId="05A60688" w14:textId="60E160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770" w:type="dxa"/>
          </w:tcPr>
          <w:p w14:paraId="4D55383E" w14:textId="414BBB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38.717-03-02 v0.4.0</w:t>
            </w:r>
          </w:p>
        </w:tc>
      </w:tr>
      <w:tr w:rsidR="00C51F06" w14:paraId="1DFE4880" w14:textId="77777777" w:rsidTr="008C1190">
        <w:tc>
          <w:tcPr>
            <w:tcW w:w="0" w:type="auto"/>
          </w:tcPr>
          <w:p w14:paraId="08CCF7AB" w14:textId="3F3008ED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R4-2104962</w:t>
            </w:r>
          </w:p>
        </w:tc>
        <w:tc>
          <w:tcPr>
            <w:tcW w:w="1279" w:type="dxa"/>
          </w:tcPr>
          <w:p w14:paraId="3A460143" w14:textId="30D34F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36.717-03-02</w:t>
            </w:r>
          </w:p>
        </w:tc>
        <w:tc>
          <w:tcPr>
            <w:tcW w:w="709" w:type="dxa"/>
          </w:tcPr>
          <w:p w14:paraId="2AAB2C47" w14:textId="359629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770" w:type="dxa"/>
          </w:tcPr>
          <w:p w14:paraId="03CE5778" w14:textId="5CCA5A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36.717-03-02 v0.3.0 TR update for LTE-A inter-band CA for x bands (x=3,4,5) DL with 2 bands UL in Rel-17</w:t>
            </w:r>
          </w:p>
        </w:tc>
      </w:tr>
      <w:tr w:rsidR="00C51F06" w14:paraId="694BF69A" w14:textId="77777777" w:rsidTr="008C1190">
        <w:tc>
          <w:tcPr>
            <w:tcW w:w="0" w:type="auto"/>
          </w:tcPr>
          <w:p w14:paraId="1C84495B" w14:textId="22405B85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R4-2104965</w:t>
            </w:r>
          </w:p>
        </w:tc>
        <w:tc>
          <w:tcPr>
            <w:tcW w:w="1279" w:type="dxa"/>
          </w:tcPr>
          <w:p w14:paraId="19FEDEFC" w14:textId="1A03D4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37.717-11-21</w:t>
            </w:r>
          </w:p>
        </w:tc>
        <w:tc>
          <w:tcPr>
            <w:tcW w:w="709" w:type="dxa"/>
          </w:tcPr>
          <w:p w14:paraId="61BD227E" w14:textId="1FFD4F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770" w:type="dxa"/>
          </w:tcPr>
          <w:p w14:paraId="2FE11769" w14:textId="53E889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37.717-11-21 v0.4.0 TR update: LTE(xDL/1UL)+ NR(2DL/1UL) DC in Rel-17</w:t>
            </w:r>
          </w:p>
        </w:tc>
      </w:tr>
      <w:tr w:rsidR="00C51F06" w14:paraId="25138608" w14:textId="77777777" w:rsidTr="008C1190">
        <w:tc>
          <w:tcPr>
            <w:tcW w:w="0" w:type="auto"/>
          </w:tcPr>
          <w:p w14:paraId="64818760" w14:textId="79099641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R4-2105091</w:t>
            </w:r>
          </w:p>
        </w:tc>
        <w:tc>
          <w:tcPr>
            <w:tcW w:w="1279" w:type="dxa"/>
          </w:tcPr>
          <w:p w14:paraId="583369A8" w14:textId="7FD622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37.717-51-11</w:t>
            </w:r>
          </w:p>
        </w:tc>
        <w:tc>
          <w:tcPr>
            <w:tcW w:w="709" w:type="dxa"/>
          </w:tcPr>
          <w:p w14:paraId="47692E91" w14:textId="54E4BF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770" w:type="dxa"/>
          </w:tcPr>
          <w:p w14:paraId="292C5708" w14:textId="668666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37.717-51-11 update version 0.2.0</w:t>
            </w:r>
          </w:p>
        </w:tc>
      </w:tr>
      <w:tr w:rsidR="00C51F06" w14:paraId="5ACACBF9" w14:textId="77777777" w:rsidTr="008C1190">
        <w:tc>
          <w:tcPr>
            <w:tcW w:w="0" w:type="auto"/>
          </w:tcPr>
          <w:p w14:paraId="3AE33A10" w14:textId="30FFF536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R4-2105092</w:t>
            </w:r>
          </w:p>
        </w:tc>
        <w:tc>
          <w:tcPr>
            <w:tcW w:w="1279" w:type="dxa"/>
          </w:tcPr>
          <w:p w14:paraId="3A375D7E" w14:textId="666EE5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37.717-21-22</w:t>
            </w:r>
          </w:p>
        </w:tc>
        <w:tc>
          <w:tcPr>
            <w:tcW w:w="709" w:type="dxa"/>
          </w:tcPr>
          <w:p w14:paraId="790A70E7" w14:textId="476F9A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770" w:type="dxa"/>
          </w:tcPr>
          <w:p w14:paraId="209A4EB9" w14:textId="1F79FA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37.717-21-22 update version 0.2.0</w:t>
            </w:r>
          </w:p>
        </w:tc>
      </w:tr>
      <w:tr w:rsidR="00C51F06" w14:paraId="2292BD54" w14:textId="77777777" w:rsidTr="008C1190">
        <w:tc>
          <w:tcPr>
            <w:tcW w:w="0" w:type="auto"/>
          </w:tcPr>
          <w:p w14:paraId="1CF35714" w14:textId="7275FCBB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R4-2105103</w:t>
            </w:r>
          </w:p>
        </w:tc>
        <w:tc>
          <w:tcPr>
            <w:tcW w:w="1279" w:type="dxa"/>
          </w:tcPr>
          <w:p w14:paraId="3E605E60" w14:textId="336D7B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38.717-04-02</w:t>
            </w:r>
          </w:p>
        </w:tc>
        <w:tc>
          <w:tcPr>
            <w:tcW w:w="709" w:type="dxa"/>
          </w:tcPr>
          <w:p w14:paraId="121166FD" w14:textId="0A19A2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770" w:type="dxa"/>
          </w:tcPr>
          <w:p w14:paraId="40A8B0C8" w14:textId="146C24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38.717-04-02 update version 0.4.0</w:t>
            </w:r>
          </w:p>
        </w:tc>
      </w:tr>
      <w:tr w:rsidR="00C51F06" w14:paraId="6AF46735" w14:textId="77777777" w:rsidTr="008C1190">
        <w:tc>
          <w:tcPr>
            <w:tcW w:w="0" w:type="auto"/>
          </w:tcPr>
          <w:p w14:paraId="0AB997E3" w14:textId="3D28599C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R4-2105399</w:t>
            </w:r>
          </w:p>
        </w:tc>
        <w:tc>
          <w:tcPr>
            <w:tcW w:w="1279" w:type="dxa"/>
          </w:tcPr>
          <w:p w14:paraId="0D04A095" w14:textId="50028B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38.854</w:t>
            </w:r>
          </w:p>
        </w:tc>
        <w:tc>
          <w:tcPr>
            <w:tcW w:w="709" w:type="dxa"/>
          </w:tcPr>
          <w:p w14:paraId="059121B0" w14:textId="0CA1AD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0.0.2</w:t>
            </w:r>
          </w:p>
        </w:tc>
        <w:tc>
          <w:tcPr>
            <w:tcW w:w="6770" w:type="dxa"/>
          </w:tcPr>
          <w:p w14:paraId="2BC62133" w14:textId="3193F4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for FR2 HST</w:t>
            </w:r>
          </w:p>
        </w:tc>
      </w:tr>
      <w:tr w:rsidR="00C51F06" w14:paraId="76B197C5" w14:textId="77777777" w:rsidTr="008C1190">
        <w:tc>
          <w:tcPr>
            <w:tcW w:w="0" w:type="auto"/>
          </w:tcPr>
          <w:p w14:paraId="6F62329C" w14:textId="16186019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R4-2105423</w:t>
            </w:r>
          </w:p>
        </w:tc>
        <w:tc>
          <w:tcPr>
            <w:tcW w:w="1279" w:type="dxa"/>
          </w:tcPr>
          <w:p w14:paraId="253C7D8A" w14:textId="6D62C897" w:rsidR="00C51F06" w:rsidRPr="00C51F06" w:rsidRDefault="0055257E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38.860</w:t>
            </w:r>
          </w:p>
        </w:tc>
        <w:tc>
          <w:tcPr>
            <w:tcW w:w="709" w:type="dxa"/>
          </w:tcPr>
          <w:p w14:paraId="1CA8DC25" w14:textId="471FECD7" w:rsidR="00C51F06" w:rsidRPr="00C51F06" w:rsidRDefault="0055257E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770" w:type="dxa"/>
          </w:tcPr>
          <w:p w14:paraId="15123616" w14:textId="402B58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TR for extended 600MHz NR band</w:t>
            </w:r>
          </w:p>
        </w:tc>
      </w:tr>
      <w:tr w:rsidR="00C51F06" w14:paraId="3F5F7289" w14:textId="77777777" w:rsidTr="008C1190">
        <w:tc>
          <w:tcPr>
            <w:tcW w:w="0" w:type="auto"/>
          </w:tcPr>
          <w:p w14:paraId="223F4FE9" w14:textId="4BB9B521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R4-2105489</w:t>
            </w:r>
          </w:p>
        </w:tc>
        <w:tc>
          <w:tcPr>
            <w:tcW w:w="1279" w:type="dxa"/>
          </w:tcPr>
          <w:p w14:paraId="71E95490" w14:textId="2E6698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37.827</w:t>
            </w:r>
          </w:p>
        </w:tc>
        <w:tc>
          <w:tcPr>
            <w:tcW w:w="709" w:type="dxa"/>
          </w:tcPr>
          <w:p w14:paraId="1F5E1DFD" w14:textId="30E77F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6770" w:type="dxa"/>
          </w:tcPr>
          <w:p w14:paraId="78B1282E" w14:textId="3C0618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37.827 v0.0.1 ENDC_PC2_R17_xLTE_yNR</w:t>
            </w:r>
          </w:p>
        </w:tc>
      </w:tr>
      <w:tr w:rsidR="00C51F06" w14:paraId="6E9934AD" w14:textId="77777777" w:rsidTr="008C1190">
        <w:tc>
          <w:tcPr>
            <w:tcW w:w="0" w:type="auto"/>
          </w:tcPr>
          <w:p w14:paraId="720E262F" w14:textId="0686D5A0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R4-2105497</w:t>
            </w:r>
          </w:p>
        </w:tc>
        <w:tc>
          <w:tcPr>
            <w:tcW w:w="1279" w:type="dxa"/>
          </w:tcPr>
          <w:p w14:paraId="23DBC13A" w14:textId="7DBE09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38.861</w:t>
            </w:r>
          </w:p>
        </w:tc>
        <w:tc>
          <w:tcPr>
            <w:tcW w:w="709" w:type="dxa"/>
          </w:tcPr>
          <w:p w14:paraId="40909421" w14:textId="7E7F84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6770" w:type="dxa"/>
          </w:tcPr>
          <w:p w14:paraId="058F8976" w14:textId="7D0795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skeleton for Study on high power UE (power class 2) for one NR FDD band</w:t>
            </w:r>
          </w:p>
        </w:tc>
      </w:tr>
      <w:tr w:rsidR="00C51F06" w14:paraId="57C2B998" w14:textId="77777777" w:rsidTr="008C1190">
        <w:tc>
          <w:tcPr>
            <w:tcW w:w="0" w:type="auto"/>
          </w:tcPr>
          <w:p w14:paraId="7298A4A6" w14:textId="6456F29B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R4-2106165</w:t>
            </w:r>
          </w:p>
        </w:tc>
        <w:tc>
          <w:tcPr>
            <w:tcW w:w="1279" w:type="dxa"/>
          </w:tcPr>
          <w:p w14:paraId="64F1739B" w14:textId="76A5FD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38.884</w:t>
            </w:r>
          </w:p>
        </w:tc>
        <w:tc>
          <w:tcPr>
            <w:tcW w:w="709" w:type="dxa"/>
          </w:tcPr>
          <w:p w14:paraId="1DECF287" w14:textId="590849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770" w:type="dxa"/>
          </w:tcPr>
          <w:p w14:paraId="2620EA21" w14:textId="2E0B7F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TR38.884 Study on enhanced test methods for FR2 NR UEs v0.3.0</w:t>
            </w:r>
          </w:p>
        </w:tc>
      </w:tr>
      <w:tr w:rsidR="00C51F06" w14:paraId="46205486" w14:textId="77777777" w:rsidTr="008C1190">
        <w:tc>
          <w:tcPr>
            <w:tcW w:w="0" w:type="auto"/>
          </w:tcPr>
          <w:p w14:paraId="5C8992A4" w14:textId="61577E0E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R4-2106277</w:t>
            </w:r>
          </w:p>
        </w:tc>
        <w:tc>
          <w:tcPr>
            <w:tcW w:w="1279" w:type="dxa"/>
          </w:tcPr>
          <w:p w14:paraId="24CB9371" w14:textId="748BD6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38.841</w:t>
            </w:r>
          </w:p>
        </w:tc>
        <w:tc>
          <w:tcPr>
            <w:tcW w:w="709" w:type="dxa"/>
          </w:tcPr>
          <w:p w14:paraId="30E4252D" w14:textId="33A05B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770" w:type="dxa"/>
          </w:tcPr>
          <w:p w14:paraId="3B7301FF" w14:textId="29E19F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38.841 v0.3.0: High power UE for NR inter-band Carrier Aggregation with 2 bands downlink and x bands uplink (x =1,2)</w:t>
            </w:r>
          </w:p>
        </w:tc>
      </w:tr>
      <w:tr w:rsidR="00C51F06" w14:paraId="3E2AF17F" w14:textId="77777777" w:rsidTr="008C1190">
        <w:tc>
          <w:tcPr>
            <w:tcW w:w="0" w:type="auto"/>
          </w:tcPr>
          <w:p w14:paraId="4A2F81D7" w14:textId="107F7BB7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R4-2106288</w:t>
            </w:r>
          </w:p>
        </w:tc>
        <w:tc>
          <w:tcPr>
            <w:tcW w:w="1279" w:type="dxa"/>
          </w:tcPr>
          <w:p w14:paraId="1B94F8FD" w14:textId="05B9E8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37.826</w:t>
            </w:r>
          </w:p>
        </w:tc>
        <w:tc>
          <w:tcPr>
            <w:tcW w:w="709" w:type="dxa"/>
          </w:tcPr>
          <w:p w14:paraId="3D20BA42" w14:textId="481992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770" w:type="dxa"/>
          </w:tcPr>
          <w:p w14:paraId="2B96403B" w14:textId="1818F8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37.826 v0.3.0 ENDC_UE_PC2_R17_NR_TDD</w:t>
            </w:r>
          </w:p>
        </w:tc>
      </w:tr>
      <w:tr w:rsidR="00C51F06" w14:paraId="4580DBB0" w14:textId="77777777" w:rsidTr="008C1190">
        <w:tc>
          <w:tcPr>
            <w:tcW w:w="0" w:type="auto"/>
          </w:tcPr>
          <w:p w14:paraId="5C6D196E" w14:textId="7B78C733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R4-2106313</w:t>
            </w:r>
          </w:p>
        </w:tc>
        <w:tc>
          <w:tcPr>
            <w:tcW w:w="1279" w:type="dxa"/>
          </w:tcPr>
          <w:p w14:paraId="60757D4E" w14:textId="637EEE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709" w:type="dxa"/>
          </w:tcPr>
          <w:p w14:paraId="16550C34" w14:textId="17976C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6770" w:type="dxa"/>
          </w:tcPr>
          <w:p w14:paraId="57C1EBD3" w14:textId="2729EB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on the skeleton of TS38.176-2</w:t>
            </w:r>
          </w:p>
        </w:tc>
      </w:tr>
      <w:tr w:rsidR="00C51F06" w14:paraId="6B2A1397" w14:textId="77777777" w:rsidTr="008C1190">
        <w:tc>
          <w:tcPr>
            <w:tcW w:w="0" w:type="auto"/>
          </w:tcPr>
          <w:p w14:paraId="6010B7D9" w14:textId="483E6524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R4-2106384</w:t>
            </w:r>
          </w:p>
        </w:tc>
        <w:tc>
          <w:tcPr>
            <w:tcW w:w="1279" w:type="dxa"/>
          </w:tcPr>
          <w:p w14:paraId="7C69D6AC" w14:textId="1CBAF5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37.717-33</w:t>
            </w:r>
          </w:p>
        </w:tc>
        <w:tc>
          <w:tcPr>
            <w:tcW w:w="709" w:type="dxa"/>
          </w:tcPr>
          <w:p w14:paraId="035D7255" w14:textId="4B6792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770" w:type="dxa"/>
          </w:tcPr>
          <w:p w14:paraId="32F7E572" w14:textId="5F6B07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37.717-33 v0.2.0</w:t>
            </w:r>
          </w:p>
        </w:tc>
      </w:tr>
      <w:tr w:rsidR="00C51F06" w14:paraId="22C142CC" w14:textId="77777777" w:rsidTr="008C1190">
        <w:tc>
          <w:tcPr>
            <w:tcW w:w="0" w:type="auto"/>
          </w:tcPr>
          <w:p w14:paraId="30575CFE" w14:textId="6B2C43A1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R4-2106385</w:t>
            </w:r>
          </w:p>
        </w:tc>
        <w:tc>
          <w:tcPr>
            <w:tcW w:w="1279" w:type="dxa"/>
          </w:tcPr>
          <w:p w14:paraId="22975C42" w14:textId="1C2B68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37.717-11-31</w:t>
            </w:r>
          </w:p>
        </w:tc>
        <w:tc>
          <w:tcPr>
            <w:tcW w:w="709" w:type="dxa"/>
          </w:tcPr>
          <w:p w14:paraId="23BB1D9B" w14:textId="48488D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770" w:type="dxa"/>
          </w:tcPr>
          <w:p w14:paraId="5C6B7DAD" w14:textId="227294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37.717-11-31_v0.3.0</w:t>
            </w:r>
          </w:p>
        </w:tc>
      </w:tr>
      <w:tr w:rsidR="00C51F06" w14:paraId="3F600276" w14:textId="77777777" w:rsidTr="008C1190">
        <w:tc>
          <w:tcPr>
            <w:tcW w:w="0" w:type="auto"/>
          </w:tcPr>
          <w:p w14:paraId="1343CAD9" w14:textId="614B428E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R4-2106397</w:t>
            </w:r>
          </w:p>
        </w:tc>
        <w:tc>
          <w:tcPr>
            <w:tcW w:w="1279" w:type="dxa"/>
          </w:tcPr>
          <w:p w14:paraId="2AC992AB" w14:textId="1F4537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38.854</w:t>
            </w:r>
          </w:p>
        </w:tc>
        <w:tc>
          <w:tcPr>
            <w:tcW w:w="709" w:type="dxa"/>
          </w:tcPr>
          <w:p w14:paraId="120C6791" w14:textId="3D6186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0.0.2</w:t>
            </w:r>
          </w:p>
        </w:tc>
        <w:tc>
          <w:tcPr>
            <w:tcW w:w="6770" w:type="dxa"/>
          </w:tcPr>
          <w:p w14:paraId="00EDD70F" w14:textId="616E9A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for FR2 HST</w:t>
            </w:r>
          </w:p>
        </w:tc>
      </w:tr>
      <w:tr w:rsidR="00C51F06" w14:paraId="06E4D8A7" w14:textId="77777777" w:rsidTr="008C1190">
        <w:tc>
          <w:tcPr>
            <w:tcW w:w="0" w:type="auto"/>
          </w:tcPr>
          <w:p w14:paraId="548067C9" w14:textId="1458313F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R4-2106490</w:t>
            </w:r>
          </w:p>
        </w:tc>
        <w:tc>
          <w:tcPr>
            <w:tcW w:w="1279" w:type="dxa"/>
          </w:tcPr>
          <w:p w14:paraId="5D1A6D5F" w14:textId="166608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37.717-21-11</w:t>
            </w:r>
          </w:p>
        </w:tc>
        <w:tc>
          <w:tcPr>
            <w:tcW w:w="709" w:type="dxa"/>
          </w:tcPr>
          <w:p w14:paraId="59E2D02B" w14:textId="636746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6770" w:type="dxa"/>
          </w:tcPr>
          <w:p w14:paraId="6D58E8B8" w14:textId="0BFE5B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37.717-21-11 V0.4.0 for DC of 2 LTE band and 1 NR band</w:t>
            </w:r>
          </w:p>
        </w:tc>
      </w:tr>
      <w:tr w:rsidR="00C51F06" w14:paraId="1FE05677" w14:textId="77777777" w:rsidTr="008C1190">
        <w:tc>
          <w:tcPr>
            <w:tcW w:w="0" w:type="auto"/>
          </w:tcPr>
          <w:p w14:paraId="6953C01E" w14:textId="7C61D683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R4-2106660</w:t>
            </w:r>
          </w:p>
        </w:tc>
        <w:tc>
          <w:tcPr>
            <w:tcW w:w="1279" w:type="dxa"/>
          </w:tcPr>
          <w:p w14:paraId="4CFE3309" w14:textId="506F64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37.717-00-00</w:t>
            </w:r>
          </w:p>
        </w:tc>
        <w:tc>
          <w:tcPr>
            <w:tcW w:w="709" w:type="dxa"/>
          </w:tcPr>
          <w:p w14:paraId="4EF8CEF0" w14:textId="5C6178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770" w:type="dxa"/>
          </w:tcPr>
          <w:p w14:paraId="3A27B1E4" w14:textId="226B7F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37.717-00-00 v0.4.0</w:t>
            </w:r>
          </w:p>
        </w:tc>
      </w:tr>
      <w:tr w:rsidR="00C51F06" w14:paraId="1C3F521A" w14:textId="77777777" w:rsidTr="008C1190">
        <w:tc>
          <w:tcPr>
            <w:tcW w:w="0" w:type="auto"/>
          </w:tcPr>
          <w:p w14:paraId="36C49BC1" w14:textId="443D688A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R4-2106661</w:t>
            </w:r>
          </w:p>
        </w:tc>
        <w:tc>
          <w:tcPr>
            <w:tcW w:w="1279" w:type="dxa"/>
          </w:tcPr>
          <w:p w14:paraId="2F98084A" w14:textId="02E05F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38.717-05-01</w:t>
            </w:r>
          </w:p>
        </w:tc>
        <w:tc>
          <w:tcPr>
            <w:tcW w:w="709" w:type="dxa"/>
          </w:tcPr>
          <w:p w14:paraId="7682DC2A" w14:textId="74C479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770" w:type="dxa"/>
          </w:tcPr>
          <w:p w14:paraId="15453CEF" w14:textId="308809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38.717-05-01 v0.2.0</w:t>
            </w:r>
          </w:p>
        </w:tc>
      </w:tr>
      <w:tr w:rsidR="00C51F06" w14:paraId="3DE2A4B9" w14:textId="77777777" w:rsidTr="008C1190">
        <w:tc>
          <w:tcPr>
            <w:tcW w:w="0" w:type="auto"/>
          </w:tcPr>
          <w:p w14:paraId="3242BF81" w14:textId="3AD634C2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R4-2106704</w:t>
            </w:r>
          </w:p>
        </w:tc>
        <w:tc>
          <w:tcPr>
            <w:tcW w:w="1279" w:type="dxa"/>
          </w:tcPr>
          <w:p w14:paraId="45B991ED" w14:textId="46B2D1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38.717-01-01</w:t>
            </w:r>
          </w:p>
        </w:tc>
        <w:tc>
          <w:tcPr>
            <w:tcW w:w="709" w:type="dxa"/>
          </w:tcPr>
          <w:p w14:paraId="7B2017AC" w14:textId="5516C3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770" w:type="dxa"/>
          </w:tcPr>
          <w:p w14:paraId="193914E0" w14:textId="654EB3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38.717-01-01 v0.4.0 Rel-17 NR Intra-band</w:t>
            </w:r>
          </w:p>
        </w:tc>
      </w:tr>
      <w:tr w:rsidR="00C51F06" w14:paraId="0233D481" w14:textId="77777777" w:rsidTr="008C1190">
        <w:tc>
          <w:tcPr>
            <w:tcW w:w="0" w:type="auto"/>
          </w:tcPr>
          <w:p w14:paraId="113FB7FA" w14:textId="196C0719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R4-2106705</w:t>
            </w:r>
          </w:p>
        </w:tc>
        <w:tc>
          <w:tcPr>
            <w:tcW w:w="1279" w:type="dxa"/>
          </w:tcPr>
          <w:p w14:paraId="5481B089" w14:textId="605900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37.717-31-11</w:t>
            </w:r>
          </w:p>
        </w:tc>
        <w:tc>
          <w:tcPr>
            <w:tcW w:w="709" w:type="dxa"/>
          </w:tcPr>
          <w:p w14:paraId="0E5E52E3" w14:textId="516E9A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770" w:type="dxa"/>
          </w:tcPr>
          <w:p w14:paraId="539E7D25" w14:textId="1B36FB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37.717-31-11 v0.4.0 Rel-17 DC combinations LTE 3DL and one NR band</w:t>
            </w:r>
          </w:p>
        </w:tc>
      </w:tr>
      <w:tr w:rsidR="00C51F06" w14:paraId="33F8BB03" w14:textId="77777777" w:rsidTr="008C1190">
        <w:tc>
          <w:tcPr>
            <w:tcW w:w="0" w:type="auto"/>
          </w:tcPr>
          <w:p w14:paraId="592288C8" w14:textId="682B3F4C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R4-2106706</w:t>
            </w:r>
          </w:p>
        </w:tc>
        <w:tc>
          <w:tcPr>
            <w:tcW w:w="1279" w:type="dxa"/>
          </w:tcPr>
          <w:p w14:paraId="1CE65925" w14:textId="5E2845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38.717-04-01</w:t>
            </w:r>
          </w:p>
        </w:tc>
        <w:tc>
          <w:tcPr>
            <w:tcW w:w="709" w:type="dxa"/>
          </w:tcPr>
          <w:p w14:paraId="4BF696EA" w14:textId="49F7ED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770" w:type="dxa"/>
          </w:tcPr>
          <w:p w14:paraId="4E086ADF" w14:textId="476B70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38.717-04-01 v0.4.0 Rel-17 NR Inter-band 4 bands CA</w:t>
            </w:r>
          </w:p>
        </w:tc>
      </w:tr>
      <w:tr w:rsidR="00C51F06" w14:paraId="32ED2821" w14:textId="77777777" w:rsidTr="008C1190">
        <w:tc>
          <w:tcPr>
            <w:tcW w:w="0" w:type="auto"/>
          </w:tcPr>
          <w:p w14:paraId="4A27F3C4" w14:textId="4F2951E1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R4-2106888</w:t>
            </w:r>
          </w:p>
        </w:tc>
        <w:tc>
          <w:tcPr>
            <w:tcW w:w="1279" w:type="dxa"/>
          </w:tcPr>
          <w:p w14:paraId="79BF935F" w14:textId="7F3701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37.717-11-11</w:t>
            </w:r>
          </w:p>
        </w:tc>
        <w:tc>
          <w:tcPr>
            <w:tcW w:w="709" w:type="dxa"/>
          </w:tcPr>
          <w:p w14:paraId="4585964D" w14:textId="7C3021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770" w:type="dxa"/>
          </w:tcPr>
          <w:p w14:paraId="30E3EC4E" w14:textId="5D7559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37.717-11-11 v0.4.0 Rel-17 Dual Connectivity (DC) of 1 LTE band (1DL/1UL) and 1 NR band (1DL/1UL)</w:t>
            </w:r>
          </w:p>
        </w:tc>
      </w:tr>
      <w:tr w:rsidR="00C51F06" w14:paraId="2D4348CB" w14:textId="77777777" w:rsidTr="008C1190">
        <w:tc>
          <w:tcPr>
            <w:tcW w:w="0" w:type="auto"/>
          </w:tcPr>
          <w:p w14:paraId="189BF412" w14:textId="094C70F6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R4-2106889</w:t>
            </w:r>
          </w:p>
        </w:tc>
        <w:tc>
          <w:tcPr>
            <w:tcW w:w="1279" w:type="dxa"/>
          </w:tcPr>
          <w:p w14:paraId="31EF024C" w14:textId="54963F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38.847</w:t>
            </w:r>
          </w:p>
        </w:tc>
        <w:tc>
          <w:tcPr>
            <w:tcW w:w="709" w:type="dxa"/>
          </w:tcPr>
          <w:p w14:paraId="3937FA72" w14:textId="2308F2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770" w:type="dxa"/>
          </w:tcPr>
          <w:p w14:paraId="338FC347" w14:textId="2954A8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38.847 Introduction of NR Band n262 (47GHz band)</w:t>
            </w:r>
          </w:p>
        </w:tc>
      </w:tr>
      <w:tr w:rsidR="00C51F06" w14:paraId="60D56039" w14:textId="77777777" w:rsidTr="008C1190">
        <w:tc>
          <w:tcPr>
            <w:tcW w:w="0" w:type="auto"/>
          </w:tcPr>
          <w:p w14:paraId="4F0CA4A9" w14:textId="74D95254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R4-2106912</w:t>
            </w:r>
          </w:p>
        </w:tc>
        <w:tc>
          <w:tcPr>
            <w:tcW w:w="1279" w:type="dxa"/>
          </w:tcPr>
          <w:p w14:paraId="3315D850" w14:textId="503868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38.861</w:t>
            </w:r>
          </w:p>
        </w:tc>
        <w:tc>
          <w:tcPr>
            <w:tcW w:w="709" w:type="dxa"/>
          </w:tcPr>
          <w:p w14:paraId="681844A2" w14:textId="1F16D6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6770" w:type="dxa"/>
          </w:tcPr>
          <w:p w14:paraId="060DF750" w14:textId="4A3C57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skeleton for Study on high power UE (power class 2) for one NR FDD band</w:t>
            </w:r>
          </w:p>
        </w:tc>
      </w:tr>
      <w:tr w:rsidR="00C51F06" w14:paraId="6FB564E7" w14:textId="77777777" w:rsidTr="008C1190">
        <w:tc>
          <w:tcPr>
            <w:tcW w:w="0" w:type="auto"/>
          </w:tcPr>
          <w:p w14:paraId="7E1FAB94" w14:textId="1CECE037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R4-2107036</w:t>
            </w:r>
          </w:p>
        </w:tc>
        <w:tc>
          <w:tcPr>
            <w:tcW w:w="1279" w:type="dxa"/>
          </w:tcPr>
          <w:p w14:paraId="20063E5C" w14:textId="46625F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36.717-04-01</w:t>
            </w:r>
          </w:p>
        </w:tc>
        <w:tc>
          <w:tcPr>
            <w:tcW w:w="709" w:type="dxa"/>
          </w:tcPr>
          <w:p w14:paraId="2A9310FC" w14:textId="4703AE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6770" w:type="dxa"/>
          </w:tcPr>
          <w:p w14:paraId="66FF6AE9" w14:textId="73444D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36.717-04-01 v0.4.0</w:t>
            </w:r>
          </w:p>
        </w:tc>
      </w:tr>
      <w:tr w:rsidR="00C51F06" w14:paraId="4AF87B10" w14:textId="77777777" w:rsidTr="008C1190">
        <w:tc>
          <w:tcPr>
            <w:tcW w:w="0" w:type="auto"/>
          </w:tcPr>
          <w:p w14:paraId="3A6B67FB" w14:textId="3995FF10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R4-2107115</w:t>
            </w:r>
          </w:p>
        </w:tc>
        <w:tc>
          <w:tcPr>
            <w:tcW w:w="1279" w:type="dxa"/>
          </w:tcPr>
          <w:p w14:paraId="4580E3F9" w14:textId="4A66E9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36.717-02-01</w:t>
            </w:r>
          </w:p>
        </w:tc>
        <w:tc>
          <w:tcPr>
            <w:tcW w:w="709" w:type="dxa"/>
          </w:tcPr>
          <w:p w14:paraId="7CB68E7C" w14:textId="690647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770" w:type="dxa"/>
          </w:tcPr>
          <w:p w14:paraId="028532BF" w14:textId="30EBF5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36.717-02-01 Rel-17 LTE inter-band CA for 2 bands DL and 1 band UL CA</w:t>
            </w:r>
          </w:p>
        </w:tc>
      </w:tr>
      <w:tr w:rsidR="00C51F06" w14:paraId="6CB0CA74" w14:textId="77777777" w:rsidTr="008C1190">
        <w:tc>
          <w:tcPr>
            <w:tcW w:w="0" w:type="auto"/>
          </w:tcPr>
          <w:p w14:paraId="3306B892" w14:textId="5553B270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R4-2107188</w:t>
            </w:r>
          </w:p>
        </w:tc>
        <w:tc>
          <w:tcPr>
            <w:tcW w:w="1279" w:type="dxa"/>
          </w:tcPr>
          <w:p w14:paraId="23E38445" w14:textId="06F14B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37.717-41-11</w:t>
            </w:r>
          </w:p>
        </w:tc>
        <w:tc>
          <w:tcPr>
            <w:tcW w:w="709" w:type="dxa"/>
          </w:tcPr>
          <w:p w14:paraId="6A560CA0" w14:textId="71EF2A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6770" w:type="dxa"/>
          </w:tcPr>
          <w:p w14:paraId="022F53DC" w14:textId="7F3557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37.717-41-11 v0.4.0</w:t>
            </w:r>
          </w:p>
        </w:tc>
      </w:tr>
      <w:tr w:rsidR="00C51F06" w14:paraId="5D2851C7" w14:textId="77777777" w:rsidTr="008C1190">
        <w:tc>
          <w:tcPr>
            <w:tcW w:w="0" w:type="auto"/>
          </w:tcPr>
          <w:p w14:paraId="4A0A29F9" w14:textId="6ED62A4A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R4-2107196</w:t>
            </w:r>
          </w:p>
        </w:tc>
        <w:tc>
          <w:tcPr>
            <w:tcW w:w="1279" w:type="dxa"/>
          </w:tcPr>
          <w:p w14:paraId="02F92208" w14:textId="292141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38.849</w:t>
            </w:r>
          </w:p>
        </w:tc>
        <w:tc>
          <w:tcPr>
            <w:tcW w:w="709" w:type="dxa"/>
          </w:tcPr>
          <w:p w14:paraId="2A9B47F4" w14:textId="7BD71B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770" w:type="dxa"/>
          </w:tcPr>
          <w:p w14:paraId="22241437" w14:textId="064AE7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38.849 v0.2.0</w:t>
            </w:r>
          </w:p>
        </w:tc>
      </w:tr>
      <w:tr w:rsidR="00C51F06" w14:paraId="08930074" w14:textId="77777777" w:rsidTr="008C1190">
        <w:tc>
          <w:tcPr>
            <w:tcW w:w="0" w:type="auto"/>
          </w:tcPr>
          <w:p w14:paraId="7999B9B2" w14:textId="0A851219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R4-2107276</w:t>
            </w:r>
          </w:p>
        </w:tc>
        <w:tc>
          <w:tcPr>
            <w:tcW w:w="1279" w:type="dxa"/>
          </w:tcPr>
          <w:p w14:paraId="1975E278" w14:textId="2BB6B1DD" w:rsidR="00C51F06" w:rsidRPr="00C51F06" w:rsidRDefault="0055257E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38.842</w:t>
            </w:r>
          </w:p>
        </w:tc>
        <w:tc>
          <w:tcPr>
            <w:tcW w:w="709" w:type="dxa"/>
          </w:tcPr>
          <w:p w14:paraId="5A7DD25C" w14:textId="1C94DD30" w:rsidR="00C51F06" w:rsidRPr="00C51F06" w:rsidRDefault="0055257E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6770" w:type="dxa"/>
          </w:tcPr>
          <w:p w14:paraId="27FBF92D" w14:textId="2E1406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38.xxx High power UE (power class 2) for NR inter-band CA and SUL with x (x&gt;2) bands DL and y (y=1, 2) bands UL</w:t>
            </w:r>
          </w:p>
        </w:tc>
      </w:tr>
      <w:tr w:rsidR="00C51F06" w14:paraId="1620CB5C" w14:textId="77777777" w:rsidTr="008C1190">
        <w:tc>
          <w:tcPr>
            <w:tcW w:w="0" w:type="auto"/>
          </w:tcPr>
          <w:p w14:paraId="5EA93D6A" w14:textId="03263648" w:rsidR="00C51F06" w:rsidRPr="00C51F06" w:rsidRDefault="00C51F06" w:rsidP="00C51F06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R4-2107311</w:t>
            </w:r>
          </w:p>
        </w:tc>
        <w:tc>
          <w:tcPr>
            <w:tcW w:w="1279" w:type="dxa"/>
          </w:tcPr>
          <w:p w14:paraId="1DA5F5F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709" w:type="dxa"/>
          </w:tcPr>
          <w:p w14:paraId="02DA7C4C" w14:textId="77777777" w:rsidR="00C51F06" w:rsidRPr="00C51F06" w:rsidRDefault="00C51F06" w:rsidP="00C51F06">
            <w:pPr>
              <w:pStyle w:val="TAL"/>
              <w:rPr>
                <w:sz w:val="16"/>
              </w:rPr>
            </w:pPr>
          </w:p>
        </w:tc>
        <w:tc>
          <w:tcPr>
            <w:tcW w:w="6770" w:type="dxa"/>
          </w:tcPr>
          <w:p w14:paraId="12DF287C" w14:textId="6BFD21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skeleton for simultaneous Rx/Tx band combinations</w:t>
            </w:r>
          </w:p>
        </w:tc>
      </w:tr>
    </w:tbl>
    <w:p w14:paraId="0B4871D6" w14:textId="77777777" w:rsidR="00C51F06" w:rsidRDefault="00C51F06" w:rsidP="00C51F06"/>
    <w:p w14:paraId="26BAFEF7" w14:textId="77777777" w:rsidR="00C51F06" w:rsidRDefault="00C51F06" w:rsidP="00C51F06">
      <w:pPr>
        <w:pStyle w:val="Heading2"/>
      </w:pPr>
      <w:r>
        <w:br w:type="page"/>
      </w:r>
      <w:r>
        <w:lastRenderedPageBreak/>
        <w:t>Annex F: List of action items</w:t>
      </w:r>
    </w:p>
    <w:p w14:paraId="506D6C29" w14:textId="77777777" w:rsidR="00C51F06" w:rsidRDefault="00C51F06" w:rsidP="00C51F06"/>
    <w:p w14:paraId="3A306533" w14:textId="77777777" w:rsidR="00C51F06" w:rsidRDefault="00C51F06" w:rsidP="00C51F06">
      <w:pPr>
        <w:pStyle w:val="Heading2"/>
      </w:pPr>
      <w:r>
        <w:br w:type="page"/>
      </w:r>
      <w:r>
        <w:lastRenderedPageBreak/>
        <w:t>Annex G: List of decisions</w:t>
      </w:r>
    </w:p>
    <w:p w14:paraId="2386895C" w14:textId="77777777" w:rsidR="00C51F06" w:rsidRDefault="00C51F06" w:rsidP="00C51F06"/>
    <w:p w14:paraId="509AF940" w14:textId="77777777" w:rsidR="00C51F06" w:rsidRDefault="00C51F06" w:rsidP="00C51F06">
      <w:pPr>
        <w:pStyle w:val="Heading2"/>
      </w:pPr>
      <w:r>
        <w:br w:type="page"/>
      </w:r>
      <w:r>
        <w:lastRenderedPageBreak/>
        <w:t>Annex H: List of participants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93"/>
        <w:gridCol w:w="3390"/>
        <w:gridCol w:w="1968"/>
      </w:tblGrid>
      <w:tr w:rsidR="00C51F06" w14:paraId="3F2AA0B5" w14:textId="77777777" w:rsidTr="00C51F06">
        <w:tc>
          <w:tcPr>
            <w:tcW w:w="0" w:type="auto"/>
          </w:tcPr>
          <w:p w14:paraId="117BDF69" w14:textId="616405CF" w:rsidR="00C51F06" w:rsidRDefault="00C51F06" w:rsidP="00C51F06">
            <w:pPr>
              <w:pStyle w:val="TAH"/>
            </w:pPr>
            <w:r>
              <w:t>Name</w:t>
            </w:r>
          </w:p>
        </w:tc>
        <w:tc>
          <w:tcPr>
            <w:tcW w:w="0" w:type="auto"/>
          </w:tcPr>
          <w:p w14:paraId="58368055" w14:textId="553FD008" w:rsidR="00C51F06" w:rsidRDefault="00C51F06" w:rsidP="00C51F06">
            <w:pPr>
              <w:pStyle w:val="TAH"/>
            </w:pPr>
            <w:r>
              <w:t>Representing</w:t>
            </w:r>
          </w:p>
        </w:tc>
        <w:tc>
          <w:tcPr>
            <w:tcW w:w="0" w:type="auto"/>
          </w:tcPr>
          <w:p w14:paraId="3DE617C4" w14:textId="0C1CAA16" w:rsidR="00C51F06" w:rsidRDefault="00C51F06" w:rsidP="00C51F06">
            <w:pPr>
              <w:pStyle w:val="TAH"/>
            </w:pPr>
            <w:r>
              <w:t>Status (OP)</w:t>
            </w:r>
          </w:p>
        </w:tc>
      </w:tr>
      <w:tr w:rsidR="00C51F06" w14:paraId="540E4D63" w14:textId="77777777" w:rsidTr="00C51F06">
        <w:tc>
          <w:tcPr>
            <w:tcW w:w="0" w:type="auto"/>
          </w:tcPr>
          <w:p w14:paraId="01F6DF51" w14:textId="43BBC0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ABDI ABYANEH, mohammad</w:t>
            </w:r>
          </w:p>
        </w:tc>
        <w:tc>
          <w:tcPr>
            <w:tcW w:w="0" w:type="auto"/>
          </w:tcPr>
          <w:p w14:paraId="76E1DB2C" w14:textId="14E26E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51A22265" w14:textId="4DC8F3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CF255BD" w14:textId="77777777" w:rsidTr="00C51F06">
        <w:tc>
          <w:tcPr>
            <w:tcW w:w="0" w:type="auto"/>
          </w:tcPr>
          <w:p w14:paraId="7258D5F1" w14:textId="57D016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ABOUALMAL, Abdulhadi</w:t>
            </w:r>
          </w:p>
        </w:tc>
        <w:tc>
          <w:tcPr>
            <w:tcW w:w="0" w:type="auto"/>
          </w:tcPr>
          <w:p w14:paraId="55146C9F" w14:textId="64F02A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ETISALAT</w:t>
            </w:r>
          </w:p>
        </w:tc>
        <w:tc>
          <w:tcPr>
            <w:tcW w:w="0" w:type="auto"/>
          </w:tcPr>
          <w:p w14:paraId="0B97E329" w14:textId="6C8EA1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FB09D9E" w14:textId="77777777" w:rsidTr="00C51F06">
        <w:tc>
          <w:tcPr>
            <w:tcW w:w="0" w:type="auto"/>
          </w:tcPr>
          <w:p w14:paraId="13036BD1" w14:textId="359BA7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ADJAKPLE, Pascal</w:t>
            </w:r>
          </w:p>
        </w:tc>
        <w:tc>
          <w:tcPr>
            <w:tcW w:w="0" w:type="auto"/>
          </w:tcPr>
          <w:p w14:paraId="054BE3CE" w14:textId="2F887C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Convida Wireless</w:t>
            </w:r>
          </w:p>
        </w:tc>
        <w:tc>
          <w:tcPr>
            <w:tcW w:w="0" w:type="auto"/>
          </w:tcPr>
          <w:p w14:paraId="4B6F1620" w14:textId="2229F5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5432D2B" w14:textId="77777777" w:rsidTr="00C51F06">
        <w:tc>
          <w:tcPr>
            <w:tcW w:w="0" w:type="auto"/>
          </w:tcPr>
          <w:p w14:paraId="41989F2A" w14:textId="4D2891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AGATA, Mikiya</w:t>
            </w:r>
          </w:p>
        </w:tc>
        <w:tc>
          <w:tcPr>
            <w:tcW w:w="0" w:type="auto"/>
          </w:tcPr>
          <w:p w14:paraId="171EF609" w14:textId="286E54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KDDI Corporation</w:t>
            </w:r>
          </w:p>
        </w:tc>
        <w:tc>
          <w:tcPr>
            <w:tcW w:w="0" w:type="auto"/>
          </w:tcPr>
          <w:p w14:paraId="19D180B4" w14:textId="2BB5CC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C51F06" w14:paraId="3536324F" w14:textId="77777777" w:rsidTr="00C51F06">
        <w:tc>
          <w:tcPr>
            <w:tcW w:w="0" w:type="auto"/>
          </w:tcPr>
          <w:p w14:paraId="7C8FD10C" w14:textId="7B34BE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AHMADI, Sassan</w:t>
            </w:r>
          </w:p>
        </w:tc>
        <w:tc>
          <w:tcPr>
            <w:tcW w:w="0" w:type="auto"/>
          </w:tcPr>
          <w:p w14:paraId="3453B72A" w14:textId="318921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Xilinx Ireland</w:t>
            </w:r>
          </w:p>
        </w:tc>
        <w:tc>
          <w:tcPr>
            <w:tcW w:w="0" w:type="auto"/>
          </w:tcPr>
          <w:p w14:paraId="0AA69F34" w14:textId="74DCF9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1D49861" w14:textId="77777777" w:rsidTr="00C51F06">
        <w:tc>
          <w:tcPr>
            <w:tcW w:w="0" w:type="auto"/>
          </w:tcPr>
          <w:p w14:paraId="1FCD9A82" w14:textId="53E676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AIKAWA, Shinichiro</w:t>
            </w:r>
          </w:p>
        </w:tc>
        <w:tc>
          <w:tcPr>
            <w:tcW w:w="0" w:type="auto"/>
          </w:tcPr>
          <w:p w14:paraId="2DAD2354" w14:textId="4B51DF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FUJITSU CONNECTED TECHNOLOGIES</w:t>
            </w:r>
          </w:p>
        </w:tc>
        <w:tc>
          <w:tcPr>
            <w:tcW w:w="0" w:type="auto"/>
          </w:tcPr>
          <w:p w14:paraId="66310689" w14:textId="1EFAA8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180752EF" w14:textId="77777777" w:rsidTr="00C51F06">
        <w:tc>
          <w:tcPr>
            <w:tcW w:w="0" w:type="auto"/>
          </w:tcPr>
          <w:p w14:paraId="23BD677D" w14:textId="6C0566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AKITA, Koji</w:t>
            </w:r>
          </w:p>
        </w:tc>
        <w:tc>
          <w:tcPr>
            <w:tcW w:w="0" w:type="auto"/>
          </w:tcPr>
          <w:p w14:paraId="3437F828" w14:textId="264B67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Toshiba</w:t>
            </w:r>
          </w:p>
        </w:tc>
        <w:tc>
          <w:tcPr>
            <w:tcW w:w="0" w:type="auto"/>
          </w:tcPr>
          <w:p w14:paraId="6237F6E3" w14:textId="35BEF6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66C94FB" w14:textId="77777777" w:rsidTr="00C51F06">
        <w:tc>
          <w:tcPr>
            <w:tcW w:w="0" w:type="auto"/>
          </w:tcPr>
          <w:p w14:paraId="4645E7D2" w14:textId="7E9C22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ALEXEI, Davydov</w:t>
            </w:r>
          </w:p>
        </w:tc>
        <w:tc>
          <w:tcPr>
            <w:tcW w:w="0" w:type="auto"/>
          </w:tcPr>
          <w:p w14:paraId="02DB4539" w14:textId="46D6D1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Russia A/O</w:t>
            </w:r>
          </w:p>
        </w:tc>
        <w:tc>
          <w:tcPr>
            <w:tcW w:w="0" w:type="auto"/>
          </w:tcPr>
          <w:p w14:paraId="30FB5EB2" w14:textId="3A3AFF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C46E29D" w14:textId="77777777" w:rsidTr="00C51F06">
        <w:tc>
          <w:tcPr>
            <w:tcW w:w="0" w:type="auto"/>
          </w:tcPr>
          <w:p w14:paraId="5980274A" w14:textId="46708F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ALFARHAN, Faris</w:t>
            </w:r>
          </w:p>
        </w:tc>
        <w:tc>
          <w:tcPr>
            <w:tcW w:w="0" w:type="auto"/>
          </w:tcPr>
          <w:p w14:paraId="2470223E" w14:textId="674B90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Inc.</w:t>
            </w:r>
          </w:p>
        </w:tc>
        <w:tc>
          <w:tcPr>
            <w:tcW w:w="0" w:type="auto"/>
          </w:tcPr>
          <w:p w14:paraId="7CDE6EA0" w14:textId="590318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FB02F2A" w14:textId="77777777" w:rsidTr="00C51F06">
        <w:tc>
          <w:tcPr>
            <w:tcW w:w="0" w:type="auto"/>
          </w:tcPr>
          <w:p w14:paraId="2E1D765A" w14:textId="250E4E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AMURU, Saidhiraj</w:t>
            </w:r>
          </w:p>
        </w:tc>
        <w:tc>
          <w:tcPr>
            <w:tcW w:w="0" w:type="auto"/>
          </w:tcPr>
          <w:p w14:paraId="3B522447" w14:textId="30DDC2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Indian Institute of Tech (H)</w:t>
            </w:r>
          </w:p>
        </w:tc>
        <w:tc>
          <w:tcPr>
            <w:tcW w:w="0" w:type="auto"/>
          </w:tcPr>
          <w:p w14:paraId="59467981" w14:textId="467D5D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C51F06" w14:paraId="52B2EEE7" w14:textId="77777777" w:rsidTr="00C51F06">
        <w:tc>
          <w:tcPr>
            <w:tcW w:w="0" w:type="auto"/>
          </w:tcPr>
          <w:p w14:paraId="012C4351" w14:textId="3583FA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ANGELOW, Iwajlo</w:t>
            </w:r>
          </w:p>
        </w:tc>
        <w:tc>
          <w:tcPr>
            <w:tcW w:w="0" w:type="auto"/>
          </w:tcPr>
          <w:p w14:paraId="1A1F2FDA" w14:textId="233087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Italy</w:t>
            </w:r>
          </w:p>
        </w:tc>
        <w:tc>
          <w:tcPr>
            <w:tcW w:w="0" w:type="auto"/>
          </w:tcPr>
          <w:p w14:paraId="397B853B" w14:textId="17B92F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6CEA9FE" w14:textId="77777777" w:rsidTr="00C51F06">
        <w:tc>
          <w:tcPr>
            <w:tcW w:w="0" w:type="auto"/>
          </w:tcPr>
          <w:p w14:paraId="6B893A9A" w14:textId="515C65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ARAVINDAKSHAN, Jishnu</w:t>
            </w:r>
          </w:p>
        </w:tc>
        <w:tc>
          <w:tcPr>
            <w:tcW w:w="0" w:type="auto"/>
          </w:tcPr>
          <w:p w14:paraId="0A9A0E2D" w14:textId="60BDB5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Tejas Networks Ltd.</w:t>
            </w:r>
          </w:p>
        </w:tc>
        <w:tc>
          <w:tcPr>
            <w:tcW w:w="0" w:type="auto"/>
          </w:tcPr>
          <w:p w14:paraId="531E91DD" w14:textId="68F7D2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C51F06" w14:paraId="7D2BFE5B" w14:textId="77777777" w:rsidTr="00C51F06">
        <w:tc>
          <w:tcPr>
            <w:tcW w:w="0" w:type="auto"/>
          </w:tcPr>
          <w:p w14:paraId="7CD38107" w14:textId="1BC9F6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ARTYOM, Putilin</w:t>
            </w:r>
          </w:p>
        </w:tc>
        <w:tc>
          <w:tcPr>
            <w:tcW w:w="0" w:type="auto"/>
          </w:tcPr>
          <w:p w14:paraId="5909F668" w14:textId="2E0BE9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K.K.</w:t>
            </w:r>
          </w:p>
        </w:tc>
        <w:tc>
          <w:tcPr>
            <w:tcW w:w="0" w:type="auto"/>
          </w:tcPr>
          <w:p w14:paraId="6E3EE033" w14:textId="1A157D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543EADC3" w14:textId="77777777" w:rsidTr="00C51F06">
        <w:tc>
          <w:tcPr>
            <w:tcW w:w="0" w:type="auto"/>
          </w:tcPr>
          <w:p w14:paraId="56DD9E7F" w14:textId="039CF1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ATAK, Oguzhan</w:t>
            </w:r>
          </w:p>
        </w:tc>
        <w:tc>
          <w:tcPr>
            <w:tcW w:w="0" w:type="auto"/>
          </w:tcPr>
          <w:p w14:paraId="0F165338" w14:textId="36F8D9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ASELSAN</w:t>
            </w:r>
          </w:p>
        </w:tc>
        <w:tc>
          <w:tcPr>
            <w:tcW w:w="0" w:type="auto"/>
          </w:tcPr>
          <w:p w14:paraId="66834017" w14:textId="03AF63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F78031C" w14:textId="77777777" w:rsidTr="00C51F06">
        <w:tc>
          <w:tcPr>
            <w:tcW w:w="0" w:type="auto"/>
          </w:tcPr>
          <w:p w14:paraId="06C978E1" w14:textId="6A1C37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AUSTIN, Shane</w:t>
            </w:r>
          </w:p>
        </w:tc>
        <w:tc>
          <w:tcPr>
            <w:tcW w:w="0" w:type="auto"/>
          </w:tcPr>
          <w:p w14:paraId="7A2EF8F2" w14:textId="579717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Southern Linc.</w:t>
            </w:r>
          </w:p>
        </w:tc>
        <w:tc>
          <w:tcPr>
            <w:tcW w:w="0" w:type="auto"/>
          </w:tcPr>
          <w:p w14:paraId="7711585E" w14:textId="5A7C1E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1BA5E133" w14:textId="77777777" w:rsidTr="00C51F06">
        <w:tc>
          <w:tcPr>
            <w:tcW w:w="0" w:type="auto"/>
          </w:tcPr>
          <w:p w14:paraId="6A82D175" w14:textId="45BD1B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AXMON, Joakim</w:t>
            </w:r>
          </w:p>
        </w:tc>
        <w:tc>
          <w:tcPr>
            <w:tcW w:w="0" w:type="auto"/>
          </w:tcPr>
          <w:p w14:paraId="37AA6260" w14:textId="02E12D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España S.A.</w:t>
            </w:r>
          </w:p>
        </w:tc>
        <w:tc>
          <w:tcPr>
            <w:tcW w:w="0" w:type="auto"/>
          </w:tcPr>
          <w:p w14:paraId="1E8CD3CB" w14:textId="13926B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919F112" w14:textId="77777777" w:rsidTr="00C51F06">
        <w:tc>
          <w:tcPr>
            <w:tcW w:w="0" w:type="auto"/>
          </w:tcPr>
          <w:p w14:paraId="50B40FB4" w14:textId="734231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AZCUY, Frank</w:t>
            </w:r>
          </w:p>
        </w:tc>
        <w:tc>
          <w:tcPr>
            <w:tcW w:w="0" w:type="auto"/>
          </w:tcPr>
          <w:p w14:paraId="26CB45A2" w14:textId="4D63A6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5F3B1823" w14:textId="030736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127F76F4" w14:textId="77777777" w:rsidTr="00C51F06">
        <w:tc>
          <w:tcPr>
            <w:tcW w:w="0" w:type="auto"/>
          </w:tcPr>
          <w:p w14:paraId="1010935A" w14:textId="3F031F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BACON, Peter</w:t>
            </w:r>
          </w:p>
        </w:tc>
        <w:tc>
          <w:tcPr>
            <w:tcW w:w="0" w:type="auto"/>
          </w:tcPr>
          <w:p w14:paraId="66F19153" w14:textId="75E1CE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5C610EBE" w14:textId="72C8D6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22091E6F" w14:textId="77777777" w:rsidTr="00C51F06">
        <w:tc>
          <w:tcPr>
            <w:tcW w:w="0" w:type="auto"/>
          </w:tcPr>
          <w:p w14:paraId="110961F9" w14:textId="52E15A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BAI, Lu</w:t>
            </w:r>
          </w:p>
        </w:tc>
        <w:tc>
          <w:tcPr>
            <w:tcW w:w="0" w:type="auto"/>
          </w:tcPr>
          <w:p w14:paraId="300041AF" w14:textId="2A51E4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Device Co., Ltd</w:t>
            </w:r>
          </w:p>
        </w:tc>
        <w:tc>
          <w:tcPr>
            <w:tcW w:w="0" w:type="auto"/>
          </w:tcPr>
          <w:p w14:paraId="14E4A135" w14:textId="22B833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749B5543" w14:textId="77777777" w:rsidTr="00C51F06">
        <w:tc>
          <w:tcPr>
            <w:tcW w:w="0" w:type="auto"/>
          </w:tcPr>
          <w:p w14:paraId="5FE6EE21" w14:textId="0622EA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BAKER, Kenneth</w:t>
            </w:r>
          </w:p>
        </w:tc>
        <w:tc>
          <w:tcPr>
            <w:tcW w:w="0" w:type="auto"/>
          </w:tcPr>
          <w:p w14:paraId="394A43ED" w14:textId="048AC7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FCC</w:t>
            </w:r>
          </w:p>
        </w:tc>
        <w:tc>
          <w:tcPr>
            <w:tcW w:w="0" w:type="auto"/>
          </w:tcPr>
          <w:p w14:paraId="711CB010" w14:textId="5B0331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459696B0" w14:textId="77777777" w:rsidTr="00C51F06">
        <w:tc>
          <w:tcPr>
            <w:tcW w:w="0" w:type="auto"/>
          </w:tcPr>
          <w:p w14:paraId="5517B990" w14:textId="3D1FC6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BAKER, Matthew</w:t>
            </w:r>
          </w:p>
        </w:tc>
        <w:tc>
          <w:tcPr>
            <w:tcW w:w="0" w:type="auto"/>
          </w:tcPr>
          <w:p w14:paraId="0A36B00B" w14:textId="0707C5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UK</w:t>
            </w:r>
          </w:p>
        </w:tc>
        <w:tc>
          <w:tcPr>
            <w:tcW w:w="0" w:type="auto"/>
          </w:tcPr>
          <w:p w14:paraId="6F0C4A98" w14:textId="503F01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2172D14" w14:textId="77777777" w:rsidTr="00C51F06">
        <w:tc>
          <w:tcPr>
            <w:tcW w:w="0" w:type="auto"/>
          </w:tcPr>
          <w:p w14:paraId="3D5A48A5" w14:textId="1E2903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BAKKER, John-Luc</w:t>
            </w:r>
          </w:p>
        </w:tc>
        <w:tc>
          <w:tcPr>
            <w:tcW w:w="0" w:type="auto"/>
          </w:tcPr>
          <w:p w14:paraId="4BA1B4D0" w14:textId="267DD7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BlackBerry UK Limited</w:t>
            </w:r>
          </w:p>
        </w:tc>
        <w:tc>
          <w:tcPr>
            <w:tcW w:w="0" w:type="auto"/>
          </w:tcPr>
          <w:p w14:paraId="15A2655C" w14:textId="44C75E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4119D1B" w14:textId="77777777" w:rsidTr="00C51F06">
        <w:tc>
          <w:tcPr>
            <w:tcW w:w="0" w:type="auto"/>
          </w:tcPr>
          <w:p w14:paraId="0C547D1F" w14:textId="72C4E9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BASAIER, JIALADE</w:t>
            </w:r>
          </w:p>
        </w:tc>
        <w:tc>
          <w:tcPr>
            <w:tcW w:w="0" w:type="auto"/>
          </w:tcPr>
          <w:p w14:paraId="2050D24D" w14:textId="072F71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57A084C0" w14:textId="4223DF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02B327EC" w14:textId="77777777" w:rsidTr="00C51F06">
        <w:tc>
          <w:tcPr>
            <w:tcW w:w="0" w:type="auto"/>
          </w:tcPr>
          <w:p w14:paraId="13368AE7" w14:textId="2E0F47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BELOV, Dmitry</w:t>
            </w:r>
          </w:p>
        </w:tc>
        <w:tc>
          <w:tcPr>
            <w:tcW w:w="0" w:type="auto"/>
          </w:tcPr>
          <w:p w14:paraId="2E7B689B" w14:textId="1B3202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Ireland</w:t>
            </w:r>
          </w:p>
        </w:tc>
        <w:tc>
          <w:tcPr>
            <w:tcW w:w="0" w:type="auto"/>
          </w:tcPr>
          <w:p w14:paraId="4F68CDFC" w14:textId="688469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D247708" w14:textId="77777777" w:rsidTr="00C51F06">
        <w:tc>
          <w:tcPr>
            <w:tcW w:w="0" w:type="auto"/>
          </w:tcPr>
          <w:p w14:paraId="723FE6D0" w14:textId="0AF75A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BEN TOVIM, Erez</w:t>
            </w:r>
          </w:p>
        </w:tc>
        <w:tc>
          <w:tcPr>
            <w:tcW w:w="0" w:type="auto"/>
          </w:tcPr>
          <w:p w14:paraId="1886A9BC" w14:textId="4E6826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Sequans Communications</w:t>
            </w:r>
          </w:p>
        </w:tc>
        <w:tc>
          <w:tcPr>
            <w:tcW w:w="0" w:type="auto"/>
          </w:tcPr>
          <w:p w14:paraId="012A41A1" w14:textId="0C9695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58EA5A8" w14:textId="77777777" w:rsidTr="00C51F06">
        <w:tc>
          <w:tcPr>
            <w:tcW w:w="0" w:type="auto"/>
          </w:tcPr>
          <w:p w14:paraId="7C5D5E32" w14:textId="3C75E6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BENGTSSON, Erik</w:t>
            </w:r>
          </w:p>
        </w:tc>
        <w:tc>
          <w:tcPr>
            <w:tcW w:w="0" w:type="auto"/>
          </w:tcPr>
          <w:p w14:paraId="24F3A4E5" w14:textId="121DD5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 Mobile Communications</w:t>
            </w:r>
          </w:p>
        </w:tc>
        <w:tc>
          <w:tcPr>
            <w:tcW w:w="0" w:type="auto"/>
          </w:tcPr>
          <w:p w14:paraId="32099B11" w14:textId="1D91AB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42E0E696" w14:textId="77777777" w:rsidTr="00C51F06">
        <w:tc>
          <w:tcPr>
            <w:tcW w:w="0" w:type="auto"/>
          </w:tcPr>
          <w:p w14:paraId="52F6A95E" w14:textId="48FAED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BERGLJUNG, Christian</w:t>
            </w:r>
          </w:p>
        </w:tc>
        <w:tc>
          <w:tcPr>
            <w:tcW w:w="0" w:type="auto"/>
          </w:tcPr>
          <w:p w14:paraId="5BCC6146" w14:textId="5D8174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L.M. Ericsson Limited</w:t>
            </w:r>
          </w:p>
        </w:tc>
        <w:tc>
          <w:tcPr>
            <w:tcW w:w="0" w:type="auto"/>
          </w:tcPr>
          <w:p w14:paraId="4ABCAA5F" w14:textId="4A694B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BC584EC" w14:textId="77777777" w:rsidTr="00C51F06">
        <w:tc>
          <w:tcPr>
            <w:tcW w:w="0" w:type="auto"/>
          </w:tcPr>
          <w:p w14:paraId="05C80A2F" w14:textId="038900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BERISOT, Thierry</w:t>
            </w:r>
          </w:p>
        </w:tc>
        <w:tc>
          <w:tcPr>
            <w:tcW w:w="0" w:type="auto"/>
          </w:tcPr>
          <w:p w14:paraId="663B529C" w14:textId="39EA62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14:paraId="0CDD2AF4" w14:textId="6FC546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E975152" w14:textId="77777777" w:rsidTr="00C51F06">
        <w:tc>
          <w:tcPr>
            <w:tcW w:w="0" w:type="auto"/>
          </w:tcPr>
          <w:p w14:paraId="2FD5EADC" w14:textId="7E177D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BERNOT, Ronald</w:t>
            </w:r>
          </w:p>
        </w:tc>
        <w:tc>
          <w:tcPr>
            <w:tcW w:w="0" w:type="auto"/>
          </w:tcPr>
          <w:p w14:paraId="3C9FCA9F" w14:textId="663D02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Intertek</w:t>
            </w:r>
          </w:p>
        </w:tc>
        <w:tc>
          <w:tcPr>
            <w:tcW w:w="0" w:type="auto"/>
          </w:tcPr>
          <w:p w14:paraId="592D014A" w14:textId="4DA452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10123F0" w14:textId="77777777" w:rsidTr="00C51F06">
        <w:tc>
          <w:tcPr>
            <w:tcW w:w="0" w:type="auto"/>
          </w:tcPr>
          <w:p w14:paraId="7466E842" w14:textId="43CC5F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BEUTLER, Roland</w:t>
            </w:r>
          </w:p>
        </w:tc>
        <w:tc>
          <w:tcPr>
            <w:tcW w:w="0" w:type="auto"/>
          </w:tcPr>
          <w:p w14:paraId="2AE916FA" w14:textId="1269CC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14:paraId="4B2336FB" w14:textId="7FE3AD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C505255" w14:textId="77777777" w:rsidTr="00C51F06">
        <w:tc>
          <w:tcPr>
            <w:tcW w:w="0" w:type="auto"/>
          </w:tcPr>
          <w:p w14:paraId="13400061" w14:textId="707365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BHAUMIK, Saswata</w:t>
            </w:r>
          </w:p>
        </w:tc>
        <w:tc>
          <w:tcPr>
            <w:tcW w:w="0" w:type="auto"/>
          </w:tcPr>
          <w:p w14:paraId="195B4F60" w14:textId="160FFB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NXP Semiconductors Netherlands</w:t>
            </w:r>
          </w:p>
        </w:tc>
        <w:tc>
          <w:tcPr>
            <w:tcW w:w="0" w:type="auto"/>
          </w:tcPr>
          <w:p w14:paraId="5F00C9F3" w14:textId="7E42A2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1410BB6" w14:textId="77777777" w:rsidTr="00C51F06">
        <w:tc>
          <w:tcPr>
            <w:tcW w:w="0" w:type="auto"/>
          </w:tcPr>
          <w:p w14:paraId="5D2B5830" w14:textId="076B11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BOIXADERA, Francesc</w:t>
            </w:r>
          </w:p>
        </w:tc>
        <w:tc>
          <w:tcPr>
            <w:tcW w:w="0" w:type="auto"/>
          </w:tcPr>
          <w:p w14:paraId="62E319D4" w14:textId="3178C6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D62C58A" w14:textId="016CCC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9831155" w14:textId="77777777" w:rsidTr="00C51F06">
        <w:tc>
          <w:tcPr>
            <w:tcW w:w="0" w:type="auto"/>
          </w:tcPr>
          <w:p w14:paraId="545D4DA8" w14:textId="643CDD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BOLOTIN, Ilya</w:t>
            </w:r>
          </w:p>
        </w:tc>
        <w:tc>
          <w:tcPr>
            <w:tcW w:w="0" w:type="auto"/>
          </w:tcPr>
          <w:p w14:paraId="1A78F815" w14:textId="0E186E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Korea, Ltd.</w:t>
            </w:r>
          </w:p>
        </w:tc>
        <w:tc>
          <w:tcPr>
            <w:tcW w:w="0" w:type="auto"/>
          </w:tcPr>
          <w:p w14:paraId="2DD1ED23" w14:textId="5A4F6C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C51F06" w14:paraId="418FC762" w14:textId="77777777" w:rsidTr="00C51F06">
        <w:tc>
          <w:tcPr>
            <w:tcW w:w="0" w:type="auto"/>
          </w:tcPr>
          <w:p w14:paraId="6EA99B1E" w14:textId="43E0DA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BORSATO, Ronald</w:t>
            </w:r>
          </w:p>
        </w:tc>
        <w:tc>
          <w:tcPr>
            <w:tcW w:w="0" w:type="auto"/>
          </w:tcPr>
          <w:p w14:paraId="7BB0C1A9" w14:textId="24201A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470262A9" w14:textId="7EAFA0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0126EB5E" w14:textId="77777777" w:rsidTr="00C51F06">
        <w:tc>
          <w:tcPr>
            <w:tcW w:w="0" w:type="auto"/>
          </w:tcPr>
          <w:p w14:paraId="579CCD10" w14:textId="4D2035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BRIA, Aurelian</w:t>
            </w:r>
          </w:p>
        </w:tc>
        <w:tc>
          <w:tcPr>
            <w:tcW w:w="0" w:type="auto"/>
          </w:tcPr>
          <w:p w14:paraId="3573CCF5" w14:textId="67BD3D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GmbH, Eurolab</w:t>
            </w:r>
          </w:p>
        </w:tc>
        <w:tc>
          <w:tcPr>
            <w:tcW w:w="0" w:type="auto"/>
          </w:tcPr>
          <w:p w14:paraId="368AAD4B" w14:textId="61DB6A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94C17B5" w14:textId="77777777" w:rsidTr="00C51F06">
        <w:tc>
          <w:tcPr>
            <w:tcW w:w="0" w:type="auto"/>
          </w:tcPr>
          <w:p w14:paraId="047DD284" w14:textId="07365C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BRUNEL, Dominique</w:t>
            </w:r>
          </w:p>
        </w:tc>
        <w:tc>
          <w:tcPr>
            <w:tcW w:w="0" w:type="auto"/>
          </w:tcPr>
          <w:p w14:paraId="6A01C1AE" w14:textId="4B8BAF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60702519" w14:textId="48C772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F4659C3" w14:textId="77777777" w:rsidTr="00C51F06">
        <w:tc>
          <w:tcPr>
            <w:tcW w:w="0" w:type="auto"/>
          </w:tcPr>
          <w:p w14:paraId="09811B9F" w14:textId="28EE78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CABRERA-MERCADER, Carlos</w:t>
            </w:r>
          </w:p>
        </w:tc>
        <w:tc>
          <w:tcPr>
            <w:tcW w:w="0" w:type="auto"/>
          </w:tcPr>
          <w:p w14:paraId="390D4CA6" w14:textId="5F9E92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E424463" w14:textId="615E23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28C93685" w14:textId="77777777" w:rsidTr="00C51F06">
        <w:tc>
          <w:tcPr>
            <w:tcW w:w="0" w:type="auto"/>
          </w:tcPr>
          <w:p w14:paraId="7E4E6B9B" w14:textId="4A3D5C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CALIGURI, Steven</w:t>
            </w:r>
          </w:p>
        </w:tc>
        <w:tc>
          <w:tcPr>
            <w:tcW w:w="0" w:type="auto"/>
          </w:tcPr>
          <w:p w14:paraId="21831B89" w14:textId="2F0F2F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PHY Wireless</w:t>
            </w:r>
          </w:p>
        </w:tc>
        <w:tc>
          <w:tcPr>
            <w:tcW w:w="0" w:type="auto"/>
          </w:tcPr>
          <w:p w14:paraId="3DC424EC" w14:textId="748B84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2B1A1E84" w14:textId="77777777" w:rsidTr="00C51F06">
        <w:tc>
          <w:tcPr>
            <w:tcW w:w="0" w:type="auto"/>
          </w:tcPr>
          <w:p w14:paraId="1D9DC1DB" w14:textId="241173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CAO, Aijun</w:t>
            </w:r>
          </w:p>
        </w:tc>
        <w:tc>
          <w:tcPr>
            <w:tcW w:w="0" w:type="auto"/>
          </w:tcPr>
          <w:p w14:paraId="4822B717" w14:textId="4C7FAB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76D6D79A" w14:textId="58F0B4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14CBA6D" w14:textId="77777777" w:rsidTr="00C51F06">
        <w:tc>
          <w:tcPr>
            <w:tcW w:w="0" w:type="auto"/>
          </w:tcPr>
          <w:p w14:paraId="041F90C1" w14:textId="1798BA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CAO, Gen</w:t>
            </w:r>
          </w:p>
        </w:tc>
        <w:tc>
          <w:tcPr>
            <w:tcW w:w="0" w:type="auto"/>
          </w:tcPr>
          <w:p w14:paraId="4A00E134" w14:textId="593C23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CITC</w:t>
            </w:r>
          </w:p>
        </w:tc>
        <w:tc>
          <w:tcPr>
            <w:tcW w:w="0" w:type="auto"/>
          </w:tcPr>
          <w:p w14:paraId="1ECC5E5C" w14:textId="731C79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43A3DC02" w14:textId="77777777" w:rsidTr="00C51F06">
        <w:tc>
          <w:tcPr>
            <w:tcW w:w="0" w:type="auto"/>
          </w:tcPr>
          <w:p w14:paraId="03FF0806" w14:textId="003C0E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CARRION, Inma</w:t>
            </w:r>
          </w:p>
        </w:tc>
        <w:tc>
          <w:tcPr>
            <w:tcW w:w="0" w:type="auto"/>
          </w:tcPr>
          <w:p w14:paraId="69E373CB" w14:textId="1B001D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Ruckus</w:t>
            </w:r>
          </w:p>
        </w:tc>
        <w:tc>
          <w:tcPr>
            <w:tcW w:w="0" w:type="auto"/>
          </w:tcPr>
          <w:p w14:paraId="55DE13A1" w14:textId="6E7C03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1A7ACB8" w14:textId="77777777" w:rsidTr="00C51F06">
        <w:tc>
          <w:tcPr>
            <w:tcW w:w="0" w:type="auto"/>
          </w:tcPr>
          <w:p w14:paraId="3ECDC6B0" w14:textId="489A0D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CATMUR, Richard</w:t>
            </w:r>
          </w:p>
        </w:tc>
        <w:tc>
          <w:tcPr>
            <w:tcW w:w="0" w:type="auto"/>
          </w:tcPr>
          <w:p w14:paraId="774C2574" w14:textId="5903B3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Spirent Communications</w:t>
            </w:r>
          </w:p>
        </w:tc>
        <w:tc>
          <w:tcPr>
            <w:tcW w:w="0" w:type="auto"/>
          </w:tcPr>
          <w:p w14:paraId="3F45BE70" w14:textId="7E1949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CE3160E" w14:textId="77777777" w:rsidTr="00C51F06">
        <w:tc>
          <w:tcPr>
            <w:tcW w:w="0" w:type="auto"/>
          </w:tcPr>
          <w:p w14:paraId="36B36CE1" w14:textId="6ED1E6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CAUDURO DIAS DE PAIVA, Rafael</w:t>
            </w:r>
          </w:p>
        </w:tc>
        <w:tc>
          <w:tcPr>
            <w:tcW w:w="0" w:type="auto"/>
          </w:tcPr>
          <w:p w14:paraId="1C64BE85" w14:textId="058D97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Belgium</w:t>
            </w:r>
          </w:p>
        </w:tc>
        <w:tc>
          <w:tcPr>
            <w:tcW w:w="0" w:type="auto"/>
          </w:tcPr>
          <w:p w14:paraId="5FEDB26E" w14:textId="23F46E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29840F5" w14:textId="77777777" w:rsidTr="00C51F06">
        <w:tc>
          <w:tcPr>
            <w:tcW w:w="0" w:type="auto"/>
          </w:tcPr>
          <w:p w14:paraId="437398FE" w14:textId="3600D8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CEROVIC, Stefan</w:t>
            </w:r>
          </w:p>
        </w:tc>
        <w:tc>
          <w:tcPr>
            <w:tcW w:w="0" w:type="auto"/>
          </w:tcPr>
          <w:p w14:paraId="44C12602" w14:textId="598692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 UK</w:t>
            </w:r>
          </w:p>
        </w:tc>
        <w:tc>
          <w:tcPr>
            <w:tcW w:w="0" w:type="auto"/>
          </w:tcPr>
          <w:p w14:paraId="40DBFD7B" w14:textId="1AB16C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D803FD8" w14:textId="77777777" w:rsidTr="00C51F06">
        <w:tc>
          <w:tcPr>
            <w:tcW w:w="0" w:type="auto"/>
          </w:tcPr>
          <w:p w14:paraId="3751BD8F" w14:textId="4C1E1D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CHABRAK, Karim</w:t>
            </w:r>
          </w:p>
        </w:tc>
        <w:tc>
          <w:tcPr>
            <w:tcW w:w="0" w:type="auto"/>
          </w:tcPr>
          <w:p w14:paraId="55E1E433" w14:textId="3A5DD3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Deutsche Telekom AG</w:t>
            </w:r>
          </w:p>
        </w:tc>
        <w:tc>
          <w:tcPr>
            <w:tcW w:w="0" w:type="auto"/>
          </w:tcPr>
          <w:p w14:paraId="55FC5CC8" w14:textId="3C8C4F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793BC0A" w14:textId="77777777" w:rsidTr="00C51F06">
        <w:tc>
          <w:tcPr>
            <w:tcW w:w="0" w:type="auto"/>
          </w:tcPr>
          <w:p w14:paraId="2658A771" w14:textId="49A190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CHAKRABORTY, Rishikesh</w:t>
            </w:r>
          </w:p>
        </w:tc>
        <w:tc>
          <w:tcPr>
            <w:tcW w:w="0" w:type="auto"/>
          </w:tcPr>
          <w:p w14:paraId="321C62A8" w14:textId="562E28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Italia SpA</w:t>
            </w:r>
          </w:p>
        </w:tc>
        <w:tc>
          <w:tcPr>
            <w:tcW w:w="0" w:type="auto"/>
          </w:tcPr>
          <w:p w14:paraId="0601A140" w14:textId="43E692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1CCE98F" w14:textId="77777777" w:rsidTr="00C51F06">
        <w:tc>
          <w:tcPr>
            <w:tcW w:w="0" w:type="auto"/>
          </w:tcPr>
          <w:p w14:paraId="7D2A5566" w14:textId="3D28E1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CHAN, Yee Sin</w:t>
            </w:r>
          </w:p>
        </w:tc>
        <w:tc>
          <w:tcPr>
            <w:tcW w:w="0" w:type="auto"/>
          </w:tcPr>
          <w:p w14:paraId="5C1B1BDF" w14:textId="646D25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Facebook</w:t>
            </w:r>
          </w:p>
        </w:tc>
        <w:tc>
          <w:tcPr>
            <w:tcW w:w="0" w:type="auto"/>
          </w:tcPr>
          <w:p w14:paraId="1709108F" w14:textId="4A5535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0CBAFF1" w14:textId="77777777" w:rsidTr="00C51F06">
        <w:tc>
          <w:tcPr>
            <w:tcW w:w="0" w:type="auto"/>
          </w:tcPr>
          <w:p w14:paraId="3052B16C" w14:textId="712974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CHANG, Jaehyun</w:t>
            </w:r>
          </w:p>
        </w:tc>
        <w:tc>
          <w:tcPr>
            <w:tcW w:w="0" w:type="auto"/>
          </w:tcPr>
          <w:p w14:paraId="6F6D5147" w14:textId="5E7035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Uplus</w:t>
            </w:r>
          </w:p>
        </w:tc>
        <w:tc>
          <w:tcPr>
            <w:tcW w:w="0" w:type="auto"/>
          </w:tcPr>
          <w:p w14:paraId="4FD3F0DA" w14:textId="11BC7F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C51F06" w14:paraId="6ACC1F08" w14:textId="77777777" w:rsidTr="00C51F06">
        <w:tc>
          <w:tcPr>
            <w:tcW w:w="0" w:type="auto"/>
          </w:tcPr>
          <w:p w14:paraId="237AB6BF" w14:textId="33CF64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CHAPMAN, Thomas</w:t>
            </w:r>
          </w:p>
        </w:tc>
        <w:tc>
          <w:tcPr>
            <w:tcW w:w="0" w:type="auto"/>
          </w:tcPr>
          <w:p w14:paraId="35C16FBD" w14:textId="365DBF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58E881E5" w14:textId="458EB1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DA2D0CC" w14:textId="77777777" w:rsidTr="00C51F06">
        <w:tc>
          <w:tcPr>
            <w:tcW w:w="0" w:type="auto"/>
          </w:tcPr>
          <w:p w14:paraId="2B59F05D" w14:textId="1A3125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CHARAF, Akl</w:t>
            </w:r>
          </w:p>
        </w:tc>
        <w:tc>
          <w:tcPr>
            <w:tcW w:w="0" w:type="auto"/>
          </w:tcPr>
          <w:p w14:paraId="3466E58B" w14:textId="6A7403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Mitsubishi Electric RCE</w:t>
            </w:r>
          </w:p>
        </w:tc>
        <w:tc>
          <w:tcPr>
            <w:tcW w:w="0" w:type="auto"/>
          </w:tcPr>
          <w:p w14:paraId="6A80E374" w14:textId="7FB483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ECC0208" w14:textId="77777777" w:rsidTr="00C51F06">
        <w:tc>
          <w:tcPr>
            <w:tcW w:w="0" w:type="auto"/>
          </w:tcPr>
          <w:p w14:paraId="5EA99248" w14:textId="13769F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CHARBIT, Gilles</w:t>
            </w:r>
          </w:p>
        </w:tc>
        <w:tc>
          <w:tcPr>
            <w:tcW w:w="0" w:type="auto"/>
          </w:tcPr>
          <w:p w14:paraId="2A5DB018" w14:textId="48C883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India Technology Pvt.</w:t>
            </w:r>
          </w:p>
        </w:tc>
        <w:tc>
          <w:tcPr>
            <w:tcW w:w="0" w:type="auto"/>
          </w:tcPr>
          <w:p w14:paraId="67395DAF" w14:textId="4F5E9F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C51F06" w14:paraId="0419D966" w14:textId="77777777" w:rsidTr="00C51F06">
        <w:tc>
          <w:tcPr>
            <w:tcW w:w="0" w:type="auto"/>
          </w:tcPr>
          <w:p w14:paraId="296B0F80" w14:textId="6EB5E2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CHEN, Elvis</w:t>
            </w:r>
          </w:p>
        </w:tc>
        <w:tc>
          <w:tcPr>
            <w:tcW w:w="0" w:type="auto"/>
          </w:tcPr>
          <w:p w14:paraId="0B3E719A" w14:textId="52AC83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DEKRA</w:t>
            </w:r>
          </w:p>
        </w:tc>
        <w:tc>
          <w:tcPr>
            <w:tcW w:w="0" w:type="auto"/>
          </w:tcPr>
          <w:p w14:paraId="7598DB16" w14:textId="3F4278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1169E18" w14:textId="77777777" w:rsidTr="00C51F06">
        <w:tc>
          <w:tcPr>
            <w:tcW w:w="0" w:type="auto"/>
          </w:tcPr>
          <w:p w14:paraId="4494AF31" w14:textId="2BBBB6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CHEN, jingjing</w:t>
            </w:r>
          </w:p>
        </w:tc>
        <w:tc>
          <w:tcPr>
            <w:tcW w:w="0" w:type="auto"/>
          </w:tcPr>
          <w:p w14:paraId="1711C039" w14:textId="5B6231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(Hangzhou) Inf.</w:t>
            </w:r>
          </w:p>
        </w:tc>
        <w:tc>
          <w:tcPr>
            <w:tcW w:w="0" w:type="auto"/>
          </w:tcPr>
          <w:p w14:paraId="1F0800E2" w14:textId="611E05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19738C91" w14:textId="77777777" w:rsidTr="00C51F06">
        <w:tc>
          <w:tcPr>
            <w:tcW w:w="0" w:type="auto"/>
          </w:tcPr>
          <w:p w14:paraId="2CF098B5" w14:textId="00E465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CHEN, Mengzhu</w:t>
            </w:r>
          </w:p>
        </w:tc>
        <w:tc>
          <w:tcPr>
            <w:tcW w:w="0" w:type="auto"/>
          </w:tcPr>
          <w:p w14:paraId="251F1ABE" w14:textId="551F5C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ZONSON</w:t>
            </w:r>
          </w:p>
        </w:tc>
        <w:tc>
          <w:tcPr>
            <w:tcW w:w="0" w:type="auto"/>
          </w:tcPr>
          <w:p w14:paraId="3551AD56" w14:textId="2F22C8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40E7784D" w14:textId="77777777" w:rsidTr="00C51F06">
        <w:tc>
          <w:tcPr>
            <w:tcW w:w="0" w:type="auto"/>
          </w:tcPr>
          <w:p w14:paraId="3F111DEB" w14:textId="0AFF05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CHEN, Wenhong</w:t>
            </w:r>
          </w:p>
        </w:tc>
        <w:tc>
          <w:tcPr>
            <w:tcW w:w="0" w:type="auto"/>
          </w:tcPr>
          <w:p w14:paraId="0EB596C4" w14:textId="747C3B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Dongguan OPPO Precision Elec.</w:t>
            </w:r>
          </w:p>
        </w:tc>
        <w:tc>
          <w:tcPr>
            <w:tcW w:w="0" w:type="auto"/>
          </w:tcPr>
          <w:p w14:paraId="6765A13C" w14:textId="5D0F5B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3A1D399E" w14:textId="77777777" w:rsidTr="00C51F06">
        <w:tc>
          <w:tcPr>
            <w:tcW w:w="0" w:type="auto"/>
          </w:tcPr>
          <w:p w14:paraId="0DADF32D" w14:textId="0E382A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CHEN, Xiang (Steven)</w:t>
            </w:r>
          </w:p>
        </w:tc>
        <w:tc>
          <w:tcPr>
            <w:tcW w:w="0" w:type="auto"/>
          </w:tcPr>
          <w:p w14:paraId="6556CEB3" w14:textId="1BD3BF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(UK) Limited</w:t>
            </w:r>
          </w:p>
        </w:tc>
        <w:tc>
          <w:tcPr>
            <w:tcW w:w="0" w:type="auto"/>
          </w:tcPr>
          <w:p w14:paraId="4E44A28F" w14:textId="256E55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DEE486C" w14:textId="77777777" w:rsidTr="00C51F06">
        <w:tc>
          <w:tcPr>
            <w:tcW w:w="0" w:type="auto"/>
          </w:tcPr>
          <w:p w14:paraId="183A1687" w14:textId="195D36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CHEN, Yueji</w:t>
            </w:r>
          </w:p>
        </w:tc>
        <w:tc>
          <w:tcPr>
            <w:tcW w:w="0" w:type="auto"/>
          </w:tcPr>
          <w:p w14:paraId="077EE854" w14:textId="280DCD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Belgium</w:t>
            </w:r>
          </w:p>
        </w:tc>
        <w:tc>
          <w:tcPr>
            <w:tcW w:w="0" w:type="auto"/>
          </w:tcPr>
          <w:p w14:paraId="2AA3833B" w14:textId="3495F5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3F0138F" w14:textId="77777777" w:rsidTr="00C51F06">
        <w:tc>
          <w:tcPr>
            <w:tcW w:w="0" w:type="auto"/>
          </w:tcPr>
          <w:p w14:paraId="05E90F00" w14:textId="3C2B3A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CHEN, Zheng</w:t>
            </w:r>
          </w:p>
        </w:tc>
        <w:tc>
          <w:tcPr>
            <w:tcW w:w="0" w:type="auto"/>
          </w:tcPr>
          <w:p w14:paraId="58F1140B" w14:textId="6160D9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Potevio Company Limited</w:t>
            </w:r>
          </w:p>
        </w:tc>
        <w:tc>
          <w:tcPr>
            <w:tcW w:w="0" w:type="auto"/>
          </w:tcPr>
          <w:p w14:paraId="339AC7CF" w14:textId="5B85E0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6DCFD019" w14:textId="77777777" w:rsidTr="00C51F06">
        <w:tc>
          <w:tcPr>
            <w:tcW w:w="0" w:type="auto"/>
          </w:tcPr>
          <w:p w14:paraId="023E114D" w14:textId="586F31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CHENG, Chien-Chun</w:t>
            </w:r>
          </w:p>
        </w:tc>
        <w:tc>
          <w:tcPr>
            <w:tcW w:w="0" w:type="auto"/>
          </w:tcPr>
          <w:p w14:paraId="222A595E" w14:textId="3CDAA7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Asia Pacific Telecom co. Ltd</w:t>
            </w:r>
          </w:p>
        </w:tc>
        <w:tc>
          <w:tcPr>
            <w:tcW w:w="0" w:type="auto"/>
          </w:tcPr>
          <w:p w14:paraId="4DB32CF0" w14:textId="2B6A6C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33D0EA1" w14:textId="77777777" w:rsidTr="00C51F06">
        <w:tc>
          <w:tcPr>
            <w:tcW w:w="0" w:type="auto"/>
          </w:tcPr>
          <w:p w14:paraId="6CAA1CBB" w14:textId="186706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CHENG, Chine-Chun</w:t>
            </w:r>
          </w:p>
        </w:tc>
        <w:tc>
          <w:tcPr>
            <w:tcW w:w="0" w:type="auto"/>
          </w:tcPr>
          <w:p w14:paraId="551D2BB1" w14:textId="437A48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FGI</w:t>
            </w:r>
          </w:p>
        </w:tc>
        <w:tc>
          <w:tcPr>
            <w:tcW w:w="0" w:type="auto"/>
          </w:tcPr>
          <w:p w14:paraId="5B220595" w14:textId="454570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02D8F0D8" w14:textId="77777777" w:rsidTr="00C51F06">
        <w:tc>
          <w:tcPr>
            <w:tcW w:w="0" w:type="auto"/>
          </w:tcPr>
          <w:p w14:paraId="2C6BCCAE" w14:textId="579C38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CHENG, Ivan</w:t>
            </w:r>
          </w:p>
        </w:tc>
        <w:tc>
          <w:tcPr>
            <w:tcW w:w="0" w:type="auto"/>
          </w:tcPr>
          <w:p w14:paraId="3E97FA24" w14:textId="1F3082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Sporton International Inc</w:t>
            </w:r>
          </w:p>
        </w:tc>
        <w:tc>
          <w:tcPr>
            <w:tcW w:w="0" w:type="auto"/>
          </w:tcPr>
          <w:p w14:paraId="67640321" w14:textId="2319F6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715F355" w14:textId="77777777" w:rsidTr="00C51F06">
        <w:tc>
          <w:tcPr>
            <w:tcW w:w="0" w:type="auto"/>
          </w:tcPr>
          <w:p w14:paraId="290FCBB3" w14:textId="3024D2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CHENGJUN, Sun</w:t>
            </w:r>
          </w:p>
        </w:tc>
        <w:tc>
          <w:tcPr>
            <w:tcW w:w="0" w:type="auto"/>
          </w:tcPr>
          <w:p w14:paraId="5E066439" w14:textId="0FA2E1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Benelux BV</w:t>
            </w:r>
          </w:p>
        </w:tc>
        <w:tc>
          <w:tcPr>
            <w:tcW w:w="0" w:type="auto"/>
          </w:tcPr>
          <w:p w14:paraId="363FC283" w14:textId="76AA31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D55D410" w14:textId="77777777" w:rsidTr="00C51F06">
        <w:tc>
          <w:tcPr>
            <w:tcW w:w="0" w:type="auto"/>
          </w:tcPr>
          <w:p w14:paraId="030CA159" w14:textId="20B52C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CHERVYAKOV, Andrey</w:t>
            </w:r>
          </w:p>
        </w:tc>
        <w:tc>
          <w:tcPr>
            <w:tcW w:w="0" w:type="auto"/>
          </w:tcPr>
          <w:p w14:paraId="1696865C" w14:textId="618196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27AD45A7" w14:textId="438763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3E7E1BBE" w14:textId="77777777" w:rsidTr="00C51F06">
        <w:tc>
          <w:tcPr>
            <w:tcW w:w="0" w:type="auto"/>
          </w:tcPr>
          <w:p w14:paraId="3F73A44A" w14:textId="06FB2B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CHOI, Sooyong</w:t>
            </w:r>
          </w:p>
        </w:tc>
        <w:tc>
          <w:tcPr>
            <w:tcW w:w="0" w:type="auto"/>
          </w:tcPr>
          <w:p w14:paraId="527290A2" w14:textId="6CBEDC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Yonsei University</w:t>
            </w:r>
          </w:p>
        </w:tc>
        <w:tc>
          <w:tcPr>
            <w:tcW w:w="0" w:type="auto"/>
          </w:tcPr>
          <w:p w14:paraId="10238A52" w14:textId="711A3E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C51F06" w14:paraId="7379557F" w14:textId="77777777" w:rsidTr="00C51F06">
        <w:tc>
          <w:tcPr>
            <w:tcW w:w="0" w:type="auto"/>
          </w:tcPr>
          <w:p w14:paraId="15A0B4B2" w14:textId="10D1E3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CHOKSI, Ojas</w:t>
            </w:r>
          </w:p>
        </w:tc>
        <w:tc>
          <w:tcPr>
            <w:tcW w:w="0" w:type="auto"/>
          </w:tcPr>
          <w:p w14:paraId="5140C543" w14:textId="5F0B8A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3CDC88D0" w14:textId="58D4C5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1D2EBEC" w14:textId="77777777" w:rsidTr="00C51F06">
        <w:tc>
          <w:tcPr>
            <w:tcW w:w="0" w:type="auto"/>
          </w:tcPr>
          <w:p w14:paraId="3E06B84B" w14:textId="23B190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CHOU, Chieming</w:t>
            </w:r>
          </w:p>
        </w:tc>
        <w:tc>
          <w:tcPr>
            <w:tcW w:w="0" w:type="auto"/>
          </w:tcPr>
          <w:p w14:paraId="22D8E0DA" w14:textId="6E0461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Asia Pacific Telecom co. Ltd</w:t>
            </w:r>
          </w:p>
        </w:tc>
        <w:tc>
          <w:tcPr>
            <w:tcW w:w="0" w:type="auto"/>
          </w:tcPr>
          <w:p w14:paraId="7536C93C" w14:textId="391A36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531FC92" w14:textId="77777777" w:rsidTr="00C51F06">
        <w:tc>
          <w:tcPr>
            <w:tcW w:w="0" w:type="auto"/>
          </w:tcPr>
          <w:p w14:paraId="5DB17072" w14:textId="19B372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CHOULI, Hassen</w:t>
            </w:r>
          </w:p>
        </w:tc>
        <w:tc>
          <w:tcPr>
            <w:tcW w:w="0" w:type="auto"/>
          </w:tcPr>
          <w:p w14:paraId="7B33B1FB" w14:textId="143ECC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093FF1F5" w14:textId="482B36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470FD4C" w14:textId="77777777" w:rsidTr="00C51F06">
        <w:tc>
          <w:tcPr>
            <w:tcW w:w="0" w:type="auto"/>
          </w:tcPr>
          <w:p w14:paraId="53DEE414" w14:textId="0DB23B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CHU, Jeremy</w:t>
            </w:r>
          </w:p>
        </w:tc>
        <w:tc>
          <w:tcPr>
            <w:tcW w:w="0" w:type="auto"/>
          </w:tcPr>
          <w:p w14:paraId="28E0BB58" w14:textId="09A756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Telstra Corporation Limited</w:t>
            </w:r>
          </w:p>
        </w:tc>
        <w:tc>
          <w:tcPr>
            <w:tcW w:w="0" w:type="auto"/>
          </w:tcPr>
          <w:p w14:paraId="507FDDE8" w14:textId="73BBB3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E05DE87" w14:textId="77777777" w:rsidTr="00C51F06">
        <w:tc>
          <w:tcPr>
            <w:tcW w:w="0" w:type="auto"/>
          </w:tcPr>
          <w:p w14:paraId="5D6C2614" w14:textId="6236A4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CHUANGXIN, Jiang</w:t>
            </w:r>
          </w:p>
        </w:tc>
        <w:tc>
          <w:tcPr>
            <w:tcW w:w="0" w:type="auto"/>
          </w:tcPr>
          <w:p w14:paraId="18FDC395" w14:textId="654548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CALTTA</w:t>
            </w:r>
          </w:p>
        </w:tc>
        <w:tc>
          <w:tcPr>
            <w:tcW w:w="0" w:type="auto"/>
          </w:tcPr>
          <w:p w14:paraId="5A44D756" w14:textId="2E0CCD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3729112E" w14:textId="77777777" w:rsidTr="00C51F06">
        <w:tc>
          <w:tcPr>
            <w:tcW w:w="0" w:type="auto"/>
          </w:tcPr>
          <w:p w14:paraId="3CDD7997" w14:textId="3D84F6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CHUBERRE, Nicolas</w:t>
            </w:r>
          </w:p>
        </w:tc>
        <w:tc>
          <w:tcPr>
            <w:tcW w:w="0" w:type="auto"/>
          </w:tcPr>
          <w:p w14:paraId="178E741E" w14:textId="30DFBF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4F0969B5" w14:textId="12CD80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1118E3B" w14:textId="77777777" w:rsidTr="00C51F06">
        <w:tc>
          <w:tcPr>
            <w:tcW w:w="0" w:type="auto"/>
          </w:tcPr>
          <w:p w14:paraId="38CD8E83" w14:textId="298A4E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CHUN-CHIA, Chen</w:t>
            </w:r>
          </w:p>
        </w:tc>
        <w:tc>
          <w:tcPr>
            <w:tcW w:w="0" w:type="auto"/>
          </w:tcPr>
          <w:p w14:paraId="40E0FE3F" w14:textId="39FF6D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ITRI</w:t>
            </w:r>
          </w:p>
        </w:tc>
        <w:tc>
          <w:tcPr>
            <w:tcW w:w="0" w:type="auto"/>
          </w:tcPr>
          <w:p w14:paraId="12869BBE" w14:textId="1706F7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9D00CA3" w14:textId="77777777" w:rsidTr="00C51F06">
        <w:tc>
          <w:tcPr>
            <w:tcW w:w="0" w:type="auto"/>
          </w:tcPr>
          <w:p w14:paraId="72CAB925" w14:textId="4D81A1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CIONI, Stefano</w:t>
            </w:r>
          </w:p>
        </w:tc>
        <w:tc>
          <w:tcPr>
            <w:tcW w:w="0" w:type="auto"/>
          </w:tcPr>
          <w:p w14:paraId="662DA598" w14:textId="0119F2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ESA</w:t>
            </w:r>
          </w:p>
        </w:tc>
        <w:tc>
          <w:tcPr>
            <w:tcW w:w="0" w:type="auto"/>
          </w:tcPr>
          <w:p w14:paraId="00369A74" w14:textId="5B8BB6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F3C05EB" w14:textId="77777777" w:rsidTr="00C51F06">
        <w:tc>
          <w:tcPr>
            <w:tcW w:w="0" w:type="auto"/>
          </w:tcPr>
          <w:p w14:paraId="113C4887" w14:textId="1CBC02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CLASSON, Brian</w:t>
            </w:r>
          </w:p>
        </w:tc>
        <w:tc>
          <w:tcPr>
            <w:tcW w:w="0" w:type="auto"/>
          </w:tcPr>
          <w:p w14:paraId="50B70FED" w14:textId="73B32B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Classon Consulting</w:t>
            </w:r>
          </w:p>
        </w:tc>
        <w:tc>
          <w:tcPr>
            <w:tcW w:w="0" w:type="auto"/>
          </w:tcPr>
          <w:p w14:paraId="19EAC95F" w14:textId="3BA47A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387FE12D" w14:textId="77777777" w:rsidTr="00C51F06">
        <w:tc>
          <w:tcPr>
            <w:tcW w:w="0" w:type="auto"/>
          </w:tcPr>
          <w:p w14:paraId="7864A22F" w14:textId="1CEE40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COAN, Philip</w:t>
            </w:r>
          </w:p>
        </w:tc>
        <w:tc>
          <w:tcPr>
            <w:tcW w:w="0" w:type="auto"/>
          </w:tcPr>
          <w:p w14:paraId="47AEDC96" w14:textId="7B27C8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Europe Inc. - Italy</w:t>
            </w:r>
          </w:p>
        </w:tc>
        <w:tc>
          <w:tcPr>
            <w:tcW w:w="0" w:type="auto"/>
          </w:tcPr>
          <w:p w14:paraId="1A51358B" w14:textId="4032E1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5C8DB62" w14:textId="77777777" w:rsidTr="00C51F06">
        <w:tc>
          <w:tcPr>
            <w:tcW w:w="0" w:type="auto"/>
          </w:tcPr>
          <w:p w14:paraId="0109BEF1" w14:textId="259502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COMSA, Virgil</w:t>
            </w:r>
          </w:p>
        </w:tc>
        <w:tc>
          <w:tcPr>
            <w:tcW w:w="0" w:type="auto"/>
          </w:tcPr>
          <w:p w14:paraId="6DEEDCDE" w14:textId="6095DE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Communications</w:t>
            </w:r>
          </w:p>
        </w:tc>
        <w:tc>
          <w:tcPr>
            <w:tcW w:w="0" w:type="auto"/>
          </w:tcPr>
          <w:p w14:paraId="7F9C2F20" w14:textId="707B36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791EA9AF" w14:textId="77777777" w:rsidTr="00C51F06">
        <w:tc>
          <w:tcPr>
            <w:tcW w:w="0" w:type="auto"/>
          </w:tcPr>
          <w:p w14:paraId="28FE6245" w14:textId="286090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CONG, Shi</w:t>
            </w:r>
          </w:p>
        </w:tc>
        <w:tc>
          <w:tcPr>
            <w:tcW w:w="0" w:type="auto"/>
          </w:tcPr>
          <w:p w14:paraId="420CCA75" w14:textId="1BA721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Dongguan OPPO Precision Elec.</w:t>
            </w:r>
          </w:p>
        </w:tc>
        <w:tc>
          <w:tcPr>
            <w:tcW w:w="0" w:type="auto"/>
          </w:tcPr>
          <w:p w14:paraId="7FBFB8BA" w14:textId="75C9E6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152CF4D1" w14:textId="77777777" w:rsidTr="00C51F06">
        <w:tc>
          <w:tcPr>
            <w:tcW w:w="0" w:type="auto"/>
          </w:tcPr>
          <w:p w14:paraId="6F69CA0E" w14:textId="78B8B6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COOPER, Paul</w:t>
            </w:r>
          </w:p>
        </w:tc>
        <w:tc>
          <w:tcPr>
            <w:tcW w:w="0" w:type="auto"/>
          </w:tcPr>
          <w:p w14:paraId="4879633C" w14:textId="614D0E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Qorvo</w:t>
            </w:r>
          </w:p>
        </w:tc>
        <w:tc>
          <w:tcPr>
            <w:tcW w:w="0" w:type="auto"/>
          </w:tcPr>
          <w:p w14:paraId="73E0E137" w14:textId="643E0E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37CBD48" w14:textId="77777777" w:rsidTr="00C51F06">
        <w:tc>
          <w:tcPr>
            <w:tcW w:w="0" w:type="auto"/>
          </w:tcPr>
          <w:p w14:paraId="2DDB0DD9" w14:textId="23763B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COSTON, Steven G.</w:t>
            </w:r>
          </w:p>
        </w:tc>
        <w:tc>
          <w:tcPr>
            <w:tcW w:w="0" w:type="auto"/>
          </w:tcPr>
          <w:p w14:paraId="47AEF7E7" w14:textId="09E821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PCTEST Engineering Lab</w:t>
            </w:r>
          </w:p>
        </w:tc>
        <w:tc>
          <w:tcPr>
            <w:tcW w:w="0" w:type="auto"/>
          </w:tcPr>
          <w:p w14:paraId="1E6929FE" w14:textId="29605E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2274D90E" w14:textId="77777777" w:rsidTr="00C51F06">
        <w:tc>
          <w:tcPr>
            <w:tcW w:w="0" w:type="auto"/>
          </w:tcPr>
          <w:p w14:paraId="52045A16" w14:textId="77B7A0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CUI, Jie</w:t>
            </w:r>
          </w:p>
        </w:tc>
        <w:tc>
          <w:tcPr>
            <w:tcW w:w="0" w:type="auto"/>
          </w:tcPr>
          <w:p w14:paraId="0C00D9EF" w14:textId="5A92C4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Poland Sp. z.o.o.</w:t>
            </w:r>
          </w:p>
        </w:tc>
        <w:tc>
          <w:tcPr>
            <w:tcW w:w="0" w:type="auto"/>
          </w:tcPr>
          <w:p w14:paraId="17B5546F" w14:textId="4B9982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91469C9" w14:textId="77777777" w:rsidTr="00C51F06">
        <w:tc>
          <w:tcPr>
            <w:tcW w:w="0" w:type="auto"/>
          </w:tcPr>
          <w:p w14:paraId="1040645D" w14:textId="6F2AED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DAI, Xizeng</w:t>
            </w:r>
          </w:p>
        </w:tc>
        <w:tc>
          <w:tcPr>
            <w:tcW w:w="0" w:type="auto"/>
          </w:tcPr>
          <w:p w14:paraId="1156FF48" w14:textId="5CEA25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Co., Ltd</w:t>
            </w:r>
          </w:p>
        </w:tc>
        <w:tc>
          <w:tcPr>
            <w:tcW w:w="0" w:type="auto"/>
          </w:tcPr>
          <w:p w14:paraId="518C292C" w14:textId="1DBC09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08D1EAAD" w14:textId="77777777" w:rsidTr="00C51F06">
        <w:tc>
          <w:tcPr>
            <w:tcW w:w="0" w:type="auto"/>
          </w:tcPr>
          <w:p w14:paraId="4FA5FDFF" w14:textId="782491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DALSGAARD, Lars</w:t>
            </w:r>
          </w:p>
        </w:tc>
        <w:tc>
          <w:tcPr>
            <w:tcW w:w="0" w:type="auto"/>
          </w:tcPr>
          <w:p w14:paraId="2E0E07DD" w14:textId="2E0178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6B507629" w14:textId="09661A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207BF90" w14:textId="77777777" w:rsidTr="00C51F06">
        <w:tc>
          <w:tcPr>
            <w:tcW w:w="0" w:type="auto"/>
          </w:tcPr>
          <w:p w14:paraId="54BDB0AE" w14:textId="3E4CDC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DAS, Shashi</w:t>
            </w:r>
          </w:p>
        </w:tc>
        <w:tc>
          <w:tcPr>
            <w:tcW w:w="0" w:type="auto"/>
          </w:tcPr>
          <w:p w14:paraId="0C2FD9FB" w14:textId="25B583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Lockheed Martin</w:t>
            </w:r>
          </w:p>
        </w:tc>
        <w:tc>
          <w:tcPr>
            <w:tcW w:w="0" w:type="auto"/>
          </w:tcPr>
          <w:p w14:paraId="22CA32B3" w14:textId="3F766E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0B65EC27" w14:textId="77777777" w:rsidTr="00C51F06">
        <w:tc>
          <w:tcPr>
            <w:tcW w:w="0" w:type="auto"/>
          </w:tcPr>
          <w:p w14:paraId="7CD83C87" w14:textId="60215C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DEES, Walter</w:t>
            </w:r>
          </w:p>
        </w:tc>
        <w:tc>
          <w:tcPr>
            <w:tcW w:w="0" w:type="auto"/>
          </w:tcPr>
          <w:p w14:paraId="0E970AEC" w14:textId="7AF0F2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</w:tcPr>
          <w:p w14:paraId="538AB59B" w14:textId="088643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8F3469C" w14:textId="77777777" w:rsidTr="00C51F06">
        <w:tc>
          <w:tcPr>
            <w:tcW w:w="0" w:type="auto"/>
          </w:tcPr>
          <w:p w14:paraId="662A131E" w14:textId="57E8C4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DESAI, Vipul</w:t>
            </w:r>
          </w:p>
        </w:tc>
        <w:tc>
          <w:tcPr>
            <w:tcW w:w="0" w:type="auto"/>
          </w:tcPr>
          <w:p w14:paraId="772C4C9F" w14:textId="17D9CA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Futurewei Technologies</w:t>
            </w:r>
          </w:p>
        </w:tc>
        <w:tc>
          <w:tcPr>
            <w:tcW w:w="0" w:type="auto"/>
          </w:tcPr>
          <w:p w14:paraId="79847116" w14:textId="192BC1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4A894971" w14:textId="77777777" w:rsidTr="00C51F06">
        <w:tc>
          <w:tcPr>
            <w:tcW w:w="0" w:type="auto"/>
          </w:tcPr>
          <w:p w14:paraId="6D5227E1" w14:textId="0FD362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DEY, Priyanka</w:t>
            </w:r>
          </w:p>
        </w:tc>
        <w:tc>
          <w:tcPr>
            <w:tcW w:w="0" w:type="auto"/>
          </w:tcPr>
          <w:p w14:paraId="03D0DBAD" w14:textId="3B7951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CEWiT</w:t>
            </w:r>
          </w:p>
        </w:tc>
        <w:tc>
          <w:tcPr>
            <w:tcW w:w="0" w:type="auto"/>
          </w:tcPr>
          <w:p w14:paraId="7E8835EA" w14:textId="384432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C51F06" w14:paraId="0F4F3038" w14:textId="77777777" w:rsidTr="00C51F06">
        <w:tc>
          <w:tcPr>
            <w:tcW w:w="0" w:type="auto"/>
          </w:tcPr>
          <w:p w14:paraId="40920E24" w14:textId="6BF99F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DIMNIK, Riikka</w:t>
            </w:r>
          </w:p>
        </w:tc>
        <w:tc>
          <w:tcPr>
            <w:tcW w:w="0" w:type="auto"/>
          </w:tcPr>
          <w:p w14:paraId="3E355BE3" w14:textId="62576C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Solutions &amp; Networks (I)</w:t>
            </w:r>
          </w:p>
        </w:tc>
        <w:tc>
          <w:tcPr>
            <w:tcW w:w="0" w:type="auto"/>
          </w:tcPr>
          <w:p w14:paraId="2012E105" w14:textId="4EF874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C51F06" w14:paraId="7149F197" w14:textId="77777777" w:rsidTr="00C51F06">
        <w:tc>
          <w:tcPr>
            <w:tcW w:w="0" w:type="auto"/>
          </w:tcPr>
          <w:p w14:paraId="68C69BA2" w14:textId="3CC61D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DING, Yu</w:t>
            </w:r>
          </w:p>
        </w:tc>
        <w:tc>
          <w:tcPr>
            <w:tcW w:w="0" w:type="auto"/>
          </w:tcPr>
          <w:p w14:paraId="264D85CC" w14:textId="1774E3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Spreadtrum Communications</w:t>
            </w:r>
          </w:p>
        </w:tc>
        <w:tc>
          <w:tcPr>
            <w:tcW w:w="0" w:type="auto"/>
          </w:tcPr>
          <w:p w14:paraId="0712A4D3" w14:textId="7A3A51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026F5C05" w14:textId="77777777" w:rsidTr="00C51F06">
        <w:tc>
          <w:tcPr>
            <w:tcW w:w="0" w:type="auto"/>
          </w:tcPr>
          <w:p w14:paraId="5F8F4325" w14:textId="0529DF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DOHOPOLSKI, Joe</w:t>
            </w:r>
          </w:p>
        </w:tc>
        <w:tc>
          <w:tcPr>
            <w:tcW w:w="0" w:type="auto"/>
          </w:tcPr>
          <w:p w14:paraId="160FBE9B" w14:textId="326811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BROADCOM CORPORATION</w:t>
            </w:r>
          </w:p>
        </w:tc>
        <w:tc>
          <w:tcPr>
            <w:tcW w:w="0" w:type="auto"/>
          </w:tcPr>
          <w:p w14:paraId="751003D1" w14:textId="5D8454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C8414D9" w14:textId="77777777" w:rsidTr="00C51F06">
        <w:tc>
          <w:tcPr>
            <w:tcW w:w="0" w:type="auto"/>
          </w:tcPr>
          <w:p w14:paraId="23A24716" w14:textId="422075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DOOLEY, John</w:t>
            </w:r>
          </w:p>
        </w:tc>
        <w:tc>
          <w:tcPr>
            <w:tcW w:w="0" w:type="auto"/>
          </w:tcPr>
          <w:p w14:paraId="238DEA2A" w14:textId="7250BF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GLOBALSTAR Inc.</w:t>
            </w:r>
          </w:p>
        </w:tc>
        <w:tc>
          <w:tcPr>
            <w:tcW w:w="0" w:type="auto"/>
          </w:tcPr>
          <w:p w14:paraId="165D1890" w14:textId="1ED913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22F53B9" w14:textId="77777777" w:rsidTr="00C51F06">
        <w:tc>
          <w:tcPr>
            <w:tcW w:w="0" w:type="auto"/>
          </w:tcPr>
          <w:p w14:paraId="43349E92" w14:textId="5CABA4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DU, Hao</w:t>
            </w:r>
          </w:p>
        </w:tc>
        <w:tc>
          <w:tcPr>
            <w:tcW w:w="0" w:type="auto"/>
          </w:tcPr>
          <w:p w14:paraId="54B43286" w14:textId="3FD9F4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Co.,</w:t>
            </w:r>
          </w:p>
        </w:tc>
        <w:tc>
          <w:tcPr>
            <w:tcW w:w="0" w:type="auto"/>
          </w:tcPr>
          <w:p w14:paraId="20031AFE" w14:textId="279499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C4388EA" w14:textId="77777777" w:rsidTr="00C51F06">
        <w:tc>
          <w:tcPr>
            <w:tcW w:w="0" w:type="auto"/>
          </w:tcPr>
          <w:p w14:paraId="71E40765" w14:textId="35E850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DU, Lei</w:t>
            </w:r>
          </w:p>
        </w:tc>
        <w:tc>
          <w:tcPr>
            <w:tcW w:w="0" w:type="auto"/>
          </w:tcPr>
          <w:p w14:paraId="53FCA14E" w14:textId="2C7463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Korea</w:t>
            </w:r>
          </w:p>
        </w:tc>
        <w:tc>
          <w:tcPr>
            <w:tcW w:w="0" w:type="auto"/>
          </w:tcPr>
          <w:p w14:paraId="1DC511AB" w14:textId="08280D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C51F06" w14:paraId="3EC6462A" w14:textId="77777777" w:rsidTr="00C51F06">
        <w:tc>
          <w:tcPr>
            <w:tcW w:w="0" w:type="auto"/>
          </w:tcPr>
          <w:p w14:paraId="2974EB6C" w14:textId="577E86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DU, Zhongda</w:t>
            </w:r>
          </w:p>
        </w:tc>
        <w:tc>
          <w:tcPr>
            <w:tcW w:w="0" w:type="auto"/>
          </w:tcPr>
          <w:p w14:paraId="05786049" w14:textId="2C0C4C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Guangdong OPPO Mobile Telecom.</w:t>
            </w:r>
          </w:p>
        </w:tc>
        <w:tc>
          <w:tcPr>
            <w:tcW w:w="0" w:type="auto"/>
          </w:tcPr>
          <w:p w14:paraId="76128005" w14:textId="6EE77E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3CB20AE" w14:textId="77777777" w:rsidTr="00C51F06">
        <w:tc>
          <w:tcPr>
            <w:tcW w:w="0" w:type="auto"/>
          </w:tcPr>
          <w:p w14:paraId="601BF072" w14:textId="42B188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EDWARDS, Keith</w:t>
            </w:r>
          </w:p>
        </w:tc>
        <w:tc>
          <w:tcPr>
            <w:tcW w:w="0" w:type="auto"/>
          </w:tcPr>
          <w:p w14:paraId="2AE42852" w14:textId="2FCAC5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Eutelsat S.A.</w:t>
            </w:r>
          </w:p>
        </w:tc>
        <w:tc>
          <w:tcPr>
            <w:tcW w:w="0" w:type="auto"/>
          </w:tcPr>
          <w:p w14:paraId="0DEBA2A4" w14:textId="11043F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0443E11" w14:textId="77777777" w:rsidTr="00C51F06">
        <w:tc>
          <w:tcPr>
            <w:tcW w:w="0" w:type="auto"/>
          </w:tcPr>
          <w:p w14:paraId="4681B4CF" w14:textId="150DF0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EDWARDS, Robert</w:t>
            </w:r>
          </w:p>
        </w:tc>
        <w:tc>
          <w:tcPr>
            <w:tcW w:w="0" w:type="auto"/>
          </w:tcPr>
          <w:p w14:paraId="79024B21" w14:textId="52CDBF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Matrixx</w:t>
            </w:r>
          </w:p>
        </w:tc>
        <w:tc>
          <w:tcPr>
            <w:tcW w:w="0" w:type="auto"/>
          </w:tcPr>
          <w:p w14:paraId="68091A56" w14:textId="3A3837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8E112AF" w14:textId="77777777" w:rsidTr="00C51F06">
        <w:tc>
          <w:tcPr>
            <w:tcW w:w="0" w:type="auto"/>
          </w:tcPr>
          <w:p w14:paraId="35CE9DC0" w14:textId="3D9667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EIREINER, Klaus</w:t>
            </w:r>
          </w:p>
        </w:tc>
        <w:tc>
          <w:tcPr>
            <w:tcW w:w="0" w:type="auto"/>
          </w:tcPr>
          <w:p w14:paraId="5286A032" w14:textId="4E1A79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Andrew Wireless Systems GmbH</w:t>
            </w:r>
          </w:p>
        </w:tc>
        <w:tc>
          <w:tcPr>
            <w:tcW w:w="0" w:type="auto"/>
          </w:tcPr>
          <w:p w14:paraId="11BC8904" w14:textId="68B9A7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44A0983" w14:textId="77777777" w:rsidTr="00C51F06">
        <w:tc>
          <w:tcPr>
            <w:tcW w:w="0" w:type="auto"/>
          </w:tcPr>
          <w:p w14:paraId="0C8BD92A" w14:textId="575BE1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 KOLLI, Yacine</w:t>
            </w:r>
          </w:p>
        </w:tc>
        <w:tc>
          <w:tcPr>
            <w:tcW w:w="0" w:type="auto"/>
          </w:tcPr>
          <w:p w14:paraId="6C16D514" w14:textId="7AF6F3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CANON Research Centre France</w:t>
            </w:r>
          </w:p>
        </w:tc>
        <w:tc>
          <w:tcPr>
            <w:tcW w:w="0" w:type="auto"/>
          </w:tcPr>
          <w:p w14:paraId="42F962A4" w14:textId="6EFA7E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17A31B4" w14:textId="77777777" w:rsidTr="00C51F06">
        <w:tc>
          <w:tcPr>
            <w:tcW w:w="0" w:type="auto"/>
          </w:tcPr>
          <w:p w14:paraId="502F4823" w14:textId="77D1BE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ELFSTROM, Torbjorn</w:t>
            </w:r>
          </w:p>
        </w:tc>
        <w:tc>
          <w:tcPr>
            <w:tcW w:w="0" w:type="auto"/>
          </w:tcPr>
          <w:p w14:paraId="40EF584E" w14:textId="448BD4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India Private Limited</w:t>
            </w:r>
          </w:p>
        </w:tc>
        <w:tc>
          <w:tcPr>
            <w:tcW w:w="0" w:type="auto"/>
          </w:tcPr>
          <w:p w14:paraId="391B9043" w14:textId="436AB9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C51F06" w14:paraId="129EE68F" w14:textId="77777777" w:rsidTr="00C51F06">
        <w:tc>
          <w:tcPr>
            <w:tcW w:w="0" w:type="auto"/>
          </w:tcPr>
          <w:p w14:paraId="761556EF" w14:textId="74FFB3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EMARA, Mustafa</w:t>
            </w:r>
          </w:p>
        </w:tc>
        <w:tc>
          <w:tcPr>
            <w:tcW w:w="0" w:type="auto"/>
          </w:tcPr>
          <w:p w14:paraId="2BB512ED" w14:textId="108973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5CA3CA90" w14:textId="042C70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EC30E8F" w14:textId="77777777" w:rsidTr="00C51F06">
        <w:tc>
          <w:tcPr>
            <w:tcW w:w="0" w:type="auto"/>
          </w:tcPr>
          <w:p w14:paraId="6102419C" w14:textId="4C1268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EVANS, Tim P.</w:t>
            </w:r>
          </w:p>
        </w:tc>
        <w:tc>
          <w:tcPr>
            <w:tcW w:w="0" w:type="auto"/>
          </w:tcPr>
          <w:p w14:paraId="2E9BFA94" w14:textId="792EAE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Romania S.A.</w:t>
            </w:r>
          </w:p>
        </w:tc>
        <w:tc>
          <w:tcPr>
            <w:tcW w:w="0" w:type="auto"/>
          </w:tcPr>
          <w:p w14:paraId="30E8D1BD" w14:textId="0EE2FD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ABDFDC0" w14:textId="77777777" w:rsidTr="00C51F06">
        <w:tc>
          <w:tcPr>
            <w:tcW w:w="0" w:type="auto"/>
          </w:tcPr>
          <w:p w14:paraId="1C77C68A" w14:textId="25BC7C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EVERAERE, Dominique</w:t>
            </w:r>
          </w:p>
        </w:tc>
        <w:tc>
          <w:tcPr>
            <w:tcW w:w="0" w:type="auto"/>
          </w:tcPr>
          <w:p w14:paraId="3A086E2E" w14:textId="4AFF2F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Limited</w:t>
            </w:r>
          </w:p>
        </w:tc>
        <w:tc>
          <w:tcPr>
            <w:tcW w:w="0" w:type="auto"/>
          </w:tcPr>
          <w:p w14:paraId="7077B093" w14:textId="3ACD44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09000A1" w14:textId="77777777" w:rsidTr="00C51F06">
        <w:tc>
          <w:tcPr>
            <w:tcW w:w="0" w:type="auto"/>
          </w:tcPr>
          <w:p w14:paraId="718B55D6" w14:textId="3F74FF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FABIEN, Jean-Aicard</w:t>
            </w:r>
          </w:p>
        </w:tc>
        <w:tc>
          <w:tcPr>
            <w:tcW w:w="0" w:type="auto"/>
          </w:tcPr>
          <w:p w14:paraId="0968F725" w14:textId="067D71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NIST</w:t>
            </w:r>
          </w:p>
        </w:tc>
        <w:tc>
          <w:tcPr>
            <w:tcW w:w="0" w:type="auto"/>
          </w:tcPr>
          <w:p w14:paraId="1ADDF86C" w14:textId="156A11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219458F9" w14:textId="77777777" w:rsidTr="00C51F06">
        <w:tc>
          <w:tcPr>
            <w:tcW w:w="0" w:type="auto"/>
          </w:tcPr>
          <w:p w14:paraId="0EF44544" w14:textId="532609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FARESS, Mohamed</w:t>
            </w:r>
          </w:p>
        </w:tc>
        <w:tc>
          <w:tcPr>
            <w:tcW w:w="0" w:type="auto"/>
          </w:tcPr>
          <w:p w14:paraId="4C11EAEA" w14:textId="754FB9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 N.V.</w:t>
            </w:r>
          </w:p>
        </w:tc>
        <w:tc>
          <w:tcPr>
            <w:tcW w:w="0" w:type="auto"/>
          </w:tcPr>
          <w:p w14:paraId="666DE919" w14:textId="0E93EA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72707F4" w14:textId="77777777" w:rsidTr="00C51F06">
        <w:tc>
          <w:tcPr>
            <w:tcW w:w="0" w:type="auto"/>
          </w:tcPr>
          <w:p w14:paraId="789C3F48" w14:textId="4F68CE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FARHOUMAND, Rouzbeh</w:t>
            </w:r>
          </w:p>
        </w:tc>
        <w:tc>
          <w:tcPr>
            <w:tcW w:w="0" w:type="auto"/>
          </w:tcPr>
          <w:p w14:paraId="1D349A1B" w14:textId="02B645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Juniper Networks</w:t>
            </w:r>
          </w:p>
        </w:tc>
        <w:tc>
          <w:tcPr>
            <w:tcW w:w="0" w:type="auto"/>
          </w:tcPr>
          <w:p w14:paraId="0608B57C" w14:textId="259086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6AC53F1" w14:textId="77777777" w:rsidTr="00C51F06">
        <w:tc>
          <w:tcPr>
            <w:tcW w:w="0" w:type="auto"/>
          </w:tcPr>
          <w:p w14:paraId="1B3C1C73" w14:textId="4C1D49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FENG, Sanjun</w:t>
            </w:r>
          </w:p>
        </w:tc>
        <w:tc>
          <w:tcPr>
            <w:tcW w:w="0" w:type="auto"/>
          </w:tcPr>
          <w:p w14:paraId="6C1C2631" w14:textId="1A9889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(H)</w:t>
            </w:r>
          </w:p>
        </w:tc>
        <w:tc>
          <w:tcPr>
            <w:tcW w:w="0" w:type="auto"/>
          </w:tcPr>
          <w:p w14:paraId="0EF20B68" w14:textId="68EAD4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17A4703F" w14:textId="77777777" w:rsidTr="00C51F06">
        <w:tc>
          <w:tcPr>
            <w:tcW w:w="0" w:type="auto"/>
          </w:tcPr>
          <w:p w14:paraId="41B85EA3" w14:textId="1A72D1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FERNANDO, Chan</w:t>
            </w:r>
          </w:p>
        </w:tc>
        <w:tc>
          <w:tcPr>
            <w:tcW w:w="0" w:type="auto"/>
          </w:tcPr>
          <w:p w14:paraId="59136EDA" w14:textId="41E529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99080A7" w14:textId="0F8878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792DD8DF" w14:textId="77777777" w:rsidTr="00C51F06">
        <w:tc>
          <w:tcPr>
            <w:tcW w:w="0" w:type="auto"/>
          </w:tcPr>
          <w:p w14:paraId="2A101B8A" w14:textId="6EE5E7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FERRUS, Ramon</w:t>
            </w:r>
          </w:p>
        </w:tc>
        <w:tc>
          <w:tcPr>
            <w:tcW w:w="0" w:type="auto"/>
          </w:tcPr>
          <w:p w14:paraId="46FD33AE" w14:textId="04E000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Sateliot</w:t>
            </w:r>
          </w:p>
        </w:tc>
        <w:tc>
          <w:tcPr>
            <w:tcW w:w="0" w:type="auto"/>
          </w:tcPr>
          <w:p w14:paraId="7AB47D0A" w14:textId="206CF0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D1DF124" w14:textId="77777777" w:rsidTr="00C51F06">
        <w:tc>
          <w:tcPr>
            <w:tcW w:w="0" w:type="auto"/>
          </w:tcPr>
          <w:p w14:paraId="77B40AEC" w14:textId="30B8E2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FISCHER, Sven</w:t>
            </w:r>
          </w:p>
        </w:tc>
        <w:tc>
          <w:tcPr>
            <w:tcW w:w="0" w:type="auto"/>
          </w:tcPr>
          <w:p w14:paraId="5113ECFB" w14:textId="3FE920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04773AF8" w14:textId="6D886D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CFB998E" w14:textId="77777777" w:rsidTr="00C51F06">
        <w:tc>
          <w:tcPr>
            <w:tcW w:w="0" w:type="auto"/>
          </w:tcPr>
          <w:p w14:paraId="1448BE91" w14:textId="1B3EA1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FLORDELIS, Jose</w:t>
            </w:r>
          </w:p>
        </w:tc>
        <w:tc>
          <w:tcPr>
            <w:tcW w:w="0" w:type="auto"/>
          </w:tcPr>
          <w:p w14:paraId="45C3895B" w14:textId="4CCFE8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 Europe B.V.</w:t>
            </w:r>
          </w:p>
        </w:tc>
        <w:tc>
          <w:tcPr>
            <w:tcW w:w="0" w:type="auto"/>
          </w:tcPr>
          <w:p w14:paraId="7979493D" w14:textId="5F2917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C84ACAF" w14:textId="77777777" w:rsidTr="00C51F06">
        <w:tc>
          <w:tcPr>
            <w:tcW w:w="0" w:type="auto"/>
          </w:tcPr>
          <w:p w14:paraId="396D3E43" w14:textId="08E19E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FONG, Gene</w:t>
            </w:r>
          </w:p>
        </w:tc>
        <w:tc>
          <w:tcPr>
            <w:tcW w:w="0" w:type="auto"/>
          </w:tcPr>
          <w:p w14:paraId="2EFA5892" w14:textId="5297CC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Korea</w:t>
            </w:r>
          </w:p>
        </w:tc>
        <w:tc>
          <w:tcPr>
            <w:tcW w:w="0" w:type="auto"/>
          </w:tcPr>
          <w:p w14:paraId="5524B6C6" w14:textId="24917E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C51F06" w14:paraId="44F369E7" w14:textId="77777777" w:rsidTr="00C51F06">
        <w:tc>
          <w:tcPr>
            <w:tcW w:w="0" w:type="auto"/>
          </w:tcPr>
          <w:p w14:paraId="1B90CC11" w14:textId="4932AC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FORTES LOPEZ, Jose M.</w:t>
            </w:r>
          </w:p>
        </w:tc>
        <w:tc>
          <w:tcPr>
            <w:tcW w:w="0" w:type="auto"/>
          </w:tcPr>
          <w:p w14:paraId="1CF16133" w14:textId="382174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732A9DC4" w14:textId="767433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969A45F" w14:textId="77777777" w:rsidTr="00C51F06">
        <w:tc>
          <w:tcPr>
            <w:tcW w:w="0" w:type="auto"/>
          </w:tcPr>
          <w:p w14:paraId="536E188E" w14:textId="44D3B7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FOURAT, Haider</w:t>
            </w:r>
          </w:p>
        </w:tc>
        <w:tc>
          <w:tcPr>
            <w:tcW w:w="0" w:type="auto"/>
          </w:tcPr>
          <w:p w14:paraId="41B0DA36" w14:textId="094358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CKH IOD UK LIMITED</w:t>
            </w:r>
          </w:p>
        </w:tc>
        <w:tc>
          <w:tcPr>
            <w:tcW w:w="0" w:type="auto"/>
          </w:tcPr>
          <w:p w14:paraId="38B02AE0" w14:textId="77B89D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A2F13B9" w14:textId="77777777" w:rsidTr="00C51F06">
        <w:tc>
          <w:tcPr>
            <w:tcW w:w="0" w:type="auto"/>
          </w:tcPr>
          <w:p w14:paraId="0B9C1C63" w14:textId="6B1471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FRANK, Colin</w:t>
            </w:r>
          </w:p>
        </w:tc>
        <w:tc>
          <w:tcPr>
            <w:tcW w:w="0" w:type="auto"/>
          </w:tcPr>
          <w:p w14:paraId="7EF9BC41" w14:textId="0A44DF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Mobility España SA</w:t>
            </w:r>
          </w:p>
        </w:tc>
        <w:tc>
          <w:tcPr>
            <w:tcW w:w="0" w:type="auto"/>
          </w:tcPr>
          <w:p w14:paraId="4DB815F4" w14:textId="0F3C03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2FCACE3" w14:textId="77777777" w:rsidTr="00C51F06">
        <w:tc>
          <w:tcPr>
            <w:tcW w:w="0" w:type="auto"/>
          </w:tcPr>
          <w:p w14:paraId="0C343869" w14:textId="228143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FRANK, Dominik</w:t>
            </w:r>
          </w:p>
        </w:tc>
        <w:tc>
          <w:tcPr>
            <w:tcW w:w="0" w:type="auto"/>
          </w:tcPr>
          <w:p w14:paraId="4A64C572" w14:textId="5413DA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16F79430" w14:textId="18BDF2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92C1E23" w14:textId="77777777" w:rsidTr="00C51F06">
        <w:tc>
          <w:tcPr>
            <w:tcW w:w="0" w:type="auto"/>
          </w:tcPr>
          <w:p w14:paraId="7A090B86" w14:textId="3C8D10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FREDA, Martino</w:t>
            </w:r>
          </w:p>
        </w:tc>
        <w:tc>
          <w:tcPr>
            <w:tcW w:w="0" w:type="auto"/>
          </w:tcPr>
          <w:p w14:paraId="480C02E0" w14:textId="0AD17F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Belgium. LLC</w:t>
            </w:r>
          </w:p>
        </w:tc>
        <w:tc>
          <w:tcPr>
            <w:tcW w:w="0" w:type="auto"/>
          </w:tcPr>
          <w:p w14:paraId="0FD71422" w14:textId="221301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3EB6D09" w14:textId="77777777" w:rsidTr="00C51F06">
        <w:tc>
          <w:tcPr>
            <w:tcW w:w="0" w:type="auto"/>
          </w:tcPr>
          <w:p w14:paraId="5221EA1C" w14:textId="59C2E4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FROST, Tim</w:t>
            </w:r>
          </w:p>
        </w:tc>
        <w:tc>
          <w:tcPr>
            <w:tcW w:w="0" w:type="auto"/>
          </w:tcPr>
          <w:p w14:paraId="7A1F0C22" w14:textId="24C355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(Chengdu) Inc.</w:t>
            </w:r>
          </w:p>
        </w:tc>
        <w:tc>
          <w:tcPr>
            <w:tcW w:w="0" w:type="auto"/>
          </w:tcPr>
          <w:p w14:paraId="14217DFF" w14:textId="74BFE9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08AD66CA" w14:textId="77777777" w:rsidTr="00C51F06">
        <w:tc>
          <w:tcPr>
            <w:tcW w:w="0" w:type="auto"/>
          </w:tcPr>
          <w:p w14:paraId="3FDA1E89" w14:textId="7F4D0D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FU, Huanren</w:t>
            </w:r>
          </w:p>
        </w:tc>
        <w:tc>
          <w:tcPr>
            <w:tcW w:w="0" w:type="auto"/>
          </w:tcPr>
          <w:p w14:paraId="2DD23421" w14:textId="49F8AC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Shanghai Chen Si Electronics</w:t>
            </w:r>
          </w:p>
        </w:tc>
        <w:tc>
          <w:tcPr>
            <w:tcW w:w="0" w:type="auto"/>
          </w:tcPr>
          <w:p w14:paraId="74269EF7" w14:textId="641146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69F216D7" w14:textId="77777777" w:rsidTr="00C51F06">
        <w:tc>
          <w:tcPr>
            <w:tcW w:w="0" w:type="auto"/>
          </w:tcPr>
          <w:p w14:paraId="7CDD0064" w14:textId="07632B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FU, Yanze</w:t>
            </w:r>
          </w:p>
        </w:tc>
        <w:tc>
          <w:tcPr>
            <w:tcW w:w="0" w:type="auto"/>
          </w:tcPr>
          <w:p w14:paraId="45650539" w14:textId="028F18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Datang Linktester Technology</w:t>
            </w:r>
          </w:p>
        </w:tc>
        <w:tc>
          <w:tcPr>
            <w:tcW w:w="0" w:type="auto"/>
          </w:tcPr>
          <w:p w14:paraId="4F863027" w14:textId="46B4C7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482A9205" w14:textId="77777777" w:rsidTr="00C51F06">
        <w:tc>
          <w:tcPr>
            <w:tcW w:w="0" w:type="auto"/>
          </w:tcPr>
          <w:p w14:paraId="249CEC77" w14:textId="24309E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FUJISHIRO, Masato</w:t>
            </w:r>
          </w:p>
        </w:tc>
        <w:tc>
          <w:tcPr>
            <w:tcW w:w="0" w:type="auto"/>
          </w:tcPr>
          <w:p w14:paraId="3328460E" w14:textId="78485E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Kyocera Corporation</w:t>
            </w:r>
          </w:p>
        </w:tc>
        <w:tc>
          <w:tcPr>
            <w:tcW w:w="0" w:type="auto"/>
          </w:tcPr>
          <w:p w14:paraId="2B146319" w14:textId="0B4F30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5BB4C18B" w14:textId="77777777" w:rsidTr="00C51F06">
        <w:tc>
          <w:tcPr>
            <w:tcW w:w="0" w:type="auto"/>
          </w:tcPr>
          <w:p w14:paraId="5F94795A" w14:textId="4071CF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FUSHIKI, Masashi</w:t>
            </w:r>
          </w:p>
        </w:tc>
        <w:tc>
          <w:tcPr>
            <w:tcW w:w="0" w:type="auto"/>
          </w:tcPr>
          <w:p w14:paraId="5E005DF7" w14:textId="69250D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4F21B8A0" w14:textId="4D7CC9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41B1BA1E" w14:textId="77777777" w:rsidTr="00C51F06">
        <w:tc>
          <w:tcPr>
            <w:tcW w:w="0" w:type="auto"/>
          </w:tcPr>
          <w:p w14:paraId="1CF60B99" w14:textId="5A3DE5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GAN, Jiansong</w:t>
            </w:r>
          </w:p>
        </w:tc>
        <w:tc>
          <w:tcPr>
            <w:tcW w:w="0" w:type="auto"/>
          </w:tcPr>
          <w:p w14:paraId="2627B869" w14:textId="13A56E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Sweden AB</w:t>
            </w:r>
          </w:p>
        </w:tc>
        <w:tc>
          <w:tcPr>
            <w:tcW w:w="0" w:type="auto"/>
          </w:tcPr>
          <w:p w14:paraId="5CDA6717" w14:textId="4C9B17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5DB9B29" w14:textId="77777777" w:rsidTr="00C51F06">
        <w:tc>
          <w:tcPr>
            <w:tcW w:w="0" w:type="auto"/>
          </w:tcPr>
          <w:p w14:paraId="1F72DA75" w14:textId="54DC21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GANESAN, Karthikeyan</w:t>
            </w:r>
          </w:p>
        </w:tc>
        <w:tc>
          <w:tcPr>
            <w:tcW w:w="0" w:type="auto"/>
          </w:tcPr>
          <w:p w14:paraId="143376C0" w14:textId="1BF383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Lenovo Software Ltd.</w:t>
            </w:r>
          </w:p>
        </w:tc>
        <w:tc>
          <w:tcPr>
            <w:tcW w:w="0" w:type="auto"/>
          </w:tcPr>
          <w:p w14:paraId="155F58BA" w14:textId="6813AE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37EB7714" w14:textId="77777777" w:rsidTr="00C51F06">
        <w:tc>
          <w:tcPr>
            <w:tcW w:w="0" w:type="auto"/>
          </w:tcPr>
          <w:p w14:paraId="110583DC" w14:textId="5F441B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GANTI, Radha Krishna</w:t>
            </w:r>
          </w:p>
        </w:tc>
        <w:tc>
          <w:tcPr>
            <w:tcW w:w="0" w:type="auto"/>
          </w:tcPr>
          <w:p w14:paraId="1BA05582" w14:textId="52D815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Indian Institute of Tech (M)</w:t>
            </w:r>
          </w:p>
        </w:tc>
        <w:tc>
          <w:tcPr>
            <w:tcW w:w="0" w:type="auto"/>
          </w:tcPr>
          <w:p w14:paraId="70FD13BF" w14:textId="46ACFA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C51F06" w14:paraId="0BC2B2DF" w14:textId="77777777" w:rsidTr="00C51F06">
        <w:tc>
          <w:tcPr>
            <w:tcW w:w="0" w:type="auto"/>
          </w:tcPr>
          <w:p w14:paraId="67A0DD94" w14:textId="4754CE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GAO, JIN</w:t>
            </w:r>
          </w:p>
        </w:tc>
        <w:tc>
          <w:tcPr>
            <w:tcW w:w="0" w:type="auto"/>
          </w:tcPr>
          <w:p w14:paraId="21616B22" w14:textId="1B7F4A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</w:tcPr>
          <w:p w14:paraId="3157AE33" w14:textId="7D67ED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2E7CE2E" w14:textId="77777777" w:rsidTr="00C51F06">
        <w:tc>
          <w:tcPr>
            <w:tcW w:w="0" w:type="auto"/>
          </w:tcPr>
          <w:p w14:paraId="349EE28C" w14:textId="11DD64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GAO, Ting</w:t>
            </w:r>
          </w:p>
        </w:tc>
        <w:tc>
          <w:tcPr>
            <w:tcW w:w="0" w:type="auto"/>
          </w:tcPr>
          <w:p w14:paraId="4E65DFCA" w14:textId="756EC9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Starpoint</w:t>
            </w:r>
          </w:p>
        </w:tc>
        <w:tc>
          <w:tcPr>
            <w:tcW w:w="0" w:type="auto"/>
          </w:tcPr>
          <w:p w14:paraId="35471470" w14:textId="363179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4480DDEA" w14:textId="77777777" w:rsidTr="00C51F06">
        <w:tc>
          <w:tcPr>
            <w:tcW w:w="0" w:type="auto"/>
          </w:tcPr>
          <w:p w14:paraId="382E1E29" w14:textId="1ECE2B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GAO, Yonghong</w:t>
            </w:r>
          </w:p>
        </w:tc>
        <w:tc>
          <w:tcPr>
            <w:tcW w:w="0" w:type="auto"/>
          </w:tcPr>
          <w:p w14:paraId="5C47D60C" w14:textId="6668CB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Mavenir</w:t>
            </w:r>
          </w:p>
        </w:tc>
        <w:tc>
          <w:tcPr>
            <w:tcW w:w="0" w:type="auto"/>
          </w:tcPr>
          <w:p w14:paraId="4AEB6B51" w14:textId="5D618D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DE0031C" w14:textId="77777777" w:rsidTr="00C51F06">
        <w:tc>
          <w:tcPr>
            <w:tcW w:w="0" w:type="auto"/>
          </w:tcPr>
          <w:p w14:paraId="35D42E4C" w14:textId="15E438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GAO, YUAN</w:t>
            </w:r>
          </w:p>
        </w:tc>
        <w:tc>
          <w:tcPr>
            <w:tcW w:w="0" w:type="auto"/>
          </w:tcPr>
          <w:p w14:paraId="2800E30A" w14:textId="6F5616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Datang Mobile Com. Equipment</w:t>
            </w:r>
          </w:p>
        </w:tc>
        <w:tc>
          <w:tcPr>
            <w:tcW w:w="0" w:type="auto"/>
          </w:tcPr>
          <w:p w14:paraId="4512D0C6" w14:textId="54B76D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69998AE7" w14:textId="77777777" w:rsidTr="00C51F06">
        <w:tc>
          <w:tcPr>
            <w:tcW w:w="0" w:type="auto"/>
          </w:tcPr>
          <w:p w14:paraId="09B0D2A0" w14:textId="4272BC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GAO, zhanyuan</w:t>
            </w:r>
          </w:p>
        </w:tc>
        <w:tc>
          <w:tcPr>
            <w:tcW w:w="0" w:type="auto"/>
          </w:tcPr>
          <w:p w14:paraId="5F8CE9D0" w14:textId="46AE9D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SAICT</w:t>
            </w:r>
          </w:p>
        </w:tc>
        <w:tc>
          <w:tcPr>
            <w:tcW w:w="0" w:type="auto"/>
          </w:tcPr>
          <w:p w14:paraId="3BF2B86A" w14:textId="33DE2F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5D03CF91" w14:textId="77777777" w:rsidTr="00C51F06">
        <w:tc>
          <w:tcPr>
            <w:tcW w:w="0" w:type="auto"/>
          </w:tcPr>
          <w:p w14:paraId="6419B365" w14:textId="763EC9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GHEORGHIU, Valentin</w:t>
            </w:r>
          </w:p>
        </w:tc>
        <w:tc>
          <w:tcPr>
            <w:tcW w:w="0" w:type="auto"/>
          </w:tcPr>
          <w:p w14:paraId="49040DDF" w14:textId="61BB01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JAPAN LLC.</w:t>
            </w:r>
          </w:p>
        </w:tc>
        <w:tc>
          <w:tcPr>
            <w:tcW w:w="0" w:type="auto"/>
          </w:tcPr>
          <w:p w14:paraId="3B94F83B" w14:textId="5E3B2B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4EB72BFC" w14:textId="77777777" w:rsidTr="00C51F06">
        <w:tc>
          <w:tcPr>
            <w:tcW w:w="0" w:type="auto"/>
          </w:tcPr>
          <w:p w14:paraId="2721DF0F" w14:textId="641F50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GOLEBIOWSKI, Bartlomiej</w:t>
            </w:r>
          </w:p>
        </w:tc>
        <w:tc>
          <w:tcPr>
            <w:tcW w:w="0" w:type="auto"/>
          </w:tcPr>
          <w:p w14:paraId="5977135F" w14:textId="207010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Poland</w:t>
            </w:r>
          </w:p>
        </w:tc>
        <w:tc>
          <w:tcPr>
            <w:tcW w:w="0" w:type="auto"/>
          </w:tcPr>
          <w:p w14:paraId="482F03F2" w14:textId="062A63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BFB7347" w14:textId="77777777" w:rsidTr="00C51F06">
        <w:tc>
          <w:tcPr>
            <w:tcW w:w="0" w:type="auto"/>
          </w:tcPr>
          <w:p w14:paraId="5395083C" w14:textId="28824C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GONUGUNTLA, Venkatarao</w:t>
            </w:r>
          </w:p>
        </w:tc>
        <w:tc>
          <w:tcPr>
            <w:tcW w:w="0" w:type="auto"/>
          </w:tcPr>
          <w:p w14:paraId="1769C376" w14:textId="29AF3FA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 Telecom MODUS Ltd.</w:t>
            </w:r>
          </w:p>
        </w:tc>
        <w:tc>
          <w:tcPr>
            <w:tcW w:w="0" w:type="auto"/>
          </w:tcPr>
          <w:p w14:paraId="4F7C3B4A" w14:textId="432A47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728CD1D" w14:textId="77777777" w:rsidTr="00C51F06">
        <w:tc>
          <w:tcPr>
            <w:tcW w:w="0" w:type="auto"/>
          </w:tcPr>
          <w:p w14:paraId="14FAAE6C" w14:textId="2351C8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GONZALEZ G., David</w:t>
            </w:r>
          </w:p>
        </w:tc>
        <w:tc>
          <w:tcPr>
            <w:tcW w:w="0" w:type="auto"/>
          </w:tcPr>
          <w:p w14:paraId="70021928" w14:textId="1380C1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Continental Automotive GmbH</w:t>
            </w:r>
          </w:p>
        </w:tc>
        <w:tc>
          <w:tcPr>
            <w:tcW w:w="0" w:type="auto"/>
          </w:tcPr>
          <w:p w14:paraId="1B8C0F04" w14:textId="4D8C0E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8726ECF" w14:textId="77777777" w:rsidTr="00C51F06">
        <w:tc>
          <w:tcPr>
            <w:tcW w:w="0" w:type="auto"/>
          </w:tcPr>
          <w:p w14:paraId="13494079" w14:textId="0911F9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GRANT, Marc</w:t>
            </w:r>
          </w:p>
        </w:tc>
        <w:tc>
          <w:tcPr>
            <w:tcW w:w="0" w:type="auto"/>
          </w:tcPr>
          <w:p w14:paraId="7C3B2564" w14:textId="11AA12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 GNS Belgium SPRL</w:t>
            </w:r>
          </w:p>
        </w:tc>
        <w:tc>
          <w:tcPr>
            <w:tcW w:w="0" w:type="auto"/>
          </w:tcPr>
          <w:p w14:paraId="04165974" w14:textId="44A04C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10A6623" w14:textId="77777777" w:rsidTr="00C51F06">
        <w:tc>
          <w:tcPr>
            <w:tcW w:w="0" w:type="auto"/>
          </w:tcPr>
          <w:p w14:paraId="42A78210" w14:textId="46FD2C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GRIFFITH, Jaydee</w:t>
            </w:r>
          </w:p>
        </w:tc>
        <w:tc>
          <w:tcPr>
            <w:tcW w:w="0" w:type="auto"/>
          </w:tcPr>
          <w:p w14:paraId="2F3571F9" w14:textId="798EBD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NTIA</w:t>
            </w:r>
          </w:p>
        </w:tc>
        <w:tc>
          <w:tcPr>
            <w:tcW w:w="0" w:type="auto"/>
          </w:tcPr>
          <w:p w14:paraId="30622AA2" w14:textId="7414DA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4F7589EE" w14:textId="77777777" w:rsidTr="00C51F06">
        <w:tc>
          <w:tcPr>
            <w:tcW w:w="0" w:type="auto"/>
          </w:tcPr>
          <w:p w14:paraId="076F01B0" w14:textId="6B3960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GUAN, Ke</w:t>
            </w:r>
          </w:p>
        </w:tc>
        <w:tc>
          <w:tcPr>
            <w:tcW w:w="0" w:type="auto"/>
          </w:tcPr>
          <w:p w14:paraId="48A07762" w14:textId="1338F8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BJTU</w:t>
            </w:r>
          </w:p>
        </w:tc>
        <w:tc>
          <w:tcPr>
            <w:tcW w:w="0" w:type="auto"/>
          </w:tcPr>
          <w:p w14:paraId="4F10B827" w14:textId="0BA42D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3DD572A7" w14:textId="77777777" w:rsidTr="00C51F06">
        <w:tc>
          <w:tcPr>
            <w:tcW w:w="0" w:type="auto"/>
          </w:tcPr>
          <w:p w14:paraId="2C1B70A6" w14:textId="409C3A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GUNARATNE, Suji</w:t>
            </w:r>
          </w:p>
        </w:tc>
        <w:tc>
          <w:tcPr>
            <w:tcW w:w="0" w:type="auto"/>
          </w:tcPr>
          <w:p w14:paraId="33BD59E3" w14:textId="447661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ICS</w:t>
            </w:r>
          </w:p>
        </w:tc>
        <w:tc>
          <w:tcPr>
            <w:tcW w:w="0" w:type="auto"/>
          </w:tcPr>
          <w:p w14:paraId="022E1B2E" w14:textId="0C9426D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3B4F367" w14:textId="77777777" w:rsidTr="00C51F06">
        <w:tc>
          <w:tcPr>
            <w:tcW w:w="0" w:type="auto"/>
          </w:tcPr>
          <w:p w14:paraId="3E4A09DB" w14:textId="4FEA5C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GUO, Chunxia</w:t>
            </w:r>
          </w:p>
        </w:tc>
        <w:tc>
          <w:tcPr>
            <w:tcW w:w="0" w:type="auto"/>
          </w:tcPr>
          <w:p w14:paraId="3968F019" w14:textId="6CF63E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(Suzhou) Software</w:t>
            </w:r>
          </w:p>
        </w:tc>
        <w:tc>
          <w:tcPr>
            <w:tcW w:w="0" w:type="auto"/>
          </w:tcPr>
          <w:p w14:paraId="09CFCB3F" w14:textId="3DC85F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4AF3BA9B" w14:textId="77777777" w:rsidTr="00C51F06">
        <w:tc>
          <w:tcPr>
            <w:tcW w:w="0" w:type="auto"/>
          </w:tcPr>
          <w:p w14:paraId="5323B4FC" w14:textId="034A9A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GUO, Li</w:t>
            </w:r>
          </w:p>
        </w:tc>
        <w:tc>
          <w:tcPr>
            <w:tcW w:w="0" w:type="auto"/>
          </w:tcPr>
          <w:p w14:paraId="1BE30163" w14:textId="601A25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Dongguan OPPO Precision Elec.</w:t>
            </w:r>
          </w:p>
        </w:tc>
        <w:tc>
          <w:tcPr>
            <w:tcW w:w="0" w:type="auto"/>
          </w:tcPr>
          <w:p w14:paraId="6EB904A2" w14:textId="66195B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5C2B5A9B" w14:textId="77777777" w:rsidTr="00C51F06">
        <w:tc>
          <w:tcPr>
            <w:tcW w:w="0" w:type="auto"/>
          </w:tcPr>
          <w:p w14:paraId="28E2B86C" w14:textId="063FC1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GUO, Qiuge</w:t>
            </w:r>
          </w:p>
        </w:tc>
        <w:tc>
          <w:tcPr>
            <w:tcW w:w="0" w:type="auto"/>
          </w:tcPr>
          <w:p w14:paraId="1CC9C8A7" w14:textId="56FD98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4236020" w14:textId="59DD9A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31CFE14" w14:textId="77777777" w:rsidTr="00C51F06">
        <w:tc>
          <w:tcPr>
            <w:tcW w:w="0" w:type="auto"/>
          </w:tcPr>
          <w:p w14:paraId="6B2B7926" w14:textId="7A4C1A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GUO, Shengxiang</w:t>
            </w:r>
          </w:p>
        </w:tc>
        <w:tc>
          <w:tcPr>
            <w:tcW w:w="0" w:type="auto"/>
          </w:tcPr>
          <w:p w14:paraId="7DD3A7E7" w14:textId="54AE47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Xiaomi Mobile Software</w:t>
            </w:r>
          </w:p>
        </w:tc>
        <w:tc>
          <w:tcPr>
            <w:tcW w:w="0" w:type="auto"/>
          </w:tcPr>
          <w:p w14:paraId="3BDD47EC" w14:textId="3D0754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1449B2B0" w14:textId="77777777" w:rsidTr="00C51F06">
        <w:tc>
          <w:tcPr>
            <w:tcW w:w="0" w:type="auto"/>
          </w:tcPr>
          <w:p w14:paraId="42911073" w14:textId="6A58C2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GUPTA, SHEIFALI</w:t>
            </w:r>
          </w:p>
        </w:tc>
        <w:tc>
          <w:tcPr>
            <w:tcW w:w="0" w:type="auto"/>
          </w:tcPr>
          <w:p w14:paraId="5230D1E9" w14:textId="6A2514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Technologies Int</w:t>
            </w:r>
          </w:p>
        </w:tc>
        <w:tc>
          <w:tcPr>
            <w:tcW w:w="0" w:type="auto"/>
          </w:tcPr>
          <w:p w14:paraId="35F1B215" w14:textId="2B95D3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7A278E2" w14:textId="77777777" w:rsidTr="00C51F06">
        <w:tc>
          <w:tcPr>
            <w:tcW w:w="0" w:type="auto"/>
          </w:tcPr>
          <w:p w14:paraId="43CF31CB" w14:textId="0F046B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GURELLI, Mehmet</w:t>
            </w:r>
          </w:p>
        </w:tc>
        <w:tc>
          <w:tcPr>
            <w:tcW w:w="0" w:type="auto"/>
          </w:tcPr>
          <w:p w14:paraId="7EB60206" w14:textId="37A052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77892BF" w14:textId="1C89DF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4F9D30C7" w14:textId="77777777" w:rsidTr="00C51F06">
        <w:tc>
          <w:tcPr>
            <w:tcW w:w="0" w:type="auto"/>
          </w:tcPr>
          <w:p w14:paraId="21509FC7" w14:textId="5C6522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HAN, Bin</w:t>
            </w:r>
          </w:p>
        </w:tc>
        <w:tc>
          <w:tcPr>
            <w:tcW w:w="0" w:type="auto"/>
          </w:tcPr>
          <w:p w14:paraId="2D0E5BCD" w14:textId="2EFAAA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Wireless GmbH</w:t>
            </w:r>
          </w:p>
        </w:tc>
        <w:tc>
          <w:tcPr>
            <w:tcW w:w="0" w:type="auto"/>
          </w:tcPr>
          <w:p w14:paraId="1AE49E64" w14:textId="616261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448F089" w14:textId="77777777" w:rsidTr="00C51F06">
        <w:tc>
          <w:tcPr>
            <w:tcW w:w="0" w:type="auto"/>
          </w:tcPr>
          <w:p w14:paraId="4E98B59F" w14:textId="2D40BE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HAN, Jing</w:t>
            </w:r>
          </w:p>
        </w:tc>
        <w:tc>
          <w:tcPr>
            <w:tcW w:w="0" w:type="auto"/>
          </w:tcPr>
          <w:p w14:paraId="537C7232" w14:textId="27D2F2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R&amp;D UK</w:t>
            </w:r>
          </w:p>
        </w:tc>
        <w:tc>
          <w:tcPr>
            <w:tcW w:w="0" w:type="auto"/>
          </w:tcPr>
          <w:p w14:paraId="6835D568" w14:textId="629FFD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F61E5AA" w14:textId="77777777" w:rsidTr="00C51F06">
        <w:tc>
          <w:tcPr>
            <w:tcW w:w="0" w:type="auto"/>
          </w:tcPr>
          <w:p w14:paraId="0AE01CB2" w14:textId="19B4A8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HAN, Seunghee</w:t>
            </w:r>
          </w:p>
        </w:tc>
        <w:tc>
          <w:tcPr>
            <w:tcW w:w="0" w:type="auto"/>
          </w:tcPr>
          <w:p w14:paraId="52B9864B" w14:textId="42B095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Belgium SA/NV</w:t>
            </w:r>
          </w:p>
        </w:tc>
        <w:tc>
          <w:tcPr>
            <w:tcW w:w="0" w:type="auto"/>
          </w:tcPr>
          <w:p w14:paraId="3261DCD7" w14:textId="0B627F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94E4EB3" w14:textId="77777777" w:rsidTr="00C51F06">
        <w:tc>
          <w:tcPr>
            <w:tcW w:w="0" w:type="auto"/>
          </w:tcPr>
          <w:p w14:paraId="064D5AFD" w14:textId="7C2E0B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HANSON, Van</w:t>
            </w:r>
          </w:p>
        </w:tc>
        <w:tc>
          <w:tcPr>
            <w:tcW w:w="0" w:type="auto"/>
          </w:tcPr>
          <w:p w14:paraId="60A8536E" w14:textId="0D7B61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Andrew Wireless Systems GmbH</w:t>
            </w:r>
          </w:p>
        </w:tc>
        <w:tc>
          <w:tcPr>
            <w:tcW w:w="0" w:type="auto"/>
          </w:tcPr>
          <w:p w14:paraId="349593A7" w14:textId="515644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04DBDD2" w14:textId="77777777" w:rsidTr="00C51F06">
        <w:tc>
          <w:tcPr>
            <w:tcW w:w="0" w:type="auto"/>
          </w:tcPr>
          <w:p w14:paraId="64F1B8ED" w14:textId="6177F6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HARPER, Colby</w:t>
            </w:r>
          </w:p>
        </w:tc>
        <w:tc>
          <w:tcPr>
            <w:tcW w:w="0" w:type="auto"/>
          </w:tcPr>
          <w:p w14:paraId="285046B9" w14:textId="52405A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Pivotal Commware</w:t>
            </w:r>
          </w:p>
        </w:tc>
        <w:tc>
          <w:tcPr>
            <w:tcW w:w="0" w:type="auto"/>
          </w:tcPr>
          <w:p w14:paraId="2AB5ECE4" w14:textId="09D4AF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3E9EBC05" w14:textId="77777777" w:rsidTr="00C51F06">
        <w:tc>
          <w:tcPr>
            <w:tcW w:w="0" w:type="auto"/>
          </w:tcPr>
          <w:p w14:paraId="12F2156F" w14:textId="6A9FD2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HARRIS, Paul</w:t>
            </w:r>
          </w:p>
        </w:tc>
        <w:tc>
          <w:tcPr>
            <w:tcW w:w="0" w:type="auto"/>
          </w:tcPr>
          <w:p w14:paraId="6C2CFB85" w14:textId="1051B1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14BA0000" w14:textId="2907C4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D1E94AF" w14:textId="77777777" w:rsidTr="00C51F06">
        <w:tc>
          <w:tcPr>
            <w:tcW w:w="0" w:type="auto"/>
          </w:tcPr>
          <w:p w14:paraId="2A528DA6" w14:textId="493AF6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HASEGAWA, Fumiki</w:t>
            </w:r>
          </w:p>
        </w:tc>
        <w:tc>
          <w:tcPr>
            <w:tcW w:w="0" w:type="auto"/>
          </w:tcPr>
          <w:p w14:paraId="3C10E91B" w14:textId="761299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Mitsubishi Electric Co.</w:t>
            </w:r>
          </w:p>
        </w:tc>
        <w:tc>
          <w:tcPr>
            <w:tcW w:w="0" w:type="auto"/>
          </w:tcPr>
          <w:p w14:paraId="6FCB80F1" w14:textId="4295E3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21CD6F84" w14:textId="77777777" w:rsidTr="00C51F06">
        <w:tc>
          <w:tcPr>
            <w:tcW w:w="0" w:type="auto"/>
          </w:tcPr>
          <w:p w14:paraId="5461553D" w14:textId="613BE3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HASEGAWA, Yoshiaki</w:t>
            </w:r>
          </w:p>
        </w:tc>
        <w:tc>
          <w:tcPr>
            <w:tcW w:w="0" w:type="auto"/>
          </w:tcPr>
          <w:p w14:paraId="350FDDE0" w14:textId="5195BF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3CBFB69D" w14:textId="78D37C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6B093443" w14:textId="77777777" w:rsidTr="00C51F06">
        <w:tc>
          <w:tcPr>
            <w:tcW w:w="0" w:type="auto"/>
          </w:tcPr>
          <w:p w14:paraId="1AF21054" w14:textId="5B26EB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HAUSLER, Grant</w:t>
            </w:r>
          </w:p>
        </w:tc>
        <w:tc>
          <w:tcPr>
            <w:tcW w:w="0" w:type="auto"/>
          </w:tcPr>
          <w:p w14:paraId="53692B26" w14:textId="7F3860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Swift Navigation</w:t>
            </w:r>
          </w:p>
        </w:tc>
        <w:tc>
          <w:tcPr>
            <w:tcW w:w="0" w:type="auto"/>
          </w:tcPr>
          <w:p w14:paraId="04A93955" w14:textId="30E046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41746462" w14:textId="77777777" w:rsidTr="00C51F06">
        <w:tc>
          <w:tcPr>
            <w:tcW w:w="0" w:type="auto"/>
          </w:tcPr>
          <w:p w14:paraId="564D018C" w14:textId="293BE4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HAUSTEIN, Thomas</w:t>
            </w:r>
          </w:p>
        </w:tc>
        <w:tc>
          <w:tcPr>
            <w:tcW w:w="0" w:type="auto"/>
          </w:tcPr>
          <w:p w14:paraId="63414C72" w14:textId="79B93D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 FOKUS</w:t>
            </w:r>
          </w:p>
        </w:tc>
        <w:tc>
          <w:tcPr>
            <w:tcW w:w="0" w:type="auto"/>
          </w:tcPr>
          <w:p w14:paraId="5B1EA387" w14:textId="527BB9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07B106F" w14:textId="77777777" w:rsidTr="00C51F06">
        <w:tc>
          <w:tcPr>
            <w:tcW w:w="0" w:type="auto"/>
          </w:tcPr>
          <w:p w14:paraId="233D16BF" w14:textId="1C3242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HE, Michael</w:t>
            </w:r>
          </w:p>
        </w:tc>
        <w:tc>
          <w:tcPr>
            <w:tcW w:w="0" w:type="auto"/>
          </w:tcPr>
          <w:p w14:paraId="799E6098" w14:textId="4F2DE9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4BECA4CC" w14:textId="2F67FF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D726BDA" w14:textId="77777777" w:rsidTr="00C51F06">
        <w:tc>
          <w:tcPr>
            <w:tcW w:w="0" w:type="auto"/>
          </w:tcPr>
          <w:p w14:paraId="4EFBC46C" w14:textId="29A08C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HEJSELBAEK, Johannes</w:t>
            </w:r>
          </w:p>
        </w:tc>
        <w:tc>
          <w:tcPr>
            <w:tcW w:w="0" w:type="auto"/>
          </w:tcPr>
          <w:p w14:paraId="2BAB3FC6" w14:textId="0F3219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Denmark</w:t>
            </w:r>
          </w:p>
        </w:tc>
        <w:tc>
          <w:tcPr>
            <w:tcW w:w="0" w:type="auto"/>
          </w:tcPr>
          <w:p w14:paraId="63BA4EEB" w14:textId="1008DC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907705E" w14:textId="77777777" w:rsidTr="00C51F06">
        <w:tc>
          <w:tcPr>
            <w:tcW w:w="0" w:type="auto"/>
          </w:tcPr>
          <w:p w14:paraId="60F83011" w14:textId="3D6E91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HENNING, Bill</w:t>
            </w:r>
          </w:p>
        </w:tc>
        <w:tc>
          <w:tcPr>
            <w:tcW w:w="0" w:type="auto"/>
          </w:tcPr>
          <w:p w14:paraId="2C58E4DA" w14:textId="55DD37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Intertek</w:t>
            </w:r>
          </w:p>
        </w:tc>
        <w:tc>
          <w:tcPr>
            <w:tcW w:w="0" w:type="auto"/>
          </w:tcPr>
          <w:p w14:paraId="69504F84" w14:textId="2294C6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8EC2DA8" w14:textId="77777777" w:rsidTr="00C51F06">
        <w:tc>
          <w:tcPr>
            <w:tcW w:w="0" w:type="auto"/>
          </w:tcPr>
          <w:p w14:paraId="69BD5AC2" w14:textId="37A056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HENRY, Guo</w:t>
            </w:r>
          </w:p>
        </w:tc>
        <w:tc>
          <w:tcPr>
            <w:tcW w:w="0" w:type="auto"/>
          </w:tcPr>
          <w:p w14:paraId="204FB5B3" w14:textId="1D31CF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ASTRI</w:t>
            </w:r>
          </w:p>
        </w:tc>
        <w:tc>
          <w:tcPr>
            <w:tcW w:w="0" w:type="auto"/>
          </w:tcPr>
          <w:p w14:paraId="2CFA49C1" w14:textId="1AE6D3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C6D1D67" w14:textId="77777777" w:rsidTr="00C51F06">
        <w:tc>
          <w:tcPr>
            <w:tcW w:w="0" w:type="auto"/>
          </w:tcPr>
          <w:p w14:paraId="3982827D" w14:textId="610DE1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HERTEL, Thorsten</w:t>
            </w:r>
          </w:p>
        </w:tc>
        <w:tc>
          <w:tcPr>
            <w:tcW w:w="0" w:type="auto"/>
          </w:tcPr>
          <w:p w14:paraId="5ED4CD00" w14:textId="6C9B04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24C95FCE" w14:textId="1216FC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1C58577" w14:textId="77777777" w:rsidTr="00C51F06">
        <w:tc>
          <w:tcPr>
            <w:tcW w:w="0" w:type="auto"/>
          </w:tcPr>
          <w:p w14:paraId="3B1390AA" w14:textId="019DE6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HIGUCHI, Shoichi</w:t>
            </w:r>
          </w:p>
        </w:tc>
        <w:tc>
          <w:tcPr>
            <w:tcW w:w="0" w:type="auto"/>
          </w:tcPr>
          <w:p w14:paraId="78A19DE6" w14:textId="218D31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6B338015" w14:textId="40A5F3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42892E47" w14:textId="77777777" w:rsidTr="00C51F06">
        <w:tc>
          <w:tcPr>
            <w:tcW w:w="0" w:type="auto"/>
          </w:tcPr>
          <w:p w14:paraId="4893566E" w14:textId="23C139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HILLIER, Adrian</w:t>
            </w:r>
          </w:p>
        </w:tc>
        <w:tc>
          <w:tcPr>
            <w:tcW w:w="0" w:type="auto"/>
          </w:tcPr>
          <w:p w14:paraId="5767A6AE" w14:textId="46CF75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Omnispace</w:t>
            </w:r>
          </w:p>
        </w:tc>
        <w:tc>
          <w:tcPr>
            <w:tcW w:w="0" w:type="auto"/>
          </w:tcPr>
          <w:p w14:paraId="3E72508E" w14:textId="1FCA32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12AB4F75" w14:textId="77777777" w:rsidTr="00C51F06">
        <w:tc>
          <w:tcPr>
            <w:tcW w:w="0" w:type="auto"/>
          </w:tcPr>
          <w:p w14:paraId="005F7F95" w14:textId="5113EF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HITOMI, Shinya</w:t>
            </w:r>
          </w:p>
        </w:tc>
        <w:tc>
          <w:tcPr>
            <w:tcW w:w="0" w:type="auto"/>
          </w:tcPr>
          <w:p w14:paraId="6AAE1E9D" w14:textId="04D244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34D962AD" w14:textId="118F90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32130B9D" w14:textId="77777777" w:rsidTr="00C51F06">
        <w:tc>
          <w:tcPr>
            <w:tcW w:w="0" w:type="auto"/>
          </w:tcPr>
          <w:p w14:paraId="5CC00F87" w14:textId="1FB14D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HOFMANN, Juergen</w:t>
            </w:r>
          </w:p>
        </w:tc>
        <w:tc>
          <w:tcPr>
            <w:tcW w:w="0" w:type="auto"/>
          </w:tcPr>
          <w:p w14:paraId="4F209D9C" w14:textId="700325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314B5545" w14:textId="43B784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A9D5537" w14:textId="77777777" w:rsidTr="00C51F06">
        <w:tc>
          <w:tcPr>
            <w:tcW w:w="0" w:type="auto"/>
          </w:tcPr>
          <w:p w14:paraId="52E83FA3" w14:textId="70DAF9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HSIEH, Bo-Han</w:t>
            </w:r>
          </w:p>
        </w:tc>
        <w:tc>
          <w:tcPr>
            <w:tcW w:w="0" w:type="auto"/>
          </w:tcPr>
          <w:p w14:paraId="32DE3418" w14:textId="1B9101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11815B6E" w14:textId="24F631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235FF75" w14:textId="77777777" w:rsidTr="00C51F06">
        <w:tc>
          <w:tcPr>
            <w:tcW w:w="0" w:type="auto"/>
          </w:tcPr>
          <w:p w14:paraId="30590C96" w14:textId="6C95EF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HSIEH, Ming-Yu</w:t>
            </w:r>
          </w:p>
        </w:tc>
        <w:tc>
          <w:tcPr>
            <w:tcW w:w="0" w:type="auto"/>
          </w:tcPr>
          <w:p w14:paraId="6344AE62" w14:textId="4F2497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India Technology Pvt.</w:t>
            </w:r>
          </w:p>
        </w:tc>
        <w:tc>
          <w:tcPr>
            <w:tcW w:w="0" w:type="auto"/>
          </w:tcPr>
          <w:p w14:paraId="5CE2C1E9" w14:textId="49D4EB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C51F06" w14:paraId="3372AC4A" w14:textId="77777777" w:rsidTr="00C51F06">
        <w:tc>
          <w:tcPr>
            <w:tcW w:w="0" w:type="auto"/>
          </w:tcPr>
          <w:p w14:paraId="7E516819" w14:textId="514854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HU, Roy</w:t>
            </w:r>
          </w:p>
        </w:tc>
        <w:tc>
          <w:tcPr>
            <w:tcW w:w="0" w:type="auto"/>
          </w:tcPr>
          <w:p w14:paraId="14137ED2" w14:textId="5EEDB0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Chengdu OPPO Mobile Com. corp.</w:t>
            </w:r>
          </w:p>
        </w:tc>
        <w:tc>
          <w:tcPr>
            <w:tcW w:w="0" w:type="auto"/>
          </w:tcPr>
          <w:p w14:paraId="4AF4FBF4" w14:textId="5F85F5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3BBA0392" w14:textId="77777777" w:rsidTr="00C51F06">
        <w:tc>
          <w:tcPr>
            <w:tcW w:w="0" w:type="auto"/>
          </w:tcPr>
          <w:p w14:paraId="78924531" w14:textId="6A27C1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HU, Ziquan</w:t>
            </w:r>
          </w:p>
        </w:tc>
        <w:tc>
          <w:tcPr>
            <w:tcW w:w="0" w:type="auto"/>
          </w:tcPr>
          <w:p w14:paraId="1E75620A" w14:textId="1238D2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 Communications</w:t>
            </w:r>
          </w:p>
        </w:tc>
        <w:tc>
          <w:tcPr>
            <w:tcW w:w="0" w:type="auto"/>
          </w:tcPr>
          <w:p w14:paraId="183EC937" w14:textId="28F447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8DEC033" w14:textId="77777777" w:rsidTr="00C51F06">
        <w:tc>
          <w:tcPr>
            <w:tcW w:w="0" w:type="auto"/>
          </w:tcPr>
          <w:p w14:paraId="6A76B58B" w14:textId="048024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HUANG, Chu-Hsiang</w:t>
            </w:r>
          </w:p>
        </w:tc>
        <w:tc>
          <w:tcPr>
            <w:tcW w:w="0" w:type="auto"/>
          </w:tcPr>
          <w:p w14:paraId="671F92A0" w14:textId="42FA3A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communications-France</w:t>
            </w:r>
          </w:p>
        </w:tc>
        <w:tc>
          <w:tcPr>
            <w:tcW w:w="0" w:type="auto"/>
          </w:tcPr>
          <w:p w14:paraId="41490201" w14:textId="14B48E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2EA8566" w14:textId="77777777" w:rsidTr="00C51F06">
        <w:tc>
          <w:tcPr>
            <w:tcW w:w="0" w:type="auto"/>
          </w:tcPr>
          <w:p w14:paraId="52974943" w14:textId="4A0C48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HUANG, Clement</w:t>
            </w:r>
          </w:p>
        </w:tc>
        <w:tc>
          <w:tcPr>
            <w:tcW w:w="0" w:type="auto"/>
          </w:tcPr>
          <w:p w14:paraId="10E262BD" w14:textId="543555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 Inc.</w:t>
            </w:r>
          </w:p>
        </w:tc>
        <w:tc>
          <w:tcPr>
            <w:tcW w:w="0" w:type="auto"/>
          </w:tcPr>
          <w:p w14:paraId="57F2A681" w14:textId="1D1EA2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2D568140" w14:textId="77777777" w:rsidTr="00C51F06">
        <w:tc>
          <w:tcPr>
            <w:tcW w:w="0" w:type="auto"/>
          </w:tcPr>
          <w:p w14:paraId="74C24F40" w14:textId="6AA938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HUANG, Dinhwa</w:t>
            </w:r>
          </w:p>
        </w:tc>
        <w:tc>
          <w:tcPr>
            <w:tcW w:w="0" w:type="auto"/>
          </w:tcPr>
          <w:p w14:paraId="5D67322D" w14:textId="78D880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(Shenzhen) Inc.</w:t>
            </w:r>
          </w:p>
        </w:tc>
        <w:tc>
          <w:tcPr>
            <w:tcW w:w="0" w:type="auto"/>
          </w:tcPr>
          <w:p w14:paraId="5AFCBFCA" w14:textId="24B53C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10C0A4B" w14:textId="77777777" w:rsidTr="00C51F06">
        <w:tc>
          <w:tcPr>
            <w:tcW w:w="0" w:type="auto"/>
          </w:tcPr>
          <w:p w14:paraId="3538FB49" w14:textId="65F39C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HUANG, Rui</w:t>
            </w:r>
          </w:p>
        </w:tc>
        <w:tc>
          <w:tcPr>
            <w:tcW w:w="0" w:type="auto"/>
          </w:tcPr>
          <w:p w14:paraId="660CEE44" w14:textId="4DC364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 (UK) Ltd</w:t>
            </w:r>
          </w:p>
        </w:tc>
        <w:tc>
          <w:tcPr>
            <w:tcW w:w="0" w:type="auto"/>
          </w:tcPr>
          <w:p w14:paraId="191DA33D" w14:textId="5BE7B1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09FDA56" w14:textId="77777777" w:rsidTr="00C51F06">
        <w:tc>
          <w:tcPr>
            <w:tcW w:w="0" w:type="auto"/>
          </w:tcPr>
          <w:p w14:paraId="3364803D" w14:textId="7F87ED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HUANG, Xueyan</w:t>
            </w:r>
          </w:p>
        </w:tc>
        <w:tc>
          <w:tcPr>
            <w:tcW w:w="0" w:type="auto"/>
          </w:tcPr>
          <w:p w14:paraId="319870AA" w14:textId="1CAF6D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M2M Company Ltd.</w:t>
            </w:r>
          </w:p>
        </w:tc>
        <w:tc>
          <w:tcPr>
            <w:tcW w:w="0" w:type="auto"/>
          </w:tcPr>
          <w:p w14:paraId="4026EEB1" w14:textId="10F615B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462170DF" w14:textId="77777777" w:rsidTr="00C51F06">
        <w:tc>
          <w:tcPr>
            <w:tcW w:w="0" w:type="auto"/>
          </w:tcPr>
          <w:p w14:paraId="7230856B" w14:textId="0BF3E2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HWANG, Jin-yup</w:t>
            </w:r>
          </w:p>
        </w:tc>
        <w:tc>
          <w:tcPr>
            <w:tcW w:w="0" w:type="auto"/>
          </w:tcPr>
          <w:p w14:paraId="4A7B58A6" w14:textId="263C40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7904BF07" w14:textId="709429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C51F06" w14:paraId="5A2F1496" w14:textId="77777777" w:rsidTr="00C51F06">
        <w:tc>
          <w:tcPr>
            <w:tcW w:w="0" w:type="auto"/>
          </w:tcPr>
          <w:p w14:paraId="3EC1CB1A" w14:textId="5B35AF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HWANG, Youngho</w:t>
            </w:r>
          </w:p>
        </w:tc>
        <w:tc>
          <w:tcPr>
            <w:tcW w:w="0" w:type="auto"/>
          </w:tcPr>
          <w:p w14:paraId="2B996E40" w14:textId="359FBE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Qorvo</w:t>
            </w:r>
          </w:p>
        </w:tc>
        <w:tc>
          <w:tcPr>
            <w:tcW w:w="0" w:type="auto"/>
          </w:tcPr>
          <w:p w14:paraId="382763DE" w14:textId="4C558C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2289608" w14:textId="77777777" w:rsidTr="00C51F06">
        <w:tc>
          <w:tcPr>
            <w:tcW w:w="0" w:type="auto"/>
          </w:tcPr>
          <w:p w14:paraId="06326896" w14:textId="7A1095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IBRAHIM, Rita</w:t>
            </w:r>
          </w:p>
        </w:tc>
        <w:tc>
          <w:tcPr>
            <w:tcW w:w="0" w:type="auto"/>
          </w:tcPr>
          <w:p w14:paraId="56E2FA76" w14:textId="694860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 Spain</w:t>
            </w:r>
          </w:p>
        </w:tc>
        <w:tc>
          <w:tcPr>
            <w:tcW w:w="0" w:type="auto"/>
          </w:tcPr>
          <w:p w14:paraId="5CAF7501" w14:textId="18A37A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196F9CC" w14:textId="77777777" w:rsidTr="00C51F06">
        <w:tc>
          <w:tcPr>
            <w:tcW w:w="0" w:type="auto"/>
          </w:tcPr>
          <w:p w14:paraId="0EC872AB" w14:textId="57F9CF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IKEDA, Tetsu</w:t>
            </w:r>
          </w:p>
        </w:tc>
        <w:tc>
          <w:tcPr>
            <w:tcW w:w="0" w:type="auto"/>
          </w:tcPr>
          <w:p w14:paraId="3AE3B4D5" w14:textId="25A839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 Corporation</w:t>
            </w:r>
          </w:p>
        </w:tc>
        <w:tc>
          <w:tcPr>
            <w:tcW w:w="0" w:type="auto"/>
          </w:tcPr>
          <w:p w14:paraId="4C9D1762" w14:textId="41B043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17F613C" w14:textId="77777777" w:rsidTr="00C51F06">
        <w:tc>
          <w:tcPr>
            <w:tcW w:w="0" w:type="auto"/>
          </w:tcPr>
          <w:p w14:paraId="2DC34CE9" w14:textId="0EC1F1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ILIC SAVOIA, Andjela</w:t>
            </w:r>
          </w:p>
        </w:tc>
        <w:tc>
          <w:tcPr>
            <w:tcW w:w="0" w:type="auto"/>
          </w:tcPr>
          <w:p w14:paraId="386A5BB0" w14:textId="414920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Pivotal Commware</w:t>
            </w:r>
          </w:p>
        </w:tc>
        <w:tc>
          <w:tcPr>
            <w:tcW w:w="0" w:type="auto"/>
          </w:tcPr>
          <w:p w14:paraId="634C4EFE" w14:textId="2D69A9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42EB9A11" w14:textId="77777777" w:rsidTr="00C51F06">
        <w:tc>
          <w:tcPr>
            <w:tcW w:w="0" w:type="auto"/>
          </w:tcPr>
          <w:p w14:paraId="4284EDD6" w14:textId="638253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IMMONEN, Antti</w:t>
            </w:r>
          </w:p>
        </w:tc>
        <w:tc>
          <w:tcPr>
            <w:tcW w:w="0" w:type="auto"/>
          </w:tcPr>
          <w:p w14:paraId="00A503C3" w14:textId="19D38A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Dish Network</w:t>
            </w:r>
          </w:p>
        </w:tc>
        <w:tc>
          <w:tcPr>
            <w:tcW w:w="0" w:type="auto"/>
          </w:tcPr>
          <w:p w14:paraId="558DFB39" w14:textId="637508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5C412787" w14:textId="77777777" w:rsidTr="00C51F06">
        <w:tc>
          <w:tcPr>
            <w:tcW w:w="0" w:type="auto"/>
          </w:tcPr>
          <w:p w14:paraId="4D8617D5" w14:textId="4A965F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IOFFE, Anatoliy</w:t>
            </w:r>
          </w:p>
        </w:tc>
        <w:tc>
          <w:tcPr>
            <w:tcW w:w="0" w:type="auto"/>
          </w:tcPr>
          <w:p w14:paraId="2C4D211E" w14:textId="05CC3C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Italia S.R.L.</w:t>
            </w:r>
          </w:p>
        </w:tc>
        <w:tc>
          <w:tcPr>
            <w:tcW w:w="0" w:type="auto"/>
          </w:tcPr>
          <w:p w14:paraId="25FC5477" w14:textId="07470B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F349C0F" w14:textId="77777777" w:rsidTr="00C51F06">
        <w:tc>
          <w:tcPr>
            <w:tcW w:w="0" w:type="auto"/>
          </w:tcPr>
          <w:p w14:paraId="4D9DE5B9" w14:textId="7053A0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IYER, Sumant</w:t>
            </w:r>
          </w:p>
        </w:tc>
        <w:tc>
          <w:tcPr>
            <w:tcW w:w="0" w:type="auto"/>
          </w:tcPr>
          <w:p w14:paraId="3D82D608" w14:textId="534119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India Pvt Ltd</w:t>
            </w:r>
          </w:p>
        </w:tc>
        <w:tc>
          <w:tcPr>
            <w:tcW w:w="0" w:type="auto"/>
          </w:tcPr>
          <w:p w14:paraId="5F59B2FE" w14:textId="036AFD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C51F06" w14:paraId="3456194E" w14:textId="77777777" w:rsidTr="00C51F06">
        <w:tc>
          <w:tcPr>
            <w:tcW w:w="0" w:type="auto"/>
          </w:tcPr>
          <w:p w14:paraId="2193B801" w14:textId="6615A3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JAFARIAN, Javad</w:t>
            </w:r>
          </w:p>
        </w:tc>
        <w:tc>
          <w:tcPr>
            <w:tcW w:w="0" w:type="auto"/>
          </w:tcPr>
          <w:p w14:paraId="3B06CC24" w14:textId="67404A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Bell Mobility</w:t>
            </w:r>
          </w:p>
        </w:tc>
        <w:tc>
          <w:tcPr>
            <w:tcW w:w="0" w:type="auto"/>
          </w:tcPr>
          <w:p w14:paraId="0ED24963" w14:textId="288039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0184DF8" w14:textId="77777777" w:rsidTr="00C51F06">
        <w:tc>
          <w:tcPr>
            <w:tcW w:w="0" w:type="auto"/>
          </w:tcPr>
          <w:p w14:paraId="08D52D87" w14:textId="3F73DB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JAFFAR, Munira</w:t>
            </w:r>
          </w:p>
        </w:tc>
        <w:tc>
          <w:tcPr>
            <w:tcW w:w="0" w:type="auto"/>
          </w:tcPr>
          <w:p w14:paraId="75405A3F" w14:textId="5AC787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HUGHES Network Systems Ltd</w:t>
            </w:r>
          </w:p>
        </w:tc>
        <w:tc>
          <w:tcPr>
            <w:tcW w:w="0" w:type="auto"/>
          </w:tcPr>
          <w:p w14:paraId="40D32AA8" w14:textId="33A73B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B67E805" w14:textId="77777777" w:rsidTr="00C51F06">
        <w:tc>
          <w:tcPr>
            <w:tcW w:w="0" w:type="auto"/>
          </w:tcPr>
          <w:p w14:paraId="276E04A1" w14:textId="0C3CED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JAN, Shahid</w:t>
            </w:r>
          </w:p>
        </w:tc>
        <w:tc>
          <w:tcPr>
            <w:tcW w:w="0" w:type="auto"/>
          </w:tcPr>
          <w:p w14:paraId="42B45BE6" w14:textId="187B66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TCL Communication Ltd.</w:t>
            </w:r>
          </w:p>
        </w:tc>
        <w:tc>
          <w:tcPr>
            <w:tcW w:w="0" w:type="auto"/>
          </w:tcPr>
          <w:p w14:paraId="1C365502" w14:textId="5124A3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6F808E85" w14:textId="77777777" w:rsidTr="00C51F06">
        <w:tc>
          <w:tcPr>
            <w:tcW w:w="0" w:type="auto"/>
          </w:tcPr>
          <w:p w14:paraId="1CED6D95" w14:textId="31E870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JHA, Vivek</w:t>
            </w:r>
          </w:p>
        </w:tc>
        <w:tc>
          <w:tcPr>
            <w:tcW w:w="0" w:type="auto"/>
          </w:tcPr>
          <w:p w14:paraId="5B91B5E2" w14:textId="3D2896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Altiostar</w:t>
            </w:r>
          </w:p>
        </w:tc>
        <w:tc>
          <w:tcPr>
            <w:tcW w:w="0" w:type="auto"/>
          </w:tcPr>
          <w:p w14:paraId="7FFB8740" w14:textId="5934FB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4583F0F" w14:textId="77777777" w:rsidTr="00C51F06">
        <w:tc>
          <w:tcPr>
            <w:tcW w:w="0" w:type="auto"/>
          </w:tcPr>
          <w:p w14:paraId="44D0A270" w14:textId="1877D1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JIA, Qichen</w:t>
            </w:r>
          </w:p>
        </w:tc>
        <w:tc>
          <w:tcPr>
            <w:tcW w:w="0" w:type="auto"/>
          </w:tcPr>
          <w:p w14:paraId="12F4763C" w14:textId="47A19E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768A394" w14:textId="1E5A6D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5C7E2F72" w14:textId="77777777" w:rsidTr="00C51F06">
        <w:tc>
          <w:tcPr>
            <w:tcW w:w="0" w:type="auto"/>
          </w:tcPr>
          <w:p w14:paraId="235D32A9" w14:textId="6FEF18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JIA, Yunjian</w:t>
            </w:r>
          </w:p>
        </w:tc>
        <w:tc>
          <w:tcPr>
            <w:tcW w:w="0" w:type="auto"/>
          </w:tcPr>
          <w:p w14:paraId="496D4EB1" w14:textId="4291CE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Chongqing University</w:t>
            </w:r>
          </w:p>
        </w:tc>
        <w:tc>
          <w:tcPr>
            <w:tcW w:w="0" w:type="auto"/>
          </w:tcPr>
          <w:p w14:paraId="0170B937" w14:textId="6E9BC8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19DD0F4B" w14:textId="77777777" w:rsidTr="00C51F06">
        <w:tc>
          <w:tcPr>
            <w:tcW w:w="0" w:type="auto"/>
          </w:tcPr>
          <w:p w14:paraId="33ECFDFB" w14:textId="50A060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JIANG, Shouning</w:t>
            </w:r>
          </w:p>
        </w:tc>
        <w:tc>
          <w:tcPr>
            <w:tcW w:w="0" w:type="auto"/>
          </w:tcPr>
          <w:p w14:paraId="25D86199" w14:textId="339488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GOHIGH DATA NETWORKS TECH.</w:t>
            </w:r>
          </w:p>
        </w:tc>
        <w:tc>
          <w:tcPr>
            <w:tcW w:w="0" w:type="auto"/>
          </w:tcPr>
          <w:p w14:paraId="7924F522" w14:textId="643593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364F3257" w14:textId="77777777" w:rsidTr="00C51F06">
        <w:tc>
          <w:tcPr>
            <w:tcW w:w="0" w:type="auto"/>
          </w:tcPr>
          <w:p w14:paraId="03BEEDC6" w14:textId="174AFF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JIAO, Bingli</w:t>
            </w:r>
          </w:p>
        </w:tc>
        <w:tc>
          <w:tcPr>
            <w:tcW w:w="0" w:type="auto"/>
          </w:tcPr>
          <w:p w14:paraId="4EB47050" w14:textId="334477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Peking University</w:t>
            </w:r>
          </w:p>
        </w:tc>
        <w:tc>
          <w:tcPr>
            <w:tcW w:w="0" w:type="auto"/>
          </w:tcPr>
          <w:p w14:paraId="7B458D6B" w14:textId="64ADFD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1F666511" w14:textId="77777777" w:rsidTr="00C51F06">
        <w:tc>
          <w:tcPr>
            <w:tcW w:w="0" w:type="auto"/>
          </w:tcPr>
          <w:p w14:paraId="408D7345" w14:textId="364003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JIN, Yiran</w:t>
            </w:r>
          </w:p>
        </w:tc>
        <w:tc>
          <w:tcPr>
            <w:tcW w:w="0" w:type="auto"/>
          </w:tcPr>
          <w:p w14:paraId="0D8BFE0E" w14:textId="50DD07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Harman GmbH</w:t>
            </w:r>
          </w:p>
        </w:tc>
        <w:tc>
          <w:tcPr>
            <w:tcW w:w="0" w:type="auto"/>
          </w:tcPr>
          <w:p w14:paraId="4E9E0659" w14:textId="4A7045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D97AB72" w14:textId="77777777" w:rsidTr="00C51F06">
        <w:tc>
          <w:tcPr>
            <w:tcW w:w="0" w:type="auto"/>
          </w:tcPr>
          <w:p w14:paraId="20079FF1" w14:textId="1E992C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JOHN, Jacob</w:t>
            </w:r>
          </w:p>
        </w:tc>
        <w:tc>
          <w:tcPr>
            <w:tcW w:w="0" w:type="auto"/>
          </w:tcPr>
          <w:p w14:paraId="5F8FB37F" w14:textId="755C50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Mobility Germany GmbH</w:t>
            </w:r>
          </w:p>
        </w:tc>
        <w:tc>
          <w:tcPr>
            <w:tcW w:w="0" w:type="auto"/>
          </w:tcPr>
          <w:p w14:paraId="26E5EBE6" w14:textId="7184E8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E955412" w14:textId="77777777" w:rsidTr="00C51F06">
        <w:tc>
          <w:tcPr>
            <w:tcW w:w="0" w:type="auto"/>
          </w:tcPr>
          <w:p w14:paraId="51254610" w14:textId="51C724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KANG, Ting-Wei</w:t>
            </w:r>
          </w:p>
        </w:tc>
        <w:tc>
          <w:tcPr>
            <w:tcW w:w="0" w:type="auto"/>
          </w:tcPr>
          <w:p w14:paraId="1DFDAC3B" w14:textId="5FBD49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27C513CC" w14:textId="7BA765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7B5B669" w14:textId="77777777" w:rsidTr="00C51F06">
        <w:tc>
          <w:tcPr>
            <w:tcW w:w="0" w:type="auto"/>
          </w:tcPr>
          <w:p w14:paraId="07C0EDF9" w14:textId="0123AD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KARAJANI, Bledar</w:t>
            </w:r>
          </w:p>
        </w:tc>
        <w:tc>
          <w:tcPr>
            <w:tcW w:w="0" w:type="auto"/>
          </w:tcPr>
          <w:p w14:paraId="0F760EA0" w14:textId="50C567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3F1BC733" w14:textId="401A57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7CEFD78" w14:textId="77777777" w:rsidTr="00C51F06">
        <w:tc>
          <w:tcPr>
            <w:tcW w:w="0" w:type="auto"/>
          </w:tcPr>
          <w:p w14:paraId="3C1BBD98" w14:textId="6ADEC3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KAZMI, Muhammad</w:t>
            </w:r>
          </w:p>
        </w:tc>
        <w:tc>
          <w:tcPr>
            <w:tcW w:w="0" w:type="auto"/>
          </w:tcPr>
          <w:p w14:paraId="0F455527" w14:textId="7F1130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Nanjing Ericsson Panda Com Ltd</w:t>
            </w:r>
          </w:p>
        </w:tc>
        <w:tc>
          <w:tcPr>
            <w:tcW w:w="0" w:type="auto"/>
          </w:tcPr>
          <w:p w14:paraId="71E05FFA" w14:textId="517BA0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F961436" w14:textId="77777777" w:rsidTr="00C51F06">
        <w:tc>
          <w:tcPr>
            <w:tcW w:w="0" w:type="auto"/>
          </w:tcPr>
          <w:p w14:paraId="1144ACB9" w14:textId="2B922A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KHALIFA, Ebraam</w:t>
            </w:r>
          </w:p>
        </w:tc>
        <w:tc>
          <w:tcPr>
            <w:tcW w:w="0" w:type="auto"/>
          </w:tcPr>
          <w:p w14:paraId="12A2E131" w14:textId="217E8D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0DA5E02F" w14:textId="0F0DC0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D428EB1" w14:textId="77777777" w:rsidTr="00C51F06">
        <w:tc>
          <w:tcPr>
            <w:tcW w:w="0" w:type="auto"/>
          </w:tcPr>
          <w:p w14:paraId="79BAFA95" w14:textId="6D68F8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KHANFIR, Hajer</w:t>
            </w:r>
          </w:p>
        </w:tc>
        <w:tc>
          <w:tcPr>
            <w:tcW w:w="0" w:type="auto"/>
          </w:tcPr>
          <w:p w14:paraId="152C1301" w14:textId="6F1F10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</w:tcPr>
          <w:p w14:paraId="56E1BDFE" w14:textId="15B947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86E6E1B" w14:textId="77777777" w:rsidTr="00C51F06">
        <w:tc>
          <w:tcPr>
            <w:tcW w:w="0" w:type="auto"/>
          </w:tcPr>
          <w:p w14:paraId="13431602" w14:textId="4F82EE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KIBUTU, Peter</w:t>
            </w:r>
          </w:p>
        </w:tc>
        <w:tc>
          <w:tcPr>
            <w:tcW w:w="0" w:type="auto"/>
          </w:tcPr>
          <w:p w14:paraId="0FAFFC8F" w14:textId="6CFA20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Omnispace</w:t>
            </w:r>
          </w:p>
        </w:tc>
        <w:tc>
          <w:tcPr>
            <w:tcW w:w="0" w:type="auto"/>
          </w:tcPr>
          <w:p w14:paraId="6D78A568" w14:textId="52CD25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115F4AFE" w14:textId="77777777" w:rsidTr="00C51F06">
        <w:tc>
          <w:tcPr>
            <w:tcW w:w="0" w:type="auto"/>
          </w:tcPr>
          <w:p w14:paraId="66B5D20A" w14:textId="0FCCB1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KIHARA, Kenichi</w:t>
            </w:r>
          </w:p>
        </w:tc>
        <w:tc>
          <w:tcPr>
            <w:tcW w:w="0" w:type="auto"/>
          </w:tcPr>
          <w:p w14:paraId="6847A831" w14:textId="3ACB73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200C427C" w14:textId="2A239F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6E5B7961" w14:textId="77777777" w:rsidTr="00C51F06">
        <w:tc>
          <w:tcPr>
            <w:tcW w:w="0" w:type="auto"/>
          </w:tcPr>
          <w:p w14:paraId="073350B6" w14:textId="464C77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KIM, IL WHAN</w:t>
            </w:r>
          </w:p>
        </w:tc>
        <w:tc>
          <w:tcPr>
            <w:tcW w:w="0" w:type="auto"/>
          </w:tcPr>
          <w:p w14:paraId="56AC19ED" w14:textId="7E9BB2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KT Corp.</w:t>
            </w:r>
          </w:p>
        </w:tc>
        <w:tc>
          <w:tcPr>
            <w:tcW w:w="0" w:type="auto"/>
          </w:tcPr>
          <w:p w14:paraId="236B81B3" w14:textId="361730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C51F06" w14:paraId="089F5F99" w14:textId="77777777" w:rsidTr="00C51F06">
        <w:tc>
          <w:tcPr>
            <w:tcW w:w="0" w:type="auto"/>
          </w:tcPr>
          <w:p w14:paraId="39EA89C1" w14:textId="65232B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KIM, Jiwoo</w:t>
            </w:r>
          </w:p>
        </w:tc>
        <w:tc>
          <w:tcPr>
            <w:tcW w:w="0" w:type="auto"/>
          </w:tcPr>
          <w:p w14:paraId="75B37C90" w14:textId="113C4F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 SAS</w:t>
            </w:r>
          </w:p>
        </w:tc>
        <w:tc>
          <w:tcPr>
            <w:tcW w:w="0" w:type="auto"/>
          </w:tcPr>
          <w:p w14:paraId="01BE9D26" w14:textId="51CF57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3618F44" w14:textId="77777777" w:rsidTr="00C51F06">
        <w:tc>
          <w:tcPr>
            <w:tcW w:w="0" w:type="auto"/>
          </w:tcPr>
          <w:p w14:paraId="7D252F88" w14:textId="60C213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KIM, Joonwoong</w:t>
            </w:r>
          </w:p>
        </w:tc>
        <w:tc>
          <w:tcPr>
            <w:tcW w:w="0" w:type="auto"/>
          </w:tcPr>
          <w:p w14:paraId="169D6DA5" w14:textId="1075A9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 Telecom</w:t>
            </w:r>
          </w:p>
        </w:tc>
        <w:tc>
          <w:tcPr>
            <w:tcW w:w="0" w:type="auto"/>
          </w:tcPr>
          <w:p w14:paraId="30840286" w14:textId="0CE6D9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C51F06" w14:paraId="4A077D51" w14:textId="77777777" w:rsidTr="00C51F06">
        <w:tc>
          <w:tcPr>
            <w:tcW w:w="0" w:type="auto"/>
          </w:tcPr>
          <w:p w14:paraId="13D1683C" w14:textId="1C5F71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KIM, Pansoo</w:t>
            </w:r>
          </w:p>
        </w:tc>
        <w:tc>
          <w:tcPr>
            <w:tcW w:w="0" w:type="auto"/>
          </w:tcPr>
          <w:p w14:paraId="63987633" w14:textId="1497FC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14:paraId="6AFB6967" w14:textId="25C6EB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C51F06" w14:paraId="221F7609" w14:textId="77777777" w:rsidTr="00C51F06">
        <w:tc>
          <w:tcPr>
            <w:tcW w:w="0" w:type="auto"/>
          </w:tcPr>
          <w:p w14:paraId="59E15C5D" w14:textId="2BFFF1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KIM, Taekhoon</w:t>
            </w:r>
          </w:p>
        </w:tc>
        <w:tc>
          <w:tcPr>
            <w:tcW w:w="0" w:type="auto"/>
          </w:tcPr>
          <w:p w14:paraId="35A1395F" w14:textId="14EE86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Research America</w:t>
            </w:r>
          </w:p>
        </w:tc>
        <w:tc>
          <w:tcPr>
            <w:tcW w:w="0" w:type="auto"/>
          </w:tcPr>
          <w:p w14:paraId="0522C656" w14:textId="1DB52B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187B3D1B" w14:textId="77777777" w:rsidTr="00C51F06">
        <w:tc>
          <w:tcPr>
            <w:tcW w:w="0" w:type="auto"/>
          </w:tcPr>
          <w:p w14:paraId="3C7A7392" w14:textId="4AE3E7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KIM, Yunsung</w:t>
            </w:r>
          </w:p>
        </w:tc>
        <w:tc>
          <w:tcPr>
            <w:tcW w:w="0" w:type="auto"/>
          </w:tcPr>
          <w:p w14:paraId="40B08BC5" w14:textId="243EEB1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Uplus</w:t>
            </w:r>
          </w:p>
        </w:tc>
        <w:tc>
          <w:tcPr>
            <w:tcW w:w="0" w:type="auto"/>
          </w:tcPr>
          <w:p w14:paraId="4FEED557" w14:textId="1CCDED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C51F06" w14:paraId="0AEBBD25" w14:textId="77777777" w:rsidTr="00C51F06">
        <w:tc>
          <w:tcPr>
            <w:tcW w:w="0" w:type="auto"/>
          </w:tcPr>
          <w:p w14:paraId="252BC64C" w14:textId="10C3EA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KITAGAWA, Ryu</w:t>
            </w:r>
          </w:p>
        </w:tc>
        <w:tc>
          <w:tcPr>
            <w:tcW w:w="0" w:type="auto"/>
          </w:tcPr>
          <w:p w14:paraId="1B6307F0" w14:textId="471ACE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41343540" w14:textId="6A7A18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C51F06" w14:paraId="2809B9C9" w14:textId="77777777" w:rsidTr="00C51F06">
        <w:tc>
          <w:tcPr>
            <w:tcW w:w="0" w:type="auto"/>
          </w:tcPr>
          <w:p w14:paraId="72CD6486" w14:textId="1829265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KLATT, Axel</w:t>
            </w:r>
          </w:p>
        </w:tc>
        <w:tc>
          <w:tcPr>
            <w:tcW w:w="0" w:type="auto"/>
          </w:tcPr>
          <w:p w14:paraId="4C966A88" w14:textId="7DB1AF8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Telekom Deutschland GmbH</w:t>
            </w:r>
          </w:p>
        </w:tc>
        <w:tc>
          <w:tcPr>
            <w:tcW w:w="0" w:type="auto"/>
          </w:tcPr>
          <w:p w14:paraId="4181B501" w14:textId="24A79D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02139B6" w14:textId="77777777" w:rsidTr="00C51F06">
        <w:tc>
          <w:tcPr>
            <w:tcW w:w="0" w:type="auto"/>
          </w:tcPr>
          <w:p w14:paraId="0F98837E" w14:textId="55AFD6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KO, Minbeom</w:t>
            </w:r>
          </w:p>
        </w:tc>
        <w:tc>
          <w:tcPr>
            <w:tcW w:w="0" w:type="auto"/>
          </w:tcPr>
          <w:p w14:paraId="68F91F82" w14:textId="55C02A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Romania</w:t>
            </w:r>
          </w:p>
        </w:tc>
        <w:tc>
          <w:tcPr>
            <w:tcW w:w="0" w:type="auto"/>
          </w:tcPr>
          <w:p w14:paraId="383ABAE8" w14:textId="48207E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001F57E" w14:textId="77777777" w:rsidTr="00C51F06">
        <w:tc>
          <w:tcPr>
            <w:tcW w:w="0" w:type="auto"/>
          </w:tcPr>
          <w:p w14:paraId="68D9271B" w14:textId="66338D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KOBAYASHI, Ryosuke</w:t>
            </w:r>
          </w:p>
        </w:tc>
        <w:tc>
          <w:tcPr>
            <w:tcW w:w="0" w:type="auto"/>
          </w:tcPr>
          <w:p w14:paraId="6DBE160A" w14:textId="62BC16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Fujitsu Limited</w:t>
            </w:r>
          </w:p>
        </w:tc>
        <w:tc>
          <w:tcPr>
            <w:tcW w:w="0" w:type="auto"/>
          </w:tcPr>
          <w:p w14:paraId="306078AB" w14:textId="64BAC6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6D55DA8B" w14:textId="77777777" w:rsidTr="00C51F06">
        <w:tc>
          <w:tcPr>
            <w:tcW w:w="0" w:type="auto"/>
          </w:tcPr>
          <w:p w14:paraId="3DA064F1" w14:textId="11ADEC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KOGIANTIS, Achilles</w:t>
            </w:r>
          </w:p>
        </w:tc>
        <w:tc>
          <w:tcPr>
            <w:tcW w:w="0" w:type="auto"/>
          </w:tcPr>
          <w:p w14:paraId="4D4D488B" w14:textId="58641F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Perspecta Labs Inc.</w:t>
            </w:r>
          </w:p>
        </w:tc>
        <w:tc>
          <w:tcPr>
            <w:tcW w:w="0" w:type="auto"/>
          </w:tcPr>
          <w:p w14:paraId="28E4D1EB" w14:textId="141801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2C861DA9" w14:textId="77777777" w:rsidTr="00C51F06">
        <w:tc>
          <w:tcPr>
            <w:tcW w:w="0" w:type="auto"/>
          </w:tcPr>
          <w:p w14:paraId="1C17B041" w14:textId="302C99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KONG, Lingyu</w:t>
            </w:r>
          </w:p>
        </w:tc>
        <w:tc>
          <w:tcPr>
            <w:tcW w:w="0" w:type="auto"/>
          </w:tcPr>
          <w:p w14:paraId="53D16CED" w14:textId="39F9BF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244CAC99" w14:textId="3D3F06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0BD3B0A" w14:textId="77777777" w:rsidTr="00C51F06">
        <w:tc>
          <w:tcPr>
            <w:tcW w:w="0" w:type="auto"/>
          </w:tcPr>
          <w:p w14:paraId="2AE59806" w14:textId="168EBE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KORD, Aziz</w:t>
            </w:r>
          </w:p>
        </w:tc>
        <w:tc>
          <w:tcPr>
            <w:tcW w:w="0" w:type="auto"/>
          </w:tcPr>
          <w:p w14:paraId="4505E13E" w14:textId="7D1E0D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NIST</w:t>
            </w:r>
          </w:p>
        </w:tc>
        <w:tc>
          <w:tcPr>
            <w:tcW w:w="0" w:type="auto"/>
          </w:tcPr>
          <w:p w14:paraId="0D9ED0CF" w14:textId="04FCCA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6CE438B8" w14:textId="77777777" w:rsidTr="00C51F06">
        <w:tc>
          <w:tcPr>
            <w:tcW w:w="0" w:type="auto"/>
          </w:tcPr>
          <w:p w14:paraId="27DDF6BE" w14:textId="0A60EB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KUCHIBHOTLA, Ravi</w:t>
            </w:r>
          </w:p>
        </w:tc>
        <w:tc>
          <w:tcPr>
            <w:tcW w:w="0" w:type="auto"/>
          </w:tcPr>
          <w:p w14:paraId="094F948B" w14:textId="432E9C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 (Beijing) Ltd</w:t>
            </w:r>
          </w:p>
        </w:tc>
        <w:tc>
          <w:tcPr>
            <w:tcW w:w="0" w:type="auto"/>
          </w:tcPr>
          <w:p w14:paraId="4D0250D7" w14:textId="6E41F2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44D884D5" w14:textId="77777777" w:rsidTr="00C51F06">
        <w:tc>
          <w:tcPr>
            <w:tcW w:w="0" w:type="auto"/>
          </w:tcPr>
          <w:p w14:paraId="0BD3CC75" w14:textId="416CBD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KUO, Chun-ming</w:t>
            </w:r>
          </w:p>
        </w:tc>
        <w:tc>
          <w:tcPr>
            <w:tcW w:w="0" w:type="auto"/>
          </w:tcPr>
          <w:p w14:paraId="57576A90" w14:textId="03B9C3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F9FE9C8" w14:textId="087F8D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0F5BE06" w14:textId="77777777" w:rsidTr="00C51F06">
        <w:tc>
          <w:tcPr>
            <w:tcW w:w="0" w:type="auto"/>
          </w:tcPr>
          <w:p w14:paraId="13F86824" w14:textId="3E87A0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KUUSISTO, Jussi</w:t>
            </w:r>
          </w:p>
        </w:tc>
        <w:tc>
          <w:tcPr>
            <w:tcW w:w="0" w:type="auto"/>
          </w:tcPr>
          <w:p w14:paraId="3BBFDB4F" w14:textId="7418E0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Dish Network</w:t>
            </w:r>
          </w:p>
        </w:tc>
        <w:tc>
          <w:tcPr>
            <w:tcW w:w="0" w:type="auto"/>
          </w:tcPr>
          <w:p w14:paraId="4A4D424F" w14:textId="7974D5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0B15C080" w14:textId="77777777" w:rsidTr="00C51F06">
        <w:tc>
          <w:tcPr>
            <w:tcW w:w="0" w:type="auto"/>
          </w:tcPr>
          <w:p w14:paraId="16E9CAC7" w14:textId="5C869AE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KWAK, Phil</w:t>
            </w:r>
          </w:p>
        </w:tc>
        <w:tc>
          <w:tcPr>
            <w:tcW w:w="0" w:type="auto"/>
          </w:tcPr>
          <w:p w14:paraId="2214E899" w14:textId="32F121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Korea Testing Laboratory</w:t>
            </w:r>
          </w:p>
        </w:tc>
        <w:tc>
          <w:tcPr>
            <w:tcW w:w="0" w:type="auto"/>
          </w:tcPr>
          <w:p w14:paraId="172BEC52" w14:textId="67A735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C51F06" w14:paraId="61A7DE23" w14:textId="77777777" w:rsidTr="00C51F06">
        <w:tc>
          <w:tcPr>
            <w:tcW w:w="0" w:type="auto"/>
          </w:tcPr>
          <w:p w14:paraId="04FC9F62" w14:textId="0001DA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KYBETT, Richard</w:t>
            </w:r>
          </w:p>
        </w:tc>
        <w:tc>
          <w:tcPr>
            <w:tcW w:w="0" w:type="auto"/>
          </w:tcPr>
          <w:p w14:paraId="6A7B2660" w14:textId="6233CE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117C1E6C" w14:textId="7885F1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2D94CDF" w14:textId="77777777" w:rsidTr="00C51F06">
        <w:tc>
          <w:tcPr>
            <w:tcW w:w="0" w:type="auto"/>
          </w:tcPr>
          <w:p w14:paraId="3ED9C7A4" w14:textId="156703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LAHTEENSUO, Toni</w:t>
            </w:r>
          </w:p>
        </w:tc>
        <w:tc>
          <w:tcPr>
            <w:tcW w:w="0" w:type="auto"/>
          </w:tcPr>
          <w:p w14:paraId="43CCA3BA" w14:textId="2C1100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Hungary</w:t>
            </w:r>
          </w:p>
        </w:tc>
        <w:tc>
          <w:tcPr>
            <w:tcW w:w="0" w:type="auto"/>
          </w:tcPr>
          <w:p w14:paraId="1CB1FA3A" w14:textId="234208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F672A17" w14:textId="77777777" w:rsidTr="00C51F06">
        <w:tc>
          <w:tcPr>
            <w:tcW w:w="0" w:type="auto"/>
          </w:tcPr>
          <w:p w14:paraId="5FD625F9" w14:textId="73C682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LAI, Kenny</w:t>
            </w:r>
          </w:p>
        </w:tc>
        <w:tc>
          <w:tcPr>
            <w:tcW w:w="0" w:type="auto"/>
          </w:tcPr>
          <w:p w14:paraId="357BB23A" w14:textId="217B1A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SGS Wireless</w:t>
            </w:r>
          </w:p>
        </w:tc>
        <w:tc>
          <w:tcPr>
            <w:tcW w:w="0" w:type="auto"/>
          </w:tcPr>
          <w:p w14:paraId="65711CB5" w14:textId="0ABA83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BF98779" w14:textId="77777777" w:rsidTr="00C51F06">
        <w:tc>
          <w:tcPr>
            <w:tcW w:w="0" w:type="auto"/>
          </w:tcPr>
          <w:p w14:paraId="244D89A2" w14:textId="6ECEFF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LANDMANN, Markus</w:t>
            </w:r>
          </w:p>
        </w:tc>
        <w:tc>
          <w:tcPr>
            <w:tcW w:w="0" w:type="auto"/>
          </w:tcPr>
          <w:p w14:paraId="4DA5C7CB" w14:textId="16251E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 IIS</w:t>
            </w:r>
          </w:p>
        </w:tc>
        <w:tc>
          <w:tcPr>
            <w:tcW w:w="0" w:type="auto"/>
          </w:tcPr>
          <w:p w14:paraId="6BEE9C92" w14:textId="291822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9454098" w14:textId="77777777" w:rsidTr="00C51F06">
        <w:tc>
          <w:tcPr>
            <w:tcW w:w="0" w:type="auto"/>
          </w:tcPr>
          <w:p w14:paraId="44B31176" w14:textId="10CBBF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LARSSON, Magnus</w:t>
            </w:r>
          </w:p>
        </w:tc>
        <w:tc>
          <w:tcPr>
            <w:tcW w:w="0" w:type="auto"/>
          </w:tcPr>
          <w:p w14:paraId="24B1A9A5" w14:textId="737E08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Oy LM Ericsson AB</w:t>
            </w:r>
          </w:p>
        </w:tc>
        <w:tc>
          <w:tcPr>
            <w:tcW w:w="0" w:type="auto"/>
          </w:tcPr>
          <w:p w14:paraId="4EC5E73F" w14:textId="450805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7A2EC0A" w14:textId="77777777" w:rsidTr="00C51F06">
        <w:tc>
          <w:tcPr>
            <w:tcW w:w="0" w:type="auto"/>
          </w:tcPr>
          <w:p w14:paraId="765F3DB7" w14:textId="40462B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LAZARA, Dominic</w:t>
            </w:r>
          </w:p>
        </w:tc>
        <w:tc>
          <w:tcPr>
            <w:tcW w:w="0" w:type="auto"/>
          </w:tcPr>
          <w:p w14:paraId="3ECF7E75" w14:textId="5EEE6F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Solutions UK Ltd.</w:t>
            </w:r>
          </w:p>
        </w:tc>
        <w:tc>
          <w:tcPr>
            <w:tcW w:w="0" w:type="auto"/>
          </w:tcPr>
          <w:p w14:paraId="3933146A" w14:textId="7C36BE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D12DA61" w14:textId="77777777" w:rsidTr="00C51F06">
        <w:tc>
          <w:tcPr>
            <w:tcW w:w="0" w:type="auto"/>
          </w:tcPr>
          <w:p w14:paraId="25FF4A58" w14:textId="3750A2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LEE, CG</w:t>
            </w:r>
          </w:p>
        </w:tc>
        <w:tc>
          <w:tcPr>
            <w:tcW w:w="0" w:type="auto"/>
          </w:tcPr>
          <w:p w14:paraId="4DD3E18B" w14:textId="2B84DA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MTCC</w:t>
            </w:r>
          </w:p>
        </w:tc>
        <w:tc>
          <w:tcPr>
            <w:tcW w:w="0" w:type="auto"/>
          </w:tcPr>
          <w:p w14:paraId="54806796" w14:textId="22B179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C51F06" w14:paraId="79D1F6FD" w14:textId="77777777" w:rsidTr="00C51F06">
        <w:tc>
          <w:tcPr>
            <w:tcW w:w="0" w:type="auto"/>
          </w:tcPr>
          <w:p w14:paraId="661FF39E" w14:textId="06FD45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LEE, Daewon</w:t>
            </w:r>
          </w:p>
        </w:tc>
        <w:tc>
          <w:tcPr>
            <w:tcW w:w="0" w:type="auto"/>
          </w:tcPr>
          <w:p w14:paraId="72D1DDE5" w14:textId="3D5157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Sweden AB</w:t>
            </w:r>
          </w:p>
        </w:tc>
        <w:tc>
          <w:tcPr>
            <w:tcW w:w="0" w:type="auto"/>
          </w:tcPr>
          <w:p w14:paraId="783A90CD" w14:textId="7494E8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9A81594" w14:textId="77777777" w:rsidTr="00C51F06">
        <w:tc>
          <w:tcPr>
            <w:tcW w:w="0" w:type="auto"/>
          </w:tcPr>
          <w:p w14:paraId="33A649B3" w14:textId="305099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LEE, Jae Seung</w:t>
            </w:r>
          </w:p>
        </w:tc>
        <w:tc>
          <w:tcPr>
            <w:tcW w:w="0" w:type="auto"/>
          </w:tcPr>
          <w:p w14:paraId="0D6621D6" w14:textId="1F1F4D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14:paraId="222CBF00" w14:textId="0EFF39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C51F06" w14:paraId="21C0A753" w14:textId="77777777" w:rsidTr="00C51F06">
        <w:tc>
          <w:tcPr>
            <w:tcW w:w="0" w:type="auto"/>
          </w:tcPr>
          <w:p w14:paraId="65F35013" w14:textId="76DFD7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LEE, Jeongheum</w:t>
            </w:r>
          </w:p>
        </w:tc>
        <w:tc>
          <w:tcPr>
            <w:tcW w:w="0" w:type="auto"/>
          </w:tcPr>
          <w:p w14:paraId="4253E582" w14:textId="045719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Romania</w:t>
            </w:r>
          </w:p>
        </w:tc>
        <w:tc>
          <w:tcPr>
            <w:tcW w:w="0" w:type="auto"/>
          </w:tcPr>
          <w:p w14:paraId="279888B1" w14:textId="1C680B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D44F1D5" w14:textId="77777777" w:rsidTr="00C51F06">
        <w:tc>
          <w:tcPr>
            <w:tcW w:w="0" w:type="auto"/>
          </w:tcPr>
          <w:p w14:paraId="0C52AF6A" w14:textId="58FE71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LEE, Junghoon</w:t>
            </w:r>
          </w:p>
        </w:tc>
        <w:tc>
          <w:tcPr>
            <w:tcW w:w="0" w:type="auto"/>
          </w:tcPr>
          <w:p w14:paraId="5B201A85" w14:textId="3450CA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14:paraId="79A6562D" w14:textId="1A6D65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C51F06" w14:paraId="2B0EE597" w14:textId="77777777" w:rsidTr="00C51F06">
        <w:tc>
          <w:tcPr>
            <w:tcW w:w="0" w:type="auto"/>
          </w:tcPr>
          <w:p w14:paraId="20AD12E1" w14:textId="758A9A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LEE, Moon-il</w:t>
            </w:r>
          </w:p>
        </w:tc>
        <w:tc>
          <w:tcPr>
            <w:tcW w:w="0" w:type="auto"/>
          </w:tcPr>
          <w:p w14:paraId="2AB9F42B" w14:textId="6162DA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France R&amp;D, SAS</w:t>
            </w:r>
          </w:p>
        </w:tc>
        <w:tc>
          <w:tcPr>
            <w:tcW w:w="0" w:type="auto"/>
          </w:tcPr>
          <w:p w14:paraId="3AD8D277" w14:textId="2862B4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1B9F81F" w14:textId="77777777" w:rsidTr="00C51F06">
        <w:tc>
          <w:tcPr>
            <w:tcW w:w="0" w:type="auto"/>
          </w:tcPr>
          <w:p w14:paraId="36BF4131" w14:textId="567072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LEE, Sang-wook</w:t>
            </w:r>
          </w:p>
        </w:tc>
        <w:tc>
          <w:tcPr>
            <w:tcW w:w="0" w:type="auto"/>
          </w:tcPr>
          <w:p w14:paraId="6234C1FA" w14:textId="32E6D1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Deutschland</w:t>
            </w:r>
          </w:p>
        </w:tc>
        <w:tc>
          <w:tcPr>
            <w:tcW w:w="0" w:type="auto"/>
          </w:tcPr>
          <w:p w14:paraId="1D02711C" w14:textId="5BF59E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1CA22B5" w14:textId="77777777" w:rsidTr="00C51F06">
        <w:tc>
          <w:tcPr>
            <w:tcW w:w="0" w:type="auto"/>
          </w:tcPr>
          <w:p w14:paraId="2372A482" w14:textId="12A246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LEE, Xiaoyang</w:t>
            </w:r>
          </w:p>
        </w:tc>
        <w:tc>
          <w:tcPr>
            <w:tcW w:w="0" w:type="auto"/>
          </w:tcPr>
          <w:p w14:paraId="001DE5FF" w14:textId="768A1D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CISA ECD</w:t>
            </w:r>
          </w:p>
        </w:tc>
        <w:tc>
          <w:tcPr>
            <w:tcW w:w="0" w:type="auto"/>
          </w:tcPr>
          <w:p w14:paraId="160D2827" w14:textId="2BA04F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7B8DEB3D" w14:textId="77777777" w:rsidTr="00C51F06">
        <w:tc>
          <w:tcPr>
            <w:tcW w:w="0" w:type="auto"/>
          </w:tcPr>
          <w:p w14:paraId="2C007C27" w14:textId="0E8684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LEE, Young-Taek</w:t>
            </w:r>
          </w:p>
        </w:tc>
        <w:tc>
          <w:tcPr>
            <w:tcW w:w="0" w:type="auto"/>
          </w:tcPr>
          <w:p w14:paraId="29A7C069" w14:textId="599856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238D3744" w14:textId="4439D8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59A45E7D" w14:textId="77777777" w:rsidTr="00C51F06">
        <w:tc>
          <w:tcPr>
            <w:tcW w:w="0" w:type="auto"/>
          </w:tcPr>
          <w:p w14:paraId="36B4B1B5" w14:textId="11C9CF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LEE, Youn-Tai</w:t>
            </w:r>
          </w:p>
        </w:tc>
        <w:tc>
          <w:tcPr>
            <w:tcW w:w="0" w:type="auto"/>
          </w:tcPr>
          <w:p w14:paraId="4D1235F5" w14:textId="062C54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III</w:t>
            </w:r>
          </w:p>
        </w:tc>
        <w:tc>
          <w:tcPr>
            <w:tcW w:w="0" w:type="auto"/>
          </w:tcPr>
          <w:p w14:paraId="4EACE39A" w14:textId="6DC0EA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EA07AAC" w14:textId="77777777" w:rsidTr="00C51F06">
        <w:tc>
          <w:tcPr>
            <w:tcW w:w="0" w:type="auto"/>
          </w:tcPr>
          <w:p w14:paraId="5228253E" w14:textId="0D8ED1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LEHNE, Mark</w:t>
            </w:r>
          </w:p>
        </w:tc>
        <w:tc>
          <w:tcPr>
            <w:tcW w:w="0" w:type="auto"/>
          </w:tcPr>
          <w:p w14:paraId="6929A804" w14:textId="3AF6E5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Finland Oy</w:t>
            </w:r>
          </w:p>
        </w:tc>
        <w:tc>
          <w:tcPr>
            <w:tcW w:w="0" w:type="auto"/>
          </w:tcPr>
          <w:p w14:paraId="7E1FA240" w14:textId="2CC56F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4FEEC87" w14:textId="77777777" w:rsidTr="00C51F06">
        <w:tc>
          <w:tcPr>
            <w:tcW w:w="0" w:type="auto"/>
          </w:tcPr>
          <w:p w14:paraId="34CDDDEC" w14:textId="62C4C7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LEHTINEN, Vesa</w:t>
            </w:r>
          </w:p>
        </w:tc>
        <w:tc>
          <w:tcPr>
            <w:tcW w:w="0" w:type="auto"/>
          </w:tcPr>
          <w:p w14:paraId="58C78119" w14:textId="32354F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78B0782A" w14:textId="422FC5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A6CA9FA" w14:textId="77777777" w:rsidTr="00C51F06">
        <w:tc>
          <w:tcPr>
            <w:tcW w:w="0" w:type="auto"/>
          </w:tcPr>
          <w:p w14:paraId="2672FBC8" w14:textId="65C1C4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LEI, Jun</w:t>
            </w:r>
          </w:p>
        </w:tc>
        <w:tc>
          <w:tcPr>
            <w:tcW w:w="0" w:type="auto"/>
          </w:tcPr>
          <w:p w14:paraId="2431FF2D" w14:textId="55A78B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NUFRONT</w:t>
            </w:r>
          </w:p>
        </w:tc>
        <w:tc>
          <w:tcPr>
            <w:tcW w:w="0" w:type="auto"/>
          </w:tcPr>
          <w:p w14:paraId="2D171AD2" w14:textId="17B081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5B02B83A" w14:textId="77777777" w:rsidTr="00C51F06">
        <w:tc>
          <w:tcPr>
            <w:tcW w:w="0" w:type="auto"/>
          </w:tcPr>
          <w:p w14:paraId="2A83B4F4" w14:textId="126273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LEISSE, Volker</w:t>
            </w:r>
          </w:p>
        </w:tc>
        <w:tc>
          <w:tcPr>
            <w:tcW w:w="0" w:type="auto"/>
          </w:tcPr>
          <w:p w14:paraId="19C1ADBD" w14:textId="65F1B9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</w:t>
            </w:r>
          </w:p>
        </w:tc>
        <w:tc>
          <w:tcPr>
            <w:tcW w:w="0" w:type="auto"/>
          </w:tcPr>
          <w:p w14:paraId="3632EEDF" w14:textId="05743A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389B11D" w14:textId="77777777" w:rsidTr="00C51F06">
        <w:tc>
          <w:tcPr>
            <w:tcW w:w="0" w:type="auto"/>
          </w:tcPr>
          <w:p w14:paraId="3CAE22FB" w14:textId="445C64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LEO, Richie</w:t>
            </w:r>
          </w:p>
        </w:tc>
        <w:tc>
          <w:tcPr>
            <w:tcW w:w="0" w:type="auto"/>
          </w:tcPr>
          <w:p w14:paraId="7F80CC99" w14:textId="278D25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Photonics</w:t>
            </w:r>
          </w:p>
        </w:tc>
        <w:tc>
          <w:tcPr>
            <w:tcW w:w="0" w:type="auto"/>
          </w:tcPr>
          <w:p w14:paraId="0B360C7C" w14:textId="6CECC4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2EBA3BD" w14:textId="77777777" w:rsidTr="00C51F06">
        <w:tc>
          <w:tcPr>
            <w:tcW w:w="0" w:type="auto"/>
          </w:tcPr>
          <w:p w14:paraId="778FEB5E" w14:textId="44F54A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LEUNG, Chi-ming</w:t>
            </w:r>
          </w:p>
        </w:tc>
        <w:tc>
          <w:tcPr>
            <w:tcW w:w="0" w:type="auto"/>
          </w:tcPr>
          <w:p w14:paraId="67456AEF" w14:textId="113122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Aeroflex/VIAVI</w:t>
            </w:r>
          </w:p>
        </w:tc>
        <w:tc>
          <w:tcPr>
            <w:tcW w:w="0" w:type="auto"/>
          </w:tcPr>
          <w:p w14:paraId="6D244157" w14:textId="250A31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3078A83" w14:textId="77777777" w:rsidTr="00C51F06">
        <w:tc>
          <w:tcPr>
            <w:tcW w:w="0" w:type="auto"/>
          </w:tcPr>
          <w:p w14:paraId="6EE58BD8" w14:textId="3359A83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LEWIS, Joseph</w:t>
            </w:r>
          </w:p>
        </w:tc>
        <w:tc>
          <w:tcPr>
            <w:tcW w:w="0" w:type="auto"/>
          </w:tcPr>
          <w:p w14:paraId="7732E0BD" w14:textId="119744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5E4BBDA" w14:textId="7318EE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763687D8" w14:textId="77777777" w:rsidTr="00C51F06">
        <w:tc>
          <w:tcPr>
            <w:tcW w:w="0" w:type="auto"/>
          </w:tcPr>
          <w:p w14:paraId="2D4EDE3B" w14:textId="250657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Bozhi</w:t>
            </w:r>
          </w:p>
        </w:tc>
        <w:tc>
          <w:tcPr>
            <w:tcW w:w="0" w:type="auto"/>
          </w:tcPr>
          <w:p w14:paraId="45B04E5B" w14:textId="7F649C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France SA</w:t>
            </w:r>
          </w:p>
        </w:tc>
        <w:tc>
          <w:tcPr>
            <w:tcW w:w="0" w:type="auto"/>
          </w:tcPr>
          <w:p w14:paraId="17BAD97E" w14:textId="51C1EED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DB32A96" w14:textId="77777777" w:rsidTr="00C51F06">
        <w:tc>
          <w:tcPr>
            <w:tcW w:w="0" w:type="auto"/>
          </w:tcPr>
          <w:p w14:paraId="50C6B843" w14:textId="0D75AA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Chuanjun</w:t>
            </w:r>
          </w:p>
        </w:tc>
        <w:tc>
          <w:tcPr>
            <w:tcW w:w="0" w:type="auto"/>
          </w:tcPr>
          <w:p w14:paraId="7297C8D7" w14:textId="762009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CICT</w:t>
            </w:r>
          </w:p>
        </w:tc>
        <w:tc>
          <w:tcPr>
            <w:tcW w:w="0" w:type="auto"/>
          </w:tcPr>
          <w:p w14:paraId="4400CC87" w14:textId="461F2E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0C2F512" w14:textId="77777777" w:rsidTr="00C51F06">
        <w:tc>
          <w:tcPr>
            <w:tcW w:w="0" w:type="auto"/>
          </w:tcPr>
          <w:p w14:paraId="3EF9569F" w14:textId="62408D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HONG</w:t>
            </w:r>
          </w:p>
        </w:tc>
        <w:tc>
          <w:tcPr>
            <w:tcW w:w="0" w:type="auto"/>
          </w:tcPr>
          <w:p w14:paraId="7E7CFA95" w14:textId="6190B3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(Korea)</w:t>
            </w:r>
          </w:p>
        </w:tc>
        <w:tc>
          <w:tcPr>
            <w:tcW w:w="0" w:type="auto"/>
          </w:tcPr>
          <w:p w14:paraId="1BA62AC1" w14:textId="073010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C51F06" w14:paraId="1D154676" w14:textId="77777777" w:rsidTr="00C51F06">
        <w:tc>
          <w:tcPr>
            <w:tcW w:w="0" w:type="auto"/>
          </w:tcPr>
          <w:p w14:paraId="53F5E7E0" w14:textId="543CF1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hua</w:t>
            </w:r>
          </w:p>
        </w:tc>
        <w:tc>
          <w:tcPr>
            <w:tcW w:w="0" w:type="auto"/>
          </w:tcPr>
          <w:p w14:paraId="1BCD4FC6" w14:textId="40FF78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 Italia SpA</w:t>
            </w:r>
          </w:p>
        </w:tc>
        <w:tc>
          <w:tcPr>
            <w:tcW w:w="0" w:type="auto"/>
          </w:tcPr>
          <w:p w14:paraId="2E7A18C7" w14:textId="23CCAF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479A316" w14:textId="77777777" w:rsidTr="00C51F06">
        <w:tc>
          <w:tcPr>
            <w:tcW w:w="0" w:type="auto"/>
          </w:tcPr>
          <w:p w14:paraId="3D5E2463" w14:textId="09726E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Li</w:t>
            </w:r>
          </w:p>
        </w:tc>
        <w:tc>
          <w:tcPr>
            <w:tcW w:w="0" w:type="auto"/>
          </w:tcPr>
          <w:p w14:paraId="5FA6C9A6" w14:textId="0603AA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Southwest Jiaotong university</w:t>
            </w:r>
          </w:p>
        </w:tc>
        <w:tc>
          <w:tcPr>
            <w:tcW w:w="0" w:type="auto"/>
          </w:tcPr>
          <w:p w14:paraId="1C92BD6C" w14:textId="55B6E5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A0C249B" w14:textId="77777777" w:rsidTr="00C51F06">
        <w:tc>
          <w:tcPr>
            <w:tcW w:w="0" w:type="auto"/>
          </w:tcPr>
          <w:p w14:paraId="76208D6A" w14:textId="2EE519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Ming</w:t>
            </w:r>
          </w:p>
        </w:tc>
        <w:tc>
          <w:tcPr>
            <w:tcW w:w="0" w:type="auto"/>
          </w:tcPr>
          <w:p w14:paraId="59DE22AD" w14:textId="25FD65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India Private Limited</w:t>
            </w:r>
          </w:p>
        </w:tc>
        <w:tc>
          <w:tcPr>
            <w:tcW w:w="0" w:type="auto"/>
          </w:tcPr>
          <w:p w14:paraId="39E53AC3" w14:textId="052F92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C51F06" w14:paraId="2491E6F1" w14:textId="77777777" w:rsidTr="00C51F06">
        <w:tc>
          <w:tcPr>
            <w:tcW w:w="0" w:type="auto"/>
          </w:tcPr>
          <w:p w14:paraId="763134C1" w14:textId="0C556C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Nan</w:t>
            </w:r>
          </w:p>
        </w:tc>
        <w:tc>
          <w:tcPr>
            <w:tcW w:w="0" w:type="auto"/>
          </w:tcPr>
          <w:p w14:paraId="58C1C00E" w14:textId="444209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BF1C150" w14:textId="346644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49BFDD69" w14:textId="77777777" w:rsidTr="00C51F06">
        <w:tc>
          <w:tcPr>
            <w:tcW w:w="0" w:type="auto"/>
          </w:tcPr>
          <w:p w14:paraId="1D159CA9" w14:textId="609DE50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NING</w:t>
            </w:r>
          </w:p>
        </w:tc>
        <w:tc>
          <w:tcPr>
            <w:tcW w:w="0" w:type="auto"/>
          </w:tcPr>
          <w:p w14:paraId="6127C5C0" w14:textId="246910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Meizu Technology</w:t>
            </w:r>
          </w:p>
        </w:tc>
        <w:tc>
          <w:tcPr>
            <w:tcW w:w="0" w:type="auto"/>
          </w:tcPr>
          <w:p w14:paraId="4DDA4618" w14:textId="6DB42D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65FCB24" w14:textId="77777777" w:rsidTr="00C51F06">
        <w:tc>
          <w:tcPr>
            <w:tcW w:w="0" w:type="auto"/>
          </w:tcPr>
          <w:p w14:paraId="692DC541" w14:textId="4400DDD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Qiming</w:t>
            </w:r>
          </w:p>
        </w:tc>
        <w:tc>
          <w:tcPr>
            <w:tcW w:w="0" w:type="auto"/>
          </w:tcPr>
          <w:p w14:paraId="1BF5430E" w14:textId="704BA9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Computer Trading Co. Ltd</w:t>
            </w:r>
          </w:p>
        </w:tc>
        <w:tc>
          <w:tcPr>
            <w:tcW w:w="0" w:type="auto"/>
          </w:tcPr>
          <w:p w14:paraId="2B1A2DE7" w14:textId="21AE60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D51BD1A" w14:textId="77777777" w:rsidTr="00C51F06">
        <w:tc>
          <w:tcPr>
            <w:tcW w:w="0" w:type="auto"/>
          </w:tcPr>
          <w:p w14:paraId="09ECD24B" w14:textId="33D05F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Shuang</w:t>
            </w:r>
          </w:p>
        </w:tc>
        <w:tc>
          <w:tcPr>
            <w:tcW w:w="0" w:type="auto"/>
          </w:tcPr>
          <w:p w14:paraId="5D4C42F6" w14:textId="5BED39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CBN</w:t>
            </w:r>
          </w:p>
        </w:tc>
        <w:tc>
          <w:tcPr>
            <w:tcW w:w="0" w:type="auto"/>
          </w:tcPr>
          <w:p w14:paraId="51B1CEA7" w14:textId="36BCEDF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483B24D9" w14:textId="77777777" w:rsidTr="00C51F06">
        <w:tc>
          <w:tcPr>
            <w:tcW w:w="0" w:type="auto"/>
          </w:tcPr>
          <w:p w14:paraId="2959B54E" w14:textId="20016D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Tricia</w:t>
            </w:r>
          </w:p>
        </w:tc>
        <w:tc>
          <w:tcPr>
            <w:tcW w:w="0" w:type="auto"/>
          </w:tcPr>
          <w:p w14:paraId="718D3A63" w14:textId="71DE2A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 Ltd.</w:t>
            </w:r>
          </w:p>
        </w:tc>
        <w:tc>
          <w:tcPr>
            <w:tcW w:w="0" w:type="auto"/>
          </w:tcPr>
          <w:p w14:paraId="5205EBFD" w14:textId="7313AF0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97D6B13" w14:textId="77777777" w:rsidTr="00C51F06">
        <w:tc>
          <w:tcPr>
            <w:tcW w:w="0" w:type="auto"/>
          </w:tcPr>
          <w:p w14:paraId="4A809B0B" w14:textId="7B816C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Yankun</w:t>
            </w:r>
          </w:p>
        </w:tc>
        <w:tc>
          <w:tcPr>
            <w:tcW w:w="0" w:type="auto"/>
          </w:tcPr>
          <w:p w14:paraId="42C8D175" w14:textId="2F3AB7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GmbH</w:t>
            </w:r>
          </w:p>
        </w:tc>
        <w:tc>
          <w:tcPr>
            <w:tcW w:w="0" w:type="auto"/>
          </w:tcPr>
          <w:p w14:paraId="2D1854E4" w14:textId="7A97BE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7143436" w14:textId="77777777" w:rsidTr="00C51F06">
        <w:tc>
          <w:tcPr>
            <w:tcW w:w="0" w:type="auto"/>
          </w:tcPr>
          <w:p w14:paraId="7F87DA53" w14:textId="2D23A8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Yanwei</w:t>
            </w:r>
          </w:p>
        </w:tc>
        <w:tc>
          <w:tcPr>
            <w:tcW w:w="0" w:type="auto"/>
          </w:tcPr>
          <w:p w14:paraId="19CF940C" w14:textId="4C09C8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KDDI Corporation</w:t>
            </w:r>
          </w:p>
        </w:tc>
        <w:tc>
          <w:tcPr>
            <w:tcW w:w="0" w:type="auto"/>
          </w:tcPr>
          <w:p w14:paraId="4B6F476E" w14:textId="2E5E2C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135339E2" w14:textId="77777777" w:rsidTr="00C51F06">
        <w:tc>
          <w:tcPr>
            <w:tcW w:w="0" w:type="auto"/>
          </w:tcPr>
          <w:p w14:paraId="5114F42D" w14:textId="7AE040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Yuanliu</w:t>
            </w:r>
          </w:p>
        </w:tc>
        <w:tc>
          <w:tcPr>
            <w:tcW w:w="0" w:type="auto"/>
          </w:tcPr>
          <w:p w14:paraId="2BE844E1" w14:textId="080658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JAPAN</w:t>
            </w:r>
          </w:p>
        </w:tc>
        <w:tc>
          <w:tcPr>
            <w:tcW w:w="0" w:type="auto"/>
          </w:tcPr>
          <w:p w14:paraId="08A7401C" w14:textId="76853E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75AF37AF" w14:textId="77777777" w:rsidTr="00C51F06">
        <w:tc>
          <w:tcPr>
            <w:tcW w:w="0" w:type="auto"/>
          </w:tcPr>
          <w:p w14:paraId="0F196A49" w14:textId="5DF823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LIANG, Yachao</w:t>
            </w:r>
          </w:p>
        </w:tc>
        <w:tc>
          <w:tcPr>
            <w:tcW w:w="0" w:type="auto"/>
          </w:tcPr>
          <w:p w14:paraId="5D0F2C70" w14:textId="136446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Pengcheng laboratory</w:t>
            </w:r>
          </w:p>
        </w:tc>
        <w:tc>
          <w:tcPr>
            <w:tcW w:w="0" w:type="auto"/>
          </w:tcPr>
          <w:p w14:paraId="2A28AE30" w14:textId="08FB9F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16B0C0C5" w14:textId="77777777" w:rsidTr="00C51F06">
        <w:tc>
          <w:tcPr>
            <w:tcW w:w="0" w:type="auto"/>
          </w:tcPr>
          <w:p w14:paraId="21EB80E3" w14:textId="15E008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LIM, Suhwan</w:t>
            </w:r>
          </w:p>
        </w:tc>
        <w:tc>
          <w:tcPr>
            <w:tcW w:w="0" w:type="auto"/>
          </w:tcPr>
          <w:p w14:paraId="62BC5443" w14:textId="4EA0D2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6DF97956" w14:textId="0AC3EF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162D689" w14:textId="77777777" w:rsidTr="00C51F06">
        <w:tc>
          <w:tcPr>
            <w:tcW w:w="0" w:type="auto"/>
          </w:tcPr>
          <w:p w14:paraId="17F8695D" w14:textId="57CD19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LIN, Hsuanli</w:t>
            </w:r>
          </w:p>
        </w:tc>
        <w:tc>
          <w:tcPr>
            <w:tcW w:w="0" w:type="auto"/>
          </w:tcPr>
          <w:p w14:paraId="2FEED8AC" w14:textId="725100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(Wuhan) Inc.</w:t>
            </w:r>
          </w:p>
        </w:tc>
        <w:tc>
          <w:tcPr>
            <w:tcW w:w="0" w:type="auto"/>
          </w:tcPr>
          <w:p w14:paraId="78FB07B0" w14:textId="2881CB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5BB50C11" w14:textId="77777777" w:rsidTr="00C51F06">
        <w:tc>
          <w:tcPr>
            <w:tcW w:w="0" w:type="auto"/>
          </w:tcPr>
          <w:p w14:paraId="451321B5" w14:textId="4B9CCE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LIN, hui</w:t>
            </w:r>
          </w:p>
        </w:tc>
        <w:tc>
          <w:tcPr>
            <w:tcW w:w="0" w:type="auto"/>
          </w:tcPr>
          <w:p w14:paraId="0A010309" w14:textId="59A070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Telecommunication India</w:t>
            </w:r>
          </w:p>
        </w:tc>
        <w:tc>
          <w:tcPr>
            <w:tcW w:w="0" w:type="auto"/>
          </w:tcPr>
          <w:p w14:paraId="63DE216C" w14:textId="7AF742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C51F06" w14:paraId="6A8E902D" w14:textId="77777777" w:rsidTr="00C51F06">
        <w:tc>
          <w:tcPr>
            <w:tcW w:w="0" w:type="auto"/>
          </w:tcPr>
          <w:p w14:paraId="3458DD93" w14:textId="7A3DF9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LIN, Licheng</w:t>
            </w:r>
          </w:p>
        </w:tc>
        <w:tc>
          <w:tcPr>
            <w:tcW w:w="0" w:type="auto"/>
          </w:tcPr>
          <w:p w14:paraId="50392871" w14:textId="36AA8C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BD1614D" w14:textId="47DB52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BD12DB5" w14:textId="77777777" w:rsidTr="00C51F06">
        <w:tc>
          <w:tcPr>
            <w:tcW w:w="0" w:type="auto"/>
          </w:tcPr>
          <w:p w14:paraId="424C70E9" w14:textId="52D362C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LINDELL, Per</w:t>
            </w:r>
          </w:p>
        </w:tc>
        <w:tc>
          <w:tcPr>
            <w:tcW w:w="0" w:type="auto"/>
          </w:tcPr>
          <w:p w14:paraId="09946307" w14:textId="128147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Telecomunicazioni SpA</w:t>
            </w:r>
          </w:p>
        </w:tc>
        <w:tc>
          <w:tcPr>
            <w:tcW w:w="0" w:type="auto"/>
          </w:tcPr>
          <w:p w14:paraId="1CA7C8DB" w14:textId="048ED6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8B15561" w14:textId="77777777" w:rsidTr="00C51F06">
        <w:tc>
          <w:tcPr>
            <w:tcW w:w="0" w:type="auto"/>
          </w:tcPr>
          <w:p w14:paraId="2071FD5C" w14:textId="562558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LIU, Bo</w:t>
            </w:r>
          </w:p>
        </w:tc>
        <w:tc>
          <w:tcPr>
            <w:tcW w:w="0" w:type="auto"/>
          </w:tcPr>
          <w:p w14:paraId="5011836B" w14:textId="71D380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0" w:type="auto"/>
          </w:tcPr>
          <w:p w14:paraId="4AEB8746" w14:textId="5A032C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63244B3B" w14:textId="77777777" w:rsidTr="00C51F06">
        <w:tc>
          <w:tcPr>
            <w:tcW w:w="0" w:type="auto"/>
          </w:tcPr>
          <w:p w14:paraId="4EC8594B" w14:textId="0266F3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LIU, Jianghua</w:t>
            </w:r>
          </w:p>
        </w:tc>
        <w:tc>
          <w:tcPr>
            <w:tcW w:w="0" w:type="auto"/>
          </w:tcPr>
          <w:p w14:paraId="77166497" w14:textId="429819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311DE699" w14:textId="6018AB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365AFEB8" w14:textId="77777777" w:rsidTr="00C51F06">
        <w:tc>
          <w:tcPr>
            <w:tcW w:w="0" w:type="auto"/>
          </w:tcPr>
          <w:p w14:paraId="4877D3F9" w14:textId="5BEA9C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LIU, junfei</w:t>
            </w:r>
          </w:p>
        </w:tc>
        <w:tc>
          <w:tcPr>
            <w:tcW w:w="0" w:type="auto"/>
          </w:tcPr>
          <w:p w14:paraId="380BCF20" w14:textId="52775C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Hytera Communications Corp.</w:t>
            </w:r>
          </w:p>
        </w:tc>
        <w:tc>
          <w:tcPr>
            <w:tcW w:w="0" w:type="auto"/>
          </w:tcPr>
          <w:p w14:paraId="3815C608" w14:textId="4812F4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0C00DD81" w14:textId="77777777" w:rsidTr="00C51F06">
        <w:tc>
          <w:tcPr>
            <w:tcW w:w="0" w:type="auto"/>
          </w:tcPr>
          <w:p w14:paraId="63867CFF" w14:textId="183E63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LIU, Liehai</w:t>
            </w:r>
          </w:p>
        </w:tc>
        <w:tc>
          <w:tcPr>
            <w:tcW w:w="0" w:type="auto"/>
          </w:tcPr>
          <w:p w14:paraId="397631D5" w14:textId="2C8668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 GmbH</w:t>
            </w:r>
          </w:p>
        </w:tc>
        <w:tc>
          <w:tcPr>
            <w:tcW w:w="0" w:type="auto"/>
          </w:tcPr>
          <w:p w14:paraId="06628123" w14:textId="3B6266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90B311B" w14:textId="77777777" w:rsidTr="00C51F06">
        <w:tc>
          <w:tcPr>
            <w:tcW w:w="0" w:type="auto"/>
          </w:tcPr>
          <w:p w14:paraId="08234FBE" w14:textId="1D67C4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LIU, Qifei</w:t>
            </w:r>
          </w:p>
        </w:tc>
        <w:tc>
          <w:tcPr>
            <w:tcW w:w="0" w:type="auto"/>
          </w:tcPr>
          <w:p w14:paraId="4DB6DDA0" w14:textId="30D83D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Guangdong OPPO Mobile Telecom.</w:t>
            </w:r>
          </w:p>
        </w:tc>
        <w:tc>
          <w:tcPr>
            <w:tcW w:w="0" w:type="auto"/>
          </w:tcPr>
          <w:p w14:paraId="7B612667" w14:textId="72CE55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1DD6F90D" w14:textId="77777777" w:rsidTr="00C51F06">
        <w:tc>
          <w:tcPr>
            <w:tcW w:w="0" w:type="auto"/>
          </w:tcPr>
          <w:p w14:paraId="6F295E29" w14:textId="5B1D19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LIU, Xiaofeng</w:t>
            </w:r>
          </w:p>
        </w:tc>
        <w:tc>
          <w:tcPr>
            <w:tcW w:w="0" w:type="auto"/>
          </w:tcPr>
          <w:p w14:paraId="210E2F3A" w14:textId="066A08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0" w:type="auto"/>
          </w:tcPr>
          <w:p w14:paraId="38367FF0" w14:textId="2CC375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4B08521E" w14:textId="77777777" w:rsidTr="00C51F06">
        <w:tc>
          <w:tcPr>
            <w:tcW w:w="0" w:type="auto"/>
          </w:tcPr>
          <w:p w14:paraId="697A9CD3" w14:textId="194335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LIU, Xiaoman</w:t>
            </w:r>
          </w:p>
        </w:tc>
        <w:tc>
          <w:tcPr>
            <w:tcW w:w="0" w:type="auto"/>
          </w:tcPr>
          <w:p w14:paraId="1FDF4949" w14:textId="426CDD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E-Commerce Co.</w:t>
            </w:r>
          </w:p>
        </w:tc>
        <w:tc>
          <w:tcPr>
            <w:tcW w:w="0" w:type="auto"/>
          </w:tcPr>
          <w:p w14:paraId="540B27F2" w14:textId="658398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3C09430B" w14:textId="77777777" w:rsidTr="00C51F06">
        <w:tc>
          <w:tcPr>
            <w:tcW w:w="0" w:type="auto"/>
          </w:tcPr>
          <w:p w14:paraId="003923A1" w14:textId="4A5DC6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LIU, Yajian</w:t>
            </w:r>
          </w:p>
        </w:tc>
        <w:tc>
          <w:tcPr>
            <w:tcW w:w="0" w:type="auto"/>
          </w:tcPr>
          <w:p w14:paraId="2B18929C" w14:textId="0A8C5E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68BD2A36" w14:textId="45FECF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271C61A" w14:textId="77777777" w:rsidTr="00C51F06">
        <w:tc>
          <w:tcPr>
            <w:tcW w:w="0" w:type="auto"/>
          </w:tcPr>
          <w:p w14:paraId="11CF0103" w14:textId="21C9B4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LIU, Ye</w:t>
            </w:r>
          </w:p>
        </w:tc>
        <w:tc>
          <w:tcPr>
            <w:tcW w:w="0" w:type="auto"/>
          </w:tcPr>
          <w:p w14:paraId="4D668EF4" w14:textId="5217CF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72870FB0" w14:textId="766E61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878843A" w14:textId="77777777" w:rsidTr="00C51F06">
        <w:tc>
          <w:tcPr>
            <w:tcW w:w="0" w:type="auto"/>
          </w:tcPr>
          <w:p w14:paraId="1668A6D4" w14:textId="227586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LIU, Yifan</w:t>
            </w:r>
          </w:p>
        </w:tc>
        <w:tc>
          <w:tcPr>
            <w:tcW w:w="0" w:type="auto"/>
          </w:tcPr>
          <w:p w14:paraId="47D4CA50" w14:textId="11B1F5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</w:tcPr>
          <w:p w14:paraId="49623AD9" w14:textId="731F93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A7683FC" w14:textId="77777777" w:rsidTr="00C51F06">
        <w:tc>
          <w:tcPr>
            <w:tcW w:w="0" w:type="auto"/>
          </w:tcPr>
          <w:p w14:paraId="2F91CC72" w14:textId="3FB248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LO, Anthony</w:t>
            </w:r>
          </w:p>
        </w:tc>
        <w:tc>
          <w:tcPr>
            <w:tcW w:w="0" w:type="auto"/>
          </w:tcPr>
          <w:p w14:paraId="075D09D5" w14:textId="3581A9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UK</w:t>
            </w:r>
          </w:p>
        </w:tc>
        <w:tc>
          <w:tcPr>
            <w:tcW w:w="0" w:type="auto"/>
          </w:tcPr>
          <w:p w14:paraId="174EF0BF" w14:textId="4A5A24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651CCF1" w14:textId="77777777" w:rsidTr="00C51F06">
        <w:tc>
          <w:tcPr>
            <w:tcW w:w="0" w:type="auto"/>
          </w:tcPr>
          <w:p w14:paraId="41791E41" w14:textId="6B301B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LODIGIANI, Luca</w:t>
            </w:r>
          </w:p>
        </w:tc>
        <w:tc>
          <w:tcPr>
            <w:tcW w:w="0" w:type="auto"/>
          </w:tcPr>
          <w:p w14:paraId="5E8A6A45" w14:textId="2F89E7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Inmarsat</w:t>
            </w:r>
          </w:p>
        </w:tc>
        <w:tc>
          <w:tcPr>
            <w:tcW w:w="0" w:type="auto"/>
          </w:tcPr>
          <w:p w14:paraId="7F1BBDEB" w14:textId="588ECB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49B87DF" w14:textId="77777777" w:rsidTr="00C51F06">
        <w:tc>
          <w:tcPr>
            <w:tcW w:w="0" w:type="auto"/>
          </w:tcPr>
          <w:p w14:paraId="00819CA4" w14:textId="5DB820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LOVE, Robert</w:t>
            </w:r>
          </w:p>
        </w:tc>
        <w:tc>
          <w:tcPr>
            <w:tcW w:w="0" w:type="auto"/>
          </w:tcPr>
          <w:p w14:paraId="0762F0A9" w14:textId="7BC941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 Mobile Com. Technology</w:t>
            </w:r>
          </w:p>
        </w:tc>
        <w:tc>
          <w:tcPr>
            <w:tcW w:w="0" w:type="auto"/>
          </w:tcPr>
          <w:p w14:paraId="79B735E5" w14:textId="72DC99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40F691AC" w14:textId="77777777" w:rsidTr="00C51F06">
        <w:tc>
          <w:tcPr>
            <w:tcW w:w="0" w:type="auto"/>
          </w:tcPr>
          <w:p w14:paraId="5477CD52" w14:textId="4E3F5C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LU, Sylvia</w:t>
            </w:r>
          </w:p>
        </w:tc>
        <w:tc>
          <w:tcPr>
            <w:tcW w:w="0" w:type="auto"/>
          </w:tcPr>
          <w:p w14:paraId="130C9A4F" w14:textId="6FCAE0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u-blox AG</w:t>
            </w:r>
          </w:p>
        </w:tc>
        <w:tc>
          <w:tcPr>
            <w:tcW w:w="0" w:type="auto"/>
          </w:tcPr>
          <w:p w14:paraId="6588822B" w14:textId="551B17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B457665" w14:textId="77777777" w:rsidTr="00C51F06">
        <w:tc>
          <w:tcPr>
            <w:tcW w:w="0" w:type="auto"/>
          </w:tcPr>
          <w:p w14:paraId="309FF4C1" w14:textId="02DBB3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MA, Jinwen</w:t>
            </w:r>
          </w:p>
        </w:tc>
        <w:tc>
          <w:tcPr>
            <w:tcW w:w="0" w:type="auto"/>
          </w:tcPr>
          <w:p w14:paraId="037D6C0E" w14:textId="417369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Switzerland AG</w:t>
            </w:r>
          </w:p>
        </w:tc>
        <w:tc>
          <w:tcPr>
            <w:tcW w:w="0" w:type="auto"/>
          </w:tcPr>
          <w:p w14:paraId="7DA703B0" w14:textId="0393F7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B551670" w14:textId="77777777" w:rsidTr="00C51F06">
        <w:tc>
          <w:tcPr>
            <w:tcW w:w="0" w:type="auto"/>
          </w:tcPr>
          <w:p w14:paraId="0D633C89" w14:textId="2A4A82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MA, Jun</w:t>
            </w:r>
          </w:p>
        </w:tc>
        <w:tc>
          <w:tcPr>
            <w:tcW w:w="0" w:type="auto"/>
          </w:tcPr>
          <w:p w14:paraId="33160B4B" w14:textId="078ADF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6FBC0693" w14:textId="75BD75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F27B942" w14:textId="77777777" w:rsidTr="00C51F06">
        <w:tc>
          <w:tcPr>
            <w:tcW w:w="0" w:type="auto"/>
          </w:tcPr>
          <w:p w14:paraId="059436A7" w14:textId="31FB1F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MA, Teng</w:t>
            </w:r>
          </w:p>
        </w:tc>
        <w:tc>
          <w:tcPr>
            <w:tcW w:w="0" w:type="auto"/>
          </w:tcPr>
          <w:p w14:paraId="22016B1A" w14:textId="09F900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CICT</w:t>
            </w:r>
          </w:p>
        </w:tc>
        <w:tc>
          <w:tcPr>
            <w:tcW w:w="0" w:type="auto"/>
          </w:tcPr>
          <w:p w14:paraId="2B769465" w14:textId="308EBA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139F1582" w14:textId="77777777" w:rsidTr="00C51F06">
        <w:tc>
          <w:tcPr>
            <w:tcW w:w="0" w:type="auto"/>
          </w:tcPr>
          <w:p w14:paraId="70186DAB" w14:textId="5908CB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MA, Yongsheng</w:t>
            </w:r>
          </w:p>
        </w:tc>
        <w:tc>
          <w:tcPr>
            <w:tcW w:w="0" w:type="auto"/>
          </w:tcPr>
          <w:p w14:paraId="74341B80" w14:textId="416B65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Starpoint</w:t>
            </w:r>
          </w:p>
        </w:tc>
        <w:tc>
          <w:tcPr>
            <w:tcW w:w="0" w:type="auto"/>
          </w:tcPr>
          <w:p w14:paraId="0E0FEA60" w14:textId="50291D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435F5EC3" w14:textId="77777777" w:rsidTr="00C51F06">
        <w:tc>
          <w:tcPr>
            <w:tcW w:w="0" w:type="auto"/>
          </w:tcPr>
          <w:p w14:paraId="012D47B7" w14:textId="3CC340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MA, Zhifeng</w:t>
            </w:r>
          </w:p>
        </w:tc>
        <w:tc>
          <w:tcPr>
            <w:tcW w:w="0" w:type="auto"/>
          </w:tcPr>
          <w:p w14:paraId="4124E8DC" w14:textId="299E6E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Jetflow</w:t>
            </w:r>
          </w:p>
        </w:tc>
        <w:tc>
          <w:tcPr>
            <w:tcW w:w="0" w:type="auto"/>
          </w:tcPr>
          <w:p w14:paraId="40060E4C" w14:textId="3E0803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5B842DEE" w14:textId="77777777" w:rsidTr="00C51F06">
        <w:tc>
          <w:tcPr>
            <w:tcW w:w="0" w:type="auto"/>
          </w:tcPr>
          <w:p w14:paraId="3641823B" w14:textId="78E2F2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MAJMUNDAR, Milap</w:t>
            </w:r>
          </w:p>
        </w:tc>
        <w:tc>
          <w:tcPr>
            <w:tcW w:w="0" w:type="auto"/>
          </w:tcPr>
          <w:p w14:paraId="0A2DD339" w14:textId="358C7F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 GNS Belgium SPRL</w:t>
            </w:r>
          </w:p>
        </w:tc>
        <w:tc>
          <w:tcPr>
            <w:tcW w:w="0" w:type="auto"/>
          </w:tcPr>
          <w:p w14:paraId="1B0CF79E" w14:textId="6A0047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6BE7E09" w14:textId="77777777" w:rsidTr="00C51F06">
        <w:tc>
          <w:tcPr>
            <w:tcW w:w="0" w:type="auto"/>
          </w:tcPr>
          <w:p w14:paraId="27640FFD" w14:textId="04F613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MAKINO, SHINYA</w:t>
            </w:r>
          </w:p>
        </w:tc>
        <w:tc>
          <w:tcPr>
            <w:tcW w:w="0" w:type="auto"/>
          </w:tcPr>
          <w:p w14:paraId="44C62764" w14:textId="6F61D6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Mitsubishi Electric Corp</w:t>
            </w:r>
          </w:p>
        </w:tc>
        <w:tc>
          <w:tcPr>
            <w:tcW w:w="0" w:type="auto"/>
          </w:tcPr>
          <w:p w14:paraId="00E1EFF0" w14:textId="176B9C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C51F06" w14:paraId="093D1343" w14:textId="77777777" w:rsidTr="00C51F06">
        <w:tc>
          <w:tcPr>
            <w:tcW w:w="0" w:type="auto"/>
          </w:tcPr>
          <w:p w14:paraId="3C90D577" w14:textId="07189F3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MALEKAFZALIARDAKANI, Reihaneh</w:t>
            </w:r>
          </w:p>
        </w:tc>
        <w:tc>
          <w:tcPr>
            <w:tcW w:w="0" w:type="auto"/>
          </w:tcPr>
          <w:p w14:paraId="1B5A1145" w14:textId="56A021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GmbH, Eurolab</w:t>
            </w:r>
          </w:p>
        </w:tc>
        <w:tc>
          <w:tcPr>
            <w:tcW w:w="0" w:type="auto"/>
          </w:tcPr>
          <w:p w14:paraId="69555224" w14:textId="582A3C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3A55AE4" w14:textId="77777777" w:rsidTr="00C51F06">
        <w:tc>
          <w:tcPr>
            <w:tcW w:w="0" w:type="auto"/>
          </w:tcPr>
          <w:p w14:paraId="00A5A527" w14:textId="799C97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MALJEVIC, Ivo</w:t>
            </w:r>
          </w:p>
        </w:tc>
        <w:tc>
          <w:tcPr>
            <w:tcW w:w="0" w:type="auto"/>
          </w:tcPr>
          <w:p w14:paraId="6DBD6830" w14:textId="0769E5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TELUS</w:t>
            </w:r>
          </w:p>
        </w:tc>
        <w:tc>
          <w:tcPr>
            <w:tcW w:w="0" w:type="auto"/>
          </w:tcPr>
          <w:p w14:paraId="1652DAEC" w14:textId="049EBB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6AB9A8EC" w14:textId="77777777" w:rsidTr="00C51F06">
        <w:tc>
          <w:tcPr>
            <w:tcW w:w="0" w:type="auto"/>
          </w:tcPr>
          <w:p w14:paraId="1536A5E8" w14:textId="6F9252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MARINIER, Paul</w:t>
            </w:r>
          </w:p>
        </w:tc>
        <w:tc>
          <w:tcPr>
            <w:tcW w:w="0" w:type="auto"/>
          </w:tcPr>
          <w:p w14:paraId="6C878467" w14:textId="5B63BC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Europe, Ltd.</w:t>
            </w:r>
          </w:p>
        </w:tc>
        <w:tc>
          <w:tcPr>
            <w:tcW w:w="0" w:type="auto"/>
          </w:tcPr>
          <w:p w14:paraId="25EF5C6E" w14:textId="1C3529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54007B1" w14:textId="77777777" w:rsidTr="00C51F06">
        <w:tc>
          <w:tcPr>
            <w:tcW w:w="0" w:type="auto"/>
          </w:tcPr>
          <w:p w14:paraId="57C7EB1F" w14:textId="3473FDA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MARTINEZ, Luis</w:t>
            </w:r>
          </w:p>
        </w:tc>
        <w:tc>
          <w:tcPr>
            <w:tcW w:w="0" w:type="auto"/>
          </w:tcPr>
          <w:p w14:paraId="2B93DC74" w14:textId="60D695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Inc.</w:t>
            </w:r>
          </w:p>
        </w:tc>
        <w:tc>
          <w:tcPr>
            <w:tcW w:w="0" w:type="auto"/>
          </w:tcPr>
          <w:p w14:paraId="627D1FF6" w14:textId="2343AA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3E3A6E0F" w14:textId="77777777" w:rsidTr="00C51F06">
        <w:tc>
          <w:tcPr>
            <w:tcW w:w="0" w:type="auto"/>
          </w:tcPr>
          <w:p w14:paraId="25B82ABA" w14:textId="629D02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MARTINS, Diogo</w:t>
            </w:r>
          </w:p>
        </w:tc>
        <w:tc>
          <w:tcPr>
            <w:tcW w:w="0" w:type="auto"/>
          </w:tcPr>
          <w:p w14:paraId="254BEBD4" w14:textId="3C77B1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España SA</w:t>
            </w:r>
          </w:p>
        </w:tc>
        <w:tc>
          <w:tcPr>
            <w:tcW w:w="0" w:type="auto"/>
          </w:tcPr>
          <w:p w14:paraId="6CA2D7B7" w14:textId="56E2DE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F9AF2FD" w14:textId="77777777" w:rsidTr="00C51F06">
        <w:tc>
          <w:tcPr>
            <w:tcW w:w="0" w:type="auto"/>
          </w:tcPr>
          <w:p w14:paraId="17400C38" w14:textId="5668B3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MARTTILA, Jaakko</w:t>
            </w:r>
          </w:p>
        </w:tc>
        <w:tc>
          <w:tcPr>
            <w:tcW w:w="0" w:type="auto"/>
          </w:tcPr>
          <w:p w14:paraId="0F216F8D" w14:textId="09AD67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10C13856" w14:textId="5C5980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6A458CF" w14:textId="77777777" w:rsidTr="00C51F06">
        <w:tc>
          <w:tcPr>
            <w:tcW w:w="0" w:type="auto"/>
          </w:tcPr>
          <w:p w14:paraId="0BD0EAFE" w14:textId="69EFBA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MARUMO, Ryo</w:t>
            </w:r>
          </w:p>
        </w:tc>
        <w:tc>
          <w:tcPr>
            <w:tcW w:w="0" w:type="auto"/>
          </w:tcPr>
          <w:p w14:paraId="68D3BAA8" w14:textId="2CCC7D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DOCOMO Communications Lab.</w:t>
            </w:r>
          </w:p>
        </w:tc>
        <w:tc>
          <w:tcPr>
            <w:tcW w:w="0" w:type="auto"/>
          </w:tcPr>
          <w:p w14:paraId="1DACBB91" w14:textId="3C0459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58F0E21" w14:textId="77777777" w:rsidTr="00C51F06">
        <w:tc>
          <w:tcPr>
            <w:tcW w:w="0" w:type="auto"/>
          </w:tcPr>
          <w:p w14:paraId="6F1DAD10" w14:textId="1C1DDD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MAS, Gerard</w:t>
            </w:r>
          </w:p>
        </w:tc>
        <w:tc>
          <w:tcPr>
            <w:tcW w:w="0" w:type="auto"/>
          </w:tcPr>
          <w:p w14:paraId="608531D3" w14:textId="40B55B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STMicroelectronics</w:t>
            </w:r>
          </w:p>
        </w:tc>
        <w:tc>
          <w:tcPr>
            <w:tcW w:w="0" w:type="auto"/>
          </w:tcPr>
          <w:p w14:paraId="70D564F5" w14:textId="0895E7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0E18257" w14:textId="77777777" w:rsidTr="00C51F06">
        <w:tc>
          <w:tcPr>
            <w:tcW w:w="0" w:type="auto"/>
          </w:tcPr>
          <w:p w14:paraId="30312C03" w14:textId="665200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MASAL, Abhijeet</w:t>
            </w:r>
          </w:p>
        </w:tc>
        <w:tc>
          <w:tcPr>
            <w:tcW w:w="0" w:type="auto"/>
          </w:tcPr>
          <w:p w14:paraId="69722E7A" w14:textId="72F0A1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CEWiT</w:t>
            </w:r>
          </w:p>
        </w:tc>
        <w:tc>
          <w:tcPr>
            <w:tcW w:w="0" w:type="auto"/>
          </w:tcPr>
          <w:p w14:paraId="5C6DF1C9" w14:textId="147A0A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C51F06" w14:paraId="29ED8854" w14:textId="77777777" w:rsidTr="00C51F06">
        <w:tc>
          <w:tcPr>
            <w:tcW w:w="0" w:type="auto"/>
          </w:tcPr>
          <w:p w14:paraId="6397A4ED" w14:textId="1893C3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MATSUMOTO, Yusuke</w:t>
            </w:r>
          </w:p>
        </w:tc>
        <w:tc>
          <w:tcPr>
            <w:tcW w:w="0" w:type="auto"/>
          </w:tcPr>
          <w:p w14:paraId="4B9F0EB5" w14:textId="77B271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30042433" w14:textId="13B28C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1C1C76E1" w14:textId="77777777" w:rsidTr="00C51F06">
        <w:tc>
          <w:tcPr>
            <w:tcW w:w="0" w:type="auto"/>
          </w:tcPr>
          <w:p w14:paraId="13FC4DD4" w14:textId="0B095E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MAX, Sun</w:t>
            </w:r>
          </w:p>
        </w:tc>
        <w:tc>
          <w:tcPr>
            <w:tcW w:w="0" w:type="auto"/>
          </w:tcPr>
          <w:p w14:paraId="5142875F" w14:textId="01725E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 Inc.</w:t>
            </w:r>
          </w:p>
        </w:tc>
        <w:tc>
          <w:tcPr>
            <w:tcW w:w="0" w:type="auto"/>
          </w:tcPr>
          <w:p w14:paraId="00501AB0" w14:textId="1BA7C6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6DFDA57A" w14:textId="77777777" w:rsidTr="00C51F06">
        <w:tc>
          <w:tcPr>
            <w:tcW w:w="0" w:type="auto"/>
          </w:tcPr>
          <w:p w14:paraId="2E7C7646" w14:textId="36C23D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MENDIVIL, Edwin</w:t>
            </w:r>
          </w:p>
        </w:tc>
        <w:tc>
          <w:tcPr>
            <w:tcW w:w="0" w:type="auto"/>
          </w:tcPr>
          <w:p w14:paraId="77D22C16" w14:textId="54ACB5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ETS-Lindgren Europe</w:t>
            </w:r>
          </w:p>
        </w:tc>
        <w:tc>
          <w:tcPr>
            <w:tcW w:w="0" w:type="auto"/>
          </w:tcPr>
          <w:p w14:paraId="54F24994" w14:textId="00B8D5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C930880" w14:textId="77777777" w:rsidTr="00C51F06">
        <w:tc>
          <w:tcPr>
            <w:tcW w:w="0" w:type="auto"/>
          </w:tcPr>
          <w:p w14:paraId="29791F9E" w14:textId="5FBA01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MIGALDI, Scott</w:t>
            </w:r>
          </w:p>
        </w:tc>
        <w:tc>
          <w:tcPr>
            <w:tcW w:w="0" w:type="auto"/>
          </w:tcPr>
          <w:p w14:paraId="26BEC85E" w14:textId="7DE0FA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00197B12" w14:textId="3B097B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D749931" w14:textId="77777777" w:rsidTr="00C51F06">
        <w:tc>
          <w:tcPr>
            <w:tcW w:w="0" w:type="auto"/>
          </w:tcPr>
          <w:p w14:paraId="1562E833" w14:textId="3D25CD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MILLER, James</w:t>
            </w:r>
          </w:p>
        </w:tc>
        <w:tc>
          <w:tcPr>
            <w:tcW w:w="0" w:type="auto"/>
          </w:tcPr>
          <w:p w14:paraId="0E72A3C1" w14:textId="6E5366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Germany GmbH</w:t>
            </w:r>
          </w:p>
        </w:tc>
        <w:tc>
          <w:tcPr>
            <w:tcW w:w="0" w:type="auto"/>
          </w:tcPr>
          <w:p w14:paraId="5F00D191" w14:textId="10A1E3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E1E9411" w14:textId="77777777" w:rsidTr="00C51F06">
        <w:tc>
          <w:tcPr>
            <w:tcW w:w="0" w:type="auto"/>
          </w:tcPr>
          <w:p w14:paraId="65CFFCEF" w14:textId="062337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MIN, Tierui</w:t>
            </w:r>
          </w:p>
        </w:tc>
        <w:tc>
          <w:tcPr>
            <w:tcW w:w="0" w:type="auto"/>
          </w:tcPr>
          <w:p w14:paraId="7727408D" w14:textId="101235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CENC</w:t>
            </w:r>
          </w:p>
        </w:tc>
        <w:tc>
          <w:tcPr>
            <w:tcW w:w="0" w:type="auto"/>
          </w:tcPr>
          <w:p w14:paraId="37E4585C" w14:textId="25AD88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561B1199" w14:textId="77777777" w:rsidTr="00C51F06">
        <w:tc>
          <w:tcPr>
            <w:tcW w:w="0" w:type="auto"/>
          </w:tcPr>
          <w:p w14:paraId="6AFBBE48" w14:textId="677EF8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MIYAKE, Takao</w:t>
            </w:r>
          </w:p>
        </w:tc>
        <w:tc>
          <w:tcPr>
            <w:tcW w:w="0" w:type="auto"/>
          </w:tcPr>
          <w:p w14:paraId="56BFC4F8" w14:textId="0D0EDD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15F43ED4" w14:textId="0E6487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642AED4" w14:textId="77777777" w:rsidTr="00C51F06">
        <w:tc>
          <w:tcPr>
            <w:tcW w:w="0" w:type="auto"/>
          </w:tcPr>
          <w:p w14:paraId="704D2F21" w14:textId="4739A9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MOHAMMED, Abdul Rasheed</w:t>
            </w:r>
          </w:p>
        </w:tc>
        <w:tc>
          <w:tcPr>
            <w:tcW w:w="0" w:type="auto"/>
          </w:tcPr>
          <w:p w14:paraId="5C16081D" w14:textId="0A1EB2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Mobility France S.A.S</w:t>
            </w:r>
          </w:p>
        </w:tc>
        <w:tc>
          <w:tcPr>
            <w:tcW w:w="0" w:type="auto"/>
          </w:tcPr>
          <w:p w14:paraId="54421594" w14:textId="56B29F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0F9D8D0" w14:textId="77777777" w:rsidTr="00C51F06">
        <w:tc>
          <w:tcPr>
            <w:tcW w:w="0" w:type="auto"/>
          </w:tcPr>
          <w:p w14:paraId="6604E7BC" w14:textId="4BFF70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MONDAL, Bishwarup</w:t>
            </w:r>
          </w:p>
        </w:tc>
        <w:tc>
          <w:tcPr>
            <w:tcW w:w="0" w:type="auto"/>
          </w:tcPr>
          <w:p w14:paraId="653B1733" w14:textId="2183A0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Technology India Pvt Ltd</w:t>
            </w:r>
          </w:p>
        </w:tc>
        <w:tc>
          <w:tcPr>
            <w:tcW w:w="0" w:type="auto"/>
          </w:tcPr>
          <w:p w14:paraId="26F5DBB1" w14:textId="51B9AA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C51F06" w14:paraId="5C0C40F9" w14:textId="77777777" w:rsidTr="00C51F06">
        <w:tc>
          <w:tcPr>
            <w:tcW w:w="0" w:type="auto"/>
          </w:tcPr>
          <w:p w14:paraId="44FD9C59" w14:textId="5D257E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MORADI, Hussein</w:t>
            </w:r>
          </w:p>
        </w:tc>
        <w:tc>
          <w:tcPr>
            <w:tcW w:w="0" w:type="auto"/>
          </w:tcPr>
          <w:p w14:paraId="5063EA2F" w14:textId="026E14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Idaho National Laboratory</w:t>
            </w:r>
          </w:p>
        </w:tc>
        <w:tc>
          <w:tcPr>
            <w:tcW w:w="0" w:type="auto"/>
          </w:tcPr>
          <w:p w14:paraId="241BDD79" w14:textId="5419F93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380A778" w14:textId="77777777" w:rsidTr="00C51F06">
        <w:tc>
          <w:tcPr>
            <w:tcW w:w="0" w:type="auto"/>
          </w:tcPr>
          <w:p w14:paraId="0C7E4F80" w14:textId="29A5A5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MUELLER, Axel</w:t>
            </w:r>
          </w:p>
        </w:tc>
        <w:tc>
          <w:tcPr>
            <w:tcW w:w="0" w:type="auto"/>
          </w:tcPr>
          <w:p w14:paraId="64BC8F47" w14:textId="52BA94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Shanghai Bell</w:t>
            </w:r>
          </w:p>
        </w:tc>
        <w:tc>
          <w:tcPr>
            <w:tcW w:w="0" w:type="auto"/>
          </w:tcPr>
          <w:p w14:paraId="30D19652" w14:textId="5AE99B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56116738" w14:textId="77777777" w:rsidTr="00C51F06">
        <w:tc>
          <w:tcPr>
            <w:tcW w:w="0" w:type="auto"/>
          </w:tcPr>
          <w:p w14:paraId="7DA4CE9D" w14:textId="74B1C3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MUELLER, William</w:t>
            </w:r>
          </w:p>
        </w:tc>
        <w:tc>
          <w:tcPr>
            <w:tcW w:w="0" w:type="auto"/>
          </w:tcPr>
          <w:p w14:paraId="369746E9" w14:textId="629C94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BROADCOM CORPORATION</w:t>
            </w:r>
          </w:p>
        </w:tc>
        <w:tc>
          <w:tcPr>
            <w:tcW w:w="0" w:type="auto"/>
          </w:tcPr>
          <w:p w14:paraId="64882572" w14:textId="2C0307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98027FE" w14:textId="77777777" w:rsidTr="00C51F06">
        <w:tc>
          <w:tcPr>
            <w:tcW w:w="0" w:type="auto"/>
          </w:tcPr>
          <w:p w14:paraId="2184A254" w14:textId="648AF5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MUHAMMAD, awn</w:t>
            </w:r>
          </w:p>
        </w:tc>
        <w:tc>
          <w:tcPr>
            <w:tcW w:w="0" w:type="auto"/>
          </w:tcPr>
          <w:p w14:paraId="78542650" w14:textId="420161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Rakuten Mobile, Inc</w:t>
            </w:r>
          </w:p>
        </w:tc>
        <w:tc>
          <w:tcPr>
            <w:tcW w:w="0" w:type="auto"/>
          </w:tcPr>
          <w:p w14:paraId="4F4EB4F0" w14:textId="4A0239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5CD030A3" w14:textId="77777777" w:rsidTr="00C51F06">
        <w:tc>
          <w:tcPr>
            <w:tcW w:w="0" w:type="auto"/>
          </w:tcPr>
          <w:p w14:paraId="1FAA275D" w14:textId="39E6CD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NAHLER, Achim</w:t>
            </w:r>
          </w:p>
        </w:tc>
        <w:tc>
          <w:tcPr>
            <w:tcW w:w="0" w:type="auto"/>
          </w:tcPr>
          <w:p w14:paraId="5DB4D501" w14:textId="665C3F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National Instruments Corp.</w:t>
            </w:r>
          </w:p>
        </w:tc>
        <w:tc>
          <w:tcPr>
            <w:tcW w:w="0" w:type="auto"/>
          </w:tcPr>
          <w:p w14:paraId="7D5C665E" w14:textId="7BFC0C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CB4733C" w14:textId="77777777" w:rsidTr="00C51F06">
        <w:tc>
          <w:tcPr>
            <w:tcW w:w="0" w:type="auto"/>
          </w:tcPr>
          <w:p w14:paraId="5A5A7655" w14:textId="21B593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NAKATOGAWA, Tsuyoshi</w:t>
            </w:r>
          </w:p>
        </w:tc>
        <w:tc>
          <w:tcPr>
            <w:tcW w:w="0" w:type="auto"/>
          </w:tcPr>
          <w:p w14:paraId="5B7A74CB" w14:textId="4DE478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NHK</w:t>
            </w:r>
          </w:p>
        </w:tc>
        <w:tc>
          <w:tcPr>
            <w:tcW w:w="0" w:type="auto"/>
          </w:tcPr>
          <w:p w14:paraId="03DF6864" w14:textId="50E766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0D74C2F5" w14:textId="77777777" w:rsidTr="00C51F06">
        <w:tc>
          <w:tcPr>
            <w:tcW w:w="0" w:type="auto"/>
          </w:tcPr>
          <w:p w14:paraId="37FA5EFF" w14:textId="5367ED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NANGIA, Vijay</w:t>
            </w:r>
          </w:p>
        </w:tc>
        <w:tc>
          <w:tcPr>
            <w:tcW w:w="0" w:type="auto"/>
          </w:tcPr>
          <w:p w14:paraId="1B1B2B50" w14:textId="551984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Mobility UK Ltd.</w:t>
            </w:r>
          </w:p>
        </w:tc>
        <w:tc>
          <w:tcPr>
            <w:tcW w:w="0" w:type="auto"/>
          </w:tcPr>
          <w:p w14:paraId="7C596B42" w14:textId="4EF60A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4C86193" w14:textId="77777777" w:rsidTr="00C51F06">
        <w:tc>
          <w:tcPr>
            <w:tcW w:w="0" w:type="auto"/>
          </w:tcPr>
          <w:p w14:paraId="10905B6A" w14:textId="46542F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NEBESNY, Pavlo (Paul)</w:t>
            </w:r>
          </w:p>
        </w:tc>
        <w:tc>
          <w:tcPr>
            <w:tcW w:w="0" w:type="auto"/>
          </w:tcPr>
          <w:p w14:paraId="0D0FA30A" w14:textId="26A584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Rogers Communications Canada</w:t>
            </w:r>
          </w:p>
        </w:tc>
        <w:tc>
          <w:tcPr>
            <w:tcW w:w="0" w:type="auto"/>
          </w:tcPr>
          <w:p w14:paraId="2BEE6C95" w14:textId="36EBB6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5054DBD" w14:textId="77777777" w:rsidTr="00C51F06">
        <w:tc>
          <w:tcPr>
            <w:tcW w:w="0" w:type="auto"/>
          </w:tcPr>
          <w:p w14:paraId="3505452D" w14:textId="578400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NG, Chenghock</w:t>
            </w:r>
          </w:p>
        </w:tc>
        <w:tc>
          <w:tcPr>
            <w:tcW w:w="0" w:type="auto"/>
          </w:tcPr>
          <w:p w14:paraId="263BABD0" w14:textId="7E1930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 Corporation</w:t>
            </w:r>
          </w:p>
        </w:tc>
        <w:tc>
          <w:tcPr>
            <w:tcW w:w="0" w:type="auto"/>
          </w:tcPr>
          <w:p w14:paraId="5A3B0395" w14:textId="2771FC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305CBAA2" w14:textId="77777777" w:rsidTr="00C51F06">
        <w:tc>
          <w:tcPr>
            <w:tcW w:w="0" w:type="auto"/>
          </w:tcPr>
          <w:p w14:paraId="091DB609" w14:textId="7070A1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NG, Man Hung</w:t>
            </w:r>
          </w:p>
        </w:tc>
        <w:tc>
          <w:tcPr>
            <w:tcW w:w="0" w:type="auto"/>
          </w:tcPr>
          <w:p w14:paraId="53DD21FA" w14:textId="2BF49F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France</w:t>
            </w:r>
          </w:p>
        </w:tc>
        <w:tc>
          <w:tcPr>
            <w:tcW w:w="0" w:type="auto"/>
          </w:tcPr>
          <w:p w14:paraId="656D6230" w14:textId="629637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5C6558F" w14:textId="77777777" w:rsidTr="00C51F06">
        <w:tc>
          <w:tcPr>
            <w:tcW w:w="0" w:type="auto"/>
          </w:tcPr>
          <w:p w14:paraId="08BFD70F" w14:textId="54CD45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NGUYEN, Serge</w:t>
            </w:r>
          </w:p>
        </w:tc>
        <w:tc>
          <w:tcPr>
            <w:tcW w:w="0" w:type="auto"/>
          </w:tcPr>
          <w:p w14:paraId="42AA06A8" w14:textId="61F26D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0FCE3B51" w14:textId="2C5E6B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AC0CBAB" w14:textId="77777777" w:rsidTr="00C51F06">
        <w:tc>
          <w:tcPr>
            <w:tcW w:w="0" w:type="auto"/>
          </w:tcPr>
          <w:p w14:paraId="3578A231" w14:textId="715212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NIANG, Mamadou M.</w:t>
            </w:r>
          </w:p>
        </w:tc>
        <w:tc>
          <w:tcPr>
            <w:tcW w:w="0" w:type="auto"/>
          </w:tcPr>
          <w:p w14:paraId="6FF2FE9A" w14:textId="749D69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Spain</w:t>
            </w:r>
          </w:p>
        </w:tc>
        <w:tc>
          <w:tcPr>
            <w:tcW w:w="0" w:type="auto"/>
          </w:tcPr>
          <w:p w14:paraId="581E3AC0" w14:textId="55E0B2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0D7E1FC" w14:textId="77777777" w:rsidTr="00C51F06">
        <w:tc>
          <w:tcPr>
            <w:tcW w:w="0" w:type="auto"/>
          </w:tcPr>
          <w:p w14:paraId="1048909C" w14:textId="650560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NIELSEN, Sari</w:t>
            </w:r>
          </w:p>
        </w:tc>
        <w:tc>
          <w:tcPr>
            <w:tcW w:w="0" w:type="auto"/>
          </w:tcPr>
          <w:p w14:paraId="4AE0584F" w14:textId="1A4C6F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1BA8ABEA" w14:textId="015B48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A0946C5" w14:textId="77777777" w:rsidTr="00C51F06">
        <w:tc>
          <w:tcPr>
            <w:tcW w:w="0" w:type="auto"/>
          </w:tcPr>
          <w:p w14:paraId="3958D444" w14:textId="10ECC3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NIGAM, Gaurav</w:t>
            </w:r>
          </w:p>
        </w:tc>
        <w:tc>
          <w:tcPr>
            <w:tcW w:w="0" w:type="auto"/>
          </w:tcPr>
          <w:p w14:paraId="1FD3FFA2" w14:textId="6626B0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Europe Inc. - Spain</w:t>
            </w:r>
          </w:p>
        </w:tc>
        <w:tc>
          <w:tcPr>
            <w:tcW w:w="0" w:type="auto"/>
          </w:tcPr>
          <w:p w14:paraId="2302B5E8" w14:textId="75577D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FCA425D" w14:textId="77777777" w:rsidTr="00C51F06">
        <w:tc>
          <w:tcPr>
            <w:tcW w:w="0" w:type="auto"/>
          </w:tcPr>
          <w:p w14:paraId="1935D7B9" w14:textId="0D60F4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NING, Yang</w:t>
            </w:r>
          </w:p>
        </w:tc>
        <w:tc>
          <w:tcPr>
            <w:tcW w:w="0" w:type="auto"/>
          </w:tcPr>
          <w:p w14:paraId="41A1A308" w14:textId="5B844F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Shenzhen YZF Network Technolog</w:t>
            </w:r>
          </w:p>
        </w:tc>
        <w:tc>
          <w:tcPr>
            <w:tcW w:w="0" w:type="auto"/>
          </w:tcPr>
          <w:p w14:paraId="70F8470A" w14:textId="7DDA2E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0F8B5651" w14:textId="77777777" w:rsidTr="00C51F06">
        <w:tc>
          <w:tcPr>
            <w:tcW w:w="0" w:type="auto"/>
          </w:tcPr>
          <w:p w14:paraId="7E8B33C1" w14:textId="6F7B13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NIU, Huaning</w:t>
            </w:r>
          </w:p>
        </w:tc>
        <w:tc>
          <w:tcPr>
            <w:tcW w:w="0" w:type="auto"/>
          </w:tcPr>
          <w:p w14:paraId="3D4D600F" w14:textId="5FB575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Hungary Kft.</w:t>
            </w:r>
          </w:p>
        </w:tc>
        <w:tc>
          <w:tcPr>
            <w:tcW w:w="0" w:type="auto"/>
          </w:tcPr>
          <w:p w14:paraId="5C6AFD7C" w14:textId="4F65B6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DC882D0" w14:textId="77777777" w:rsidTr="00C51F06">
        <w:tc>
          <w:tcPr>
            <w:tcW w:w="0" w:type="auto"/>
          </w:tcPr>
          <w:p w14:paraId="44B440A4" w14:textId="504F447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NOBLET, Ludovic</w:t>
            </w:r>
          </w:p>
        </w:tc>
        <w:tc>
          <w:tcPr>
            <w:tcW w:w="0" w:type="auto"/>
          </w:tcPr>
          <w:p w14:paraId="5220B86E" w14:textId="0C039B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B-Com</w:t>
            </w:r>
          </w:p>
        </w:tc>
        <w:tc>
          <w:tcPr>
            <w:tcW w:w="0" w:type="auto"/>
          </w:tcPr>
          <w:p w14:paraId="4C504088" w14:textId="016980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4A579C1" w14:textId="77777777" w:rsidTr="00C51F06">
        <w:tc>
          <w:tcPr>
            <w:tcW w:w="0" w:type="auto"/>
          </w:tcPr>
          <w:p w14:paraId="1ED1C006" w14:textId="7B3CB2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NOEL, Laurent</w:t>
            </w:r>
          </w:p>
        </w:tc>
        <w:tc>
          <w:tcPr>
            <w:tcW w:w="0" w:type="auto"/>
          </w:tcPr>
          <w:p w14:paraId="6FC061E5" w14:textId="628CA3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4278857A" w14:textId="4867155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7059E49" w14:textId="77777777" w:rsidTr="00C51F06">
        <w:tc>
          <w:tcPr>
            <w:tcW w:w="0" w:type="auto"/>
          </w:tcPr>
          <w:p w14:paraId="63908F5F" w14:textId="5D9638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NOGAMI, Toshizo</w:t>
            </w:r>
          </w:p>
        </w:tc>
        <w:tc>
          <w:tcPr>
            <w:tcW w:w="0" w:type="auto"/>
          </w:tcPr>
          <w:p w14:paraId="3BD90A54" w14:textId="66EF3D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SHARP Corporation</w:t>
            </w:r>
          </w:p>
        </w:tc>
        <w:tc>
          <w:tcPr>
            <w:tcW w:w="0" w:type="auto"/>
          </w:tcPr>
          <w:p w14:paraId="106E0013" w14:textId="0326A1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21E0A0A7" w14:textId="77777777" w:rsidTr="00C51F06">
        <w:tc>
          <w:tcPr>
            <w:tcW w:w="0" w:type="auto"/>
          </w:tcPr>
          <w:p w14:paraId="544B895B" w14:textId="417FDE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NOVLAN, Thomas</w:t>
            </w:r>
          </w:p>
        </w:tc>
        <w:tc>
          <w:tcPr>
            <w:tcW w:w="0" w:type="auto"/>
          </w:tcPr>
          <w:p w14:paraId="70E14B69" w14:textId="618FE7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0E16F5CE" w14:textId="68A660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5A14D9F2" w14:textId="77777777" w:rsidTr="00C51F06">
        <w:tc>
          <w:tcPr>
            <w:tcW w:w="0" w:type="auto"/>
          </w:tcPr>
          <w:p w14:paraId="17B82F5C" w14:textId="6CF9EF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NUMANOGLU, Tolga</w:t>
            </w:r>
          </w:p>
        </w:tc>
        <w:tc>
          <w:tcPr>
            <w:tcW w:w="0" w:type="auto"/>
          </w:tcPr>
          <w:p w14:paraId="0FFD91A0" w14:textId="4B6FAC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ASELSAN</w:t>
            </w:r>
          </w:p>
        </w:tc>
        <w:tc>
          <w:tcPr>
            <w:tcW w:w="0" w:type="auto"/>
          </w:tcPr>
          <w:p w14:paraId="0DC85941" w14:textId="164B17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01EDBBF" w14:textId="77777777" w:rsidTr="00C51F06">
        <w:tc>
          <w:tcPr>
            <w:tcW w:w="0" w:type="auto"/>
          </w:tcPr>
          <w:p w14:paraId="21C135A8" w14:textId="7AE0F2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OGUMA, Yuta</w:t>
            </w:r>
          </w:p>
        </w:tc>
        <w:tc>
          <w:tcPr>
            <w:tcW w:w="0" w:type="auto"/>
          </w:tcPr>
          <w:p w14:paraId="0C342721" w14:textId="22BE10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47CDE033" w14:textId="708C0C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C51F06" w14:paraId="7B166DD5" w14:textId="77777777" w:rsidTr="00C51F06">
        <w:tc>
          <w:tcPr>
            <w:tcW w:w="0" w:type="auto"/>
          </w:tcPr>
          <w:p w14:paraId="06C14B55" w14:textId="26807E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OH, Kyoungseok</w:t>
            </w:r>
          </w:p>
        </w:tc>
        <w:tc>
          <w:tcPr>
            <w:tcW w:w="0" w:type="auto"/>
          </w:tcPr>
          <w:p w14:paraId="4073A8D6" w14:textId="2A8AE3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TTA</w:t>
            </w:r>
          </w:p>
        </w:tc>
        <w:tc>
          <w:tcPr>
            <w:tcW w:w="0" w:type="auto"/>
          </w:tcPr>
          <w:p w14:paraId="3020F2FC" w14:textId="2D5843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3GPPORG_REP (TTA)</w:t>
            </w:r>
          </w:p>
        </w:tc>
      </w:tr>
      <w:tr w:rsidR="00C51F06" w14:paraId="4423224C" w14:textId="77777777" w:rsidTr="00C51F06">
        <w:tc>
          <w:tcPr>
            <w:tcW w:w="0" w:type="auto"/>
          </w:tcPr>
          <w:p w14:paraId="3F95C1A8" w14:textId="12E788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OHIRA, Hidefumi</w:t>
            </w:r>
          </w:p>
        </w:tc>
        <w:tc>
          <w:tcPr>
            <w:tcW w:w="0" w:type="auto"/>
          </w:tcPr>
          <w:p w14:paraId="6F3318C7" w14:textId="5773A1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164A86D4" w14:textId="0A17E0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062C362D" w14:textId="77777777" w:rsidTr="00C51F06">
        <w:tc>
          <w:tcPr>
            <w:tcW w:w="0" w:type="auto"/>
          </w:tcPr>
          <w:p w14:paraId="4B45640C" w14:textId="692713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OLESEN, Robert</w:t>
            </w:r>
          </w:p>
        </w:tc>
        <w:tc>
          <w:tcPr>
            <w:tcW w:w="0" w:type="auto"/>
          </w:tcPr>
          <w:p w14:paraId="401C04FD" w14:textId="1B2F3C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Intelsat</w:t>
            </w:r>
          </w:p>
        </w:tc>
        <w:tc>
          <w:tcPr>
            <w:tcW w:w="0" w:type="auto"/>
          </w:tcPr>
          <w:p w14:paraId="0DF83594" w14:textId="7E2FAC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73D4AE8B" w14:textId="77777777" w:rsidTr="00C51F06">
        <w:tc>
          <w:tcPr>
            <w:tcW w:w="0" w:type="auto"/>
          </w:tcPr>
          <w:p w14:paraId="73B035ED" w14:textId="413912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OLEXA, Ron</w:t>
            </w:r>
          </w:p>
        </w:tc>
        <w:tc>
          <w:tcPr>
            <w:tcW w:w="0" w:type="auto"/>
          </w:tcPr>
          <w:p w14:paraId="4A11B3D7" w14:textId="458CF9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Omnispace</w:t>
            </w:r>
          </w:p>
        </w:tc>
        <w:tc>
          <w:tcPr>
            <w:tcW w:w="0" w:type="auto"/>
          </w:tcPr>
          <w:p w14:paraId="242D2AEE" w14:textId="4C3BD2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2DA36645" w14:textId="77777777" w:rsidTr="00C51F06">
        <w:tc>
          <w:tcPr>
            <w:tcW w:w="0" w:type="auto"/>
          </w:tcPr>
          <w:p w14:paraId="55135701" w14:textId="70973E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ONOZAWA, Hisashi</w:t>
            </w:r>
          </w:p>
        </w:tc>
        <w:tc>
          <w:tcPr>
            <w:tcW w:w="0" w:type="auto"/>
          </w:tcPr>
          <w:p w14:paraId="61FDA517" w14:textId="7540FC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Japan</w:t>
            </w:r>
          </w:p>
        </w:tc>
        <w:tc>
          <w:tcPr>
            <w:tcW w:w="0" w:type="auto"/>
          </w:tcPr>
          <w:p w14:paraId="5AB35A7D" w14:textId="593153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4A6BA1B5" w14:textId="77777777" w:rsidTr="00C51F06">
        <w:tc>
          <w:tcPr>
            <w:tcW w:w="0" w:type="auto"/>
          </w:tcPr>
          <w:p w14:paraId="48989364" w14:textId="1E2773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OUCHI, Mikihiro</w:t>
            </w:r>
          </w:p>
        </w:tc>
        <w:tc>
          <w:tcPr>
            <w:tcW w:w="0" w:type="auto"/>
          </w:tcPr>
          <w:p w14:paraId="205B4E41" w14:textId="6A8D5B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Panasonic Corporation</w:t>
            </w:r>
          </w:p>
        </w:tc>
        <w:tc>
          <w:tcPr>
            <w:tcW w:w="0" w:type="auto"/>
          </w:tcPr>
          <w:p w14:paraId="69D5CECE" w14:textId="4C0CC0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336C1073" w14:textId="77777777" w:rsidTr="00C51F06">
        <w:tc>
          <w:tcPr>
            <w:tcW w:w="0" w:type="auto"/>
          </w:tcPr>
          <w:p w14:paraId="2AD7D724" w14:textId="53BFCF8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OZAN, Waseem</w:t>
            </w:r>
          </w:p>
        </w:tc>
        <w:tc>
          <w:tcPr>
            <w:tcW w:w="0" w:type="auto"/>
          </w:tcPr>
          <w:p w14:paraId="356557D2" w14:textId="0088B6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BE6E1AB" w14:textId="17C376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9295508" w14:textId="77777777" w:rsidTr="00C51F06">
        <w:tc>
          <w:tcPr>
            <w:tcW w:w="0" w:type="auto"/>
          </w:tcPr>
          <w:p w14:paraId="41847564" w14:textId="21AFF81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PACKER, Clive</w:t>
            </w:r>
          </w:p>
        </w:tc>
        <w:tc>
          <w:tcPr>
            <w:tcW w:w="0" w:type="auto"/>
          </w:tcPr>
          <w:p w14:paraId="1198633C" w14:textId="76CD38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1E23A979" w14:textId="39F24F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6811CE6" w14:textId="77777777" w:rsidTr="00C51F06">
        <w:tc>
          <w:tcPr>
            <w:tcW w:w="0" w:type="auto"/>
          </w:tcPr>
          <w:p w14:paraId="7BE3557D" w14:textId="523E9A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PANAITOPOL, Dorin</w:t>
            </w:r>
          </w:p>
        </w:tc>
        <w:tc>
          <w:tcPr>
            <w:tcW w:w="0" w:type="auto"/>
          </w:tcPr>
          <w:p w14:paraId="5B538DB3" w14:textId="46B2EB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2F6FFE72" w14:textId="59021B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6F69C2C" w14:textId="77777777" w:rsidTr="00C51F06">
        <w:tc>
          <w:tcPr>
            <w:tcW w:w="0" w:type="auto"/>
          </w:tcPr>
          <w:p w14:paraId="78F855A2" w14:textId="3DD203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PANI, Diana</w:t>
            </w:r>
          </w:p>
        </w:tc>
        <w:tc>
          <w:tcPr>
            <w:tcW w:w="0" w:type="auto"/>
          </w:tcPr>
          <w:p w14:paraId="69FA1E29" w14:textId="3CC9E7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Belgium. LLC</w:t>
            </w:r>
          </w:p>
        </w:tc>
        <w:tc>
          <w:tcPr>
            <w:tcW w:w="0" w:type="auto"/>
          </w:tcPr>
          <w:p w14:paraId="3B6403E8" w14:textId="28C7A9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D8521C1" w14:textId="77777777" w:rsidTr="00C51F06">
        <w:tc>
          <w:tcPr>
            <w:tcW w:w="0" w:type="auto"/>
          </w:tcPr>
          <w:p w14:paraId="712DAA8D" w14:textId="176CA2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PARK, CH</w:t>
            </w:r>
          </w:p>
        </w:tc>
        <w:tc>
          <w:tcPr>
            <w:tcW w:w="0" w:type="auto"/>
          </w:tcPr>
          <w:p w14:paraId="7FF4EA3E" w14:textId="3D94D4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Technologies Int</w:t>
            </w:r>
          </w:p>
        </w:tc>
        <w:tc>
          <w:tcPr>
            <w:tcW w:w="0" w:type="auto"/>
          </w:tcPr>
          <w:p w14:paraId="71CB40E2" w14:textId="11BA96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6DBE5D4" w14:textId="77777777" w:rsidTr="00C51F06">
        <w:tc>
          <w:tcPr>
            <w:tcW w:w="0" w:type="auto"/>
          </w:tcPr>
          <w:p w14:paraId="771B8E6B" w14:textId="7D0CDA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PARK, Jin Woong</w:t>
            </w:r>
          </w:p>
        </w:tc>
        <w:tc>
          <w:tcPr>
            <w:tcW w:w="0" w:type="auto"/>
          </w:tcPr>
          <w:p w14:paraId="77339B1A" w14:textId="712423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UK</w:t>
            </w:r>
          </w:p>
        </w:tc>
        <w:tc>
          <w:tcPr>
            <w:tcW w:w="0" w:type="auto"/>
          </w:tcPr>
          <w:p w14:paraId="11D22B82" w14:textId="1285C1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4A6E6B8" w14:textId="77777777" w:rsidTr="00C51F06">
        <w:tc>
          <w:tcPr>
            <w:tcW w:w="0" w:type="auto"/>
          </w:tcPr>
          <w:p w14:paraId="201741FC" w14:textId="41EE05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PARK, KWANGHYUN</w:t>
            </w:r>
          </w:p>
        </w:tc>
        <w:tc>
          <w:tcPr>
            <w:tcW w:w="0" w:type="auto"/>
          </w:tcPr>
          <w:p w14:paraId="374B27CE" w14:textId="634C2B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Korea Testing Laboratory</w:t>
            </w:r>
          </w:p>
        </w:tc>
        <w:tc>
          <w:tcPr>
            <w:tcW w:w="0" w:type="auto"/>
          </w:tcPr>
          <w:p w14:paraId="5942D9B5" w14:textId="7C1AE5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C51F06" w14:paraId="74648623" w14:textId="77777777" w:rsidTr="00C51F06">
        <w:tc>
          <w:tcPr>
            <w:tcW w:w="0" w:type="auto"/>
          </w:tcPr>
          <w:p w14:paraId="615DF301" w14:textId="4F7ADF9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PERALTA, Elena</w:t>
            </w:r>
          </w:p>
        </w:tc>
        <w:tc>
          <w:tcPr>
            <w:tcW w:w="0" w:type="auto"/>
          </w:tcPr>
          <w:p w14:paraId="6C404D1F" w14:textId="37E01C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79DB7D58" w14:textId="2BA44F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7FD94CC" w14:textId="77777777" w:rsidTr="00C51F06">
        <w:tc>
          <w:tcPr>
            <w:tcW w:w="0" w:type="auto"/>
          </w:tcPr>
          <w:p w14:paraId="5D62C2AE" w14:textId="364248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PETROV, Dmitry</w:t>
            </w:r>
          </w:p>
        </w:tc>
        <w:tc>
          <w:tcPr>
            <w:tcW w:w="0" w:type="auto"/>
          </w:tcPr>
          <w:p w14:paraId="30D38566" w14:textId="27F663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3DB15B05" w14:textId="325DC1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0A43701" w14:textId="77777777" w:rsidTr="00C51F06">
        <w:tc>
          <w:tcPr>
            <w:tcW w:w="0" w:type="auto"/>
          </w:tcPr>
          <w:p w14:paraId="6190DA90" w14:textId="46DF0E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PETROVIC, Niels</w:t>
            </w:r>
          </w:p>
        </w:tc>
        <w:tc>
          <w:tcPr>
            <w:tcW w:w="0" w:type="auto"/>
          </w:tcPr>
          <w:p w14:paraId="0D1DB5BC" w14:textId="764609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47D1A498" w14:textId="77F322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2091870" w14:textId="77777777" w:rsidTr="00C51F06">
        <w:tc>
          <w:tcPr>
            <w:tcW w:w="0" w:type="auto"/>
          </w:tcPr>
          <w:p w14:paraId="26BEC2EF" w14:textId="71FB67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PETTERSSON, Markus</w:t>
            </w:r>
          </w:p>
        </w:tc>
        <w:tc>
          <w:tcPr>
            <w:tcW w:w="0" w:type="auto"/>
          </w:tcPr>
          <w:p w14:paraId="7F49208A" w14:textId="54C3C8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Finland</w:t>
            </w:r>
          </w:p>
        </w:tc>
        <w:tc>
          <w:tcPr>
            <w:tcW w:w="0" w:type="auto"/>
          </w:tcPr>
          <w:p w14:paraId="3372468B" w14:textId="75DFAE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8682125" w14:textId="77777777" w:rsidTr="00C51F06">
        <w:tc>
          <w:tcPr>
            <w:tcW w:w="0" w:type="auto"/>
          </w:tcPr>
          <w:p w14:paraId="4CDFC1D4" w14:textId="4DCC7D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PITTAMPALLI, Eshwar</w:t>
            </w:r>
          </w:p>
        </w:tc>
        <w:tc>
          <w:tcPr>
            <w:tcW w:w="0" w:type="auto"/>
          </w:tcPr>
          <w:p w14:paraId="3F1BD2EF" w14:textId="38F0E7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FirstNet</w:t>
            </w:r>
          </w:p>
        </w:tc>
        <w:tc>
          <w:tcPr>
            <w:tcW w:w="0" w:type="auto"/>
          </w:tcPr>
          <w:p w14:paraId="2977EA66" w14:textId="0CE031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0D506975" w14:textId="77777777" w:rsidTr="00C51F06">
        <w:tc>
          <w:tcPr>
            <w:tcW w:w="0" w:type="auto"/>
          </w:tcPr>
          <w:p w14:paraId="544E1909" w14:textId="60EA75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POPP, Daniel</w:t>
            </w:r>
          </w:p>
        </w:tc>
        <w:tc>
          <w:tcPr>
            <w:tcW w:w="0" w:type="auto"/>
          </w:tcPr>
          <w:p w14:paraId="53234E8D" w14:textId="1DADCB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Gesellschaft m.b.H.</w:t>
            </w:r>
          </w:p>
        </w:tc>
        <w:tc>
          <w:tcPr>
            <w:tcW w:w="0" w:type="auto"/>
          </w:tcPr>
          <w:p w14:paraId="0C8960BA" w14:textId="2F5CC0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94A5E1E" w14:textId="77777777" w:rsidTr="00C51F06">
        <w:tc>
          <w:tcPr>
            <w:tcW w:w="0" w:type="auto"/>
          </w:tcPr>
          <w:p w14:paraId="2F33DB3C" w14:textId="3509AF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PRIALE, Camila</w:t>
            </w:r>
          </w:p>
        </w:tc>
        <w:tc>
          <w:tcPr>
            <w:tcW w:w="0" w:type="auto"/>
          </w:tcPr>
          <w:p w14:paraId="736E58D9" w14:textId="4F9696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Europe Limited</w:t>
            </w:r>
          </w:p>
        </w:tc>
        <w:tc>
          <w:tcPr>
            <w:tcW w:w="0" w:type="auto"/>
          </w:tcPr>
          <w:p w14:paraId="6B5364AE" w14:textId="5F1C81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BE73907" w14:textId="77777777" w:rsidTr="00C51F06">
        <w:tc>
          <w:tcPr>
            <w:tcW w:w="0" w:type="auto"/>
          </w:tcPr>
          <w:p w14:paraId="59D79FC5" w14:textId="60839D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PRICE, Brennan</w:t>
            </w:r>
          </w:p>
        </w:tc>
        <w:tc>
          <w:tcPr>
            <w:tcW w:w="0" w:type="auto"/>
          </w:tcPr>
          <w:p w14:paraId="40193C1B" w14:textId="3431CD2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Inmarsat</w:t>
            </w:r>
          </w:p>
        </w:tc>
        <w:tc>
          <w:tcPr>
            <w:tcW w:w="0" w:type="auto"/>
          </w:tcPr>
          <w:p w14:paraId="2323B519" w14:textId="7598D43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C78BD30" w14:textId="77777777" w:rsidTr="00C51F06">
        <w:tc>
          <w:tcPr>
            <w:tcW w:w="0" w:type="auto"/>
          </w:tcPr>
          <w:p w14:paraId="62C8EF86" w14:textId="4EFEAA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PU, Xiaolin</w:t>
            </w:r>
          </w:p>
        </w:tc>
        <w:tc>
          <w:tcPr>
            <w:tcW w:w="0" w:type="auto"/>
          </w:tcPr>
          <w:p w14:paraId="5199D8E5" w14:textId="1ADE4A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Ericsson-LG Co., LTD</w:t>
            </w:r>
          </w:p>
        </w:tc>
        <w:tc>
          <w:tcPr>
            <w:tcW w:w="0" w:type="auto"/>
          </w:tcPr>
          <w:p w14:paraId="1622B4A4" w14:textId="5CD953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C51F06" w14:paraId="6559E110" w14:textId="77777777" w:rsidTr="00C51F06">
        <w:tc>
          <w:tcPr>
            <w:tcW w:w="0" w:type="auto"/>
          </w:tcPr>
          <w:p w14:paraId="1670FEF3" w14:textId="441C15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PUDNEY, Chris</w:t>
            </w:r>
          </w:p>
        </w:tc>
        <w:tc>
          <w:tcPr>
            <w:tcW w:w="0" w:type="auto"/>
          </w:tcPr>
          <w:p w14:paraId="07F1634F" w14:textId="04645A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Ireland Plc</w:t>
            </w:r>
          </w:p>
        </w:tc>
        <w:tc>
          <w:tcPr>
            <w:tcW w:w="0" w:type="auto"/>
          </w:tcPr>
          <w:p w14:paraId="527B758F" w14:textId="18DF793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2FB09AD" w14:textId="77777777" w:rsidTr="00C51F06">
        <w:tc>
          <w:tcPr>
            <w:tcW w:w="0" w:type="auto"/>
          </w:tcPr>
          <w:p w14:paraId="1E1AD710" w14:textId="53AF21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QIU, Haijie</w:t>
            </w:r>
          </w:p>
        </w:tc>
        <w:tc>
          <w:tcPr>
            <w:tcW w:w="0" w:type="auto"/>
          </w:tcPr>
          <w:p w14:paraId="06B951F7" w14:textId="009EEB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14:paraId="0E8A1958" w14:textId="6BB3347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C51F06" w14:paraId="3F23E195" w14:textId="77777777" w:rsidTr="00C51F06">
        <w:tc>
          <w:tcPr>
            <w:tcW w:w="0" w:type="auto"/>
          </w:tcPr>
          <w:p w14:paraId="1AE93620" w14:textId="5E91D8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RAGHAVAN, Manasa</w:t>
            </w:r>
          </w:p>
        </w:tc>
        <w:tc>
          <w:tcPr>
            <w:tcW w:w="0" w:type="auto"/>
          </w:tcPr>
          <w:p w14:paraId="7FCE390C" w14:textId="1C2FBD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Benelux B.V.</w:t>
            </w:r>
          </w:p>
        </w:tc>
        <w:tc>
          <w:tcPr>
            <w:tcW w:w="0" w:type="auto"/>
          </w:tcPr>
          <w:p w14:paraId="256F6FE1" w14:textId="6E83CA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EDB4C17" w14:textId="77777777" w:rsidTr="00C51F06">
        <w:tc>
          <w:tcPr>
            <w:tcW w:w="0" w:type="auto"/>
          </w:tcPr>
          <w:p w14:paraId="4D3EFE83" w14:textId="6E02F4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RAMAMURTHI, Vishwanath</w:t>
            </w:r>
          </w:p>
        </w:tc>
        <w:tc>
          <w:tcPr>
            <w:tcW w:w="0" w:type="auto"/>
          </w:tcPr>
          <w:p w14:paraId="04B6CDDF" w14:textId="026A02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Sweden</w:t>
            </w:r>
          </w:p>
        </w:tc>
        <w:tc>
          <w:tcPr>
            <w:tcW w:w="0" w:type="auto"/>
          </w:tcPr>
          <w:p w14:paraId="74049529" w14:textId="37F67C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FEB320F" w14:textId="77777777" w:rsidTr="00C51F06">
        <w:tc>
          <w:tcPr>
            <w:tcW w:w="0" w:type="auto"/>
          </w:tcPr>
          <w:p w14:paraId="2781852C" w14:textId="4CEC24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RAPHAEL, Song</w:t>
            </w:r>
          </w:p>
        </w:tc>
        <w:tc>
          <w:tcPr>
            <w:tcW w:w="0" w:type="auto"/>
          </w:tcPr>
          <w:p w14:paraId="2EDEA035" w14:textId="1A2F95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Korea Testing Laboratory</w:t>
            </w:r>
          </w:p>
        </w:tc>
        <w:tc>
          <w:tcPr>
            <w:tcW w:w="0" w:type="auto"/>
          </w:tcPr>
          <w:p w14:paraId="2DB4E613" w14:textId="2E8687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C51F06" w14:paraId="7F56BC4C" w14:textId="77777777" w:rsidTr="00C51F06">
        <w:tc>
          <w:tcPr>
            <w:tcW w:w="0" w:type="auto"/>
          </w:tcPr>
          <w:p w14:paraId="163C79CF" w14:textId="3D82AC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RASOOL, Shahzada</w:t>
            </w:r>
          </w:p>
        </w:tc>
        <w:tc>
          <w:tcPr>
            <w:tcW w:w="0" w:type="auto"/>
          </w:tcPr>
          <w:p w14:paraId="2919AF53" w14:textId="591E36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967D4AC" w14:textId="771249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2305343D" w14:textId="77777777" w:rsidTr="00C51F06">
        <w:tc>
          <w:tcPr>
            <w:tcW w:w="0" w:type="auto"/>
          </w:tcPr>
          <w:p w14:paraId="4FEC5C4F" w14:textId="19B1DB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RATKAJ, Darko</w:t>
            </w:r>
          </w:p>
        </w:tc>
        <w:tc>
          <w:tcPr>
            <w:tcW w:w="0" w:type="auto"/>
          </w:tcPr>
          <w:p w14:paraId="399E3484" w14:textId="573257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EBU</w:t>
            </w:r>
          </w:p>
        </w:tc>
        <w:tc>
          <w:tcPr>
            <w:tcW w:w="0" w:type="auto"/>
          </w:tcPr>
          <w:p w14:paraId="0551826D" w14:textId="41515AD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F07FF6A" w14:textId="77777777" w:rsidTr="00C51F06">
        <w:tc>
          <w:tcPr>
            <w:tcW w:w="0" w:type="auto"/>
          </w:tcPr>
          <w:p w14:paraId="5F71CC30" w14:textId="00DE59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REN,  Guangliang</w:t>
            </w:r>
          </w:p>
        </w:tc>
        <w:tc>
          <w:tcPr>
            <w:tcW w:w="0" w:type="auto"/>
          </w:tcPr>
          <w:p w14:paraId="2BB33F68" w14:textId="6D13D5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Xidian University</w:t>
            </w:r>
          </w:p>
        </w:tc>
        <w:tc>
          <w:tcPr>
            <w:tcW w:w="0" w:type="auto"/>
          </w:tcPr>
          <w:p w14:paraId="169436D3" w14:textId="2CF19D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41D58048" w14:textId="77777777" w:rsidTr="00C51F06">
        <w:tc>
          <w:tcPr>
            <w:tcW w:w="0" w:type="auto"/>
          </w:tcPr>
          <w:p w14:paraId="6E971AA6" w14:textId="36A727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RODRIGUEZ-HERRERA, Alfonso</w:t>
            </w:r>
          </w:p>
        </w:tc>
        <w:tc>
          <w:tcPr>
            <w:tcW w:w="0" w:type="auto"/>
          </w:tcPr>
          <w:p w14:paraId="35E64EC3" w14:textId="45B238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Spirent Communications</w:t>
            </w:r>
          </w:p>
        </w:tc>
        <w:tc>
          <w:tcPr>
            <w:tcW w:w="0" w:type="auto"/>
          </w:tcPr>
          <w:p w14:paraId="5F685D70" w14:textId="613195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5F4D8FC" w14:textId="77777777" w:rsidTr="00C51F06">
        <w:tc>
          <w:tcPr>
            <w:tcW w:w="0" w:type="auto"/>
          </w:tcPr>
          <w:p w14:paraId="3716C42E" w14:textId="0D350F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RONG, Zhigang</w:t>
            </w:r>
          </w:p>
        </w:tc>
        <w:tc>
          <w:tcPr>
            <w:tcW w:w="0" w:type="auto"/>
          </w:tcPr>
          <w:p w14:paraId="7F70F252" w14:textId="47A4F2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Futurewei</w:t>
            </w:r>
          </w:p>
        </w:tc>
        <w:tc>
          <w:tcPr>
            <w:tcW w:w="0" w:type="auto"/>
          </w:tcPr>
          <w:p w14:paraId="2B0D3D49" w14:textId="1DFB950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EB3C780" w14:textId="77777777" w:rsidTr="00C51F06">
        <w:tc>
          <w:tcPr>
            <w:tcW w:w="0" w:type="auto"/>
          </w:tcPr>
          <w:p w14:paraId="1293C319" w14:textId="61F96B8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ROSE, Ian</w:t>
            </w:r>
          </w:p>
        </w:tc>
        <w:tc>
          <w:tcPr>
            <w:tcW w:w="0" w:type="auto"/>
          </w:tcPr>
          <w:p w14:paraId="49B05865" w14:textId="389F78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0D3BEB05" w14:textId="58DED1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EE95A74" w14:textId="77777777" w:rsidTr="00C51F06">
        <w:tc>
          <w:tcPr>
            <w:tcW w:w="0" w:type="auto"/>
          </w:tcPr>
          <w:p w14:paraId="3C4A0D60" w14:textId="693FE1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SASAKI, Takahiro</w:t>
            </w:r>
          </w:p>
        </w:tc>
        <w:tc>
          <w:tcPr>
            <w:tcW w:w="0" w:type="auto"/>
          </w:tcPr>
          <w:p w14:paraId="7FEFDE7C" w14:textId="52B3BD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 Corporation</w:t>
            </w:r>
          </w:p>
        </w:tc>
        <w:tc>
          <w:tcPr>
            <w:tcW w:w="0" w:type="auto"/>
          </w:tcPr>
          <w:p w14:paraId="3037273F" w14:textId="5481CE6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C51F06" w14:paraId="749193E3" w14:textId="77777777" w:rsidTr="00C51F06">
        <w:tc>
          <w:tcPr>
            <w:tcW w:w="0" w:type="auto"/>
          </w:tcPr>
          <w:p w14:paraId="4B215BA7" w14:textId="0FE365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SAVAGLIO, Frank</w:t>
            </w:r>
          </w:p>
        </w:tc>
        <w:tc>
          <w:tcPr>
            <w:tcW w:w="0" w:type="auto"/>
          </w:tcPr>
          <w:p w14:paraId="59C5FFFD" w14:textId="21C33B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Telstra Corporation Limited</w:t>
            </w:r>
          </w:p>
        </w:tc>
        <w:tc>
          <w:tcPr>
            <w:tcW w:w="0" w:type="auto"/>
          </w:tcPr>
          <w:p w14:paraId="1BFA8373" w14:textId="59BBA7C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ADC559D" w14:textId="77777777" w:rsidTr="00C51F06">
        <w:tc>
          <w:tcPr>
            <w:tcW w:w="0" w:type="auto"/>
          </w:tcPr>
          <w:p w14:paraId="38F32FBE" w14:textId="51CD4D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SAYENKO, Alexander</w:t>
            </w:r>
          </w:p>
        </w:tc>
        <w:tc>
          <w:tcPr>
            <w:tcW w:w="0" w:type="auto"/>
          </w:tcPr>
          <w:p w14:paraId="647B6A82" w14:textId="4C256BD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Switzerland AG</w:t>
            </w:r>
          </w:p>
        </w:tc>
        <w:tc>
          <w:tcPr>
            <w:tcW w:w="0" w:type="auto"/>
          </w:tcPr>
          <w:p w14:paraId="6DB1D8F0" w14:textId="52A82CB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5051949" w14:textId="77777777" w:rsidTr="00C51F06">
        <w:tc>
          <w:tcPr>
            <w:tcW w:w="0" w:type="auto"/>
          </w:tcPr>
          <w:p w14:paraId="28698F38" w14:textId="5FA80C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SCANNAVINI, Alessandro</w:t>
            </w:r>
          </w:p>
        </w:tc>
        <w:tc>
          <w:tcPr>
            <w:tcW w:w="0" w:type="auto"/>
          </w:tcPr>
          <w:p w14:paraId="74A814C8" w14:textId="4CF8D0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MVG Industries</w:t>
            </w:r>
          </w:p>
        </w:tc>
        <w:tc>
          <w:tcPr>
            <w:tcW w:w="0" w:type="auto"/>
          </w:tcPr>
          <w:p w14:paraId="6F323AC2" w14:textId="00528D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540C043" w14:textId="77777777" w:rsidTr="00C51F06">
        <w:tc>
          <w:tcPr>
            <w:tcW w:w="0" w:type="auto"/>
          </w:tcPr>
          <w:p w14:paraId="73021F98" w14:textId="301C9F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SCHMID, Peter</w:t>
            </w:r>
          </w:p>
        </w:tc>
        <w:tc>
          <w:tcPr>
            <w:tcW w:w="0" w:type="auto"/>
          </w:tcPr>
          <w:p w14:paraId="33830CAC" w14:textId="5526D2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Andrew Wireless Systems GmbH</w:t>
            </w:r>
          </w:p>
        </w:tc>
        <w:tc>
          <w:tcPr>
            <w:tcW w:w="0" w:type="auto"/>
          </w:tcPr>
          <w:p w14:paraId="4589DF1A" w14:textId="4D5899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48BE29D" w14:textId="77777777" w:rsidTr="00C51F06">
        <w:tc>
          <w:tcPr>
            <w:tcW w:w="0" w:type="auto"/>
          </w:tcPr>
          <w:p w14:paraId="3F0D6779" w14:textId="75817D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SCHMIEDER, Mathis</w:t>
            </w:r>
          </w:p>
        </w:tc>
        <w:tc>
          <w:tcPr>
            <w:tcW w:w="0" w:type="auto"/>
          </w:tcPr>
          <w:p w14:paraId="00474FCC" w14:textId="03C0F0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 HHI</w:t>
            </w:r>
          </w:p>
        </w:tc>
        <w:tc>
          <w:tcPr>
            <w:tcW w:w="0" w:type="auto"/>
          </w:tcPr>
          <w:p w14:paraId="4ACCF97C" w14:textId="1BC91E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1926DDC" w14:textId="77777777" w:rsidTr="00C51F06">
        <w:tc>
          <w:tcPr>
            <w:tcW w:w="0" w:type="auto"/>
          </w:tcPr>
          <w:p w14:paraId="74C28DFD" w14:textId="398D5A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SCHMITZ, Steffen</w:t>
            </w:r>
          </w:p>
        </w:tc>
        <w:tc>
          <w:tcPr>
            <w:tcW w:w="0" w:type="auto"/>
          </w:tcPr>
          <w:p w14:paraId="66CE0CDB" w14:textId="7EDE68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Volkswagen AG</w:t>
            </w:r>
          </w:p>
        </w:tc>
        <w:tc>
          <w:tcPr>
            <w:tcW w:w="0" w:type="auto"/>
          </w:tcPr>
          <w:p w14:paraId="09D027C5" w14:textId="354FD2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61ACA67" w14:textId="77777777" w:rsidTr="00C51F06">
        <w:tc>
          <w:tcPr>
            <w:tcW w:w="0" w:type="auto"/>
          </w:tcPr>
          <w:p w14:paraId="2CA39484" w14:textId="0CD39B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SEIBERT, Cristina</w:t>
            </w:r>
          </w:p>
        </w:tc>
        <w:tc>
          <w:tcPr>
            <w:tcW w:w="0" w:type="auto"/>
          </w:tcPr>
          <w:p w14:paraId="1A85462D" w14:textId="2CEE10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NextNav</w:t>
            </w:r>
          </w:p>
        </w:tc>
        <w:tc>
          <w:tcPr>
            <w:tcW w:w="0" w:type="auto"/>
          </w:tcPr>
          <w:p w14:paraId="05E1E4FF" w14:textId="4403FB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392DD0BD" w14:textId="77777777" w:rsidTr="00C51F06">
        <w:tc>
          <w:tcPr>
            <w:tcW w:w="0" w:type="auto"/>
          </w:tcPr>
          <w:p w14:paraId="2457802D" w14:textId="2DADBC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SHA, Wenhao</w:t>
            </w:r>
          </w:p>
        </w:tc>
        <w:tc>
          <w:tcPr>
            <w:tcW w:w="0" w:type="auto"/>
          </w:tcPr>
          <w:p w14:paraId="4BDD0382" w14:textId="7D2B0B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SRTC</w:t>
            </w:r>
          </w:p>
        </w:tc>
        <w:tc>
          <w:tcPr>
            <w:tcW w:w="0" w:type="auto"/>
          </w:tcPr>
          <w:p w14:paraId="78DC5ECD" w14:textId="7774E1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891FB30" w14:textId="77777777" w:rsidTr="00C51F06">
        <w:tc>
          <w:tcPr>
            <w:tcW w:w="0" w:type="auto"/>
          </w:tcPr>
          <w:p w14:paraId="212EAB26" w14:textId="035E3A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SHAFI, Mansoor</w:t>
            </w:r>
          </w:p>
        </w:tc>
        <w:tc>
          <w:tcPr>
            <w:tcW w:w="0" w:type="auto"/>
          </w:tcPr>
          <w:p w14:paraId="1668A554" w14:textId="50F447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Spark NZ Ltd</w:t>
            </w:r>
          </w:p>
        </w:tc>
        <w:tc>
          <w:tcPr>
            <w:tcW w:w="0" w:type="auto"/>
          </w:tcPr>
          <w:p w14:paraId="479B36CC" w14:textId="465C8D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12BF8A4C" w14:textId="77777777" w:rsidTr="00C51F06">
        <w:tc>
          <w:tcPr>
            <w:tcW w:w="0" w:type="auto"/>
          </w:tcPr>
          <w:p w14:paraId="606CE97D" w14:textId="592948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SHAH, Manan</w:t>
            </w:r>
          </w:p>
        </w:tc>
        <w:tc>
          <w:tcPr>
            <w:tcW w:w="0" w:type="auto"/>
          </w:tcPr>
          <w:p w14:paraId="4D463813" w14:textId="1FE1374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Qorvo</w:t>
            </w:r>
          </w:p>
        </w:tc>
        <w:tc>
          <w:tcPr>
            <w:tcW w:w="0" w:type="auto"/>
          </w:tcPr>
          <w:p w14:paraId="19E21EAD" w14:textId="1E114D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D9B9935" w14:textId="77777777" w:rsidTr="00C51F06">
        <w:tc>
          <w:tcPr>
            <w:tcW w:w="0" w:type="auto"/>
          </w:tcPr>
          <w:p w14:paraId="7CD89C23" w14:textId="25514C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SHAN, Huiping</w:t>
            </w:r>
          </w:p>
        </w:tc>
        <w:tc>
          <w:tcPr>
            <w:tcW w:w="0" w:type="auto"/>
          </w:tcPr>
          <w:p w14:paraId="1CEAD9E9" w14:textId="3AE96C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Fiberhome Technologies Group</w:t>
            </w:r>
          </w:p>
        </w:tc>
        <w:tc>
          <w:tcPr>
            <w:tcW w:w="0" w:type="auto"/>
          </w:tcPr>
          <w:p w14:paraId="78B68866" w14:textId="27F5849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368C0CC8" w14:textId="77777777" w:rsidTr="00C51F06">
        <w:tc>
          <w:tcPr>
            <w:tcW w:w="0" w:type="auto"/>
          </w:tcPr>
          <w:p w14:paraId="0DEAC1D1" w14:textId="35D31A4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SHAN, Yang</w:t>
            </w:r>
          </w:p>
        </w:tc>
        <w:tc>
          <w:tcPr>
            <w:tcW w:w="0" w:type="auto"/>
          </w:tcPr>
          <w:p w14:paraId="021A23C1" w14:textId="7EA372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Telecomunication Corp.</w:t>
            </w:r>
          </w:p>
        </w:tc>
        <w:tc>
          <w:tcPr>
            <w:tcW w:w="0" w:type="auto"/>
          </w:tcPr>
          <w:p w14:paraId="3FDA58C3" w14:textId="5F7523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674084EA" w14:textId="77777777" w:rsidTr="00C51F06">
        <w:tc>
          <w:tcPr>
            <w:tcW w:w="0" w:type="auto"/>
          </w:tcPr>
          <w:p w14:paraId="129E6927" w14:textId="3137E5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SHAO, Xuanbo</w:t>
            </w:r>
          </w:p>
        </w:tc>
        <w:tc>
          <w:tcPr>
            <w:tcW w:w="0" w:type="auto"/>
          </w:tcPr>
          <w:p w14:paraId="6234BBF5" w14:textId="4869F1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1C1B8816" w14:textId="235420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43F91DD7" w14:textId="77777777" w:rsidTr="00C51F06">
        <w:tc>
          <w:tcPr>
            <w:tcW w:w="0" w:type="auto"/>
          </w:tcPr>
          <w:p w14:paraId="613A08E6" w14:textId="46FA88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SHAO, Zhe</w:t>
            </w:r>
          </w:p>
        </w:tc>
        <w:tc>
          <w:tcPr>
            <w:tcW w:w="0" w:type="auto"/>
          </w:tcPr>
          <w:p w14:paraId="0A744755" w14:textId="144B47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Group Device Co.</w:t>
            </w:r>
          </w:p>
        </w:tc>
        <w:tc>
          <w:tcPr>
            <w:tcW w:w="0" w:type="auto"/>
          </w:tcPr>
          <w:p w14:paraId="29E1514F" w14:textId="270DE0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732A848E" w14:textId="77777777" w:rsidTr="00C51F06">
        <w:tc>
          <w:tcPr>
            <w:tcW w:w="0" w:type="auto"/>
          </w:tcPr>
          <w:p w14:paraId="58BBE37E" w14:textId="412C233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SHARMA, Prashant</w:t>
            </w:r>
          </w:p>
        </w:tc>
        <w:tc>
          <w:tcPr>
            <w:tcW w:w="0" w:type="auto"/>
          </w:tcPr>
          <w:p w14:paraId="3B133F5A" w14:textId="554FB0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Austria RFFE GmbH</w:t>
            </w:r>
          </w:p>
        </w:tc>
        <w:tc>
          <w:tcPr>
            <w:tcW w:w="0" w:type="auto"/>
          </w:tcPr>
          <w:p w14:paraId="6C722CB8" w14:textId="6D34D4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68AA315" w14:textId="77777777" w:rsidTr="00C51F06">
        <w:tc>
          <w:tcPr>
            <w:tcW w:w="0" w:type="auto"/>
          </w:tcPr>
          <w:p w14:paraId="05C1791C" w14:textId="5F9F11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SHEN, Jia</w:t>
            </w:r>
          </w:p>
        </w:tc>
        <w:tc>
          <w:tcPr>
            <w:tcW w:w="0" w:type="auto"/>
          </w:tcPr>
          <w:p w14:paraId="6A4FEC8E" w14:textId="7467AB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Chengdu OPPO Mobile Com. corp.</w:t>
            </w:r>
          </w:p>
        </w:tc>
        <w:tc>
          <w:tcPr>
            <w:tcW w:w="0" w:type="auto"/>
          </w:tcPr>
          <w:p w14:paraId="1732E512" w14:textId="4827BF5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E209567" w14:textId="77777777" w:rsidTr="00C51F06">
        <w:tc>
          <w:tcPr>
            <w:tcW w:w="0" w:type="auto"/>
          </w:tcPr>
          <w:p w14:paraId="5610DD8E" w14:textId="331064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SHEN, Songhui</w:t>
            </w:r>
          </w:p>
        </w:tc>
        <w:tc>
          <w:tcPr>
            <w:tcW w:w="0" w:type="auto"/>
          </w:tcPr>
          <w:p w14:paraId="60107AE8" w14:textId="16E901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Nordic AB</w:t>
            </w:r>
          </w:p>
        </w:tc>
        <w:tc>
          <w:tcPr>
            <w:tcW w:w="0" w:type="auto"/>
          </w:tcPr>
          <w:p w14:paraId="73480CD1" w14:textId="03F471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39719E5" w14:textId="77777777" w:rsidTr="00C51F06">
        <w:tc>
          <w:tcPr>
            <w:tcW w:w="0" w:type="auto"/>
          </w:tcPr>
          <w:p w14:paraId="4ABA7CA5" w14:textId="36C947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SHEN, Zhongyi</w:t>
            </w:r>
          </w:p>
        </w:tc>
        <w:tc>
          <w:tcPr>
            <w:tcW w:w="0" w:type="auto"/>
          </w:tcPr>
          <w:p w14:paraId="6F4C92D1" w14:textId="62C118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Co., Ltd</w:t>
            </w:r>
          </w:p>
        </w:tc>
        <w:tc>
          <w:tcPr>
            <w:tcW w:w="0" w:type="auto"/>
          </w:tcPr>
          <w:p w14:paraId="67A943B3" w14:textId="24C3DA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1107D2B3" w14:textId="77777777" w:rsidTr="00C51F06">
        <w:tc>
          <w:tcPr>
            <w:tcW w:w="0" w:type="auto"/>
          </w:tcPr>
          <w:p w14:paraId="50859802" w14:textId="742ADF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SHEN, Zukang</w:t>
            </w:r>
          </w:p>
        </w:tc>
        <w:tc>
          <w:tcPr>
            <w:tcW w:w="0" w:type="auto"/>
          </w:tcPr>
          <w:p w14:paraId="30256B9B" w14:textId="2BD53C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Co., Ltd</w:t>
            </w:r>
          </w:p>
        </w:tc>
        <w:tc>
          <w:tcPr>
            <w:tcW w:w="0" w:type="auto"/>
          </w:tcPr>
          <w:p w14:paraId="269DDBD9" w14:textId="2E7677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1C788D19" w14:textId="77777777" w:rsidTr="00C51F06">
        <w:tc>
          <w:tcPr>
            <w:tcW w:w="0" w:type="auto"/>
          </w:tcPr>
          <w:p w14:paraId="0C846B92" w14:textId="57C9BC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SHI, Jiakai</w:t>
            </w:r>
          </w:p>
        </w:tc>
        <w:tc>
          <w:tcPr>
            <w:tcW w:w="0" w:type="auto"/>
          </w:tcPr>
          <w:p w14:paraId="4F1F7949" w14:textId="715C80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057CB6AC" w14:textId="04C8F6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D677726" w14:textId="77777777" w:rsidTr="00C51F06">
        <w:tc>
          <w:tcPr>
            <w:tcW w:w="0" w:type="auto"/>
          </w:tcPr>
          <w:p w14:paraId="4724ECF0" w14:textId="6552C9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SHI, Zhihua</w:t>
            </w:r>
          </w:p>
        </w:tc>
        <w:tc>
          <w:tcPr>
            <w:tcW w:w="0" w:type="auto"/>
          </w:tcPr>
          <w:p w14:paraId="6EA294D1" w14:textId="340E74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OPPO Com. corp., ltd</w:t>
            </w:r>
          </w:p>
        </w:tc>
        <w:tc>
          <w:tcPr>
            <w:tcW w:w="0" w:type="auto"/>
          </w:tcPr>
          <w:p w14:paraId="6E3409C3" w14:textId="2995E10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304B15A1" w14:textId="77777777" w:rsidTr="00C51F06">
        <w:tc>
          <w:tcPr>
            <w:tcW w:w="0" w:type="auto"/>
          </w:tcPr>
          <w:p w14:paraId="3D486469" w14:textId="4B898E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SHIH, Mei-ju</w:t>
            </w:r>
          </w:p>
        </w:tc>
        <w:tc>
          <w:tcPr>
            <w:tcW w:w="0" w:type="auto"/>
          </w:tcPr>
          <w:p w14:paraId="1D40D2C2" w14:textId="7732ED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FGI</w:t>
            </w:r>
          </w:p>
        </w:tc>
        <w:tc>
          <w:tcPr>
            <w:tcW w:w="0" w:type="auto"/>
          </w:tcPr>
          <w:p w14:paraId="5AE2224F" w14:textId="77BC9E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EB7BD25" w14:textId="77777777" w:rsidTr="00C51F06">
        <w:tc>
          <w:tcPr>
            <w:tcW w:w="0" w:type="auto"/>
          </w:tcPr>
          <w:p w14:paraId="2AAF033D" w14:textId="59E00A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SHIMIZU, Takayuki</w:t>
            </w:r>
          </w:p>
        </w:tc>
        <w:tc>
          <w:tcPr>
            <w:tcW w:w="0" w:type="auto"/>
          </w:tcPr>
          <w:p w14:paraId="171BFF93" w14:textId="0303D8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TOYOTA MOTOR CORPORATION</w:t>
            </w:r>
          </w:p>
        </w:tc>
        <w:tc>
          <w:tcPr>
            <w:tcW w:w="0" w:type="auto"/>
          </w:tcPr>
          <w:p w14:paraId="282857A9" w14:textId="4588A6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C51F06" w14:paraId="69ADE68E" w14:textId="77777777" w:rsidTr="00C51F06">
        <w:tc>
          <w:tcPr>
            <w:tcW w:w="0" w:type="auto"/>
          </w:tcPr>
          <w:p w14:paraId="792F2224" w14:textId="4F72B8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SHIMODAIRA, Hidekazu</w:t>
            </w:r>
          </w:p>
        </w:tc>
        <w:tc>
          <w:tcPr>
            <w:tcW w:w="0" w:type="auto"/>
          </w:tcPr>
          <w:p w14:paraId="203DA655" w14:textId="7F19AA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7822CA0A" w14:textId="16B865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3BD24E1A" w14:textId="77777777" w:rsidTr="00C51F06">
        <w:tc>
          <w:tcPr>
            <w:tcW w:w="0" w:type="auto"/>
          </w:tcPr>
          <w:p w14:paraId="51361CA1" w14:textId="0E0B1B3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SHIPLEY, Trevor</w:t>
            </w:r>
          </w:p>
        </w:tc>
        <w:tc>
          <w:tcPr>
            <w:tcW w:w="0" w:type="auto"/>
          </w:tcPr>
          <w:p w14:paraId="23F51A7E" w14:textId="5B1F78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 Spire Wireless</w:t>
            </w:r>
          </w:p>
        </w:tc>
        <w:tc>
          <w:tcPr>
            <w:tcW w:w="0" w:type="auto"/>
          </w:tcPr>
          <w:p w14:paraId="0D060AA0" w14:textId="6170D5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50E22B07" w14:textId="77777777" w:rsidTr="00C51F06">
        <w:tc>
          <w:tcPr>
            <w:tcW w:w="0" w:type="auto"/>
          </w:tcPr>
          <w:p w14:paraId="4287B894" w14:textId="0F9988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SHRIVASTAVA, Vinay</w:t>
            </w:r>
          </w:p>
        </w:tc>
        <w:tc>
          <w:tcPr>
            <w:tcW w:w="0" w:type="auto"/>
          </w:tcPr>
          <w:p w14:paraId="6BC0D051" w14:textId="10036D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Reliance Jio</w:t>
            </w:r>
          </w:p>
        </w:tc>
        <w:tc>
          <w:tcPr>
            <w:tcW w:w="0" w:type="auto"/>
          </w:tcPr>
          <w:p w14:paraId="5F04A95D" w14:textId="6E961AF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C51F06" w14:paraId="27B646F7" w14:textId="77777777" w:rsidTr="00C51F06">
        <w:tc>
          <w:tcPr>
            <w:tcW w:w="0" w:type="auto"/>
          </w:tcPr>
          <w:p w14:paraId="14375E1E" w14:textId="16CD419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SHVODIAN, Bill</w:t>
            </w:r>
          </w:p>
        </w:tc>
        <w:tc>
          <w:tcPr>
            <w:tcW w:w="0" w:type="auto"/>
          </w:tcPr>
          <w:p w14:paraId="2B225108" w14:textId="5B5AA2E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 Inc.</w:t>
            </w:r>
          </w:p>
        </w:tc>
        <w:tc>
          <w:tcPr>
            <w:tcW w:w="0" w:type="auto"/>
          </w:tcPr>
          <w:p w14:paraId="5E8B7938" w14:textId="3F28A9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02CFAFBD" w14:textId="77777777" w:rsidTr="00C51F06">
        <w:tc>
          <w:tcPr>
            <w:tcW w:w="0" w:type="auto"/>
          </w:tcPr>
          <w:p w14:paraId="5C5834F6" w14:textId="7495A1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SIENKIEWICZ, Esther</w:t>
            </w:r>
          </w:p>
        </w:tc>
        <w:tc>
          <w:tcPr>
            <w:tcW w:w="0" w:type="auto"/>
          </w:tcPr>
          <w:p w14:paraId="3EF4979C" w14:textId="2B70F6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Inc.</w:t>
            </w:r>
          </w:p>
        </w:tc>
        <w:tc>
          <w:tcPr>
            <w:tcW w:w="0" w:type="auto"/>
          </w:tcPr>
          <w:p w14:paraId="48691822" w14:textId="27A41C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0F18B5C9" w14:textId="77777777" w:rsidTr="00C51F06">
        <w:tc>
          <w:tcPr>
            <w:tcW w:w="0" w:type="auto"/>
          </w:tcPr>
          <w:p w14:paraId="41688504" w14:textId="420294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SINSATHITCHAI, Wisuit</w:t>
            </w:r>
          </w:p>
        </w:tc>
        <w:tc>
          <w:tcPr>
            <w:tcW w:w="0" w:type="auto"/>
          </w:tcPr>
          <w:p w14:paraId="61C3CE8E" w14:textId="7814FE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Europe Limited</w:t>
            </w:r>
          </w:p>
        </w:tc>
        <w:tc>
          <w:tcPr>
            <w:tcW w:w="0" w:type="auto"/>
          </w:tcPr>
          <w:p w14:paraId="2FD81134" w14:textId="587390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E31E28D" w14:textId="77777777" w:rsidTr="00C51F06">
        <w:tc>
          <w:tcPr>
            <w:tcW w:w="0" w:type="auto"/>
          </w:tcPr>
          <w:p w14:paraId="35A772A2" w14:textId="4ACD05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SKOLD, Johan</w:t>
            </w:r>
          </w:p>
        </w:tc>
        <w:tc>
          <w:tcPr>
            <w:tcW w:w="0" w:type="auto"/>
          </w:tcPr>
          <w:p w14:paraId="73E577CE" w14:textId="366092F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Limited</w:t>
            </w:r>
          </w:p>
        </w:tc>
        <w:tc>
          <w:tcPr>
            <w:tcW w:w="0" w:type="auto"/>
          </w:tcPr>
          <w:p w14:paraId="45321A90" w14:textId="31F41A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2B20EC5" w14:textId="77777777" w:rsidTr="00C51F06">
        <w:tc>
          <w:tcPr>
            <w:tcW w:w="0" w:type="auto"/>
          </w:tcPr>
          <w:p w14:paraId="3CAEF6E3" w14:textId="53ED5DF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SOGHOMONIAN, Manook</w:t>
            </w:r>
          </w:p>
        </w:tc>
        <w:tc>
          <w:tcPr>
            <w:tcW w:w="0" w:type="auto"/>
          </w:tcPr>
          <w:p w14:paraId="1F423244" w14:textId="543A30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Telekomünikasyon A.S.</w:t>
            </w:r>
          </w:p>
        </w:tc>
        <w:tc>
          <w:tcPr>
            <w:tcW w:w="0" w:type="auto"/>
          </w:tcPr>
          <w:p w14:paraId="498F1F56" w14:textId="57740BC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08167A8" w14:textId="77777777" w:rsidTr="00C51F06">
        <w:tc>
          <w:tcPr>
            <w:tcW w:w="0" w:type="auto"/>
          </w:tcPr>
          <w:p w14:paraId="30110F0F" w14:textId="4F7257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SOMMER, Markus</w:t>
            </w:r>
          </w:p>
        </w:tc>
        <w:tc>
          <w:tcPr>
            <w:tcW w:w="0" w:type="auto"/>
          </w:tcPr>
          <w:p w14:paraId="197B7A02" w14:textId="709657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GmbH</w:t>
            </w:r>
          </w:p>
        </w:tc>
        <w:tc>
          <w:tcPr>
            <w:tcW w:w="0" w:type="auto"/>
          </w:tcPr>
          <w:p w14:paraId="3104641D" w14:textId="529768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B3D7C27" w14:textId="77777777" w:rsidTr="00C51F06">
        <w:tc>
          <w:tcPr>
            <w:tcW w:w="0" w:type="auto"/>
          </w:tcPr>
          <w:p w14:paraId="0C858138" w14:textId="70D0BC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SONG, Lei</w:t>
            </w:r>
          </w:p>
        </w:tc>
        <w:tc>
          <w:tcPr>
            <w:tcW w:w="0" w:type="auto"/>
          </w:tcPr>
          <w:p w14:paraId="78BAEC6D" w14:textId="12E546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UK Ltd</w:t>
            </w:r>
          </w:p>
        </w:tc>
        <w:tc>
          <w:tcPr>
            <w:tcW w:w="0" w:type="auto"/>
          </w:tcPr>
          <w:p w14:paraId="360CFC72" w14:textId="00D22E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AC70657" w14:textId="77777777" w:rsidTr="00C51F06">
        <w:tc>
          <w:tcPr>
            <w:tcW w:w="0" w:type="auto"/>
          </w:tcPr>
          <w:p w14:paraId="759A8754" w14:textId="204B1C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SONG, Yuexia</w:t>
            </w:r>
          </w:p>
        </w:tc>
        <w:tc>
          <w:tcPr>
            <w:tcW w:w="0" w:type="auto"/>
          </w:tcPr>
          <w:p w14:paraId="4446A71D" w14:textId="7C9840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585D847" w14:textId="77F674F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02CC5BB7" w14:textId="77777777" w:rsidTr="00C51F06">
        <w:tc>
          <w:tcPr>
            <w:tcW w:w="0" w:type="auto"/>
          </w:tcPr>
          <w:p w14:paraId="4949ADA4" w14:textId="74E73C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SOONG, Anthony</w:t>
            </w:r>
          </w:p>
        </w:tc>
        <w:tc>
          <w:tcPr>
            <w:tcW w:w="0" w:type="auto"/>
          </w:tcPr>
          <w:p w14:paraId="2A9743CC" w14:textId="660C67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Futurewei</w:t>
            </w:r>
          </w:p>
        </w:tc>
        <w:tc>
          <w:tcPr>
            <w:tcW w:w="0" w:type="auto"/>
          </w:tcPr>
          <w:p w14:paraId="0810AD13" w14:textId="04DDAB6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B8E8F30" w14:textId="77777777" w:rsidTr="00C51F06">
        <w:tc>
          <w:tcPr>
            <w:tcW w:w="0" w:type="auto"/>
          </w:tcPr>
          <w:p w14:paraId="081A67F0" w14:textId="7717ED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STEFANIK, Joerg</w:t>
            </w:r>
          </w:p>
        </w:tc>
        <w:tc>
          <w:tcPr>
            <w:tcW w:w="0" w:type="auto"/>
          </w:tcPr>
          <w:p w14:paraId="781211C4" w14:textId="6BF079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Andrew Wireless Systems GmbH</w:t>
            </w:r>
          </w:p>
        </w:tc>
        <w:tc>
          <w:tcPr>
            <w:tcW w:w="0" w:type="auto"/>
          </w:tcPr>
          <w:p w14:paraId="68407327" w14:textId="0361E4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7A6096D" w14:textId="77777777" w:rsidTr="00C51F06">
        <w:tc>
          <w:tcPr>
            <w:tcW w:w="0" w:type="auto"/>
          </w:tcPr>
          <w:p w14:paraId="6B04D161" w14:textId="77C459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STRICKLAND, Stuart</w:t>
            </w:r>
          </w:p>
        </w:tc>
        <w:tc>
          <w:tcPr>
            <w:tcW w:w="0" w:type="auto"/>
          </w:tcPr>
          <w:p w14:paraId="32E15D1E" w14:textId="429D6D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0ABE0A83" w14:textId="2C7C18C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C964C29" w14:textId="77777777" w:rsidTr="00C51F06">
        <w:tc>
          <w:tcPr>
            <w:tcW w:w="0" w:type="auto"/>
          </w:tcPr>
          <w:p w14:paraId="468DDDB3" w14:textId="1CF49A2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SUMITA, Masa</w:t>
            </w:r>
          </w:p>
        </w:tc>
        <w:tc>
          <w:tcPr>
            <w:tcW w:w="0" w:type="auto"/>
          </w:tcPr>
          <w:p w14:paraId="4B7EF065" w14:textId="6EC9F1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Japan K.K.</w:t>
            </w:r>
          </w:p>
        </w:tc>
        <w:tc>
          <w:tcPr>
            <w:tcW w:w="0" w:type="auto"/>
          </w:tcPr>
          <w:p w14:paraId="5FD940C2" w14:textId="542F87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C51F06" w14:paraId="78B7DED2" w14:textId="77777777" w:rsidTr="00C51F06">
        <w:tc>
          <w:tcPr>
            <w:tcW w:w="0" w:type="auto"/>
          </w:tcPr>
          <w:p w14:paraId="1BC13393" w14:textId="40EC1A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SUN, Feifei</w:t>
            </w:r>
          </w:p>
        </w:tc>
        <w:tc>
          <w:tcPr>
            <w:tcW w:w="0" w:type="auto"/>
          </w:tcPr>
          <w:p w14:paraId="5DE452CF" w14:textId="3CCDBF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Romania</w:t>
            </w:r>
          </w:p>
        </w:tc>
        <w:tc>
          <w:tcPr>
            <w:tcW w:w="0" w:type="auto"/>
          </w:tcPr>
          <w:p w14:paraId="1B49C92F" w14:textId="3C48FEE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315B080" w14:textId="77777777" w:rsidTr="00C51F06">
        <w:tc>
          <w:tcPr>
            <w:tcW w:w="0" w:type="auto"/>
          </w:tcPr>
          <w:p w14:paraId="1CF220CC" w14:textId="1220F6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SUN, hong</w:t>
            </w:r>
          </w:p>
        </w:tc>
        <w:tc>
          <w:tcPr>
            <w:tcW w:w="0" w:type="auto"/>
          </w:tcPr>
          <w:p w14:paraId="0FE0F6D2" w14:textId="159097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Hytera Communications Corp.</w:t>
            </w:r>
          </w:p>
        </w:tc>
        <w:tc>
          <w:tcPr>
            <w:tcW w:w="0" w:type="auto"/>
          </w:tcPr>
          <w:p w14:paraId="44699F6B" w14:textId="66FEC5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57C2155E" w14:textId="77777777" w:rsidTr="00C51F06">
        <w:tc>
          <w:tcPr>
            <w:tcW w:w="0" w:type="auto"/>
          </w:tcPr>
          <w:p w14:paraId="22AB3444" w14:textId="4BBAA6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SUN, Roy</w:t>
            </w:r>
          </w:p>
        </w:tc>
        <w:tc>
          <w:tcPr>
            <w:tcW w:w="0" w:type="auto"/>
          </w:tcPr>
          <w:p w14:paraId="1D00CEC6" w14:textId="528C46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</w:t>
            </w:r>
          </w:p>
        </w:tc>
        <w:tc>
          <w:tcPr>
            <w:tcW w:w="0" w:type="auto"/>
          </w:tcPr>
          <w:p w14:paraId="43095301" w14:textId="6A820F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79EFBB4" w14:textId="77777777" w:rsidTr="00C51F06">
        <w:tc>
          <w:tcPr>
            <w:tcW w:w="0" w:type="auto"/>
          </w:tcPr>
          <w:p w14:paraId="1C63ACFA" w14:textId="192B005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SUN, Sang</w:t>
            </w:r>
          </w:p>
        </w:tc>
        <w:tc>
          <w:tcPr>
            <w:tcW w:w="0" w:type="auto"/>
          </w:tcPr>
          <w:p w14:paraId="36EFA83F" w14:textId="21B986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3163FEC" w14:textId="656384E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68C37BBF" w14:textId="77777777" w:rsidTr="00C51F06">
        <w:tc>
          <w:tcPr>
            <w:tcW w:w="0" w:type="auto"/>
          </w:tcPr>
          <w:p w14:paraId="3A766C26" w14:textId="2E6F44A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SUN, Siyang</w:t>
            </w:r>
          </w:p>
        </w:tc>
        <w:tc>
          <w:tcPr>
            <w:tcW w:w="0" w:type="auto"/>
          </w:tcPr>
          <w:p w14:paraId="6C1FAE2A" w14:textId="7DA879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SAICT</w:t>
            </w:r>
          </w:p>
        </w:tc>
        <w:tc>
          <w:tcPr>
            <w:tcW w:w="0" w:type="auto"/>
          </w:tcPr>
          <w:p w14:paraId="16698296" w14:textId="4352B8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40AD2154" w14:textId="77777777" w:rsidTr="00C51F06">
        <w:tc>
          <w:tcPr>
            <w:tcW w:w="0" w:type="auto"/>
          </w:tcPr>
          <w:p w14:paraId="5B379073" w14:textId="4CE45D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SUN, Yanliang</w:t>
            </w:r>
          </w:p>
        </w:tc>
        <w:tc>
          <w:tcPr>
            <w:tcW w:w="0" w:type="auto"/>
          </w:tcPr>
          <w:p w14:paraId="7DAD6204" w14:textId="6FEE28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(S)</w:t>
            </w:r>
          </w:p>
        </w:tc>
        <w:tc>
          <w:tcPr>
            <w:tcW w:w="0" w:type="auto"/>
          </w:tcPr>
          <w:p w14:paraId="7F963646" w14:textId="1E998F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D3D5F61" w14:textId="77777777" w:rsidTr="00C51F06">
        <w:tc>
          <w:tcPr>
            <w:tcW w:w="0" w:type="auto"/>
          </w:tcPr>
          <w:p w14:paraId="1DB2D636" w14:textId="2680E1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SUNDSTRÖM, Fredrik</w:t>
            </w:r>
          </w:p>
        </w:tc>
        <w:tc>
          <w:tcPr>
            <w:tcW w:w="0" w:type="auto"/>
          </w:tcPr>
          <w:p w14:paraId="70D0923B" w14:textId="396386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France S.A.S</w:t>
            </w:r>
          </w:p>
        </w:tc>
        <w:tc>
          <w:tcPr>
            <w:tcW w:w="0" w:type="auto"/>
          </w:tcPr>
          <w:p w14:paraId="0C86DF9E" w14:textId="3A2462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1087DA3" w14:textId="77777777" w:rsidTr="00C51F06">
        <w:tc>
          <w:tcPr>
            <w:tcW w:w="0" w:type="auto"/>
          </w:tcPr>
          <w:p w14:paraId="3A1EF765" w14:textId="6DC8D01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SUZUKI, Hidetoshi</w:t>
            </w:r>
          </w:p>
        </w:tc>
        <w:tc>
          <w:tcPr>
            <w:tcW w:w="0" w:type="auto"/>
          </w:tcPr>
          <w:p w14:paraId="5105B86E" w14:textId="4BE523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Panasonic Corporation</w:t>
            </w:r>
          </w:p>
        </w:tc>
        <w:tc>
          <w:tcPr>
            <w:tcW w:w="0" w:type="auto"/>
          </w:tcPr>
          <w:p w14:paraId="63814387" w14:textId="308F070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0845E115" w14:textId="77777777" w:rsidTr="00C51F06">
        <w:tc>
          <w:tcPr>
            <w:tcW w:w="0" w:type="auto"/>
          </w:tcPr>
          <w:p w14:paraId="2878D5DE" w14:textId="7BD88E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SZYDELKO, Michal</w:t>
            </w:r>
          </w:p>
        </w:tc>
        <w:tc>
          <w:tcPr>
            <w:tcW w:w="0" w:type="auto"/>
          </w:tcPr>
          <w:p w14:paraId="3EB17898" w14:textId="3DDB48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Sweden AB</w:t>
            </w:r>
          </w:p>
        </w:tc>
        <w:tc>
          <w:tcPr>
            <w:tcW w:w="0" w:type="auto"/>
          </w:tcPr>
          <w:p w14:paraId="396C3BFB" w14:textId="2084BC6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8090FD1" w14:textId="77777777" w:rsidTr="00C51F06">
        <w:tc>
          <w:tcPr>
            <w:tcW w:w="0" w:type="auto"/>
          </w:tcPr>
          <w:p w14:paraId="3F3E2858" w14:textId="7EB0931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TABATA, Fumie</w:t>
            </w:r>
          </w:p>
        </w:tc>
        <w:tc>
          <w:tcPr>
            <w:tcW w:w="0" w:type="auto"/>
          </w:tcPr>
          <w:p w14:paraId="4E9E8272" w14:textId="57072B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31FF3E62" w14:textId="490B61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1C8163F4" w14:textId="77777777" w:rsidTr="00C51F06">
        <w:tc>
          <w:tcPr>
            <w:tcW w:w="0" w:type="auto"/>
          </w:tcPr>
          <w:p w14:paraId="44826007" w14:textId="2AE4541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TAKAHASHI, Yukitaka</w:t>
            </w:r>
          </w:p>
        </w:tc>
        <w:tc>
          <w:tcPr>
            <w:tcW w:w="0" w:type="auto"/>
          </w:tcPr>
          <w:p w14:paraId="58AAD55E" w14:textId="1479F4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DKK Co., Ltd.</w:t>
            </w:r>
          </w:p>
        </w:tc>
        <w:tc>
          <w:tcPr>
            <w:tcW w:w="0" w:type="auto"/>
          </w:tcPr>
          <w:p w14:paraId="2CC85569" w14:textId="25A5DB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565BFCA3" w14:textId="77777777" w:rsidTr="00C51F06">
        <w:tc>
          <w:tcPr>
            <w:tcW w:w="0" w:type="auto"/>
          </w:tcPr>
          <w:p w14:paraId="04B9219D" w14:textId="21F7CB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TAKAMIYA, Kotaro</w:t>
            </w:r>
          </w:p>
        </w:tc>
        <w:tc>
          <w:tcPr>
            <w:tcW w:w="0" w:type="auto"/>
          </w:tcPr>
          <w:p w14:paraId="4D4B3842" w14:textId="3A3ABF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59BA2CF8" w14:textId="7ACB2A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C51F06" w14:paraId="76CA177F" w14:textId="77777777" w:rsidTr="00C51F06">
        <w:tc>
          <w:tcPr>
            <w:tcW w:w="0" w:type="auto"/>
          </w:tcPr>
          <w:p w14:paraId="198B9E4A" w14:textId="41F4643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TAKEDA, Hiroki</w:t>
            </w:r>
          </w:p>
        </w:tc>
        <w:tc>
          <w:tcPr>
            <w:tcW w:w="0" w:type="auto"/>
          </w:tcPr>
          <w:p w14:paraId="1C4432D5" w14:textId="57B650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KDDI Corporation</w:t>
            </w:r>
          </w:p>
        </w:tc>
        <w:tc>
          <w:tcPr>
            <w:tcW w:w="0" w:type="auto"/>
          </w:tcPr>
          <w:p w14:paraId="7F5EE6D3" w14:textId="08469D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45A2CD71" w14:textId="77777777" w:rsidTr="00C51F06">
        <w:tc>
          <w:tcPr>
            <w:tcW w:w="0" w:type="auto"/>
          </w:tcPr>
          <w:p w14:paraId="2AF9B081" w14:textId="11B037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TANG, chunying</w:t>
            </w:r>
          </w:p>
        </w:tc>
        <w:tc>
          <w:tcPr>
            <w:tcW w:w="0" w:type="auto"/>
          </w:tcPr>
          <w:p w14:paraId="47F507ED" w14:textId="304D0B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AsiaInfo</w:t>
            </w:r>
          </w:p>
        </w:tc>
        <w:tc>
          <w:tcPr>
            <w:tcW w:w="0" w:type="auto"/>
          </w:tcPr>
          <w:p w14:paraId="1E3DD861" w14:textId="16BE1E1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070E2B21" w14:textId="77777777" w:rsidTr="00C51F06">
        <w:tc>
          <w:tcPr>
            <w:tcW w:w="0" w:type="auto"/>
          </w:tcPr>
          <w:p w14:paraId="32C2621E" w14:textId="459940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TANG, Runsen</w:t>
            </w:r>
          </w:p>
        </w:tc>
        <w:tc>
          <w:tcPr>
            <w:tcW w:w="0" w:type="auto"/>
          </w:tcPr>
          <w:p w14:paraId="663AECAB" w14:textId="235A61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UK</w:t>
            </w:r>
          </w:p>
        </w:tc>
        <w:tc>
          <w:tcPr>
            <w:tcW w:w="0" w:type="auto"/>
          </w:tcPr>
          <w:p w14:paraId="7D9638CE" w14:textId="5D4C4E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AC213F6" w14:textId="77777777" w:rsidTr="00C51F06">
        <w:tc>
          <w:tcPr>
            <w:tcW w:w="0" w:type="auto"/>
          </w:tcPr>
          <w:p w14:paraId="515A6074" w14:textId="4284A4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TANG, Xiaoxuan</w:t>
            </w:r>
          </w:p>
        </w:tc>
        <w:tc>
          <w:tcPr>
            <w:tcW w:w="0" w:type="auto"/>
          </w:tcPr>
          <w:p w14:paraId="133317DD" w14:textId="75A1DE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CMDI</w:t>
            </w:r>
          </w:p>
        </w:tc>
        <w:tc>
          <w:tcPr>
            <w:tcW w:w="0" w:type="auto"/>
          </w:tcPr>
          <w:p w14:paraId="2A2724F8" w14:textId="5DDAD0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1F524BB2" w14:textId="77777777" w:rsidTr="00C51F06">
        <w:tc>
          <w:tcPr>
            <w:tcW w:w="0" w:type="auto"/>
          </w:tcPr>
          <w:p w14:paraId="48CC684A" w14:textId="332EAD0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TANG, Zhixun</w:t>
            </w:r>
          </w:p>
        </w:tc>
        <w:tc>
          <w:tcPr>
            <w:tcW w:w="0" w:type="auto"/>
          </w:tcPr>
          <w:p w14:paraId="64C9BDD1" w14:textId="20AFC1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Japan K.K.</w:t>
            </w:r>
          </w:p>
        </w:tc>
        <w:tc>
          <w:tcPr>
            <w:tcW w:w="0" w:type="auto"/>
          </w:tcPr>
          <w:p w14:paraId="2A83DA16" w14:textId="11AB99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79C22D34" w14:textId="77777777" w:rsidTr="00C51F06">
        <w:tc>
          <w:tcPr>
            <w:tcW w:w="0" w:type="auto"/>
          </w:tcPr>
          <w:p w14:paraId="5C60AF56" w14:textId="294D0E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TANNO, Takahito</w:t>
            </w:r>
          </w:p>
        </w:tc>
        <w:tc>
          <w:tcPr>
            <w:tcW w:w="0" w:type="auto"/>
          </w:tcPr>
          <w:p w14:paraId="04334E23" w14:textId="0C3B436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3F494AAA" w14:textId="589578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62465C7F" w14:textId="77777777" w:rsidTr="00C51F06">
        <w:tc>
          <w:tcPr>
            <w:tcW w:w="0" w:type="auto"/>
          </w:tcPr>
          <w:p w14:paraId="4CD9A862" w14:textId="405762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TAO, Xuhua</w:t>
            </w:r>
          </w:p>
        </w:tc>
        <w:tc>
          <w:tcPr>
            <w:tcW w:w="0" w:type="auto"/>
          </w:tcPr>
          <w:p w14:paraId="551D8899" w14:textId="73793D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 Technology</w:t>
            </w:r>
          </w:p>
        </w:tc>
        <w:tc>
          <w:tcPr>
            <w:tcW w:w="0" w:type="auto"/>
          </w:tcPr>
          <w:p w14:paraId="690E3CFB" w14:textId="0D35BF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02D5B064" w14:textId="77777777" w:rsidTr="00C51F06">
        <w:tc>
          <w:tcPr>
            <w:tcW w:w="0" w:type="auto"/>
          </w:tcPr>
          <w:p w14:paraId="423430C1" w14:textId="5ADC95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TAO, Yang</w:t>
            </w:r>
          </w:p>
        </w:tc>
        <w:tc>
          <w:tcPr>
            <w:tcW w:w="0" w:type="auto"/>
          </w:tcPr>
          <w:p w14:paraId="673F2E75" w14:textId="5B5345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Fudan University</w:t>
            </w:r>
          </w:p>
        </w:tc>
        <w:tc>
          <w:tcPr>
            <w:tcW w:w="0" w:type="auto"/>
          </w:tcPr>
          <w:p w14:paraId="7DE6303E" w14:textId="24AC762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40F5A025" w14:textId="77777777" w:rsidTr="00C51F06">
        <w:tc>
          <w:tcPr>
            <w:tcW w:w="0" w:type="auto"/>
          </w:tcPr>
          <w:p w14:paraId="289BB3B7" w14:textId="2A0D956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TARODA, Satoshi</w:t>
            </w:r>
          </w:p>
        </w:tc>
        <w:tc>
          <w:tcPr>
            <w:tcW w:w="0" w:type="auto"/>
          </w:tcPr>
          <w:p w14:paraId="784A2C7F" w14:textId="6628F1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DOCOMO Communications Lab.</w:t>
            </w:r>
          </w:p>
        </w:tc>
        <w:tc>
          <w:tcPr>
            <w:tcW w:w="0" w:type="auto"/>
          </w:tcPr>
          <w:p w14:paraId="509A0D1B" w14:textId="4BB348E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38BE30C" w14:textId="77777777" w:rsidTr="00C51F06">
        <w:tc>
          <w:tcPr>
            <w:tcW w:w="0" w:type="auto"/>
          </w:tcPr>
          <w:p w14:paraId="4044ED7C" w14:textId="78920D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TAYLOR, Carolyn</w:t>
            </w:r>
          </w:p>
        </w:tc>
        <w:tc>
          <w:tcPr>
            <w:tcW w:w="0" w:type="auto"/>
          </w:tcPr>
          <w:p w14:paraId="2F578EC8" w14:textId="1623F9F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</w:t>
            </w:r>
          </w:p>
        </w:tc>
        <w:tc>
          <w:tcPr>
            <w:tcW w:w="0" w:type="auto"/>
          </w:tcPr>
          <w:p w14:paraId="4D0D553D" w14:textId="7D3981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3GPPORG_REP (ETSI)</w:t>
            </w:r>
          </w:p>
        </w:tc>
      </w:tr>
      <w:tr w:rsidR="00C51F06" w14:paraId="34F85B50" w14:textId="77777777" w:rsidTr="00C51F06">
        <w:tc>
          <w:tcPr>
            <w:tcW w:w="0" w:type="auto"/>
          </w:tcPr>
          <w:p w14:paraId="56B69D8D" w14:textId="36D3CA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THALANANY, Sebastian</w:t>
            </w:r>
          </w:p>
        </w:tc>
        <w:tc>
          <w:tcPr>
            <w:tcW w:w="0" w:type="auto"/>
          </w:tcPr>
          <w:p w14:paraId="36C71F90" w14:textId="7605D0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 Cellular Corporation</w:t>
            </w:r>
          </w:p>
        </w:tc>
        <w:tc>
          <w:tcPr>
            <w:tcW w:w="0" w:type="auto"/>
          </w:tcPr>
          <w:p w14:paraId="10129C06" w14:textId="581062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566AC16" w14:textId="77777777" w:rsidTr="00C51F06">
        <w:tc>
          <w:tcPr>
            <w:tcW w:w="0" w:type="auto"/>
          </w:tcPr>
          <w:p w14:paraId="4BCB433E" w14:textId="7EE4B6E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THANGARASA, Santhan</w:t>
            </w:r>
          </w:p>
        </w:tc>
        <w:tc>
          <w:tcPr>
            <w:tcW w:w="0" w:type="auto"/>
          </w:tcPr>
          <w:p w14:paraId="4FDF75E5" w14:textId="2748F5B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4ABAA55D" w14:textId="3507197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2B2C7B6" w14:textId="77777777" w:rsidTr="00C51F06">
        <w:tc>
          <w:tcPr>
            <w:tcW w:w="0" w:type="auto"/>
          </w:tcPr>
          <w:p w14:paraId="43B788B0" w14:textId="2FA4757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TIRI, Hanna-liisa</w:t>
            </w:r>
          </w:p>
        </w:tc>
        <w:tc>
          <w:tcPr>
            <w:tcW w:w="0" w:type="auto"/>
          </w:tcPr>
          <w:p w14:paraId="7303AB11" w14:textId="533A78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Nordic Semiconductor ASA</w:t>
            </w:r>
          </w:p>
        </w:tc>
        <w:tc>
          <w:tcPr>
            <w:tcW w:w="0" w:type="auto"/>
          </w:tcPr>
          <w:p w14:paraId="6EC690ED" w14:textId="053050E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A62D8DE" w14:textId="77777777" w:rsidTr="00C51F06">
        <w:tc>
          <w:tcPr>
            <w:tcW w:w="0" w:type="auto"/>
          </w:tcPr>
          <w:p w14:paraId="066A9FCD" w14:textId="0D2665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TKATCH, Alex</w:t>
            </w:r>
          </w:p>
        </w:tc>
        <w:tc>
          <w:tcPr>
            <w:tcW w:w="0" w:type="auto"/>
          </w:tcPr>
          <w:p w14:paraId="43811FBD" w14:textId="1504A0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4BAB6C34" w14:textId="6D81D1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347FCB5" w14:textId="77777777" w:rsidTr="00C51F06">
        <w:tc>
          <w:tcPr>
            <w:tcW w:w="0" w:type="auto"/>
          </w:tcPr>
          <w:p w14:paraId="1B05389B" w14:textId="4BB6656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TRIKHA, Pushp</w:t>
            </w:r>
          </w:p>
        </w:tc>
        <w:tc>
          <w:tcPr>
            <w:tcW w:w="0" w:type="auto"/>
          </w:tcPr>
          <w:p w14:paraId="325941AA" w14:textId="2F5BE1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Tech. Netherlands B.V</w:t>
            </w:r>
          </w:p>
        </w:tc>
        <w:tc>
          <w:tcPr>
            <w:tcW w:w="0" w:type="auto"/>
          </w:tcPr>
          <w:p w14:paraId="2538E8CE" w14:textId="72E6CC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94B81C3" w14:textId="77777777" w:rsidTr="00C51F06">
        <w:tc>
          <w:tcPr>
            <w:tcW w:w="0" w:type="auto"/>
          </w:tcPr>
          <w:p w14:paraId="04DBA59C" w14:textId="50BDEC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TROGOLO, Alessandro</w:t>
            </w:r>
          </w:p>
        </w:tc>
        <w:tc>
          <w:tcPr>
            <w:tcW w:w="0" w:type="auto"/>
          </w:tcPr>
          <w:p w14:paraId="796CF615" w14:textId="21251D7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TELECOM ITALIA S.p.A.</w:t>
            </w:r>
          </w:p>
        </w:tc>
        <w:tc>
          <w:tcPr>
            <w:tcW w:w="0" w:type="auto"/>
          </w:tcPr>
          <w:p w14:paraId="64298E78" w14:textId="27E769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B86A466" w14:textId="77777777" w:rsidTr="00C51F06">
        <w:tc>
          <w:tcPr>
            <w:tcW w:w="0" w:type="auto"/>
          </w:tcPr>
          <w:p w14:paraId="620689AB" w14:textId="675DA74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TRUELOVE, Stephen</w:t>
            </w:r>
          </w:p>
        </w:tc>
        <w:tc>
          <w:tcPr>
            <w:tcW w:w="0" w:type="auto"/>
          </w:tcPr>
          <w:p w14:paraId="2FDC5CDC" w14:textId="0EE85B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BT plc</w:t>
            </w:r>
          </w:p>
        </w:tc>
        <w:tc>
          <w:tcPr>
            <w:tcW w:w="0" w:type="auto"/>
          </w:tcPr>
          <w:p w14:paraId="33E32170" w14:textId="03152E6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3CE3630" w14:textId="77777777" w:rsidTr="00C51F06">
        <w:tc>
          <w:tcPr>
            <w:tcW w:w="0" w:type="auto"/>
          </w:tcPr>
          <w:p w14:paraId="6C234CC7" w14:textId="3901953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TSANG, Eric Kong-Chau</w:t>
            </w:r>
          </w:p>
        </w:tc>
        <w:tc>
          <w:tcPr>
            <w:tcW w:w="0" w:type="auto"/>
          </w:tcPr>
          <w:p w14:paraId="214555A0" w14:textId="0CC57D2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ASTRI</w:t>
            </w:r>
          </w:p>
        </w:tc>
        <w:tc>
          <w:tcPr>
            <w:tcW w:w="0" w:type="auto"/>
          </w:tcPr>
          <w:p w14:paraId="7BF291BF" w14:textId="0F5E05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0A31503" w14:textId="77777777" w:rsidTr="00C51F06">
        <w:tc>
          <w:tcPr>
            <w:tcW w:w="0" w:type="auto"/>
          </w:tcPr>
          <w:p w14:paraId="42B016C9" w14:textId="0B69D0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TSEYTLIN, Michael</w:t>
            </w:r>
          </w:p>
        </w:tc>
        <w:tc>
          <w:tcPr>
            <w:tcW w:w="0" w:type="auto"/>
          </w:tcPr>
          <w:p w14:paraId="7866F1D6" w14:textId="756468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Facebook</w:t>
            </w:r>
          </w:p>
        </w:tc>
        <w:tc>
          <w:tcPr>
            <w:tcW w:w="0" w:type="auto"/>
          </w:tcPr>
          <w:p w14:paraId="20589043" w14:textId="2808E7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3FF07AE" w14:textId="77777777" w:rsidTr="00C51F06">
        <w:tc>
          <w:tcPr>
            <w:tcW w:w="0" w:type="auto"/>
          </w:tcPr>
          <w:p w14:paraId="7B11B239" w14:textId="29D675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UCHIDA, Daisuke</w:t>
            </w:r>
          </w:p>
        </w:tc>
        <w:tc>
          <w:tcPr>
            <w:tcW w:w="0" w:type="auto"/>
          </w:tcPr>
          <w:p w14:paraId="70EF36EE" w14:textId="235E012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Toshiba</w:t>
            </w:r>
          </w:p>
        </w:tc>
        <w:tc>
          <w:tcPr>
            <w:tcW w:w="0" w:type="auto"/>
          </w:tcPr>
          <w:p w14:paraId="241B3CFA" w14:textId="68601A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BABFD4D" w14:textId="77777777" w:rsidTr="00C51F06">
        <w:tc>
          <w:tcPr>
            <w:tcW w:w="0" w:type="auto"/>
          </w:tcPr>
          <w:p w14:paraId="74108BCC" w14:textId="70216B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UESAKA, Kazuyoshi</w:t>
            </w:r>
          </w:p>
        </w:tc>
        <w:tc>
          <w:tcPr>
            <w:tcW w:w="0" w:type="auto"/>
          </w:tcPr>
          <w:p w14:paraId="39D00B51" w14:textId="4D38636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Japan K.K.</w:t>
            </w:r>
          </w:p>
        </w:tc>
        <w:tc>
          <w:tcPr>
            <w:tcW w:w="0" w:type="auto"/>
          </w:tcPr>
          <w:p w14:paraId="7D4F0627" w14:textId="074B7E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4ED8CD39" w14:textId="77777777" w:rsidTr="00C51F06">
        <w:tc>
          <w:tcPr>
            <w:tcW w:w="0" w:type="auto"/>
          </w:tcPr>
          <w:p w14:paraId="6489576B" w14:textId="6E45ED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UMEDA, Hiromasa</w:t>
            </w:r>
          </w:p>
        </w:tc>
        <w:tc>
          <w:tcPr>
            <w:tcW w:w="0" w:type="auto"/>
          </w:tcPr>
          <w:p w14:paraId="03EB9A30" w14:textId="0BA9E5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Japan</w:t>
            </w:r>
          </w:p>
        </w:tc>
        <w:tc>
          <w:tcPr>
            <w:tcW w:w="0" w:type="auto"/>
          </w:tcPr>
          <w:p w14:paraId="0086CFA6" w14:textId="0FE81B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20085282" w14:textId="77777777" w:rsidTr="00C51F06">
        <w:tc>
          <w:tcPr>
            <w:tcW w:w="0" w:type="auto"/>
          </w:tcPr>
          <w:p w14:paraId="1F7247E3" w14:textId="7A51FC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VALLESE, Pierpaolo</w:t>
            </w:r>
          </w:p>
        </w:tc>
        <w:tc>
          <w:tcPr>
            <w:tcW w:w="0" w:type="auto"/>
          </w:tcPr>
          <w:p w14:paraId="7E3C9286" w14:textId="3648DC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JAPAN LLC.</w:t>
            </w:r>
          </w:p>
        </w:tc>
        <w:tc>
          <w:tcPr>
            <w:tcW w:w="0" w:type="auto"/>
          </w:tcPr>
          <w:p w14:paraId="74CE0E52" w14:textId="244D91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2DE714FA" w14:textId="77777777" w:rsidTr="00C51F06">
        <w:tc>
          <w:tcPr>
            <w:tcW w:w="0" w:type="auto"/>
          </w:tcPr>
          <w:p w14:paraId="7E9047F9" w14:textId="151C86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VAN DER VEEN, Hans</w:t>
            </w:r>
          </w:p>
        </w:tc>
        <w:tc>
          <w:tcPr>
            <w:tcW w:w="0" w:type="auto"/>
          </w:tcPr>
          <w:p w14:paraId="0026124C" w14:textId="0269412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 Europe Ltd</w:t>
            </w:r>
          </w:p>
        </w:tc>
        <w:tc>
          <w:tcPr>
            <w:tcW w:w="0" w:type="auto"/>
          </w:tcPr>
          <w:p w14:paraId="4F98A462" w14:textId="1AF41A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D49EF0C" w14:textId="77777777" w:rsidTr="00C51F06">
        <w:tc>
          <w:tcPr>
            <w:tcW w:w="0" w:type="auto"/>
          </w:tcPr>
          <w:p w14:paraId="2D913C75" w14:textId="586473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VARGAS, David</w:t>
            </w:r>
          </w:p>
        </w:tc>
        <w:tc>
          <w:tcPr>
            <w:tcW w:w="0" w:type="auto"/>
          </w:tcPr>
          <w:p w14:paraId="37C910D2" w14:textId="20AD15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BBC</w:t>
            </w:r>
          </w:p>
        </w:tc>
        <w:tc>
          <w:tcPr>
            <w:tcW w:w="0" w:type="auto"/>
          </w:tcPr>
          <w:p w14:paraId="37972A99" w14:textId="2B1183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C7849F9" w14:textId="77777777" w:rsidTr="00C51F06">
        <w:tc>
          <w:tcPr>
            <w:tcW w:w="0" w:type="auto"/>
          </w:tcPr>
          <w:p w14:paraId="065D8256" w14:textId="1DBAA4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VASENKARI, Petri</w:t>
            </w:r>
          </w:p>
        </w:tc>
        <w:tc>
          <w:tcPr>
            <w:tcW w:w="0" w:type="auto"/>
          </w:tcPr>
          <w:p w14:paraId="4C5DD883" w14:textId="1C3D3B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4747E711" w14:textId="74187D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28CEE5CF" w14:textId="77777777" w:rsidTr="00C51F06">
        <w:tc>
          <w:tcPr>
            <w:tcW w:w="0" w:type="auto"/>
          </w:tcPr>
          <w:p w14:paraId="2553F9DB" w14:textId="2452F94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VENKATAKRISHNAN, Aniruddh</w:t>
            </w:r>
          </w:p>
        </w:tc>
        <w:tc>
          <w:tcPr>
            <w:tcW w:w="0" w:type="auto"/>
          </w:tcPr>
          <w:p w14:paraId="21A50726" w14:textId="1E3148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Indian Institute of Tech (M)</w:t>
            </w:r>
          </w:p>
        </w:tc>
        <w:tc>
          <w:tcPr>
            <w:tcW w:w="0" w:type="auto"/>
          </w:tcPr>
          <w:p w14:paraId="5310064F" w14:textId="63BBC7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C51F06" w14:paraId="0764B2EE" w14:textId="77777777" w:rsidTr="00C51F06">
        <w:tc>
          <w:tcPr>
            <w:tcW w:w="0" w:type="auto"/>
          </w:tcPr>
          <w:p w14:paraId="59858A44" w14:textId="3D30FB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VERA, Aida</w:t>
            </w:r>
          </w:p>
        </w:tc>
        <w:tc>
          <w:tcPr>
            <w:tcW w:w="0" w:type="auto"/>
          </w:tcPr>
          <w:p w14:paraId="73163BAD" w14:textId="1B2489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Deutschland GmbH</w:t>
            </w:r>
          </w:p>
        </w:tc>
        <w:tc>
          <w:tcPr>
            <w:tcW w:w="0" w:type="auto"/>
          </w:tcPr>
          <w:p w14:paraId="36FC480C" w14:textId="63C410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83D6742" w14:textId="77777777" w:rsidTr="00C51F06">
        <w:tc>
          <w:tcPr>
            <w:tcW w:w="0" w:type="auto"/>
          </w:tcPr>
          <w:p w14:paraId="1B12B453" w14:textId="76AF20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VINTOLA, Ville</w:t>
            </w:r>
          </w:p>
        </w:tc>
        <w:tc>
          <w:tcPr>
            <w:tcW w:w="0" w:type="auto"/>
          </w:tcPr>
          <w:p w14:paraId="379C8FDF" w14:textId="376D5A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Finland RFFE Oy</w:t>
            </w:r>
          </w:p>
        </w:tc>
        <w:tc>
          <w:tcPr>
            <w:tcW w:w="0" w:type="auto"/>
          </w:tcPr>
          <w:p w14:paraId="0C482EF0" w14:textId="793E80D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BA7D668" w14:textId="77777777" w:rsidTr="00C51F06">
        <w:tc>
          <w:tcPr>
            <w:tcW w:w="0" w:type="auto"/>
          </w:tcPr>
          <w:p w14:paraId="1AD4B9D4" w14:textId="60D90D7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VISOZ, Raphael</w:t>
            </w:r>
          </w:p>
        </w:tc>
        <w:tc>
          <w:tcPr>
            <w:tcW w:w="0" w:type="auto"/>
          </w:tcPr>
          <w:p w14:paraId="6DE9B8BA" w14:textId="01E6D5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 Romania</w:t>
            </w:r>
          </w:p>
        </w:tc>
        <w:tc>
          <w:tcPr>
            <w:tcW w:w="0" w:type="auto"/>
          </w:tcPr>
          <w:p w14:paraId="3A60B90C" w14:textId="0FA94E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1454EE1" w14:textId="77777777" w:rsidTr="00C51F06">
        <w:tc>
          <w:tcPr>
            <w:tcW w:w="0" w:type="auto"/>
          </w:tcPr>
          <w:p w14:paraId="7A6286D0" w14:textId="1AEFE2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VOSKAR, Paul</w:t>
            </w:r>
          </w:p>
        </w:tc>
        <w:tc>
          <w:tcPr>
            <w:tcW w:w="0" w:type="auto"/>
          </w:tcPr>
          <w:p w14:paraId="30DACC94" w14:textId="7FD632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54E71CB6" w14:textId="576E57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98850B9" w14:textId="77777777" w:rsidTr="00C51F06">
        <w:tc>
          <w:tcPr>
            <w:tcW w:w="0" w:type="auto"/>
          </w:tcPr>
          <w:p w14:paraId="413FABB5" w14:textId="1D8D7D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WACHTER, Andreas</w:t>
            </w:r>
          </w:p>
        </w:tc>
        <w:tc>
          <w:tcPr>
            <w:tcW w:w="0" w:type="auto"/>
          </w:tcPr>
          <w:p w14:paraId="42AB1AFE" w14:textId="5803769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Polaris Wireless</w:t>
            </w:r>
          </w:p>
        </w:tc>
        <w:tc>
          <w:tcPr>
            <w:tcW w:w="0" w:type="auto"/>
          </w:tcPr>
          <w:p w14:paraId="39374CC1" w14:textId="17E9B6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274C1C81" w14:textId="77777777" w:rsidTr="00C51F06">
        <w:tc>
          <w:tcPr>
            <w:tcW w:w="0" w:type="auto"/>
          </w:tcPr>
          <w:p w14:paraId="2645261C" w14:textId="2DEE48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WAGNER, Elmar</w:t>
            </w:r>
          </w:p>
        </w:tc>
        <w:tc>
          <w:tcPr>
            <w:tcW w:w="0" w:type="auto"/>
          </w:tcPr>
          <w:p w14:paraId="45D3C960" w14:textId="2965BC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</w:tcPr>
          <w:p w14:paraId="68E15378" w14:textId="3EF2F8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02C16FE" w14:textId="77777777" w:rsidTr="00C51F06">
        <w:tc>
          <w:tcPr>
            <w:tcW w:w="0" w:type="auto"/>
          </w:tcPr>
          <w:p w14:paraId="02C73E9B" w14:textId="167B087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WAN, Xiaolan</w:t>
            </w:r>
          </w:p>
        </w:tc>
        <w:tc>
          <w:tcPr>
            <w:tcW w:w="0" w:type="auto"/>
          </w:tcPr>
          <w:p w14:paraId="30B95FB4" w14:textId="09013A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H3C Technologies Co., Ltd.</w:t>
            </w:r>
          </w:p>
        </w:tc>
        <w:tc>
          <w:tcPr>
            <w:tcW w:w="0" w:type="auto"/>
          </w:tcPr>
          <w:p w14:paraId="52995A5A" w14:textId="0F27E5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8DAF04A" w14:textId="77777777" w:rsidTr="00C51F06">
        <w:tc>
          <w:tcPr>
            <w:tcW w:w="0" w:type="auto"/>
          </w:tcPr>
          <w:p w14:paraId="208085CE" w14:textId="7241184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Da</w:t>
            </w:r>
          </w:p>
        </w:tc>
        <w:tc>
          <w:tcPr>
            <w:tcW w:w="0" w:type="auto"/>
          </w:tcPr>
          <w:p w14:paraId="7D99F990" w14:textId="464C59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AsiaInfo Technologies Inc</w:t>
            </w:r>
          </w:p>
        </w:tc>
        <w:tc>
          <w:tcPr>
            <w:tcW w:w="0" w:type="auto"/>
          </w:tcPr>
          <w:p w14:paraId="1707FF54" w14:textId="7A1215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E169249" w14:textId="77777777" w:rsidTr="00C51F06">
        <w:tc>
          <w:tcPr>
            <w:tcW w:w="0" w:type="auto"/>
          </w:tcPr>
          <w:p w14:paraId="5D5A903A" w14:textId="02F6CD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WANG, Feng</w:t>
            </w:r>
          </w:p>
        </w:tc>
        <w:tc>
          <w:tcPr>
            <w:tcW w:w="0" w:type="auto"/>
          </w:tcPr>
          <w:p w14:paraId="765BE22D" w14:textId="513DCA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Vanchip</w:t>
            </w:r>
          </w:p>
        </w:tc>
        <w:tc>
          <w:tcPr>
            <w:tcW w:w="0" w:type="auto"/>
          </w:tcPr>
          <w:p w14:paraId="3E00C1C6" w14:textId="4A9264D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38C7D639" w14:textId="77777777" w:rsidTr="00C51F06">
        <w:tc>
          <w:tcPr>
            <w:tcW w:w="0" w:type="auto"/>
          </w:tcPr>
          <w:p w14:paraId="5094C59A" w14:textId="657229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Haiming</w:t>
            </w:r>
          </w:p>
        </w:tc>
        <w:tc>
          <w:tcPr>
            <w:tcW w:w="0" w:type="auto"/>
          </w:tcPr>
          <w:p w14:paraId="766D8EF7" w14:textId="679E3B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Lenovo Software Ltd.</w:t>
            </w:r>
          </w:p>
        </w:tc>
        <w:tc>
          <w:tcPr>
            <w:tcW w:w="0" w:type="auto"/>
          </w:tcPr>
          <w:p w14:paraId="64129AC1" w14:textId="3C5505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3C12D065" w14:textId="77777777" w:rsidTr="00C51F06">
        <w:tc>
          <w:tcPr>
            <w:tcW w:w="0" w:type="auto"/>
          </w:tcPr>
          <w:p w14:paraId="26D3755B" w14:textId="38D199C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He</w:t>
            </w:r>
          </w:p>
        </w:tc>
        <w:tc>
          <w:tcPr>
            <w:tcW w:w="0" w:type="auto"/>
          </w:tcPr>
          <w:p w14:paraId="1949FB34" w14:textId="5C05D83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Czech</w:t>
            </w:r>
          </w:p>
        </w:tc>
        <w:tc>
          <w:tcPr>
            <w:tcW w:w="0" w:type="auto"/>
          </w:tcPr>
          <w:p w14:paraId="4636B6E2" w14:textId="6743824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C46AD32" w14:textId="77777777" w:rsidTr="00C51F06">
        <w:tc>
          <w:tcPr>
            <w:tcW w:w="0" w:type="auto"/>
          </w:tcPr>
          <w:p w14:paraId="76791CF0" w14:textId="4E6F22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Hung-hsiang</w:t>
            </w:r>
          </w:p>
        </w:tc>
        <w:tc>
          <w:tcPr>
            <w:tcW w:w="0" w:type="auto"/>
          </w:tcPr>
          <w:p w14:paraId="1F581BE6" w14:textId="187E9E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ITRI</w:t>
            </w:r>
          </w:p>
        </w:tc>
        <w:tc>
          <w:tcPr>
            <w:tcW w:w="0" w:type="auto"/>
          </w:tcPr>
          <w:p w14:paraId="12331203" w14:textId="4C98DD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84CB408" w14:textId="77777777" w:rsidTr="00C51F06">
        <w:tc>
          <w:tcPr>
            <w:tcW w:w="0" w:type="auto"/>
          </w:tcPr>
          <w:p w14:paraId="3BF802C3" w14:textId="11A380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James</w:t>
            </w:r>
          </w:p>
        </w:tc>
        <w:tc>
          <w:tcPr>
            <w:tcW w:w="0" w:type="auto"/>
          </w:tcPr>
          <w:p w14:paraId="348EC2B7" w14:textId="487386A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Portugal</w:t>
            </w:r>
          </w:p>
        </w:tc>
        <w:tc>
          <w:tcPr>
            <w:tcW w:w="0" w:type="auto"/>
          </w:tcPr>
          <w:p w14:paraId="63D0B215" w14:textId="1302778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E125B54" w14:textId="77777777" w:rsidTr="00C51F06">
        <w:tc>
          <w:tcPr>
            <w:tcW w:w="0" w:type="auto"/>
          </w:tcPr>
          <w:p w14:paraId="0C285A8F" w14:textId="014689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Jihui</w:t>
            </w:r>
          </w:p>
        </w:tc>
        <w:tc>
          <w:tcPr>
            <w:tcW w:w="0" w:type="auto"/>
          </w:tcPr>
          <w:p w14:paraId="0326EA22" w14:textId="0A08CA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GOODIX</w:t>
            </w:r>
          </w:p>
        </w:tc>
        <w:tc>
          <w:tcPr>
            <w:tcW w:w="0" w:type="auto"/>
          </w:tcPr>
          <w:p w14:paraId="06F0C716" w14:textId="0E5808D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ECDAAAE" w14:textId="77777777" w:rsidTr="00C51F06">
        <w:tc>
          <w:tcPr>
            <w:tcW w:w="0" w:type="auto"/>
          </w:tcPr>
          <w:p w14:paraId="2CCC7273" w14:textId="2319AA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Jin</w:t>
            </w:r>
          </w:p>
        </w:tc>
        <w:tc>
          <w:tcPr>
            <w:tcW w:w="0" w:type="auto"/>
          </w:tcPr>
          <w:p w14:paraId="3A4F6252" w14:textId="2AAB1F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R&amp;D UK</w:t>
            </w:r>
          </w:p>
        </w:tc>
        <w:tc>
          <w:tcPr>
            <w:tcW w:w="0" w:type="auto"/>
          </w:tcPr>
          <w:p w14:paraId="127BB4A4" w14:textId="01E0F1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61DFA7B" w14:textId="77777777" w:rsidTr="00C51F06">
        <w:tc>
          <w:tcPr>
            <w:tcW w:w="0" w:type="auto"/>
          </w:tcPr>
          <w:p w14:paraId="79BC9F3C" w14:textId="271F26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Lei</w:t>
            </w:r>
          </w:p>
        </w:tc>
        <w:tc>
          <w:tcPr>
            <w:tcW w:w="0" w:type="auto"/>
          </w:tcPr>
          <w:p w14:paraId="5435A7D3" w14:textId="710F83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</w:tcPr>
          <w:p w14:paraId="29741A34" w14:textId="7B44A8C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3730E49" w14:textId="77777777" w:rsidTr="00C51F06">
        <w:tc>
          <w:tcPr>
            <w:tcW w:w="0" w:type="auto"/>
          </w:tcPr>
          <w:p w14:paraId="3B68D1D4" w14:textId="6FF7B9D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Miao</w:t>
            </w:r>
          </w:p>
        </w:tc>
        <w:tc>
          <w:tcPr>
            <w:tcW w:w="0" w:type="auto"/>
          </w:tcPr>
          <w:p w14:paraId="3F4695D2" w14:textId="0DA17D9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Spreadtrum Communications</w:t>
            </w:r>
          </w:p>
        </w:tc>
        <w:tc>
          <w:tcPr>
            <w:tcW w:w="0" w:type="auto"/>
          </w:tcPr>
          <w:p w14:paraId="11EE7109" w14:textId="075B05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6D00F53C" w14:textId="77777777" w:rsidTr="00C51F06">
        <w:tc>
          <w:tcPr>
            <w:tcW w:w="0" w:type="auto"/>
          </w:tcPr>
          <w:p w14:paraId="4174E1D7" w14:textId="58CCEF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Qiwei</w:t>
            </w:r>
          </w:p>
        </w:tc>
        <w:tc>
          <w:tcPr>
            <w:tcW w:w="0" w:type="auto"/>
          </w:tcPr>
          <w:p w14:paraId="3C08C67A" w14:textId="49098F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Xidian University</w:t>
            </w:r>
          </w:p>
        </w:tc>
        <w:tc>
          <w:tcPr>
            <w:tcW w:w="0" w:type="auto"/>
          </w:tcPr>
          <w:p w14:paraId="37B31A33" w14:textId="0ED89A7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6C659A96" w14:textId="77777777" w:rsidTr="00C51F06">
        <w:tc>
          <w:tcPr>
            <w:tcW w:w="0" w:type="auto"/>
          </w:tcPr>
          <w:p w14:paraId="29921207" w14:textId="10E85D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Rui</w:t>
            </w:r>
          </w:p>
        </w:tc>
        <w:tc>
          <w:tcPr>
            <w:tcW w:w="0" w:type="auto"/>
          </w:tcPr>
          <w:p w14:paraId="63CA588E" w14:textId="3D45F5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Tongji University</w:t>
            </w:r>
          </w:p>
        </w:tc>
        <w:tc>
          <w:tcPr>
            <w:tcW w:w="0" w:type="auto"/>
          </w:tcPr>
          <w:p w14:paraId="64B41A66" w14:textId="3FE89B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D92F3D4" w14:textId="77777777" w:rsidTr="00C51F06">
        <w:tc>
          <w:tcPr>
            <w:tcW w:w="0" w:type="auto"/>
          </w:tcPr>
          <w:p w14:paraId="102BEB2A" w14:textId="79A0C4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Ruixin</w:t>
            </w:r>
          </w:p>
        </w:tc>
        <w:tc>
          <w:tcPr>
            <w:tcW w:w="0" w:type="auto"/>
          </w:tcPr>
          <w:p w14:paraId="7FE95962" w14:textId="279FAD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Communication Technology</w:t>
            </w:r>
          </w:p>
        </w:tc>
        <w:tc>
          <w:tcPr>
            <w:tcW w:w="0" w:type="auto"/>
          </w:tcPr>
          <w:p w14:paraId="36170E78" w14:textId="33DAA38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17CED5FA" w14:textId="77777777" w:rsidTr="00C51F06">
        <w:tc>
          <w:tcPr>
            <w:tcW w:w="0" w:type="auto"/>
          </w:tcPr>
          <w:p w14:paraId="49A13D45" w14:textId="74F3A0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Shiyuan</w:t>
            </w:r>
          </w:p>
        </w:tc>
        <w:tc>
          <w:tcPr>
            <w:tcW w:w="0" w:type="auto"/>
          </w:tcPr>
          <w:p w14:paraId="49B8497F" w14:textId="4169CF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International Ltd</w:t>
            </w:r>
          </w:p>
        </w:tc>
        <w:tc>
          <w:tcPr>
            <w:tcW w:w="0" w:type="auto"/>
          </w:tcPr>
          <w:p w14:paraId="3DE86747" w14:textId="134254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5B31C01F" w14:textId="77777777" w:rsidTr="00C51F06">
        <w:tc>
          <w:tcPr>
            <w:tcW w:w="0" w:type="auto"/>
          </w:tcPr>
          <w:p w14:paraId="6876EEB6" w14:textId="1EA443A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ZHOU</w:t>
            </w:r>
          </w:p>
        </w:tc>
        <w:tc>
          <w:tcPr>
            <w:tcW w:w="0" w:type="auto"/>
          </w:tcPr>
          <w:p w14:paraId="35B0A88A" w14:textId="1EC4F23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Device Co., Ltd</w:t>
            </w:r>
          </w:p>
        </w:tc>
        <w:tc>
          <w:tcPr>
            <w:tcW w:w="0" w:type="auto"/>
          </w:tcPr>
          <w:p w14:paraId="553E899A" w14:textId="048D85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08C92D3F" w14:textId="77777777" w:rsidTr="00C51F06">
        <w:tc>
          <w:tcPr>
            <w:tcW w:w="0" w:type="auto"/>
          </w:tcPr>
          <w:p w14:paraId="71961B34" w14:textId="28D979C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WARDER, Philip</w:t>
            </w:r>
          </w:p>
        </w:tc>
        <w:tc>
          <w:tcPr>
            <w:tcW w:w="0" w:type="auto"/>
          </w:tcPr>
          <w:p w14:paraId="269E94DA" w14:textId="3A2130A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Qorvo</w:t>
            </w:r>
          </w:p>
        </w:tc>
        <w:tc>
          <w:tcPr>
            <w:tcW w:w="0" w:type="auto"/>
          </w:tcPr>
          <w:p w14:paraId="2CC12585" w14:textId="2654C9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7486C45" w14:textId="77777777" w:rsidTr="00C51F06">
        <w:tc>
          <w:tcPr>
            <w:tcW w:w="0" w:type="auto"/>
          </w:tcPr>
          <w:p w14:paraId="0858CEEB" w14:textId="206E4C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WEI, Limei</w:t>
            </w:r>
          </w:p>
        </w:tc>
        <w:tc>
          <w:tcPr>
            <w:tcW w:w="0" w:type="auto"/>
          </w:tcPr>
          <w:p w14:paraId="5206BCBA" w14:textId="4280C9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CHENGDU TD TECH LTD.</w:t>
            </w:r>
          </w:p>
        </w:tc>
        <w:tc>
          <w:tcPr>
            <w:tcW w:w="0" w:type="auto"/>
          </w:tcPr>
          <w:p w14:paraId="6782FD9D" w14:textId="61C17A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5D79CD87" w14:textId="77777777" w:rsidTr="00C51F06">
        <w:tc>
          <w:tcPr>
            <w:tcW w:w="0" w:type="auto"/>
          </w:tcPr>
          <w:p w14:paraId="46C5687C" w14:textId="24CEAD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WEI, Xingguang</w:t>
            </w:r>
          </w:p>
        </w:tc>
        <w:tc>
          <w:tcPr>
            <w:tcW w:w="0" w:type="auto"/>
          </w:tcPr>
          <w:p w14:paraId="1E463F81" w14:textId="27DD32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7FF0545" w14:textId="6BE587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40943B2" w14:textId="77777777" w:rsidTr="00C51F06">
        <w:tc>
          <w:tcPr>
            <w:tcW w:w="0" w:type="auto"/>
          </w:tcPr>
          <w:p w14:paraId="53BBC430" w14:textId="227709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WEI, xusheng</w:t>
            </w:r>
          </w:p>
        </w:tc>
        <w:tc>
          <w:tcPr>
            <w:tcW w:w="0" w:type="auto"/>
          </w:tcPr>
          <w:p w14:paraId="656242A5" w14:textId="4BA5645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Co.,</w:t>
            </w:r>
          </w:p>
        </w:tc>
        <w:tc>
          <w:tcPr>
            <w:tcW w:w="0" w:type="auto"/>
          </w:tcPr>
          <w:p w14:paraId="05A3B2A6" w14:textId="2307506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1207D727" w14:textId="77777777" w:rsidTr="00C51F06">
        <w:tc>
          <w:tcPr>
            <w:tcW w:w="0" w:type="auto"/>
          </w:tcPr>
          <w:p w14:paraId="16FF96A6" w14:textId="51D5BDC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WENDLER, Ingo</w:t>
            </w:r>
          </w:p>
        </w:tc>
        <w:tc>
          <w:tcPr>
            <w:tcW w:w="0" w:type="auto"/>
          </w:tcPr>
          <w:p w14:paraId="66430963" w14:textId="0FDF11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14:paraId="34CC05D0" w14:textId="7BB505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0EDBD0C" w14:textId="77777777" w:rsidTr="00C51F06">
        <w:tc>
          <w:tcPr>
            <w:tcW w:w="0" w:type="auto"/>
          </w:tcPr>
          <w:p w14:paraId="4F21B7FA" w14:textId="6B7A729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WENHAO, liu</w:t>
            </w:r>
          </w:p>
        </w:tc>
        <w:tc>
          <w:tcPr>
            <w:tcW w:w="0" w:type="auto"/>
          </w:tcPr>
          <w:p w14:paraId="5B9BCD62" w14:textId="538A03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3230119" w14:textId="70A817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19F3B167" w14:textId="77777777" w:rsidTr="00C51F06">
        <w:tc>
          <w:tcPr>
            <w:tcW w:w="0" w:type="auto"/>
          </w:tcPr>
          <w:p w14:paraId="1C2570B9" w14:textId="34E980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WOLF, Bernd</w:t>
            </w:r>
          </w:p>
        </w:tc>
        <w:tc>
          <w:tcPr>
            <w:tcW w:w="0" w:type="auto"/>
          </w:tcPr>
          <w:p w14:paraId="63623961" w14:textId="7CFA58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BMWi</w:t>
            </w:r>
          </w:p>
        </w:tc>
        <w:tc>
          <w:tcPr>
            <w:tcW w:w="0" w:type="auto"/>
          </w:tcPr>
          <w:p w14:paraId="4A4025B7" w14:textId="2B31202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4D4EA58" w14:textId="77777777" w:rsidTr="00C51F06">
        <w:tc>
          <w:tcPr>
            <w:tcW w:w="0" w:type="auto"/>
          </w:tcPr>
          <w:p w14:paraId="54F6787C" w14:textId="672EF46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WOODWARD, Tim</w:t>
            </w:r>
          </w:p>
        </w:tc>
        <w:tc>
          <w:tcPr>
            <w:tcW w:w="0" w:type="auto"/>
          </w:tcPr>
          <w:p w14:paraId="0E790C36" w14:textId="0F63FE3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Solutions UK Ltd.</w:t>
            </w:r>
          </w:p>
        </w:tc>
        <w:tc>
          <w:tcPr>
            <w:tcW w:w="0" w:type="auto"/>
          </w:tcPr>
          <w:p w14:paraId="54D61AF4" w14:textId="0A1C97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77315B2" w14:textId="77777777" w:rsidTr="00C51F06">
        <w:tc>
          <w:tcPr>
            <w:tcW w:w="0" w:type="auto"/>
          </w:tcPr>
          <w:p w14:paraId="0E442F46" w14:textId="051414D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WU, Chaowu</w:t>
            </w:r>
          </w:p>
        </w:tc>
        <w:tc>
          <w:tcPr>
            <w:tcW w:w="0" w:type="auto"/>
          </w:tcPr>
          <w:p w14:paraId="68D651D7" w14:textId="6E709D3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UESTC</w:t>
            </w:r>
          </w:p>
        </w:tc>
        <w:tc>
          <w:tcPr>
            <w:tcW w:w="0" w:type="auto"/>
          </w:tcPr>
          <w:p w14:paraId="010E94E7" w14:textId="714D0B8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6D8FC13C" w14:textId="77777777" w:rsidTr="00C51F06">
        <w:tc>
          <w:tcPr>
            <w:tcW w:w="0" w:type="auto"/>
          </w:tcPr>
          <w:p w14:paraId="3EF77D84" w14:textId="3EF510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WU, Hao</w:t>
            </w:r>
          </w:p>
        </w:tc>
        <w:tc>
          <w:tcPr>
            <w:tcW w:w="0" w:type="auto"/>
          </w:tcPr>
          <w:p w14:paraId="3796FBBB" w14:textId="5A92B2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Nubia Technology Co.,Ltd</w:t>
            </w:r>
          </w:p>
        </w:tc>
        <w:tc>
          <w:tcPr>
            <w:tcW w:w="0" w:type="auto"/>
          </w:tcPr>
          <w:p w14:paraId="3644196A" w14:textId="48D05E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6DDC541" w14:textId="77777777" w:rsidTr="00C51F06">
        <w:tc>
          <w:tcPr>
            <w:tcW w:w="0" w:type="auto"/>
          </w:tcPr>
          <w:p w14:paraId="6412D925" w14:textId="24E50FB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WU, Jingzhou</w:t>
            </w:r>
          </w:p>
        </w:tc>
        <w:tc>
          <w:tcPr>
            <w:tcW w:w="0" w:type="auto"/>
          </w:tcPr>
          <w:p w14:paraId="42215E05" w14:textId="029926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</w:tcPr>
          <w:p w14:paraId="1520D025" w14:textId="4866740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FDD7BFE" w14:textId="77777777" w:rsidTr="00C51F06">
        <w:tc>
          <w:tcPr>
            <w:tcW w:w="0" w:type="auto"/>
          </w:tcPr>
          <w:p w14:paraId="0107850A" w14:textId="0EEA8E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WU, Yue</w:t>
            </w:r>
          </w:p>
        </w:tc>
        <w:tc>
          <w:tcPr>
            <w:tcW w:w="0" w:type="auto"/>
          </w:tcPr>
          <w:p w14:paraId="188790B3" w14:textId="576441C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23C6E21F" w14:textId="3C3BD2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C51F06" w14:paraId="0953D18A" w14:textId="77777777" w:rsidTr="00C51F06">
        <w:tc>
          <w:tcPr>
            <w:tcW w:w="0" w:type="auto"/>
          </w:tcPr>
          <w:p w14:paraId="256CADD0" w14:textId="6F9A63E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XIAO, Weimin</w:t>
            </w:r>
          </w:p>
        </w:tc>
        <w:tc>
          <w:tcPr>
            <w:tcW w:w="0" w:type="auto"/>
          </w:tcPr>
          <w:p w14:paraId="5554D5A2" w14:textId="10F6E3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Futurewei Technologies</w:t>
            </w:r>
          </w:p>
        </w:tc>
        <w:tc>
          <w:tcPr>
            <w:tcW w:w="0" w:type="auto"/>
          </w:tcPr>
          <w:p w14:paraId="32949639" w14:textId="6A86EA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3ACD87B6" w14:textId="77777777" w:rsidTr="00C51F06">
        <w:tc>
          <w:tcPr>
            <w:tcW w:w="0" w:type="auto"/>
          </w:tcPr>
          <w:p w14:paraId="31165016" w14:textId="79DC26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XIE, Yuming</w:t>
            </w:r>
          </w:p>
        </w:tc>
        <w:tc>
          <w:tcPr>
            <w:tcW w:w="0" w:type="auto"/>
          </w:tcPr>
          <w:p w14:paraId="400B202D" w14:textId="0DB0D2F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Sanechips</w:t>
            </w:r>
          </w:p>
        </w:tc>
        <w:tc>
          <w:tcPr>
            <w:tcW w:w="0" w:type="auto"/>
          </w:tcPr>
          <w:p w14:paraId="05DE436E" w14:textId="5399AF6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49401BA" w14:textId="77777777" w:rsidTr="00C51F06">
        <w:tc>
          <w:tcPr>
            <w:tcW w:w="0" w:type="auto"/>
          </w:tcPr>
          <w:p w14:paraId="4A94EF06" w14:textId="5D13038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XING, Jinqiang</w:t>
            </w:r>
          </w:p>
        </w:tc>
        <w:tc>
          <w:tcPr>
            <w:tcW w:w="0" w:type="auto"/>
          </w:tcPr>
          <w:p w14:paraId="4EA2993D" w14:textId="3D7B2C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OPPO Com. corp., ltd</w:t>
            </w:r>
          </w:p>
        </w:tc>
        <w:tc>
          <w:tcPr>
            <w:tcW w:w="0" w:type="auto"/>
          </w:tcPr>
          <w:p w14:paraId="4EDD8DC1" w14:textId="39636DD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4FA45625" w14:textId="77777777" w:rsidTr="00C51F06">
        <w:tc>
          <w:tcPr>
            <w:tcW w:w="0" w:type="auto"/>
          </w:tcPr>
          <w:p w14:paraId="6D056193" w14:textId="6E89A05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XIONG, Chunshan</w:t>
            </w:r>
          </w:p>
        </w:tc>
        <w:tc>
          <w:tcPr>
            <w:tcW w:w="0" w:type="auto"/>
          </w:tcPr>
          <w:p w14:paraId="027D3267" w14:textId="30D9B7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Tencent</w:t>
            </w:r>
          </w:p>
        </w:tc>
        <w:tc>
          <w:tcPr>
            <w:tcW w:w="0" w:type="auto"/>
          </w:tcPr>
          <w:p w14:paraId="18033F69" w14:textId="2B6FC6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40DE7CC9" w14:textId="77777777" w:rsidTr="00C51F06">
        <w:tc>
          <w:tcPr>
            <w:tcW w:w="0" w:type="auto"/>
          </w:tcPr>
          <w:p w14:paraId="46D0EB91" w14:textId="32660C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XIONG, Gang</w:t>
            </w:r>
          </w:p>
        </w:tc>
        <w:tc>
          <w:tcPr>
            <w:tcW w:w="0" w:type="auto"/>
          </w:tcPr>
          <w:p w14:paraId="57E9FEFA" w14:textId="0FEEF0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Technology Poland SP Zoo</w:t>
            </w:r>
          </w:p>
        </w:tc>
        <w:tc>
          <w:tcPr>
            <w:tcW w:w="0" w:type="auto"/>
          </w:tcPr>
          <w:p w14:paraId="46E7ACD7" w14:textId="5C9D52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6D6F5A6D" w14:textId="77777777" w:rsidTr="00C51F06">
        <w:tc>
          <w:tcPr>
            <w:tcW w:w="0" w:type="auto"/>
          </w:tcPr>
          <w:p w14:paraId="6FF9D0DD" w14:textId="63ED03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XIONG, QI</w:t>
            </w:r>
          </w:p>
        </w:tc>
        <w:tc>
          <w:tcPr>
            <w:tcW w:w="0" w:type="auto"/>
          </w:tcPr>
          <w:p w14:paraId="5DCEA9EA" w14:textId="16AA5CB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Research America</w:t>
            </w:r>
          </w:p>
        </w:tc>
        <w:tc>
          <w:tcPr>
            <w:tcW w:w="0" w:type="auto"/>
          </w:tcPr>
          <w:p w14:paraId="5C596B1F" w14:textId="20B3E8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029C6E00" w14:textId="77777777" w:rsidTr="00C51F06">
        <w:tc>
          <w:tcPr>
            <w:tcW w:w="0" w:type="auto"/>
          </w:tcPr>
          <w:p w14:paraId="53831536" w14:textId="4634B7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XU, Chi</w:t>
            </w:r>
          </w:p>
        </w:tc>
        <w:tc>
          <w:tcPr>
            <w:tcW w:w="0" w:type="auto"/>
          </w:tcPr>
          <w:p w14:paraId="66D1A6D6" w14:textId="6F5EC7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SIA</w:t>
            </w:r>
          </w:p>
        </w:tc>
        <w:tc>
          <w:tcPr>
            <w:tcW w:w="0" w:type="auto"/>
          </w:tcPr>
          <w:p w14:paraId="13FA4101" w14:textId="221BA4E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4C8870C" w14:textId="77777777" w:rsidTr="00C51F06">
        <w:tc>
          <w:tcPr>
            <w:tcW w:w="0" w:type="auto"/>
          </w:tcPr>
          <w:p w14:paraId="10E727AE" w14:textId="3BF1A2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XU, Jin</w:t>
            </w:r>
          </w:p>
        </w:tc>
        <w:tc>
          <w:tcPr>
            <w:tcW w:w="0" w:type="auto"/>
          </w:tcPr>
          <w:p w14:paraId="0EE9F104" w14:textId="3FE8DD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BUPT</w:t>
            </w:r>
          </w:p>
        </w:tc>
        <w:tc>
          <w:tcPr>
            <w:tcW w:w="0" w:type="auto"/>
          </w:tcPr>
          <w:p w14:paraId="3FCFDFC6" w14:textId="63759AC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4F116392" w14:textId="77777777" w:rsidTr="00C51F06">
        <w:tc>
          <w:tcPr>
            <w:tcW w:w="0" w:type="auto"/>
          </w:tcPr>
          <w:p w14:paraId="71AFA755" w14:textId="6925B8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XU, Yin</w:t>
            </w:r>
          </w:p>
        </w:tc>
        <w:tc>
          <w:tcPr>
            <w:tcW w:w="0" w:type="auto"/>
          </w:tcPr>
          <w:p w14:paraId="7AB35AF7" w14:textId="671FEB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Shanghai Jiao Tong University</w:t>
            </w:r>
          </w:p>
        </w:tc>
        <w:tc>
          <w:tcPr>
            <w:tcW w:w="0" w:type="auto"/>
          </w:tcPr>
          <w:p w14:paraId="4DB5B5EF" w14:textId="4E8D500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3D4144E6" w14:textId="77777777" w:rsidTr="00C51F06">
        <w:tc>
          <w:tcPr>
            <w:tcW w:w="0" w:type="auto"/>
          </w:tcPr>
          <w:p w14:paraId="1AFA84A9" w14:textId="0BFD12A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XU, Zhikun</w:t>
            </w:r>
          </w:p>
        </w:tc>
        <w:tc>
          <w:tcPr>
            <w:tcW w:w="0" w:type="auto"/>
          </w:tcPr>
          <w:p w14:paraId="17BFF82D" w14:textId="06C18E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H3C Technologies Co., Ltd.</w:t>
            </w:r>
          </w:p>
        </w:tc>
        <w:tc>
          <w:tcPr>
            <w:tcW w:w="0" w:type="auto"/>
          </w:tcPr>
          <w:p w14:paraId="3AA09357" w14:textId="4A8390D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52ED4F24" w14:textId="77777777" w:rsidTr="00C51F06">
        <w:tc>
          <w:tcPr>
            <w:tcW w:w="0" w:type="auto"/>
          </w:tcPr>
          <w:p w14:paraId="4EBC7A72" w14:textId="7501EA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XUE, Fei</w:t>
            </w:r>
          </w:p>
        </w:tc>
        <w:tc>
          <w:tcPr>
            <w:tcW w:w="0" w:type="auto"/>
          </w:tcPr>
          <w:p w14:paraId="2FB25915" w14:textId="6588431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8104328" w14:textId="3783368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4BFE9DBC" w14:textId="77777777" w:rsidTr="00C51F06">
        <w:tc>
          <w:tcPr>
            <w:tcW w:w="0" w:type="auto"/>
          </w:tcPr>
          <w:p w14:paraId="181AA01E" w14:textId="01F60C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YAGHMOUR, Salim</w:t>
            </w:r>
          </w:p>
        </w:tc>
        <w:tc>
          <w:tcPr>
            <w:tcW w:w="0" w:type="auto"/>
          </w:tcPr>
          <w:p w14:paraId="507D5419" w14:textId="573C88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Intelsat</w:t>
            </w:r>
          </w:p>
        </w:tc>
        <w:tc>
          <w:tcPr>
            <w:tcW w:w="0" w:type="auto"/>
          </w:tcPr>
          <w:p w14:paraId="73101B92" w14:textId="484FBAB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791EB742" w14:textId="77777777" w:rsidTr="00C51F06">
        <w:tc>
          <w:tcPr>
            <w:tcW w:w="0" w:type="auto"/>
          </w:tcPr>
          <w:p w14:paraId="439C1ACF" w14:textId="2A6957E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YAMASHITA, Osamu</w:t>
            </w:r>
          </w:p>
        </w:tc>
        <w:tc>
          <w:tcPr>
            <w:tcW w:w="0" w:type="auto"/>
          </w:tcPr>
          <w:p w14:paraId="56BD5994" w14:textId="265E661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39226F90" w14:textId="0E7EDE5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4B076BE7" w14:textId="77777777" w:rsidTr="00C51F06">
        <w:tc>
          <w:tcPr>
            <w:tcW w:w="0" w:type="auto"/>
          </w:tcPr>
          <w:p w14:paraId="76486AA4" w14:textId="76C368B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YAN, Liang</w:t>
            </w:r>
          </w:p>
        </w:tc>
        <w:tc>
          <w:tcPr>
            <w:tcW w:w="0" w:type="auto"/>
          </w:tcPr>
          <w:p w14:paraId="533008D1" w14:textId="4196031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UK</w:t>
            </w:r>
          </w:p>
        </w:tc>
        <w:tc>
          <w:tcPr>
            <w:tcW w:w="0" w:type="auto"/>
          </w:tcPr>
          <w:p w14:paraId="74CF2D3D" w14:textId="33022B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FA8C4B7" w14:textId="77777777" w:rsidTr="00C51F06">
        <w:tc>
          <w:tcPr>
            <w:tcW w:w="0" w:type="auto"/>
          </w:tcPr>
          <w:p w14:paraId="16E6D4DF" w14:textId="688F86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YAN, Nathan</w:t>
            </w:r>
          </w:p>
        </w:tc>
        <w:tc>
          <w:tcPr>
            <w:tcW w:w="0" w:type="auto"/>
          </w:tcPr>
          <w:p w14:paraId="30813692" w14:textId="652338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Computer Trading Co. Ltd</w:t>
            </w:r>
          </w:p>
        </w:tc>
        <w:tc>
          <w:tcPr>
            <w:tcW w:w="0" w:type="auto"/>
          </w:tcPr>
          <w:p w14:paraId="6817446C" w14:textId="1340B9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3B0F5742" w14:textId="77777777" w:rsidTr="00C51F06">
        <w:tc>
          <w:tcPr>
            <w:tcW w:w="0" w:type="auto"/>
          </w:tcPr>
          <w:p w14:paraId="41DF731F" w14:textId="569346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YANG, ChihKai</w:t>
            </w:r>
          </w:p>
        </w:tc>
        <w:tc>
          <w:tcPr>
            <w:tcW w:w="0" w:type="auto"/>
          </w:tcPr>
          <w:p w14:paraId="345044C1" w14:textId="6B02DB4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(Shenzhen) Inc.</w:t>
            </w:r>
          </w:p>
        </w:tc>
        <w:tc>
          <w:tcPr>
            <w:tcW w:w="0" w:type="auto"/>
          </w:tcPr>
          <w:p w14:paraId="066A6773" w14:textId="67A33E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36EC8FE" w14:textId="77777777" w:rsidTr="00C51F06">
        <w:tc>
          <w:tcPr>
            <w:tcW w:w="0" w:type="auto"/>
          </w:tcPr>
          <w:p w14:paraId="3E1F5E8E" w14:textId="6C2172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YANG, Qian</w:t>
            </w:r>
          </w:p>
        </w:tc>
        <w:tc>
          <w:tcPr>
            <w:tcW w:w="0" w:type="auto"/>
          </w:tcPr>
          <w:p w14:paraId="547B4B2C" w14:textId="5A408A2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(S)</w:t>
            </w:r>
          </w:p>
        </w:tc>
        <w:tc>
          <w:tcPr>
            <w:tcW w:w="0" w:type="auto"/>
          </w:tcPr>
          <w:p w14:paraId="18FFABCE" w14:textId="790032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1D4A7F84" w14:textId="77777777" w:rsidTr="00C51F06">
        <w:tc>
          <w:tcPr>
            <w:tcW w:w="0" w:type="auto"/>
          </w:tcPr>
          <w:p w14:paraId="10B6B40B" w14:textId="4E0AA9F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YANG, Tang</w:t>
            </w:r>
          </w:p>
        </w:tc>
        <w:tc>
          <w:tcPr>
            <w:tcW w:w="0" w:type="auto"/>
          </w:tcPr>
          <w:p w14:paraId="4C25B2C2" w14:textId="0A275FB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AB</w:t>
            </w:r>
          </w:p>
        </w:tc>
        <w:tc>
          <w:tcPr>
            <w:tcW w:w="0" w:type="auto"/>
          </w:tcPr>
          <w:p w14:paraId="5D478F1F" w14:textId="238FDA6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8D7C157" w14:textId="77777777" w:rsidTr="00C51F06">
        <w:tc>
          <w:tcPr>
            <w:tcW w:w="0" w:type="auto"/>
          </w:tcPr>
          <w:p w14:paraId="6D3778C6" w14:textId="18210EA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YANG, YOONOH</w:t>
            </w:r>
          </w:p>
        </w:tc>
        <w:tc>
          <w:tcPr>
            <w:tcW w:w="0" w:type="auto"/>
          </w:tcPr>
          <w:p w14:paraId="04212497" w14:textId="473D0E8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Polska</w:t>
            </w:r>
          </w:p>
        </w:tc>
        <w:tc>
          <w:tcPr>
            <w:tcW w:w="0" w:type="auto"/>
          </w:tcPr>
          <w:p w14:paraId="068574A0" w14:textId="0C62A7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564D688F" w14:textId="77777777" w:rsidTr="00C51F06">
        <w:tc>
          <w:tcPr>
            <w:tcW w:w="0" w:type="auto"/>
          </w:tcPr>
          <w:p w14:paraId="440950BA" w14:textId="72B10F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YANG, Yunchuan</w:t>
            </w:r>
          </w:p>
        </w:tc>
        <w:tc>
          <w:tcPr>
            <w:tcW w:w="0" w:type="auto"/>
          </w:tcPr>
          <w:p w14:paraId="346ABC39" w14:textId="0D9ACB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Guangzhou Mobile R&amp;D</w:t>
            </w:r>
          </w:p>
        </w:tc>
        <w:tc>
          <w:tcPr>
            <w:tcW w:w="0" w:type="auto"/>
          </w:tcPr>
          <w:p w14:paraId="7DC3A993" w14:textId="0677F19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688AFD8D" w14:textId="77777777" w:rsidTr="00C51F06">
        <w:tc>
          <w:tcPr>
            <w:tcW w:w="0" w:type="auto"/>
          </w:tcPr>
          <w:p w14:paraId="1914316E" w14:textId="372E08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YAO, sheng</w:t>
            </w:r>
          </w:p>
        </w:tc>
        <w:tc>
          <w:tcPr>
            <w:tcW w:w="0" w:type="auto"/>
          </w:tcPr>
          <w:p w14:paraId="36B90DBF" w14:textId="7C0DCC5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GUANGDONG GENIUS TECHNOLOGY CO</w:t>
            </w:r>
          </w:p>
        </w:tc>
        <w:tc>
          <w:tcPr>
            <w:tcW w:w="0" w:type="auto"/>
          </w:tcPr>
          <w:p w14:paraId="7451287B" w14:textId="386648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1DB2B8A5" w14:textId="77777777" w:rsidTr="00C51F06">
        <w:tc>
          <w:tcPr>
            <w:tcW w:w="0" w:type="auto"/>
          </w:tcPr>
          <w:p w14:paraId="37C5E963" w14:textId="6C625D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YOKOKAWA, Tomoki</w:t>
            </w:r>
          </w:p>
        </w:tc>
        <w:tc>
          <w:tcPr>
            <w:tcW w:w="0" w:type="auto"/>
          </w:tcPr>
          <w:p w14:paraId="3E974C90" w14:textId="14A2E2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4D6102BC" w14:textId="47D0001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C51F06" w14:paraId="3A64A464" w14:textId="77777777" w:rsidTr="00C51F06">
        <w:tc>
          <w:tcPr>
            <w:tcW w:w="0" w:type="auto"/>
          </w:tcPr>
          <w:p w14:paraId="53E60856" w14:textId="420373C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YOON, Daejung</w:t>
            </w:r>
          </w:p>
        </w:tc>
        <w:tc>
          <w:tcPr>
            <w:tcW w:w="0" w:type="auto"/>
          </w:tcPr>
          <w:p w14:paraId="3ADAA1A3" w14:textId="197CB4B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Solutions &amp; Networks (I)</w:t>
            </w:r>
          </w:p>
        </w:tc>
        <w:tc>
          <w:tcPr>
            <w:tcW w:w="0" w:type="auto"/>
          </w:tcPr>
          <w:p w14:paraId="7077AE3F" w14:textId="602E99A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C51F06" w14:paraId="2872C7E5" w14:textId="77777777" w:rsidTr="00C51F06">
        <w:tc>
          <w:tcPr>
            <w:tcW w:w="0" w:type="auto"/>
          </w:tcPr>
          <w:p w14:paraId="5B254A16" w14:textId="566B6B2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YOUNG, Janet</w:t>
            </w:r>
          </w:p>
        </w:tc>
        <w:tc>
          <w:tcPr>
            <w:tcW w:w="0" w:type="auto"/>
          </w:tcPr>
          <w:p w14:paraId="409807FB" w14:textId="71FB155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FCC</w:t>
            </w:r>
          </w:p>
        </w:tc>
        <w:tc>
          <w:tcPr>
            <w:tcW w:w="0" w:type="auto"/>
          </w:tcPr>
          <w:p w14:paraId="237707CB" w14:textId="486E270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C51F06" w14:paraId="3F84E5A6" w14:textId="77777777" w:rsidTr="00C51F06">
        <w:tc>
          <w:tcPr>
            <w:tcW w:w="0" w:type="auto"/>
          </w:tcPr>
          <w:p w14:paraId="679F38A1" w14:textId="686AE2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YU, Tsang-wei</w:t>
            </w:r>
          </w:p>
        </w:tc>
        <w:tc>
          <w:tcPr>
            <w:tcW w:w="0" w:type="auto"/>
          </w:tcPr>
          <w:p w14:paraId="624C6236" w14:textId="6775AB8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(Hefei) Inc.</w:t>
            </w:r>
          </w:p>
        </w:tc>
        <w:tc>
          <w:tcPr>
            <w:tcW w:w="0" w:type="auto"/>
          </w:tcPr>
          <w:p w14:paraId="276096C6" w14:textId="284144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E1C112B" w14:textId="77777777" w:rsidTr="00C51F06">
        <w:tc>
          <w:tcPr>
            <w:tcW w:w="0" w:type="auto"/>
          </w:tcPr>
          <w:p w14:paraId="2CE5BC7B" w14:textId="05CB7C4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YU, Yang</w:t>
            </w:r>
          </w:p>
        </w:tc>
        <w:tc>
          <w:tcPr>
            <w:tcW w:w="0" w:type="auto"/>
          </w:tcPr>
          <w:p w14:paraId="047C8098" w14:textId="6A6BB1F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Hytera Communications Corp.</w:t>
            </w:r>
          </w:p>
        </w:tc>
        <w:tc>
          <w:tcPr>
            <w:tcW w:w="0" w:type="auto"/>
          </w:tcPr>
          <w:p w14:paraId="375E0CC1" w14:textId="409657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4259F28A" w14:textId="77777777" w:rsidTr="00C51F06">
        <w:tc>
          <w:tcPr>
            <w:tcW w:w="0" w:type="auto"/>
          </w:tcPr>
          <w:p w14:paraId="3101F3A6" w14:textId="0FBA70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ZANDER, Olof</w:t>
            </w:r>
          </w:p>
        </w:tc>
        <w:tc>
          <w:tcPr>
            <w:tcW w:w="0" w:type="auto"/>
          </w:tcPr>
          <w:p w14:paraId="32ECEC2A" w14:textId="7E7C91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 Corporation</w:t>
            </w:r>
          </w:p>
        </w:tc>
        <w:tc>
          <w:tcPr>
            <w:tcW w:w="0" w:type="auto"/>
          </w:tcPr>
          <w:p w14:paraId="462CDE53" w14:textId="0BEA02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2E202689" w14:textId="77777777" w:rsidTr="00C51F06">
        <w:tc>
          <w:tcPr>
            <w:tcW w:w="0" w:type="auto"/>
          </w:tcPr>
          <w:p w14:paraId="380DD709" w14:textId="227323B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ZENG, Qingjun</w:t>
            </w:r>
          </w:p>
        </w:tc>
        <w:tc>
          <w:tcPr>
            <w:tcW w:w="0" w:type="auto"/>
          </w:tcPr>
          <w:p w14:paraId="05FF3709" w14:textId="362D39E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CBN</w:t>
            </w:r>
          </w:p>
        </w:tc>
        <w:tc>
          <w:tcPr>
            <w:tcW w:w="0" w:type="auto"/>
          </w:tcPr>
          <w:p w14:paraId="2AEF01AD" w14:textId="001355B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7857A3CB" w14:textId="77777777" w:rsidTr="00C51F06">
        <w:tc>
          <w:tcPr>
            <w:tcW w:w="0" w:type="auto"/>
          </w:tcPr>
          <w:p w14:paraId="3BF5F0A4" w14:textId="553399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ZENG, Yong</w:t>
            </w:r>
          </w:p>
        </w:tc>
        <w:tc>
          <w:tcPr>
            <w:tcW w:w="0" w:type="auto"/>
          </w:tcPr>
          <w:p w14:paraId="651D86DD" w14:textId="379AA61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38CBAA79" w14:textId="42E17A1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7CAC082C" w14:textId="77777777" w:rsidTr="00C51F06">
        <w:tc>
          <w:tcPr>
            <w:tcW w:w="0" w:type="auto"/>
          </w:tcPr>
          <w:p w14:paraId="68DB91BA" w14:textId="6EC279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ZHAN, Wenhao</w:t>
            </w:r>
          </w:p>
        </w:tc>
        <w:tc>
          <w:tcPr>
            <w:tcW w:w="0" w:type="auto"/>
          </w:tcPr>
          <w:p w14:paraId="4A728607" w14:textId="35B12F4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Dongguan OPPO Precision Elec.</w:t>
            </w:r>
          </w:p>
        </w:tc>
        <w:tc>
          <w:tcPr>
            <w:tcW w:w="0" w:type="auto"/>
          </w:tcPr>
          <w:p w14:paraId="268CA53E" w14:textId="696FEA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0A339C6C" w14:textId="77777777" w:rsidTr="00C51F06">
        <w:tc>
          <w:tcPr>
            <w:tcW w:w="0" w:type="auto"/>
          </w:tcPr>
          <w:p w14:paraId="3ECC1BC0" w14:textId="790497B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Chenchen</w:t>
            </w:r>
          </w:p>
        </w:tc>
        <w:tc>
          <w:tcPr>
            <w:tcW w:w="0" w:type="auto"/>
          </w:tcPr>
          <w:p w14:paraId="375172B6" w14:textId="403C9E4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AAA816A" w14:textId="70909AC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18903D96" w14:textId="77777777" w:rsidTr="00C51F06">
        <w:tc>
          <w:tcPr>
            <w:tcW w:w="0" w:type="auto"/>
          </w:tcPr>
          <w:p w14:paraId="79524D04" w14:textId="70976E7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Chunhui</w:t>
            </w:r>
          </w:p>
        </w:tc>
        <w:tc>
          <w:tcPr>
            <w:tcW w:w="0" w:type="auto"/>
          </w:tcPr>
          <w:p w14:paraId="65618B29" w14:textId="7C76D12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Nanjing Ericsson Panda Com Ltd</w:t>
            </w:r>
          </w:p>
        </w:tc>
        <w:tc>
          <w:tcPr>
            <w:tcW w:w="0" w:type="auto"/>
          </w:tcPr>
          <w:p w14:paraId="6A2495B5" w14:textId="7542CF4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7162DC1B" w14:textId="77777777" w:rsidTr="00C51F06">
        <w:tc>
          <w:tcPr>
            <w:tcW w:w="0" w:type="auto"/>
          </w:tcPr>
          <w:p w14:paraId="5922710E" w14:textId="78A2F78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Dawei</w:t>
            </w:r>
          </w:p>
        </w:tc>
        <w:tc>
          <w:tcPr>
            <w:tcW w:w="0" w:type="auto"/>
          </w:tcPr>
          <w:p w14:paraId="1958192E" w14:textId="1F001D9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France</w:t>
            </w:r>
          </w:p>
        </w:tc>
        <w:tc>
          <w:tcPr>
            <w:tcW w:w="0" w:type="auto"/>
          </w:tcPr>
          <w:p w14:paraId="63CAAD2F" w14:textId="627CE2D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13AD561" w14:textId="77777777" w:rsidTr="00C51F06">
        <w:tc>
          <w:tcPr>
            <w:tcW w:w="0" w:type="auto"/>
          </w:tcPr>
          <w:p w14:paraId="075C29C3" w14:textId="0918BC3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Guoyi</w:t>
            </w:r>
          </w:p>
        </w:tc>
        <w:tc>
          <w:tcPr>
            <w:tcW w:w="0" w:type="auto"/>
          </w:tcPr>
          <w:p w14:paraId="75BAD210" w14:textId="14F9328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Southern Power Grid Co.</w:t>
            </w:r>
          </w:p>
        </w:tc>
        <w:tc>
          <w:tcPr>
            <w:tcW w:w="0" w:type="auto"/>
          </w:tcPr>
          <w:p w14:paraId="1B19A0CF" w14:textId="3713D60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0E572007" w14:textId="77777777" w:rsidTr="00C51F06">
        <w:tc>
          <w:tcPr>
            <w:tcW w:w="0" w:type="auto"/>
          </w:tcPr>
          <w:p w14:paraId="016F9DFC" w14:textId="3F746D8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Haibin</w:t>
            </w:r>
          </w:p>
        </w:tc>
        <w:tc>
          <w:tcPr>
            <w:tcW w:w="0" w:type="auto"/>
          </w:tcPr>
          <w:p w14:paraId="320C821F" w14:textId="709B4A2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TNO</w:t>
            </w:r>
          </w:p>
        </w:tc>
        <w:tc>
          <w:tcPr>
            <w:tcW w:w="0" w:type="auto"/>
          </w:tcPr>
          <w:p w14:paraId="24E8B43C" w14:textId="10784B1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7557E070" w14:textId="77777777" w:rsidTr="00C51F06">
        <w:tc>
          <w:tcPr>
            <w:tcW w:w="0" w:type="auto"/>
          </w:tcPr>
          <w:p w14:paraId="1CDDC072" w14:textId="474A170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juan</w:t>
            </w:r>
          </w:p>
        </w:tc>
        <w:tc>
          <w:tcPr>
            <w:tcW w:w="0" w:type="auto"/>
          </w:tcPr>
          <w:p w14:paraId="022CA96A" w14:textId="0063075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Xiaomi Software Tech</w:t>
            </w:r>
          </w:p>
        </w:tc>
        <w:tc>
          <w:tcPr>
            <w:tcW w:w="0" w:type="auto"/>
          </w:tcPr>
          <w:p w14:paraId="066BEC60" w14:textId="721D889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13144504" w14:textId="77777777" w:rsidTr="00C51F06">
        <w:tc>
          <w:tcPr>
            <w:tcW w:w="0" w:type="auto"/>
          </w:tcPr>
          <w:p w14:paraId="0569A852" w14:textId="0BA872B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Leiming</w:t>
            </w:r>
          </w:p>
        </w:tc>
        <w:tc>
          <w:tcPr>
            <w:tcW w:w="0" w:type="auto"/>
          </w:tcPr>
          <w:p w14:paraId="416B0411" w14:textId="5844814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Co., Ltd</w:t>
            </w:r>
          </w:p>
        </w:tc>
        <w:tc>
          <w:tcPr>
            <w:tcW w:w="0" w:type="auto"/>
          </w:tcPr>
          <w:p w14:paraId="4187D572" w14:textId="5721967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1DA7C194" w14:textId="77777777" w:rsidTr="00C51F06">
        <w:tc>
          <w:tcPr>
            <w:tcW w:w="0" w:type="auto"/>
          </w:tcPr>
          <w:p w14:paraId="3DAF7F46" w14:textId="47BA0A2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Li</w:t>
            </w:r>
          </w:p>
        </w:tc>
        <w:tc>
          <w:tcPr>
            <w:tcW w:w="0" w:type="auto"/>
          </w:tcPr>
          <w:p w14:paraId="10B26FA2" w14:textId="47246DA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Japan K.K.</w:t>
            </w:r>
          </w:p>
        </w:tc>
        <w:tc>
          <w:tcPr>
            <w:tcW w:w="0" w:type="auto"/>
          </w:tcPr>
          <w:p w14:paraId="28714D1B" w14:textId="5B8EB62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C51F06" w14:paraId="5192488A" w14:textId="77777777" w:rsidTr="00C51F06">
        <w:tc>
          <w:tcPr>
            <w:tcW w:w="0" w:type="auto"/>
          </w:tcPr>
          <w:p w14:paraId="3BA894DC" w14:textId="73F5B45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Meng</w:t>
            </w:r>
          </w:p>
        </w:tc>
        <w:tc>
          <w:tcPr>
            <w:tcW w:w="0" w:type="auto"/>
          </w:tcPr>
          <w:p w14:paraId="4D639144" w14:textId="34136DA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China Ltd.</w:t>
            </w:r>
          </w:p>
        </w:tc>
        <w:tc>
          <w:tcPr>
            <w:tcW w:w="0" w:type="auto"/>
          </w:tcPr>
          <w:p w14:paraId="7FC8B345" w14:textId="68618A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44B8AC0F" w14:textId="77777777" w:rsidTr="00C51F06">
        <w:tc>
          <w:tcPr>
            <w:tcW w:w="0" w:type="auto"/>
          </w:tcPr>
          <w:p w14:paraId="58DC1C0F" w14:textId="7BAD8C2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Nan</w:t>
            </w:r>
          </w:p>
        </w:tc>
        <w:tc>
          <w:tcPr>
            <w:tcW w:w="0" w:type="auto"/>
          </w:tcPr>
          <w:p w14:paraId="0F2D4D75" w14:textId="4BE6595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ZXNE</w:t>
            </w:r>
          </w:p>
        </w:tc>
        <w:tc>
          <w:tcPr>
            <w:tcW w:w="0" w:type="auto"/>
          </w:tcPr>
          <w:p w14:paraId="58014B75" w14:textId="5EFDEF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6772B7CE" w14:textId="77777777" w:rsidTr="00C51F06">
        <w:tc>
          <w:tcPr>
            <w:tcW w:w="0" w:type="auto"/>
          </w:tcPr>
          <w:p w14:paraId="28A129A1" w14:textId="3702597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Peng</w:t>
            </w:r>
          </w:p>
        </w:tc>
        <w:tc>
          <w:tcPr>
            <w:tcW w:w="0" w:type="auto"/>
          </w:tcPr>
          <w:p w14:paraId="49C6D9DB" w14:textId="702E04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Japan K.K.</w:t>
            </w:r>
          </w:p>
        </w:tc>
        <w:tc>
          <w:tcPr>
            <w:tcW w:w="0" w:type="auto"/>
          </w:tcPr>
          <w:p w14:paraId="6CA094A0" w14:textId="306951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5D715200" w14:textId="77777777" w:rsidTr="00C51F06">
        <w:tc>
          <w:tcPr>
            <w:tcW w:w="0" w:type="auto"/>
          </w:tcPr>
          <w:p w14:paraId="5E0E4243" w14:textId="5F63C37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Qian</w:t>
            </w:r>
          </w:p>
        </w:tc>
        <w:tc>
          <w:tcPr>
            <w:tcW w:w="0" w:type="auto"/>
          </w:tcPr>
          <w:p w14:paraId="6410F627" w14:textId="114E4A3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79C032FF" w14:textId="038179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51DD0D48" w14:textId="77777777" w:rsidTr="00C51F06">
        <w:tc>
          <w:tcPr>
            <w:tcW w:w="0" w:type="auto"/>
          </w:tcPr>
          <w:p w14:paraId="4894796C" w14:textId="2853629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Shichang</w:t>
            </w:r>
          </w:p>
        </w:tc>
        <w:tc>
          <w:tcPr>
            <w:tcW w:w="0" w:type="auto"/>
          </w:tcPr>
          <w:p w14:paraId="03030499" w14:textId="21FB0A9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Hangzhou Mengyuxiang</w:t>
            </w:r>
          </w:p>
        </w:tc>
        <w:tc>
          <w:tcPr>
            <w:tcW w:w="0" w:type="auto"/>
          </w:tcPr>
          <w:p w14:paraId="25D40553" w14:textId="36D2D9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()</w:t>
            </w:r>
          </w:p>
        </w:tc>
      </w:tr>
      <w:tr w:rsidR="00C51F06" w14:paraId="64A6ECB6" w14:textId="77777777" w:rsidTr="00C51F06">
        <w:tc>
          <w:tcPr>
            <w:tcW w:w="0" w:type="auto"/>
          </w:tcPr>
          <w:p w14:paraId="6B1598BB" w14:textId="72D3F9E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Xiaoran</w:t>
            </w:r>
          </w:p>
        </w:tc>
        <w:tc>
          <w:tcPr>
            <w:tcW w:w="0" w:type="auto"/>
          </w:tcPr>
          <w:p w14:paraId="3691288F" w14:textId="4927E3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14:paraId="79CDBBB4" w14:textId="1A6095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0000B51" w14:textId="77777777" w:rsidTr="00C51F06">
        <w:tc>
          <w:tcPr>
            <w:tcW w:w="0" w:type="auto"/>
          </w:tcPr>
          <w:p w14:paraId="65317FB1" w14:textId="3CBEEF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Yiyan</w:t>
            </w:r>
          </w:p>
        </w:tc>
        <w:tc>
          <w:tcPr>
            <w:tcW w:w="0" w:type="auto"/>
          </w:tcPr>
          <w:p w14:paraId="36FC8A8F" w14:textId="03F2249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Iberia SA</w:t>
            </w:r>
          </w:p>
        </w:tc>
        <w:tc>
          <w:tcPr>
            <w:tcW w:w="0" w:type="auto"/>
          </w:tcPr>
          <w:p w14:paraId="115C60F3" w14:textId="7B73AD1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1ACEA00" w14:textId="77777777" w:rsidTr="00C51F06">
        <w:tc>
          <w:tcPr>
            <w:tcW w:w="0" w:type="auto"/>
          </w:tcPr>
          <w:p w14:paraId="54D3D052" w14:textId="2199D1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Yu</w:t>
            </w:r>
          </w:p>
        </w:tc>
        <w:tc>
          <w:tcPr>
            <w:tcW w:w="0" w:type="auto"/>
          </w:tcPr>
          <w:p w14:paraId="5CEBAC49" w14:textId="251549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ABS</w:t>
            </w:r>
          </w:p>
        </w:tc>
        <w:tc>
          <w:tcPr>
            <w:tcW w:w="0" w:type="auto"/>
          </w:tcPr>
          <w:p w14:paraId="583D45D5" w14:textId="3CC3E0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02121995" w14:textId="77777777" w:rsidTr="00C51F06">
        <w:tc>
          <w:tcPr>
            <w:tcW w:w="0" w:type="auto"/>
          </w:tcPr>
          <w:p w14:paraId="0F635BB4" w14:textId="0B6C0CF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yuanyuan</w:t>
            </w:r>
          </w:p>
        </w:tc>
        <w:tc>
          <w:tcPr>
            <w:tcW w:w="0" w:type="auto"/>
          </w:tcPr>
          <w:p w14:paraId="71C1B844" w14:textId="4B39730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14:paraId="2FC70B87" w14:textId="75FE156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C51F06" w14:paraId="0D23B1B0" w14:textId="77777777" w:rsidTr="00C51F06">
        <w:tc>
          <w:tcPr>
            <w:tcW w:w="0" w:type="auto"/>
          </w:tcPr>
          <w:p w14:paraId="0294442C" w14:textId="2D6475B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ZHANG, Zhaoyang</w:t>
            </w:r>
          </w:p>
        </w:tc>
        <w:tc>
          <w:tcPr>
            <w:tcW w:w="0" w:type="auto"/>
          </w:tcPr>
          <w:p w14:paraId="0D07F1C1" w14:textId="02044B7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Zhejiang University</w:t>
            </w:r>
          </w:p>
        </w:tc>
        <w:tc>
          <w:tcPr>
            <w:tcW w:w="0" w:type="auto"/>
          </w:tcPr>
          <w:p w14:paraId="04D226B5" w14:textId="79CEC8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1B9F4FD2" w14:textId="77777777" w:rsidTr="00C51F06">
        <w:tc>
          <w:tcPr>
            <w:tcW w:w="0" w:type="auto"/>
          </w:tcPr>
          <w:p w14:paraId="700D3824" w14:textId="49C5F26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Zhi</w:t>
            </w:r>
          </w:p>
        </w:tc>
        <w:tc>
          <w:tcPr>
            <w:tcW w:w="0" w:type="auto"/>
          </w:tcPr>
          <w:p w14:paraId="462FBD81" w14:textId="49F0F4F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OnePlus</w:t>
            </w:r>
          </w:p>
        </w:tc>
        <w:tc>
          <w:tcPr>
            <w:tcW w:w="0" w:type="auto"/>
          </w:tcPr>
          <w:p w14:paraId="3085E497" w14:textId="3BF3881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C5FBEF0" w14:textId="77777777" w:rsidTr="00C51F06">
        <w:tc>
          <w:tcPr>
            <w:tcW w:w="0" w:type="auto"/>
          </w:tcPr>
          <w:p w14:paraId="0835B1DC" w14:textId="702CCCD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ZHAO, Dong</w:t>
            </w:r>
          </w:p>
        </w:tc>
        <w:tc>
          <w:tcPr>
            <w:tcW w:w="0" w:type="auto"/>
          </w:tcPr>
          <w:p w14:paraId="0EF4E957" w14:textId="01BB0ACF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Polska</w:t>
            </w:r>
          </w:p>
        </w:tc>
        <w:tc>
          <w:tcPr>
            <w:tcW w:w="0" w:type="auto"/>
          </w:tcPr>
          <w:p w14:paraId="64A86CB8" w14:textId="7F9A4B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499FB378" w14:textId="77777777" w:rsidTr="00C51F06">
        <w:tc>
          <w:tcPr>
            <w:tcW w:w="0" w:type="auto"/>
          </w:tcPr>
          <w:p w14:paraId="307FB7FD" w14:textId="0EB4D40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ZHAO, Kun</w:t>
            </w:r>
          </w:p>
        </w:tc>
        <w:tc>
          <w:tcPr>
            <w:tcW w:w="0" w:type="auto"/>
          </w:tcPr>
          <w:p w14:paraId="2EC220B4" w14:textId="4A376E7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 Mobile Communications</w:t>
            </w:r>
          </w:p>
        </w:tc>
        <w:tc>
          <w:tcPr>
            <w:tcW w:w="0" w:type="auto"/>
          </w:tcPr>
          <w:p w14:paraId="686D7148" w14:textId="4B963F4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C51F06" w14:paraId="122B69A2" w14:textId="77777777" w:rsidTr="00C51F06">
        <w:tc>
          <w:tcPr>
            <w:tcW w:w="0" w:type="auto"/>
          </w:tcPr>
          <w:p w14:paraId="2F2DADCA" w14:textId="268020AE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ZHAO, Liye</w:t>
            </w:r>
          </w:p>
        </w:tc>
        <w:tc>
          <w:tcPr>
            <w:tcW w:w="0" w:type="auto"/>
          </w:tcPr>
          <w:p w14:paraId="0670DC21" w14:textId="1C7268D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DFH Satellite Co., LTD</w:t>
            </w:r>
          </w:p>
        </w:tc>
        <w:tc>
          <w:tcPr>
            <w:tcW w:w="0" w:type="auto"/>
          </w:tcPr>
          <w:p w14:paraId="32B984E1" w14:textId="6C2D9BD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F246723" w14:textId="77777777" w:rsidTr="00C51F06">
        <w:tc>
          <w:tcPr>
            <w:tcW w:w="0" w:type="auto"/>
          </w:tcPr>
          <w:p w14:paraId="4270AE03" w14:textId="229582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ZHAO, Yichen</w:t>
            </w:r>
          </w:p>
        </w:tc>
        <w:tc>
          <w:tcPr>
            <w:tcW w:w="0" w:type="auto"/>
          </w:tcPr>
          <w:p w14:paraId="77D07451" w14:textId="5CBF51F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Group Device Co.</w:t>
            </w:r>
          </w:p>
        </w:tc>
        <w:tc>
          <w:tcPr>
            <w:tcW w:w="0" w:type="auto"/>
          </w:tcPr>
          <w:p w14:paraId="130B2F5B" w14:textId="32B74CC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74AC7ED4" w14:textId="77777777" w:rsidTr="00C51F06">
        <w:tc>
          <w:tcPr>
            <w:tcW w:w="0" w:type="auto"/>
          </w:tcPr>
          <w:p w14:paraId="48087F1B" w14:textId="188A850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ZHAO, Zheng</w:t>
            </w:r>
          </w:p>
        </w:tc>
        <w:tc>
          <w:tcPr>
            <w:tcW w:w="0" w:type="auto"/>
          </w:tcPr>
          <w:p w14:paraId="0901020F" w14:textId="151D1FC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06B8A55C" w14:textId="1957DEE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9924390" w14:textId="77777777" w:rsidTr="00C51F06">
        <w:tc>
          <w:tcPr>
            <w:tcW w:w="0" w:type="auto"/>
          </w:tcPr>
          <w:p w14:paraId="2ED5D3E5" w14:textId="6B36B1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ZHAO, Zhenshan</w:t>
            </w:r>
          </w:p>
        </w:tc>
        <w:tc>
          <w:tcPr>
            <w:tcW w:w="0" w:type="auto"/>
          </w:tcPr>
          <w:p w14:paraId="5C2ED061" w14:textId="2C3C7D1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Guangdong OPPO Mobile Telecom.</w:t>
            </w:r>
          </w:p>
        </w:tc>
        <w:tc>
          <w:tcPr>
            <w:tcW w:w="0" w:type="auto"/>
          </w:tcPr>
          <w:p w14:paraId="0AFD116D" w14:textId="2798868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3E61C3BC" w14:textId="77777777" w:rsidTr="00C51F06">
        <w:tc>
          <w:tcPr>
            <w:tcW w:w="0" w:type="auto"/>
          </w:tcPr>
          <w:p w14:paraId="43C4E77E" w14:textId="479ECFE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ZHONG, Zhigang</w:t>
            </w:r>
          </w:p>
        </w:tc>
        <w:tc>
          <w:tcPr>
            <w:tcW w:w="0" w:type="auto"/>
          </w:tcPr>
          <w:p w14:paraId="73F1A4E3" w14:textId="3299904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CITC</w:t>
            </w:r>
          </w:p>
        </w:tc>
        <w:tc>
          <w:tcPr>
            <w:tcW w:w="0" w:type="auto"/>
          </w:tcPr>
          <w:p w14:paraId="184F89AF" w14:textId="4840CDB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539CFF52" w14:textId="77777777" w:rsidTr="00C51F06">
        <w:tc>
          <w:tcPr>
            <w:tcW w:w="0" w:type="auto"/>
          </w:tcPr>
          <w:p w14:paraId="6BDEF523" w14:textId="48FBC461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ZHOU, Hai</w:t>
            </w:r>
          </w:p>
        </w:tc>
        <w:tc>
          <w:tcPr>
            <w:tcW w:w="0" w:type="auto"/>
          </w:tcPr>
          <w:p w14:paraId="636F429D" w14:textId="7DA9A40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3E5B6776" w14:textId="7006F5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3FFA967E" w14:textId="77777777" w:rsidTr="00C51F06">
        <w:tc>
          <w:tcPr>
            <w:tcW w:w="0" w:type="auto"/>
          </w:tcPr>
          <w:p w14:paraId="60957393" w14:textId="0B6C438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ZHOU, Rui</w:t>
            </w:r>
          </w:p>
        </w:tc>
        <w:tc>
          <w:tcPr>
            <w:tcW w:w="0" w:type="auto"/>
          </w:tcPr>
          <w:p w14:paraId="607FCB3B" w14:textId="53667CA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Xiaomi Electronics</w:t>
            </w:r>
          </w:p>
        </w:tc>
        <w:tc>
          <w:tcPr>
            <w:tcW w:w="0" w:type="auto"/>
          </w:tcPr>
          <w:p w14:paraId="21A487CD" w14:textId="1DC84BB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26001D18" w14:textId="77777777" w:rsidTr="00C51F06">
        <w:tc>
          <w:tcPr>
            <w:tcW w:w="0" w:type="auto"/>
          </w:tcPr>
          <w:p w14:paraId="39784CF7" w14:textId="6D68D80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ZHOU, Shuai</w:t>
            </w:r>
          </w:p>
        </w:tc>
        <w:tc>
          <w:tcPr>
            <w:tcW w:w="0" w:type="auto"/>
          </w:tcPr>
          <w:p w14:paraId="572D8422" w14:textId="6A34EBE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Com. (Chongqing)</w:t>
            </w:r>
          </w:p>
        </w:tc>
        <w:tc>
          <w:tcPr>
            <w:tcW w:w="0" w:type="auto"/>
          </w:tcPr>
          <w:p w14:paraId="0832F57B" w14:textId="0B4B92F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62CB4F86" w14:textId="77777777" w:rsidTr="00C51F06">
        <w:tc>
          <w:tcPr>
            <w:tcW w:w="0" w:type="auto"/>
          </w:tcPr>
          <w:p w14:paraId="6859DFDE" w14:textId="2CB6AB9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ZHOU, Wei</w:t>
            </w:r>
          </w:p>
        </w:tc>
        <w:tc>
          <w:tcPr>
            <w:tcW w:w="0" w:type="auto"/>
          </w:tcPr>
          <w:p w14:paraId="5AEE2D7A" w14:textId="76E06BA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SAICT</w:t>
            </w:r>
          </w:p>
        </w:tc>
        <w:tc>
          <w:tcPr>
            <w:tcW w:w="0" w:type="auto"/>
          </w:tcPr>
          <w:p w14:paraId="7E537563" w14:textId="1A8EFCA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7558F16A" w14:textId="77777777" w:rsidTr="00C51F06">
        <w:tc>
          <w:tcPr>
            <w:tcW w:w="0" w:type="auto"/>
          </w:tcPr>
          <w:p w14:paraId="432C82F3" w14:textId="70326A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ZHOU, Wubin</w:t>
            </w:r>
          </w:p>
        </w:tc>
        <w:tc>
          <w:tcPr>
            <w:tcW w:w="0" w:type="auto"/>
          </w:tcPr>
          <w:p w14:paraId="1DA88709" w14:textId="5925742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ShenZhen Zhongxing Shitong</w:t>
            </w:r>
          </w:p>
        </w:tc>
        <w:tc>
          <w:tcPr>
            <w:tcW w:w="0" w:type="auto"/>
          </w:tcPr>
          <w:p w14:paraId="6551272E" w14:textId="0CE6B898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52000109" w14:textId="77777777" w:rsidTr="00C51F06">
        <w:tc>
          <w:tcPr>
            <w:tcW w:w="0" w:type="auto"/>
          </w:tcPr>
          <w:p w14:paraId="5E42E02C" w14:textId="65348850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ZHOU, Xutao</w:t>
            </w:r>
          </w:p>
        </w:tc>
        <w:tc>
          <w:tcPr>
            <w:tcW w:w="0" w:type="auto"/>
          </w:tcPr>
          <w:p w14:paraId="469EE1EF" w14:textId="2B5E614C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SAMSUNG TELECOM R&amp;D</w:t>
            </w:r>
          </w:p>
        </w:tc>
        <w:tc>
          <w:tcPr>
            <w:tcW w:w="0" w:type="auto"/>
          </w:tcPr>
          <w:p w14:paraId="584E6185" w14:textId="5EC75A3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3F4240FB" w14:textId="77777777" w:rsidTr="00C51F06">
        <w:tc>
          <w:tcPr>
            <w:tcW w:w="0" w:type="auto"/>
          </w:tcPr>
          <w:p w14:paraId="7129CAEA" w14:textId="6BC3B18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ZHU, QIPING</w:t>
            </w:r>
          </w:p>
        </w:tc>
        <w:tc>
          <w:tcPr>
            <w:tcW w:w="0" w:type="auto"/>
          </w:tcPr>
          <w:p w14:paraId="6B5A63B3" w14:textId="4D7F5C4B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05AFAB10" w14:textId="2A047CA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0A7EB7D5" w14:textId="77777777" w:rsidTr="00C51F06">
        <w:tc>
          <w:tcPr>
            <w:tcW w:w="0" w:type="auto"/>
          </w:tcPr>
          <w:p w14:paraId="0278D3EE" w14:textId="3A5F0AF2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ZHU, Siting</w:t>
            </w:r>
          </w:p>
        </w:tc>
        <w:tc>
          <w:tcPr>
            <w:tcW w:w="0" w:type="auto"/>
          </w:tcPr>
          <w:p w14:paraId="7066FE6A" w14:textId="6B33B1F7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0" w:type="auto"/>
          </w:tcPr>
          <w:p w14:paraId="3A3B281D" w14:textId="393F3895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019C1645" w14:textId="77777777" w:rsidTr="00C51F06">
        <w:tc>
          <w:tcPr>
            <w:tcW w:w="0" w:type="auto"/>
          </w:tcPr>
          <w:p w14:paraId="705CC04C" w14:textId="5C0F0D5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ZHU, YING</w:t>
            </w:r>
          </w:p>
        </w:tc>
        <w:tc>
          <w:tcPr>
            <w:tcW w:w="0" w:type="auto"/>
          </w:tcPr>
          <w:p w14:paraId="314A246A" w14:textId="487F85E4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0" w:type="auto"/>
          </w:tcPr>
          <w:p w14:paraId="0463BED1" w14:textId="5F40657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C51F06" w14:paraId="1B128036" w14:textId="77777777" w:rsidTr="00C51F06">
        <w:tc>
          <w:tcPr>
            <w:tcW w:w="0" w:type="auto"/>
          </w:tcPr>
          <w:p w14:paraId="4FC38F29" w14:textId="2FCD5463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ZIMMERMANN, Gerd</w:t>
            </w:r>
          </w:p>
        </w:tc>
        <w:tc>
          <w:tcPr>
            <w:tcW w:w="0" w:type="auto"/>
          </w:tcPr>
          <w:p w14:paraId="1C57FD93" w14:textId="732B195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Polska S.A.</w:t>
            </w:r>
          </w:p>
        </w:tc>
        <w:tc>
          <w:tcPr>
            <w:tcW w:w="0" w:type="auto"/>
          </w:tcPr>
          <w:p w14:paraId="76A7B688" w14:textId="57788529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C51F06" w14:paraId="27860A80" w14:textId="77777777" w:rsidTr="00C51F06">
        <w:tc>
          <w:tcPr>
            <w:tcW w:w="0" w:type="auto"/>
          </w:tcPr>
          <w:p w14:paraId="68B440F1" w14:textId="5C4DA95D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ZIQI, Liu</w:t>
            </w:r>
          </w:p>
        </w:tc>
        <w:tc>
          <w:tcPr>
            <w:tcW w:w="0" w:type="auto"/>
          </w:tcPr>
          <w:p w14:paraId="662C5835" w14:textId="2A673EF6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TECH GmbH</w:t>
            </w:r>
          </w:p>
        </w:tc>
        <w:tc>
          <w:tcPr>
            <w:tcW w:w="0" w:type="auto"/>
          </w:tcPr>
          <w:p w14:paraId="4E40D05B" w14:textId="55E7259A" w:rsidR="00C51F06" w:rsidRPr="00C51F06" w:rsidRDefault="00C51F06" w:rsidP="00C51F06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</w:tbl>
    <w:p w14:paraId="1C47EC60" w14:textId="77777777" w:rsidR="00C51F06" w:rsidRDefault="00C51F06" w:rsidP="00C51F06"/>
    <w:p w14:paraId="0B4B25C4" w14:textId="77777777" w:rsidR="00C51F06" w:rsidRDefault="00C51F06" w:rsidP="00C51F06">
      <w:pPr>
        <w:pStyle w:val="Heading2"/>
      </w:pPr>
      <w:r>
        <w:br w:type="page"/>
      </w:r>
      <w:r>
        <w:lastRenderedPageBreak/>
        <w:t>Annex I: List of future meetings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9"/>
        <w:gridCol w:w="1047"/>
        <w:gridCol w:w="1407"/>
        <w:gridCol w:w="687"/>
        <w:gridCol w:w="906"/>
        <w:gridCol w:w="1087"/>
      </w:tblGrid>
      <w:tr w:rsidR="00BF1E25" w:rsidRPr="00BF1E25" w14:paraId="211A2394" w14:textId="77777777" w:rsidTr="00543B05">
        <w:tc>
          <w:tcPr>
            <w:tcW w:w="0" w:type="auto"/>
            <w:shd w:val="clear" w:color="auto" w:fill="auto"/>
          </w:tcPr>
          <w:p w14:paraId="77D92DB4" w14:textId="77777777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BF1E25">
              <w:rPr>
                <w:rFonts w:ascii="Arial" w:eastAsia="SimSun" w:hAnsi="Arial"/>
                <w:b/>
                <w:sz w:val="18"/>
              </w:rPr>
              <w:t>Title</w:t>
            </w:r>
          </w:p>
        </w:tc>
        <w:tc>
          <w:tcPr>
            <w:tcW w:w="0" w:type="auto"/>
            <w:shd w:val="clear" w:color="auto" w:fill="auto"/>
          </w:tcPr>
          <w:p w14:paraId="61BB3E96" w14:textId="77777777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BF1E25">
              <w:rPr>
                <w:rFonts w:ascii="Arial" w:eastAsia="SimSun" w:hAnsi="Arial"/>
                <w:b/>
                <w:sz w:val="18"/>
              </w:rPr>
              <w:t>Start date</w:t>
            </w:r>
          </w:p>
        </w:tc>
        <w:tc>
          <w:tcPr>
            <w:tcW w:w="0" w:type="auto"/>
            <w:shd w:val="clear" w:color="auto" w:fill="auto"/>
          </w:tcPr>
          <w:p w14:paraId="675CE56B" w14:textId="77777777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BF1E25">
              <w:rPr>
                <w:rFonts w:ascii="Arial" w:eastAsia="SimSun" w:hAnsi="Arial"/>
                <w:b/>
                <w:sz w:val="18"/>
              </w:rPr>
              <w:t>End date (OP)</w:t>
            </w:r>
          </w:p>
        </w:tc>
        <w:tc>
          <w:tcPr>
            <w:tcW w:w="0" w:type="auto"/>
            <w:shd w:val="clear" w:color="auto" w:fill="auto"/>
          </w:tcPr>
          <w:p w14:paraId="71DA2D68" w14:textId="77777777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BF1E25">
              <w:rPr>
                <w:rFonts w:ascii="Arial" w:eastAsia="SimSun" w:hAnsi="Arial"/>
                <w:b/>
                <w:sz w:val="18"/>
              </w:rPr>
              <w:t>Town</w:t>
            </w:r>
          </w:p>
        </w:tc>
        <w:tc>
          <w:tcPr>
            <w:tcW w:w="0" w:type="auto"/>
            <w:shd w:val="clear" w:color="auto" w:fill="auto"/>
          </w:tcPr>
          <w:p w14:paraId="5A0CF26E" w14:textId="77777777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BF1E25">
              <w:rPr>
                <w:rFonts w:ascii="Arial" w:eastAsia="SimSun" w:hAnsi="Arial"/>
                <w:b/>
                <w:sz w:val="18"/>
              </w:rPr>
              <w:t>Country</w:t>
            </w:r>
          </w:p>
        </w:tc>
        <w:tc>
          <w:tcPr>
            <w:tcW w:w="0" w:type="auto"/>
            <w:shd w:val="clear" w:color="auto" w:fill="auto"/>
          </w:tcPr>
          <w:p w14:paraId="3DBD4558" w14:textId="77777777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BF1E25">
              <w:rPr>
                <w:rFonts w:ascii="Arial" w:eastAsia="SimSun" w:hAnsi="Arial"/>
                <w:b/>
                <w:sz w:val="18"/>
              </w:rPr>
              <w:t>Reference</w:t>
            </w:r>
          </w:p>
        </w:tc>
      </w:tr>
      <w:tr w:rsidR="00BF1E25" w:rsidRPr="00BF1E25" w14:paraId="680A3EF0" w14:textId="77777777" w:rsidTr="00543B05">
        <w:tc>
          <w:tcPr>
            <w:tcW w:w="0" w:type="auto"/>
            <w:shd w:val="clear" w:color="auto" w:fill="auto"/>
          </w:tcPr>
          <w:p w14:paraId="591C62FD" w14:textId="77777777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BF1E25">
              <w:rPr>
                <w:rFonts w:ascii="Arial" w:eastAsia="SimSun" w:hAnsi="Arial"/>
                <w:sz w:val="16"/>
              </w:rPr>
              <w:t>RAN4#99</w:t>
            </w:r>
          </w:p>
        </w:tc>
        <w:tc>
          <w:tcPr>
            <w:tcW w:w="0" w:type="auto"/>
            <w:shd w:val="clear" w:color="auto" w:fill="auto"/>
          </w:tcPr>
          <w:p w14:paraId="310E74D4" w14:textId="5AA9181A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BF1E25">
              <w:rPr>
                <w:rFonts w:ascii="Arial" w:eastAsia="SimSun" w:hAnsi="Arial"/>
                <w:sz w:val="16"/>
              </w:rPr>
              <w:t>2021-05-</w:t>
            </w:r>
            <w:r>
              <w:rPr>
                <w:rFonts w:ascii="Arial" w:eastAsia="SimSun" w:hAnsi="Arial"/>
                <w:sz w:val="16"/>
              </w:rPr>
              <w:t>19</w:t>
            </w:r>
          </w:p>
        </w:tc>
        <w:tc>
          <w:tcPr>
            <w:tcW w:w="0" w:type="auto"/>
            <w:shd w:val="clear" w:color="auto" w:fill="auto"/>
          </w:tcPr>
          <w:p w14:paraId="12A4B898" w14:textId="5D27D8FB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BF1E25">
              <w:rPr>
                <w:rFonts w:ascii="Arial" w:eastAsia="SimSun" w:hAnsi="Arial"/>
                <w:sz w:val="16"/>
              </w:rPr>
              <w:t>2021-05-2</w:t>
            </w:r>
            <w:r>
              <w:rPr>
                <w:rFonts w:ascii="Arial" w:eastAsia="SimSun" w:hAnsi="Arial"/>
                <w:sz w:val="16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544A4EF2" w14:textId="438C77D1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shd w:val="clear" w:color="auto" w:fill="auto"/>
          </w:tcPr>
          <w:p w14:paraId="41C38ECD" w14:textId="11E3588A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shd w:val="clear" w:color="auto" w:fill="auto"/>
          </w:tcPr>
          <w:p w14:paraId="064A361A" w14:textId="50C382D6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BF1E25">
              <w:rPr>
                <w:rFonts w:ascii="Arial" w:eastAsia="SimSun" w:hAnsi="Arial"/>
                <w:sz w:val="16"/>
              </w:rPr>
              <w:t>R4-99</w:t>
            </w:r>
            <w:r>
              <w:rPr>
                <w:rFonts w:ascii="Arial" w:eastAsia="SimSun" w:hAnsi="Arial"/>
                <w:sz w:val="16"/>
              </w:rPr>
              <w:t>-e</w:t>
            </w:r>
          </w:p>
        </w:tc>
      </w:tr>
      <w:tr w:rsidR="00BF1E25" w:rsidRPr="00BF1E25" w14:paraId="2B46C98A" w14:textId="77777777" w:rsidTr="00543B05">
        <w:tc>
          <w:tcPr>
            <w:tcW w:w="0" w:type="auto"/>
            <w:shd w:val="clear" w:color="auto" w:fill="auto"/>
          </w:tcPr>
          <w:p w14:paraId="6C1D5F91" w14:textId="77777777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BF1E25">
              <w:rPr>
                <w:rFonts w:ascii="Arial" w:eastAsia="SimSun" w:hAnsi="Arial"/>
                <w:sz w:val="16"/>
              </w:rPr>
              <w:t>RAN4#100</w:t>
            </w:r>
          </w:p>
        </w:tc>
        <w:tc>
          <w:tcPr>
            <w:tcW w:w="0" w:type="auto"/>
            <w:shd w:val="clear" w:color="auto" w:fill="auto"/>
          </w:tcPr>
          <w:p w14:paraId="3DE82A79" w14:textId="3D16DAD5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BF1E25">
              <w:rPr>
                <w:rFonts w:ascii="Arial" w:eastAsia="SimSun" w:hAnsi="Arial"/>
                <w:sz w:val="16"/>
              </w:rPr>
              <w:t>2021-08-</w:t>
            </w:r>
            <w:r>
              <w:rPr>
                <w:rFonts w:ascii="Arial" w:eastAsia="SimSun" w:hAnsi="Arial"/>
                <w:sz w:val="16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14:paraId="0EB233E9" w14:textId="77777777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BF1E25">
              <w:rPr>
                <w:rFonts w:ascii="Arial" w:eastAsia="SimSun" w:hAnsi="Arial"/>
                <w:sz w:val="16"/>
              </w:rPr>
              <w:t>2021-08-27</w:t>
            </w:r>
          </w:p>
        </w:tc>
        <w:tc>
          <w:tcPr>
            <w:tcW w:w="0" w:type="auto"/>
            <w:shd w:val="clear" w:color="auto" w:fill="auto"/>
          </w:tcPr>
          <w:p w14:paraId="657E1DDA" w14:textId="065211D2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shd w:val="clear" w:color="auto" w:fill="auto"/>
          </w:tcPr>
          <w:p w14:paraId="324C147B" w14:textId="0572F719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shd w:val="clear" w:color="auto" w:fill="auto"/>
          </w:tcPr>
          <w:p w14:paraId="2BBA75D2" w14:textId="668C175F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BF1E25">
              <w:rPr>
                <w:rFonts w:ascii="Arial" w:eastAsia="SimSun" w:hAnsi="Arial"/>
                <w:sz w:val="16"/>
              </w:rPr>
              <w:t>R4-100</w:t>
            </w:r>
            <w:r>
              <w:rPr>
                <w:rFonts w:ascii="Arial" w:eastAsia="SimSun" w:hAnsi="Arial"/>
                <w:sz w:val="16"/>
              </w:rPr>
              <w:t>-e</w:t>
            </w:r>
          </w:p>
        </w:tc>
      </w:tr>
      <w:tr w:rsidR="00BF1E25" w:rsidRPr="00BF1E25" w14:paraId="353326AD" w14:textId="77777777" w:rsidTr="00543B05">
        <w:tc>
          <w:tcPr>
            <w:tcW w:w="0" w:type="auto"/>
            <w:shd w:val="clear" w:color="auto" w:fill="auto"/>
          </w:tcPr>
          <w:p w14:paraId="220BCE43" w14:textId="7A10DCCF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BF1E25">
              <w:rPr>
                <w:rFonts w:ascii="Arial" w:eastAsia="SimSun" w:hAnsi="Arial"/>
                <w:sz w:val="16"/>
              </w:rPr>
              <w:t>RAN4#1</w:t>
            </w:r>
            <w:r>
              <w:rPr>
                <w:rFonts w:ascii="Arial" w:eastAsia="SimSun" w:hAnsi="Arial"/>
                <w:sz w:val="16"/>
              </w:rPr>
              <w:t>0</w:t>
            </w:r>
            <w:r w:rsidRPr="00BF1E25">
              <w:rPr>
                <w:rFonts w:ascii="Arial" w:eastAsia="SimSun" w:hAnsi="Arial"/>
                <w:sz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9F49E4F" w14:textId="2AD12D64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BF1E25">
              <w:rPr>
                <w:rFonts w:ascii="Arial" w:eastAsia="SimSun" w:hAnsi="Arial"/>
                <w:sz w:val="16"/>
              </w:rPr>
              <w:t>2021-11-</w:t>
            </w:r>
            <w:r>
              <w:rPr>
                <w:rFonts w:ascii="Arial" w:eastAsia="SimSun" w:hAnsi="Arial"/>
                <w:sz w:val="16"/>
              </w:rPr>
              <w:t>01</w:t>
            </w:r>
          </w:p>
        </w:tc>
        <w:tc>
          <w:tcPr>
            <w:tcW w:w="0" w:type="auto"/>
            <w:shd w:val="clear" w:color="auto" w:fill="auto"/>
          </w:tcPr>
          <w:p w14:paraId="786A0F7E" w14:textId="34949FDD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BF1E25">
              <w:rPr>
                <w:rFonts w:ascii="Arial" w:eastAsia="SimSun" w:hAnsi="Arial"/>
                <w:sz w:val="16"/>
              </w:rPr>
              <w:t>2021-11-1</w:t>
            </w:r>
            <w:r>
              <w:rPr>
                <w:rFonts w:ascii="Arial" w:eastAsia="SimSun" w:hAnsi="Arial"/>
                <w:sz w:val="16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7E149F7" w14:textId="66D134BE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shd w:val="clear" w:color="auto" w:fill="auto"/>
          </w:tcPr>
          <w:p w14:paraId="38DF3F81" w14:textId="6542A149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shd w:val="clear" w:color="auto" w:fill="auto"/>
          </w:tcPr>
          <w:p w14:paraId="6794093C" w14:textId="704C906F" w:rsidR="00BF1E25" w:rsidRPr="00BF1E25" w:rsidRDefault="00BF1E25" w:rsidP="00BF1E25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BF1E25">
              <w:rPr>
                <w:rFonts w:ascii="Arial" w:eastAsia="SimSun" w:hAnsi="Arial"/>
                <w:sz w:val="16"/>
              </w:rPr>
              <w:t>R4-1</w:t>
            </w:r>
            <w:r>
              <w:rPr>
                <w:rFonts w:ascii="Arial" w:eastAsia="SimSun" w:hAnsi="Arial"/>
                <w:sz w:val="16"/>
              </w:rPr>
              <w:t>0</w:t>
            </w:r>
            <w:r w:rsidRPr="00BF1E25">
              <w:rPr>
                <w:rFonts w:ascii="Arial" w:eastAsia="SimSun" w:hAnsi="Arial"/>
                <w:sz w:val="16"/>
              </w:rPr>
              <w:t>1</w:t>
            </w:r>
            <w:r>
              <w:rPr>
                <w:rFonts w:ascii="Arial" w:eastAsia="SimSun" w:hAnsi="Arial"/>
                <w:sz w:val="16"/>
              </w:rPr>
              <w:t>-e</w:t>
            </w:r>
          </w:p>
        </w:tc>
      </w:tr>
    </w:tbl>
    <w:p w14:paraId="7D01C6F9" w14:textId="77777777" w:rsidR="00C51F06" w:rsidRDefault="00C51F06" w:rsidP="00C51F06"/>
    <w:sectPr w:rsidR="00C51F06">
      <w:headerReference w:type="even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229CC4" w14:textId="77777777" w:rsidR="00C51F06" w:rsidRDefault="00C51F06">
      <w:pPr>
        <w:spacing w:after="0"/>
      </w:pPr>
      <w:r>
        <w:separator/>
      </w:r>
    </w:p>
  </w:endnote>
  <w:endnote w:type="continuationSeparator" w:id="0">
    <w:p w14:paraId="0849F999" w14:textId="77777777" w:rsidR="00C51F06" w:rsidRDefault="00C51F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78DF28" w14:textId="77777777" w:rsidR="00C51F06" w:rsidRDefault="00C51F06">
      <w:pPr>
        <w:spacing w:after="0"/>
      </w:pPr>
      <w:r>
        <w:separator/>
      </w:r>
    </w:p>
  </w:footnote>
  <w:footnote w:type="continuationSeparator" w:id="0">
    <w:p w14:paraId="4223F002" w14:textId="77777777" w:rsidR="00C51F06" w:rsidRDefault="00C51F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2956A0" w14:textId="77777777" w:rsidR="00C51F06" w:rsidRDefault="00C51F0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attachedTemplate r:id="rId1"/>
  <w:linkStyles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1F06"/>
    <w:rsid w:val="004978F0"/>
    <w:rsid w:val="005055A4"/>
    <w:rsid w:val="0055257E"/>
    <w:rsid w:val="005D6E56"/>
    <w:rsid w:val="007F5794"/>
    <w:rsid w:val="008C1190"/>
    <w:rsid w:val="009E243F"/>
    <w:rsid w:val="00BA14E0"/>
    <w:rsid w:val="00BF1E25"/>
    <w:rsid w:val="00C51F06"/>
    <w:rsid w:val="00D507E1"/>
    <w:rsid w:val="00EE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2F3C51"/>
  <w15:chartTrackingRefBased/>
  <w15:docId w15:val="{DA23EE5E-68A2-49AE-A4E7-ED5EAF627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6E5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5D6E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5D6E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D6E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D6E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D6E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D6E56"/>
    <w:pPr>
      <w:outlineLvl w:val="5"/>
    </w:pPr>
  </w:style>
  <w:style w:type="paragraph" w:styleId="Heading7">
    <w:name w:val="heading 7"/>
    <w:basedOn w:val="H6"/>
    <w:next w:val="Normal"/>
    <w:qFormat/>
    <w:rsid w:val="005D6E56"/>
    <w:pPr>
      <w:outlineLvl w:val="6"/>
    </w:pPr>
  </w:style>
  <w:style w:type="paragraph" w:styleId="Heading8">
    <w:name w:val="heading 8"/>
    <w:basedOn w:val="Heading1"/>
    <w:next w:val="Normal"/>
    <w:qFormat/>
    <w:rsid w:val="005D6E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D6E56"/>
    <w:pPr>
      <w:outlineLvl w:val="8"/>
    </w:pPr>
  </w:style>
  <w:style w:type="character" w:default="1" w:styleId="DefaultParagraphFont">
    <w:name w:val="Default Paragraph Font"/>
    <w:semiHidden/>
    <w:rsid w:val="005D6E5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D6E56"/>
  </w:style>
  <w:style w:type="paragraph" w:styleId="TOC8">
    <w:name w:val="toc 8"/>
    <w:basedOn w:val="TOC1"/>
    <w:semiHidden/>
    <w:rsid w:val="005D6E56"/>
    <w:pPr>
      <w:spacing w:before="180"/>
      <w:ind w:left="2693" w:hanging="2693"/>
    </w:pPr>
    <w:rPr>
      <w:b/>
    </w:rPr>
  </w:style>
  <w:style w:type="paragraph" w:styleId="TOC1">
    <w:name w:val="toc 1"/>
    <w:semiHidden/>
    <w:rsid w:val="005D6E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D6E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D6E56"/>
    <w:pPr>
      <w:ind w:left="1701" w:hanging="1701"/>
    </w:pPr>
  </w:style>
  <w:style w:type="paragraph" w:styleId="TOC4">
    <w:name w:val="toc 4"/>
    <w:basedOn w:val="TOC3"/>
    <w:semiHidden/>
    <w:rsid w:val="005D6E56"/>
    <w:pPr>
      <w:ind w:left="1418" w:hanging="1418"/>
    </w:pPr>
  </w:style>
  <w:style w:type="paragraph" w:styleId="TOC3">
    <w:name w:val="toc 3"/>
    <w:basedOn w:val="TOC2"/>
    <w:semiHidden/>
    <w:rsid w:val="005D6E56"/>
    <w:pPr>
      <w:ind w:left="1134" w:hanging="1134"/>
    </w:pPr>
  </w:style>
  <w:style w:type="paragraph" w:styleId="TOC2">
    <w:name w:val="toc 2"/>
    <w:basedOn w:val="TOC1"/>
    <w:semiHidden/>
    <w:rsid w:val="005D6E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D6E56"/>
    <w:pPr>
      <w:ind w:left="284"/>
    </w:pPr>
  </w:style>
  <w:style w:type="paragraph" w:styleId="Index1">
    <w:name w:val="index 1"/>
    <w:basedOn w:val="Normal"/>
    <w:semiHidden/>
    <w:rsid w:val="005D6E56"/>
    <w:pPr>
      <w:keepLines/>
      <w:spacing w:after="0"/>
    </w:pPr>
  </w:style>
  <w:style w:type="paragraph" w:customStyle="1" w:styleId="ZH">
    <w:name w:val="ZH"/>
    <w:rsid w:val="005D6E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D6E56"/>
    <w:pPr>
      <w:outlineLvl w:val="9"/>
    </w:pPr>
  </w:style>
  <w:style w:type="paragraph" w:styleId="ListNumber2">
    <w:name w:val="List Number 2"/>
    <w:basedOn w:val="ListNumber"/>
    <w:semiHidden/>
    <w:rsid w:val="005D6E56"/>
    <w:pPr>
      <w:ind w:left="851"/>
    </w:pPr>
  </w:style>
  <w:style w:type="paragraph" w:styleId="Header">
    <w:name w:val="header"/>
    <w:semiHidden/>
    <w:rsid w:val="005D6E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5D6E56"/>
    <w:rPr>
      <w:b/>
      <w:position w:val="6"/>
      <w:sz w:val="16"/>
    </w:rPr>
  </w:style>
  <w:style w:type="paragraph" w:styleId="FootnoteText">
    <w:name w:val="footnote text"/>
    <w:basedOn w:val="Normal"/>
    <w:semiHidden/>
    <w:rsid w:val="005D6E5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D6E56"/>
    <w:rPr>
      <w:b/>
    </w:rPr>
  </w:style>
  <w:style w:type="paragraph" w:customStyle="1" w:styleId="TAC">
    <w:name w:val="TAC"/>
    <w:basedOn w:val="TAL"/>
    <w:rsid w:val="005D6E56"/>
    <w:pPr>
      <w:jc w:val="center"/>
    </w:pPr>
  </w:style>
  <w:style w:type="paragraph" w:customStyle="1" w:styleId="TF">
    <w:name w:val="TF"/>
    <w:basedOn w:val="TH"/>
    <w:rsid w:val="005D6E56"/>
    <w:pPr>
      <w:keepNext w:val="0"/>
      <w:spacing w:before="0" w:after="240"/>
    </w:pPr>
  </w:style>
  <w:style w:type="paragraph" w:customStyle="1" w:styleId="NO">
    <w:name w:val="NO"/>
    <w:basedOn w:val="Normal"/>
    <w:rsid w:val="005D6E56"/>
    <w:pPr>
      <w:keepLines/>
      <w:ind w:left="1135" w:hanging="851"/>
    </w:pPr>
  </w:style>
  <w:style w:type="paragraph" w:styleId="TOC9">
    <w:name w:val="toc 9"/>
    <w:basedOn w:val="TOC8"/>
    <w:semiHidden/>
    <w:rsid w:val="005D6E56"/>
    <w:pPr>
      <w:ind w:left="1418" w:hanging="1418"/>
    </w:pPr>
  </w:style>
  <w:style w:type="paragraph" w:customStyle="1" w:styleId="EX">
    <w:name w:val="EX"/>
    <w:basedOn w:val="Normal"/>
    <w:rsid w:val="005D6E56"/>
    <w:pPr>
      <w:keepLines/>
      <w:ind w:left="1702" w:hanging="1418"/>
    </w:pPr>
  </w:style>
  <w:style w:type="paragraph" w:customStyle="1" w:styleId="FP">
    <w:name w:val="FP"/>
    <w:basedOn w:val="Normal"/>
    <w:rsid w:val="005D6E56"/>
    <w:pPr>
      <w:spacing w:after="0"/>
    </w:pPr>
  </w:style>
  <w:style w:type="paragraph" w:customStyle="1" w:styleId="LD">
    <w:name w:val="LD"/>
    <w:rsid w:val="005D6E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D6E56"/>
    <w:pPr>
      <w:spacing w:after="0"/>
    </w:pPr>
  </w:style>
  <w:style w:type="paragraph" w:customStyle="1" w:styleId="EW">
    <w:name w:val="EW"/>
    <w:basedOn w:val="EX"/>
    <w:rsid w:val="005D6E56"/>
    <w:pPr>
      <w:spacing w:after="0"/>
    </w:pPr>
  </w:style>
  <w:style w:type="paragraph" w:styleId="TOC6">
    <w:name w:val="toc 6"/>
    <w:basedOn w:val="TOC5"/>
    <w:next w:val="Normal"/>
    <w:semiHidden/>
    <w:rsid w:val="005D6E56"/>
    <w:pPr>
      <w:ind w:left="1985" w:hanging="1985"/>
    </w:pPr>
  </w:style>
  <w:style w:type="paragraph" w:styleId="TOC7">
    <w:name w:val="toc 7"/>
    <w:basedOn w:val="TOC6"/>
    <w:next w:val="Normal"/>
    <w:semiHidden/>
    <w:rsid w:val="005D6E56"/>
    <w:pPr>
      <w:ind w:left="2268" w:hanging="2268"/>
    </w:pPr>
  </w:style>
  <w:style w:type="paragraph" w:styleId="ListBullet2">
    <w:name w:val="List Bullet 2"/>
    <w:basedOn w:val="ListBullet"/>
    <w:semiHidden/>
    <w:rsid w:val="005D6E56"/>
    <w:pPr>
      <w:ind w:left="851"/>
    </w:pPr>
  </w:style>
  <w:style w:type="paragraph" w:styleId="ListBullet3">
    <w:name w:val="List Bullet 3"/>
    <w:basedOn w:val="ListBullet2"/>
    <w:semiHidden/>
    <w:rsid w:val="005D6E56"/>
    <w:pPr>
      <w:ind w:left="1135"/>
    </w:pPr>
  </w:style>
  <w:style w:type="paragraph" w:styleId="ListNumber">
    <w:name w:val="List Number"/>
    <w:basedOn w:val="List"/>
    <w:semiHidden/>
    <w:rsid w:val="005D6E56"/>
  </w:style>
  <w:style w:type="paragraph" w:customStyle="1" w:styleId="EQ">
    <w:name w:val="EQ"/>
    <w:basedOn w:val="Normal"/>
    <w:next w:val="Normal"/>
    <w:rsid w:val="005D6E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D6E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D6E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D6E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D6E56"/>
    <w:pPr>
      <w:jc w:val="right"/>
    </w:pPr>
  </w:style>
  <w:style w:type="paragraph" w:customStyle="1" w:styleId="H6">
    <w:name w:val="H6"/>
    <w:basedOn w:val="Heading5"/>
    <w:next w:val="Normal"/>
    <w:rsid w:val="005D6E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D6E56"/>
    <w:pPr>
      <w:ind w:left="851" w:hanging="851"/>
    </w:pPr>
  </w:style>
  <w:style w:type="paragraph" w:customStyle="1" w:styleId="TAL">
    <w:name w:val="TAL"/>
    <w:basedOn w:val="Normal"/>
    <w:rsid w:val="005D6E5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D6E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D6E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D6E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D6E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D6E56"/>
    <w:pPr>
      <w:framePr w:wrap="notBeside" w:y="16161"/>
    </w:pPr>
  </w:style>
  <w:style w:type="character" w:customStyle="1" w:styleId="ZGSM">
    <w:name w:val="ZGSM"/>
    <w:rsid w:val="005D6E56"/>
  </w:style>
  <w:style w:type="paragraph" w:styleId="List2">
    <w:name w:val="List 2"/>
    <w:basedOn w:val="List"/>
    <w:semiHidden/>
    <w:rsid w:val="005D6E56"/>
    <w:pPr>
      <w:ind w:left="851"/>
    </w:pPr>
  </w:style>
  <w:style w:type="paragraph" w:customStyle="1" w:styleId="ZG">
    <w:name w:val="ZG"/>
    <w:rsid w:val="005D6E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D6E56"/>
    <w:pPr>
      <w:ind w:left="1135"/>
    </w:pPr>
  </w:style>
  <w:style w:type="paragraph" w:styleId="List4">
    <w:name w:val="List 4"/>
    <w:basedOn w:val="List3"/>
    <w:semiHidden/>
    <w:rsid w:val="005D6E56"/>
    <w:pPr>
      <w:ind w:left="1418"/>
    </w:pPr>
  </w:style>
  <w:style w:type="paragraph" w:styleId="List5">
    <w:name w:val="List 5"/>
    <w:basedOn w:val="List4"/>
    <w:semiHidden/>
    <w:rsid w:val="005D6E56"/>
    <w:pPr>
      <w:ind w:left="1702"/>
    </w:pPr>
  </w:style>
  <w:style w:type="paragraph" w:customStyle="1" w:styleId="EditorsNote">
    <w:name w:val="Editor's Note"/>
    <w:basedOn w:val="NO"/>
    <w:rsid w:val="005D6E56"/>
    <w:rPr>
      <w:color w:val="FF0000"/>
    </w:rPr>
  </w:style>
  <w:style w:type="paragraph" w:styleId="List">
    <w:name w:val="List"/>
    <w:basedOn w:val="Normal"/>
    <w:semiHidden/>
    <w:rsid w:val="005D6E56"/>
    <w:pPr>
      <w:ind w:left="568" w:hanging="284"/>
    </w:pPr>
  </w:style>
  <w:style w:type="paragraph" w:styleId="ListBullet">
    <w:name w:val="List Bullet"/>
    <w:basedOn w:val="List"/>
    <w:semiHidden/>
    <w:rsid w:val="005D6E56"/>
  </w:style>
  <w:style w:type="paragraph" w:styleId="ListBullet4">
    <w:name w:val="List Bullet 4"/>
    <w:basedOn w:val="ListBullet3"/>
    <w:semiHidden/>
    <w:rsid w:val="005D6E56"/>
    <w:pPr>
      <w:ind w:left="1418"/>
    </w:pPr>
  </w:style>
  <w:style w:type="paragraph" w:styleId="ListBullet5">
    <w:name w:val="List Bullet 5"/>
    <w:basedOn w:val="ListBullet4"/>
    <w:semiHidden/>
    <w:rsid w:val="005D6E56"/>
    <w:pPr>
      <w:ind w:left="1702"/>
    </w:pPr>
  </w:style>
  <w:style w:type="paragraph" w:customStyle="1" w:styleId="B1">
    <w:name w:val="B1"/>
    <w:basedOn w:val="List"/>
    <w:rsid w:val="005D6E56"/>
  </w:style>
  <w:style w:type="paragraph" w:customStyle="1" w:styleId="B2">
    <w:name w:val="B2"/>
    <w:basedOn w:val="List2"/>
    <w:rsid w:val="005D6E56"/>
  </w:style>
  <w:style w:type="paragraph" w:customStyle="1" w:styleId="B3">
    <w:name w:val="B3"/>
    <w:basedOn w:val="List3"/>
    <w:rsid w:val="005D6E56"/>
  </w:style>
  <w:style w:type="paragraph" w:customStyle="1" w:styleId="B4">
    <w:name w:val="B4"/>
    <w:basedOn w:val="List4"/>
    <w:rsid w:val="005D6E56"/>
  </w:style>
  <w:style w:type="paragraph" w:customStyle="1" w:styleId="B5">
    <w:name w:val="B5"/>
    <w:basedOn w:val="List5"/>
    <w:rsid w:val="005D6E56"/>
  </w:style>
  <w:style w:type="paragraph" w:styleId="Footer">
    <w:name w:val="footer"/>
    <w:basedOn w:val="Header"/>
    <w:semiHidden/>
    <w:rsid w:val="005D6E56"/>
    <w:pPr>
      <w:jc w:val="center"/>
    </w:pPr>
    <w:rPr>
      <w:i/>
    </w:rPr>
  </w:style>
  <w:style w:type="paragraph" w:customStyle="1" w:styleId="ZTD">
    <w:name w:val="ZTD"/>
    <w:basedOn w:val="ZB"/>
    <w:rsid w:val="005D6E5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C51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91</Pages>
  <Words>44778</Words>
  <Characters>255239</Characters>
  <Application>Microsoft Office Word</Application>
  <DocSecurity>0</DocSecurity>
  <Lines>2126</Lines>
  <Paragraphs>598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299419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MCC</dc:creator>
  <cp:keywords>ESA, style sheet, Winword</cp:keywords>
  <dc:description/>
  <cp:lastModifiedBy>MCC</cp:lastModifiedBy>
  <cp:revision>4</cp:revision>
  <cp:lastPrinted>1899-12-31T23:00:00Z</cp:lastPrinted>
  <dcterms:created xsi:type="dcterms:W3CDTF">2021-04-28T12:33:00Z</dcterms:created>
  <dcterms:modified xsi:type="dcterms:W3CDTF">2021-04-28T13:32:00Z</dcterms:modified>
</cp:coreProperties>
</file>