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6E7" w:rsidRPr="00CF1238" w:rsidRDefault="0004130D" w:rsidP="002326E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CF1238"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Meeting </w:t>
      </w:r>
      <w:r w:rsidR="00D93D83">
        <w:rPr>
          <w:rFonts w:ascii="Arial" w:eastAsia="MS Mincho" w:hAnsi="Arial" w:cs="Arial"/>
          <w:b/>
          <w:sz w:val="24"/>
          <w:szCs w:val="24"/>
          <w:lang w:val="en-US"/>
        </w:rPr>
        <w:t>RAN4</w:t>
      </w:r>
      <w:r w:rsidR="006E6FA1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="00D93D83">
        <w:rPr>
          <w:rFonts w:ascii="Arial" w:eastAsia="MS Mincho" w:hAnsi="Arial" w:cs="Arial"/>
          <w:b/>
          <w:sz w:val="24"/>
          <w:szCs w:val="24"/>
          <w:lang w:val="en-US"/>
        </w:rPr>
        <w:t>#</w:t>
      </w:r>
      <w:r w:rsidR="006E6FA1">
        <w:rPr>
          <w:rFonts w:ascii="Arial" w:eastAsia="MS Mincho" w:hAnsi="Arial" w:cs="Arial"/>
          <w:b/>
          <w:sz w:val="24"/>
          <w:szCs w:val="24"/>
          <w:lang w:val="en-US"/>
        </w:rPr>
        <w:t>84bis</w:t>
      </w:r>
      <w:r w:rsidR="002D05D9" w:rsidRPr="00CF1238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="006E6FA1">
        <w:rPr>
          <w:rFonts w:ascii="Arial" w:eastAsia="MS Mincho" w:hAnsi="Arial" w:cs="Arial"/>
          <w:b/>
          <w:sz w:val="24"/>
          <w:szCs w:val="24"/>
          <w:lang w:val="en-US"/>
        </w:rPr>
        <w:t xml:space="preserve">             </w:t>
      </w:r>
      <w:r w:rsidR="002D05D9" w:rsidRPr="00CF1238">
        <w:rPr>
          <w:rFonts w:ascii="Arial" w:eastAsia="MS Mincho" w:hAnsi="Arial" w:cs="Arial"/>
          <w:b/>
          <w:sz w:val="24"/>
          <w:szCs w:val="24"/>
          <w:lang w:val="en-US"/>
        </w:rPr>
        <w:t xml:space="preserve">           </w:t>
      </w:r>
      <w:r w:rsidR="00CC5553">
        <w:rPr>
          <w:rFonts w:ascii="Arial" w:eastAsia="MS Mincho" w:hAnsi="Arial" w:cs="Arial"/>
          <w:b/>
          <w:sz w:val="24"/>
          <w:szCs w:val="24"/>
          <w:lang w:val="en-US"/>
        </w:rPr>
        <w:t xml:space="preserve">                              </w:t>
      </w:r>
      <w:r w:rsidR="00D57FD7" w:rsidRPr="00CF1238">
        <w:rPr>
          <w:rFonts w:ascii="Arial" w:eastAsia="MS Mincho" w:hAnsi="Arial" w:cs="Arial"/>
          <w:b/>
          <w:sz w:val="24"/>
          <w:szCs w:val="24"/>
          <w:lang w:val="en-US"/>
        </w:rPr>
        <w:t xml:space="preserve">    </w:t>
      </w:r>
      <w:r w:rsidRPr="00CF1238"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39275E" w:rsidRPr="00CF1238">
        <w:rPr>
          <w:rFonts w:ascii="Arial" w:eastAsia="MS Mincho" w:hAnsi="Arial" w:cs="Arial"/>
          <w:b/>
          <w:color w:val="000000" w:themeColor="text1"/>
          <w:sz w:val="24"/>
          <w:szCs w:val="24"/>
          <w:lang w:val="en-US"/>
        </w:rPr>
        <w:t>17</w:t>
      </w:r>
      <w:r w:rsidR="0047405C">
        <w:rPr>
          <w:rFonts w:ascii="Arial" w:eastAsia="MS Mincho" w:hAnsi="Arial" w:cs="Arial"/>
          <w:b/>
          <w:color w:val="000000" w:themeColor="text1"/>
          <w:sz w:val="24"/>
          <w:szCs w:val="24"/>
          <w:lang w:val="en-US"/>
        </w:rPr>
        <w:t>1</w:t>
      </w:r>
      <w:r w:rsidR="002961EF">
        <w:rPr>
          <w:rFonts w:ascii="Arial" w:eastAsia="MS Mincho" w:hAnsi="Arial" w:cs="Arial"/>
          <w:b/>
          <w:color w:val="000000" w:themeColor="text1"/>
          <w:sz w:val="24"/>
          <w:szCs w:val="24"/>
          <w:lang w:val="en-US"/>
        </w:rPr>
        <w:t>0742</w:t>
      </w:r>
    </w:p>
    <w:p w:rsidR="002326E7" w:rsidRPr="00CF1238" w:rsidRDefault="006E6FA1" w:rsidP="002326E7">
      <w:pPr>
        <w:tabs>
          <w:tab w:val="right" w:pos="9781"/>
          <w:tab w:val="right" w:pos="13323"/>
        </w:tabs>
        <w:spacing w:after="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Dubrovnik</w:t>
      </w:r>
      <w:r w:rsidR="008A493D" w:rsidRPr="00CF1238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Croatia</w:t>
      </w:r>
      <w:r w:rsidR="008A493D" w:rsidRPr="00CF1238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9</w:t>
      </w:r>
      <w:r w:rsidR="008A493D" w:rsidRPr="00CF1238">
        <w:rPr>
          <w:rFonts w:ascii="Arial" w:hAnsi="Arial" w:cs="Arial"/>
          <w:b/>
          <w:sz w:val="24"/>
          <w:szCs w:val="24"/>
          <w:lang w:val="en-US" w:eastAsia="zh-CN"/>
        </w:rPr>
        <w:t xml:space="preserve"> - </w:t>
      </w:r>
      <w:r>
        <w:rPr>
          <w:rFonts w:ascii="Arial" w:hAnsi="Arial" w:cs="Arial"/>
          <w:b/>
          <w:sz w:val="24"/>
          <w:szCs w:val="24"/>
          <w:lang w:val="en-US" w:eastAsia="zh-CN"/>
        </w:rPr>
        <w:t>13</w:t>
      </w:r>
      <w:r w:rsidR="008A493D" w:rsidRPr="00CF1238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October</w:t>
      </w:r>
      <w:r w:rsidR="008A493D" w:rsidRPr="00CF1238">
        <w:rPr>
          <w:rFonts w:ascii="Arial" w:hAnsi="Arial" w:cs="Arial"/>
          <w:b/>
          <w:sz w:val="24"/>
          <w:szCs w:val="24"/>
          <w:lang w:val="en-US" w:eastAsia="zh-CN"/>
        </w:rPr>
        <w:t>, 2017</w:t>
      </w:r>
      <w:r w:rsidR="004A1EA3" w:rsidRPr="00CF1238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:rsidR="002326E7" w:rsidRPr="00CF1238" w:rsidRDefault="002326E7" w:rsidP="00C03DAE">
      <w:pPr>
        <w:tabs>
          <w:tab w:val="right" w:pos="10440"/>
          <w:tab w:val="right" w:pos="13323"/>
        </w:tabs>
        <w:spacing w:afterLines="100"/>
        <w:rPr>
          <w:rFonts w:ascii="Arial" w:eastAsia="MS Mincho" w:hAnsi="Arial" w:cs="Arial"/>
          <w:b/>
          <w:sz w:val="24"/>
          <w:szCs w:val="24"/>
          <w:lang w:val="en-US" w:eastAsia="ja-JP"/>
        </w:rPr>
      </w:pPr>
    </w:p>
    <w:p w:rsidR="009451FB" w:rsidRPr="00CF1238" w:rsidRDefault="009451FB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CF1238">
        <w:rPr>
          <w:rFonts w:ascii="Arial" w:hAnsi="Arial" w:cs="Arial"/>
          <w:b/>
          <w:sz w:val="22"/>
          <w:szCs w:val="22"/>
        </w:rPr>
        <w:t xml:space="preserve">Source: </w:t>
      </w:r>
      <w:r w:rsidRPr="00CF1238">
        <w:rPr>
          <w:rFonts w:ascii="Arial" w:hAnsi="Arial" w:cs="Arial"/>
          <w:b/>
          <w:sz w:val="22"/>
          <w:szCs w:val="22"/>
        </w:rPr>
        <w:tab/>
      </w:r>
      <w:r w:rsidR="001B498E">
        <w:rPr>
          <w:rFonts w:ascii="Arial" w:hAnsi="Arial" w:cs="Arial"/>
          <w:sz w:val="22"/>
          <w:szCs w:val="22"/>
        </w:rPr>
        <w:t>ZTE</w:t>
      </w:r>
      <w:r w:rsidR="00DF3308">
        <w:rPr>
          <w:rFonts w:ascii="Arial" w:hAnsi="Arial" w:cs="Arial"/>
          <w:sz w:val="22"/>
          <w:szCs w:val="22"/>
        </w:rPr>
        <w:t xml:space="preserve"> Corporation</w:t>
      </w:r>
    </w:p>
    <w:p w:rsidR="009451FB" w:rsidRPr="00CF1238" w:rsidRDefault="00DB64C8" w:rsidP="009451FB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F1238">
        <w:rPr>
          <w:rFonts w:ascii="Arial" w:hAnsi="Arial" w:cs="Arial"/>
          <w:b/>
          <w:sz w:val="22"/>
          <w:szCs w:val="22"/>
        </w:rPr>
        <w:t>Title:</w:t>
      </w:r>
      <w:r w:rsidR="009451FB" w:rsidRPr="00CF1238">
        <w:rPr>
          <w:rFonts w:ascii="Arial" w:hAnsi="Arial" w:cs="Arial"/>
          <w:b/>
          <w:sz w:val="22"/>
          <w:szCs w:val="22"/>
        </w:rPr>
        <w:tab/>
      </w:r>
      <w:r w:rsidR="009174AB">
        <w:rPr>
          <w:rFonts w:ascii="Arial" w:hAnsi="Arial" w:cs="Arial"/>
          <w:sz w:val="22"/>
          <w:szCs w:val="22"/>
        </w:rPr>
        <w:t>PLL lock time</w:t>
      </w:r>
    </w:p>
    <w:p w:rsidR="009451FB" w:rsidRPr="00C1169D" w:rsidRDefault="009451FB" w:rsidP="00332B42">
      <w:pPr>
        <w:tabs>
          <w:tab w:val="left" w:pos="1985"/>
          <w:tab w:val="left" w:pos="4671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val="en-US" w:eastAsia="zh-CN"/>
        </w:rPr>
      </w:pPr>
      <w:r w:rsidRPr="00C1169D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Agenda Item:</w:t>
      </w:r>
      <w:r w:rsidRPr="00C1169D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ab/>
      </w:r>
      <w:r w:rsidR="00234412">
        <w:rPr>
          <w:rFonts w:ascii="Arial" w:hAnsi="Arial" w:cs="Arial"/>
          <w:color w:val="000000" w:themeColor="text1"/>
          <w:sz w:val="22"/>
          <w:szCs w:val="22"/>
          <w:lang w:val="en-US"/>
        </w:rPr>
        <w:t>9.3.5</w:t>
      </w:r>
      <w:r w:rsidR="00332B42" w:rsidRPr="00C1169D">
        <w:rPr>
          <w:rFonts w:ascii="Arial" w:hAnsi="Arial" w:cs="Arial"/>
          <w:color w:val="000000" w:themeColor="text1"/>
          <w:sz w:val="22"/>
          <w:szCs w:val="22"/>
          <w:lang w:val="en-US"/>
        </w:rPr>
        <w:tab/>
      </w:r>
    </w:p>
    <w:p w:rsidR="009451FB" w:rsidRPr="00CF1238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F1238">
        <w:rPr>
          <w:rFonts w:ascii="Arial" w:hAnsi="Arial" w:cs="Arial"/>
          <w:b/>
          <w:sz w:val="22"/>
          <w:szCs w:val="22"/>
        </w:rPr>
        <w:t>Document for:</w:t>
      </w:r>
      <w:r w:rsidRPr="00CF1238">
        <w:rPr>
          <w:rFonts w:ascii="Arial" w:hAnsi="Arial" w:cs="Arial"/>
          <w:b/>
          <w:sz w:val="22"/>
          <w:szCs w:val="22"/>
        </w:rPr>
        <w:tab/>
      </w:r>
      <w:r w:rsidR="00DA7103">
        <w:rPr>
          <w:rFonts w:ascii="Arial" w:hAnsi="Arial" w:cs="Arial"/>
          <w:sz w:val="22"/>
          <w:szCs w:val="22"/>
        </w:rPr>
        <w:t>Discussion</w:t>
      </w:r>
    </w:p>
    <w:p w:rsidR="00CA5E15" w:rsidRPr="00CF1238" w:rsidRDefault="00D6118C" w:rsidP="00CD0C91">
      <w:pPr>
        <w:pStyle w:val="Heading1"/>
      </w:pPr>
      <w:r w:rsidRPr="00CF1238">
        <w:t>Introduction</w:t>
      </w:r>
    </w:p>
    <w:p w:rsidR="003D5A9B" w:rsidRDefault="00B547B6" w:rsidP="00AC456F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In RAN</w:t>
      </w:r>
      <w:r w:rsidR="0095268A">
        <w:rPr>
          <w:color w:val="000000" w:themeColor="text1"/>
          <w:lang w:val="en-US" w:eastAsia="zh-CN"/>
        </w:rPr>
        <w:t>4</w:t>
      </w:r>
      <w:r w:rsidR="00682C01">
        <w:rPr>
          <w:color w:val="000000" w:themeColor="text1"/>
          <w:lang w:val="en-US" w:eastAsia="zh-CN"/>
        </w:rPr>
        <w:t xml:space="preserve"> </w:t>
      </w:r>
      <w:r w:rsidR="0095268A">
        <w:rPr>
          <w:color w:val="000000" w:themeColor="text1"/>
          <w:lang w:val="en-US" w:eastAsia="zh-CN"/>
        </w:rPr>
        <w:t>NR AH</w:t>
      </w:r>
      <w:r w:rsidR="00682C01">
        <w:rPr>
          <w:color w:val="000000" w:themeColor="text1"/>
          <w:lang w:val="en-US" w:eastAsia="zh-CN"/>
        </w:rPr>
        <w:t>#</w:t>
      </w:r>
      <w:r w:rsidR="0095268A">
        <w:rPr>
          <w:color w:val="000000" w:themeColor="text1"/>
          <w:lang w:val="en-US" w:eastAsia="zh-CN"/>
        </w:rPr>
        <w:t>3</w:t>
      </w:r>
      <w:r w:rsidR="00682C01">
        <w:rPr>
          <w:color w:val="000000" w:themeColor="text1"/>
          <w:lang w:val="en-US" w:eastAsia="zh-CN"/>
        </w:rPr>
        <w:t>,</w:t>
      </w:r>
      <w:r w:rsidR="0095268A">
        <w:rPr>
          <w:color w:val="000000" w:themeColor="text1"/>
          <w:lang w:val="en-US" w:eastAsia="zh-CN"/>
        </w:rPr>
        <w:t xml:space="preserve"> </w:t>
      </w:r>
      <w:r w:rsidR="00A67DE5">
        <w:rPr>
          <w:color w:val="000000" w:themeColor="text1"/>
          <w:lang w:val="en-US" w:eastAsia="zh-CN"/>
        </w:rPr>
        <w:t xml:space="preserve">how to implement </w:t>
      </w:r>
      <w:r w:rsidR="00545CA2">
        <w:rPr>
          <w:color w:val="000000" w:themeColor="text1"/>
          <w:lang w:val="en-US" w:eastAsia="zh-CN"/>
        </w:rPr>
        <w:t>7.5</w:t>
      </w:r>
      <w:r w:rsidR="00D85448">
        <w:rPr>
          <w:color w:val="000000" w:themeColor="text1"/>
          <w:lang w:val="en-US" w:eastAsia="zh-CN"/>
        </w:rPr>
        <w:t xml:space="preserve"> </w:t>
      </w:r>
      <w:r w:rsidR="00545CA2">
        <w:rPr>
          <w:color w:val="000000" w:themeColor="text1"/>
          <w:lang w:val="en-US" w:eastAsia="zh-CN"/>
        </w:rPr>
        <w:t xml:space="preserve">kHz shift for LTE-NR </w:t>
      </w:r>
      <w:r w:rsidR="005954E7">
        <w:rPr>
          <w:color w:val="000000" w:themeColor="text1"/>
          <w:lang w:val="en-US" w:eastAsia="zh-CN"/>
        </w:rPr>
        <w:t>uplink subcarrier alignment</w:t>
      </w:r>
      <w:r w:rsidR="00545CA2">
        <w:rPr>
          <w:color w:val="000000" w:themeColor="text1"/>
          <w:lang w:val="en-US" w:eastAsia="zh-CN"/>
        </w:rPr>
        <w:t xml:space="preserve"> was discussed intensively</w:t>
      </w:r>
      <w:r w:rsidR="00EB2DFE">
        <w:rPr>
          <w:color w:val="000000" w:themeColor="text1"/>
          <w:lang w:val="en-US" w:eastAsia="zh-CN"/>
        </w:rPr>
        <w:t xml:space="preserve"> [1]</w:t>
      </w:r>
      <w:r w:rsidR="00545CA2">
        <w:rPr>
          <w:color w:val="000000" w:themeColor="text1"/>
          <w:lang w:val="en-US" w:eastAsia="zh-CN"/>
        </w:rPr>
        <w:t xml:space="preserve">. And one interesting question was also raised on </w:t>
      </w:r>
      <w:r w:rsidR="0095268A">
        <w:rPr>
          <w:color w:val="000000" w:themeColor="text1"/>
          <w:lang w:val="en-US" w:eastAsia="zh-CN"/>
        </w:rPr>
        <w:t xml:space="preserve">how much RF retuning time </w:t>
      </w:r>
      <w:r w:rsidR="00545CA2">
        <w:rPr>
          <w:color w:val="000000" w:themeColor="text1"/>
          <w:lang w:val="en-US" w:eastAsia="zh-CN"/>
        </w:rPr>
        <w:t>can contribute</w:t>
      </w:r>
      <w:r w:rsidR="0095268A">
        <w:rPr>
          <w:color w:val="000000" w:themeColor="text1"/>
          <w:lang w:val="en-US" w:eastAsia="zh-CN"/>
        </w:rPr>
        <w:t xml:space="preserve"> to LTE-NR switch time. </w:t>
      </w:r>
    </w:p>
    <w:p w:rsidR="00FB2E28" w:rsidRPr="00CF1238" w:rsidRDefault="0092793F" w:rsidP="00422AF6">
      <w:pPr>
        <w:rPr>
          <w:color w:val="FF0000"/>
        </w:rPr>
      </w:pPr>
      <w:bookmarkStart w:id="0" w:name="OLE_LINK29"/>
      <w:bookmarkStart w:id="1" w:name="OLE_LINK30"/>
      <w:r>
        <w:rPr>
          <w:color w:val="000000" w:themeColor="text1"/>
        </w:rPr>
        <w:t>I</w:t>
      </w:r>
      <w:r w:rsidR="00D4596E">
        <w:rPr>
          <w:color w:val="000000" w:themeColor="text1"/>
        </w:rPr>
        <w:t>n this contribution, we</w:t>
      </w:r>
      <w:r w:rsidR="00055C41">
        <w:rPr>
          <w:color w:val="000000" w:themeColor="text1"/>
        </w:rPr>
        <w:t xml:space="preserve"> </w:t>
      </w:r>
      <w:bookmarkEnd w:id="0"/>
      <w:bookmarkEnd w:id="1"/>
      <w:r w:rsidR="0096669D">
        <w:rPr>
          <w:color w:val="000000" w:themeColor="text1"/>
        </w:rPr>
        <w:t>investigate the so-called “fast-lock” technique in PLL and provide the simulation results on the feasible lock time, and also show the measured results based on the available chipset equipped with the fast-lock technique</w:t>
      </w:r>
      <w:r w:rsidR="00D85448">
        <w:rPr>
          <w:color w:val="000000" w:themeColor="text1"/>
        </w:rPr>
        <w:t xml:space="preserve">. Both simulation and measurement show that </w:t>
      </w:r>
      <w:r w:rsidR="00A1564F">
        <w:rPr>
          <w:color w:val="000000" w:themeColor="text1"/>
        </w:rPr>
        <w:t>7.5</w:t>
      </w:r>
      <w:r w:rsidR="0045393E">
        <w:rPr>
          <w:color w:val="000000" w:themeColor="text1"/>
        </w:rPr>
        <w:t xml:space="preserve"> </w:t>
      </w:r>
      <w:r w:rsidR="00A1564F">
        <w:rPr>
          <w:color w:val="000000" w:themeColor="text1"/>
        </w:rPr>
        <w:t>kHz shift on top of the RF frequency could be</w:t>
      </w:r>
      <w:r w:rsidR="0045393E">
        <w:rPr>
          <w:color w:val="000000" w:themeColor="text1"/>
        </w:rPr>
        <w:t xml:space="preserve"> achieved within the required interval</w:t>
      </w:r>
      <w:r w:rsidR="00A1564F">
        <w:rPr>
          <w:color w:val="000000" w:themeColor="text1"/>
        </w:rPr>
        <w:t>,</w:t>
      </w:r>
      <w:r w:rsidR="0045393E">
        <w:rPr>
          <w:color w:val="000000" w:themeColor="text1"/>
        </w:rPr>
        <w:t xml:space="preserve"> </w:t>
      </w:r>
      <w:r w:rsidR="00A1564F">
        <w:rPr>
          <w:color w:val="000000" w:themeColor="text1"/>
        </w:rPr>
        <w:t>e.g., 20us.</w:t>
      </w:r>
    </w:p>
    <w:p w:rsidR="008D6C0C" w:rsidRDefault="00E17D80" w:rsidP="00C32D1A">
      <w:pPr>
        <w:pStyle w:val="Heading1"/>
      </w:pPr>
      <w:r w:rsidRPr="00CF1238">
        <w:t>Discussion</w:t>
      </w:r>
    </w:p>
    <w:p w:rsidR="00292847" w:rsidRPr="00E85B58" w:rsidRDefault="00715547" w:rsidP="00292847">
      <w:bookmarkStart w:id="2" w:name="OLE_LINK5"/>
      <w:bookmarkStart w:id="3" w:name="OLE_LINK6"/>
      <w:bookmarkStart w:id="4" w:name="OLE_LINK25"/>
      <w:bookmarkStart w:id="5" w:name="OLE_LINK26"/>
      <w:r>
        <w:rPr>
          <w:color w:val="000000" w:themeColor="text1"/>
          <w:lang w:val="en-US" w:eastAsia="zh-CN"/>
        </w:rPr>
        <w:t>.</w:t>
      </w:r>
      <w:r w:rsidR="00292847" w:rsidRPr="00292847">
        <w:t xml:space="preserve"> </w:t>
      </w:r>
      <w:r w:rsidR="0047405C">
        <w:t>“Fast-l</w:t>
      </w:r>
      <w:r w:rsidR="00292847" w:rsidRPr="00E85B58">
        <w:t>ock” feature is a very common technology and most of PLL IC</w:t>
      </w:r>
      <w:r w:rsidR="00292847">
        <w:t>s</w:t>
      </w:r>
      <w:r w:rsidR="00292847" w:rsidRPr="00E85B58">
        <w:t xml:space="preserve"> support this feature. </w:t>
      </w:r>
    </w:p>
    <w:p w:rsidR="00292847" w:rsidRPr="00E85B58" w:rsidRDefault="00292847" w:rsidP="00BE4525">
      <w:r w:rsidRPr="00E85B58">
        <w:t xml:space="preserve">A </w:t>
      </w:r>
      <w:r w:rsidRPr="00BE4525">
        <w:rPr>
          <w:color w:val="000000" w:themeColor="text1"/>
        </w:rPr>
        <w:t>typical</w:t>
      </w:r>
      <w:r w:rsidRPr="00E85B58">
        <w:t xml:space="preserve"> fast</w:t>
      </w:r>
      <w:r w:rsidR="0047405C">
        <w:t>-</w:t>
      </w:r>
      <w:r w:rsidRPr="00E85B58">
        <w:t xml:space="preserve">lock PLL circuit shows in </w:t>
      </w:r>
      <w:r w:rsidR="00BE4525">
        <w:t>F</w:t>
      </w:r>
      <w:r>
        <w:rPr>
          <w:rFonts w:hint="eastAsia"/>
        </w:rPr>
        <w:t>ig</w:t>
      </w:r>
      <w:r w:rsidR="00BE4525">
        <w:t>. 1.</w:t>
      </w:r>
    </w:p>
    <w:p w:rsidR="00292847" w:rsidRPr="00E85B58" w:rsidRDefault="00292847" w:rsidP="00BE4525">
      <w:pPr>
        <w:widowControl w:val="0"/>
        <w:numPr>
          <w:ilvl w:val="0"/>
          <w:numId w:val="21"/>
        </w:numPr>
        <w:spacing w:after="0"/>
        <w:jc w:val="both"/>
      </w:pPr>
      <w:r w:rsidRPr="00E85B58">
        <w:t xml:space="preserve"> When a new frequency is loaded, the charge pump circuit receives an input to deliver 4 times the normal current per unit phase error, while an open drain NMOS on chip device switches in a second resistor (R2) to GND. </w:t>
      </w:r>
    </w:p>
    <w:p w:rsidR="00292847" w:rsidRPr="00E85B58" w:rsidRDefault="00292847" w:rsidP="00BE4525">
      <w:pPr>
        <w:widowControl w:val="0"/>
        <w:numPr>
          <w:ilvl w:val="0"/>
          <w:numId w:val="21"/>
        </w:numPr>
        <w:spacing w:after="0"/>
        <w:jc w:val="both"/>
      </w:pPr>
      <w:r w:rsidRPr="00E85B58">
        <w:t>Once locked on the correct frequency, the PLL will then return to standard, low noise operation.</w:t>
      </w:r>
    </w:p>
    <w:p w:rsidR="00292847" w:rsidRPr="00E85B58" w:rsidRDefault="00292847" w:rsidP="00BE4525">
      <w:pPr>
        <w:widowControl w:val="0"/>
        <w:numPr>
          <w:ilvl w:val="0"/>
          <w:numId w:val="21"/>
        </w:numPr>
        <w:spacing w:after="0"/>
        <w:jc w:val="both"/>
      </w:pPr>
      <w:r w:rsidRPr="00E85B58">
        <w:t>This transition does not affect the charge on the loop filter capacitors and is enacted synchronous with the charge pump output. This creates a nearly seamless change between fast</w:t>
      </w:r>
      <w:r w:rsidR="00697C62">
        <w:t>-</w:t>
      </w:r>
      <w:r w:rsidRPr="00E85B58">
        <w:t>lock mode and standard mode.</w:t>
      </w:r>
    </w:p>
    <w:p w:rsidR="00292847" w:rsidRDefault="00292847" w:rsidP="00292847"/>
    <w:p w:rsidR="00292847" w:rsidRDefault="00292847" w:rsidP="00BE4525">
      <w:pPr>
        <w:jc w:val="center"/>
      </w:pPr>
      <w:r w:rsidRPr="00E85B58">
        <w:rPr>
          <w:noProof/>
          <w:lang w:val="en-US" w:eastAsia="zh-CN"/>
        </w:rPr>
        <w:drawing>
          <wp:inline distT="0" distB="0" distL="0" distR="0">
            <wp:extent cx="5189373" cy="2143354"/>
            <wp:effectExtent l="19050" t="0" r="0" b="0"/>
            <wp:docPr id="5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86635" cy="2142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847" w:rsidRDefault="00292847" w:rsidP="00BE4525">
      <w:pPr>
        <w:jc w:val="center"/>
        <w:outlineLvl w:val="0"/>
      </w:pPr>
      <w:r>
        <w:t>F</w:t>
      </w:r>
      <w:r w:rsidR="00BE4525">
        <w:rPr>
          <w:rFonts w:hint="eastAsia"/>
        </w:rPr>
        <w:t xml:space="preserve">igure </w:t>
      </w:r>
      <w:r w:rsidR="00BE4525">
        <w:t>1, Fast-lock PLL circuit</w:t>
      </w:r>
    </w:p>
    <w:p w:rsidR="00292847" w:rsidRPr="00BE4525" w:rsidRDefault="006F65A1" w:rsidP="00292847">
      <w:pPr>
        <w:outlineLvl w:val="0"/>
        <w:rPr>
          <w:bCs/>
        </w:rPr>
      </w:pPr>
      <w:r>
        <w:rPr>
          <w:bCs/>
        </w:rPr>
        <w:t xml:space="preserve">A simulation on the fast-lock technique on </w:t>
      </w:r>
      <w:r w:rsidR="00292847" w:rsidRPr="00BE4525">
        <w:rPr>
          <w:rFonts w:hint="eastAsia"/>
          <w:bCs/>
        </w:rPr>
        <w:t xml:space="preserve">DCS1800 </w:t>
      </w:r>
      <w:r>
        <w:rPr>
          <w:bCs/>
        </w:rPr>
        <w:t xml:space="preserve">was conducted, and the simulated </w:t>
      </w:r>
      <w:r w:rsidR="00BE4525">
        <w:rPr>
          <w:bCs/>
        </w:rPr>
        <w:t>phase n</w:t>
      </w:r>
      <w:r w:rsidR="00292847" w:rsidRPr="00BE4525">
        <w:rPr>
          <w:bCs/>
        </w:rPr>
        <w:t xml:space="preserve">oise </w:t>
      </w:r>
      <w:r w:rsidR="00BE4525">
        <w:rPr>
          <w:bCs/>
        </w:rPr>
        <w:t xml:space="preserve">and lock time </w:t>
      </w:r>
      <w:r w:rsidR="00BE4525">
        <w:rPr>
          <w:rFonts w:hint="eastAsia"/>
          <w:bCs/>
        </w:rPr>
        <w:t xml:space="preserve">is shown as </w:t>
      </w:r>
      <w:r w:rsidR="00BE4525">
        <w:rPr>
          <w:bCs/>
        </w:rPr>
        <w:t>F</w:t>
      </w:r>
      <w:r w:rsidR="00BE4525">
        <w:rPr>
          <w:rFonts w:hint="eastAsia"/>
          <w:bCs/>
        </w:rPr>
        <w:t>i</w:t>
      </w:r>
      <w:r w:rsidR="00BE4525">
        <w:rPr>
          <w:bCs/>
        </w:rPr>
        <w:t>g.</w:t>
      </w:r>
      <w:r w:rsidR="00BE4525">
        <w:rPr>
          <w:rFonts w:hint="eastAsia"/>
          <w:bCs/>
        </w:rPr>
        <w:t xml:space="preserve"> </w:t>
      </w:r>
      <w:r w:rsidR="00BE4525">
        <w:rPr>
          <w:bCs/>
        </w:rPr>
        <w:t>2.</w:t>
      </w:r>
      <w:r>
        <w:rPr>
          <w:bCs/>
        </w:rPr>
        <w:t xml:space="preserve"> With the fast-lock mode, the </w:t>
      </w:r>
      <w:r w:rsidR="005210C9">
        <w:rPr>
          <w:bCs/>
        </w:rPr>
        <w:t>lock</w:t>
      </w:r>
      <w:r>
        <w:rPr>
          <w:bCs/>
        </w:rPr>
        <w:t xml:space="preserve"> time </w:t>
      </w:r>
      <w:r w:rsidR="006568B4">
        <w:rPr>
          <w:bCs/>
        </w:rPr>
        <w:t xml:space="preserve">for a jump </w:t>
      </w:r>
      <w:r>
        <w:rPr>
          <w:bCs/>
        </w:rPr>
        <w:t>from 1805MHz to 1880MHz is reduced from 120us down to 6us.</w:t>
      </w:r>
    </w:p>
    <w:p w:rsidR="00292847" w:rsidRDefault="00292847" w:rsidP="00BE4525">
      <w:pPr>
        <w:jc w:val="center"/>
      </w:pPr>
      <w:r w:rsidRPr="008F7AD6">
        <w:rPr>
          <w:noProof/>
          <w:lang w:val="en-US" w:eastAsia="zh-CN"/>
        </w:rPr>
        <w:lastRenderedPageBreak/>
        <w:drawing>
          <wp:inline distT="0" distB="0" distL="0" distR="0">
            <wp:extent cx="5274310" cy="2326435"/>
            <wp:effectExtent l="0" t="0" r="2540" b="0"/>
            <wp:docPr id="7" name="对象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1523592" cy="5083108"/>
                      <a:chOff x="355600" y="1153007"/>
                      <a:chExt cx="11523592" cy="5083108"/>
                    </a:xfrm>
                  </a:grpSpPr>
                  <a:sp>
                    <a:nvSpPr>
                      <a:cNvPr id="44" name="Rectangle 41"/>
                      <a:cNvSpPr>
                        <a:spLocks noChangeArrowheads="1"/>
                      </a:cNvSpPr>
                    </a:nvSpPr>
                    <a:spPr bwMode="auto">
                      <a:xfrm>
                        <a:off x="355600" y="1153007"/>
                        <a:ext cx="5435600" cy="276999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a:spPr>
                    <a:txSp>
                      <a:txBody>
                        <a:bodyPr wrap="square" lIns="0" tIns="0" rIns="0" bIns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eaLnBrk="1" hangingPunct="1"/>
                          <a:r>
                            <a:rPr lang="en-US" altLang="en-US" b="1" dirty="0">
                              <a:solidFill>
                                <a:srgbClr val="000000"/>
                              </a:solidFill>
                            </a:rPr>
                            <a:t>Output Phase Noise Vs. DCS-1800 </a:t>
                          </a:r>
                          <a:r>
                            <a:rPr lang="en-US" altLang="en-US" b="1" dirty="0" err="1">
                              <a:solidFill>
                                <a:srgbClr val="000000"/>
                              </a:solidFill>
                            </a:rPr>
                            <a:t>Tx</a:t>
                          </a:r>
                          <a:r>
                            <a:rPr lang="en-US" altLang="en-US" b="1" dirty="0">
                              <a:solidFill>
                                <a:srgbClr val="000000"/>
                              </a:solidFill>
                            </a:rPr>
                            <a:t> LO Mask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45" name="Freeform 42"/>
                      <a:cNvSpPr>
                        <a:spLocks/>
                      </a:cNvSpPr>
                    </a:nvSpPr>
                    <a:spPr bwMode="auto">
                      <a:xfrm>
                        <a:off x="7595153" y="1623461"/>
                        <a:ext cx="2342526" cy="1675296"/>
                      </a:xfrm>
                      <a:custGeom>
                        <a:avLst/>
                        <a:gdLst>
                          <a:gd name="T0" fmla="*/ 0 w 864"/>
                          <a:gd name="T1" fmla="*/ 240 h 816"/>
                          <a:gd name="T2" fmla="*/ 480 w 864"/>
                          <a:gd name="T3" fmla="*/ 96 h 816"/>
                          <a:gd name="T4" fmla="*/ 864 w 864"/>
                          <a:gd name="T5" fmla="*/ 816 h 816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</a:cxnLst>
                        <a:rect l="0" t="0" r="r" b="b"/>
                        <a:pathLst>
                          <a:path w="864" h="816">
                            <a:moveTo>
                              <a:pt x="0" y="240"/>
                            </a:moveTo>
                            <a:cubicBezTo>
                              <a:pt x="168" y="120"/>
                              <a:pt x="336" y="0"/>
                              <a:pt x="480" y="96"/>
                            </a:cubicBezTo>
                            <a:cubicBezTo>
                              <a:pt x="624" y="192"/>
                              <a:pt x="800" y="696"/>
                              <a:pt x="864" y="816"/>
                            </a:cubicBezTo>
                          </a:path>
                        </a:pathLst>
                      </a:custGeom>
                      <a:noFill/>
                      <a:ln w="19050" cap="flat" cmpd="sng">
                        <a:solidFill>
                          <a:schemeClr val="tx1"/>
                        </a:solidFill>
                        <a:prstDash val="solid"/>
                        <a:round/>
                        <a:headEnd type="arrow" w="med" len="med"/>
                        <a:tailEnd type="none" w="med" len="med"/>
                      </a:ln>
                      <a:effectLst/>
                      <a:extLst>
                        <a:ext uri="{909E8E84-426E-40DD-AFC4-6F175D3DCCD1}">
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AF507438-7753-43E0-B8FC-AC1667EBCBE1}">
                          <a14:hiddenEffects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grpSp>
                    <a:nvGrpSpPr>
                      <a:cNvPr id="46" name="Group 43"/>
                      <a:cNvGrpSpPr>
                        <a:grpSpLocks/>
                      </a:cNvGrpSpPr>
                    </a:nvGrpSpPr>
                    <a:grpSpPr bwMode="auto">
                      <a:xfrm>
                        <a:off x="8639105" y="2074068"/>
                        <a:ext cx="3240087" cy="4138613"/>
                        <a:chOff x="3599" y="1569"/>
                        <a:chExt cx="2041" cy="2607"/>
                      </a:xfrm>
                    </a:grpSpPr>
                    <a:sp>
                      <a:nvSpPr>
                        <a:cNvPr id="47" name="Line 44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4373" y="2304"/>
                          <a:ext cx="1" cy="70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48" name="Line 45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4761" y="2304"/>
                          <a:ext cx="0" cy="70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49" name="Line 46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5148" y="2304"/>
                          <a:ext cx="1" cy="70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50" name="Line 47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5537" y="2304"/>
                          <a:ext cx="1" cy="70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51" name="Line 48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373" y="2866"/>
                          <a:ext cx="1164" cy="1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52" name="Line 49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373" y="2445"/>
                          <a:ext cx="1164" cy="1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53" name="Line 50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373" y="2304"/>
                          <a:ext cx="1164" cy="1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54" name="Line 51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4373" y="2304"/>
                          <a:ext cx="1" cy="70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55" name="Line 52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4355" y="2866"/>
                          <a:ext cx="18" cy="1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56" name="Rectangle 5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032" y="2784"/>
                          <a:ext cx="284" cy="1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a:spPr>
                      <a:txSp>
                        <a:txBody>
                          <a:bodyPr wrap="none" lIns="0" tIns="0" rIns="0" bIns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 eaLnBrk="1" hangingPunct="1"/>
                            <a:r>
                              <a:rPr lang="en-US" altLang="en-US" sz="1600" b="0">
                                <a:solidFill>
                                  <a:srgbClr val="000000"/>
                                </a:solidFill>
                              </a:rPr>
                              <a:t>1805</a:t>
                            </a:r>
                            <a:endParaRPr lang="en-US" altLang="en-US" sz="1600" b="0">
                              <a:latin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57" name="Line 54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4355" y="2726"/>
                          <a:ext cx="18" cy="1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58" name="Line 55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4355" y="2586"/>
                          <a:ext cx="18" cy="1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59" name="Line 56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4355" y="2445"/>
                          <a:ext cx="18" cy="1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60" name="Rectangle 5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032" y="2352"/>
                          <a:ext cx="284" cy="1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a:spPr>
                      <a:txSp>
                        <a:txBody>
                          <a:bodyPr wrap="none" lIns="0" tIns="0" rIns="0" bIns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 eaLnBrk="1" hangingPunct="1"/>
                            <a:r>
                              <a:rPr lang="en-US" altLang="en-US" sz="1600" b="0">
                                <a:solidFill>
                                  <a:srgbClr val="000000"/>
                                </a:solidFill>
                              </a:rPr>
                              <a:t>1880</a:t>
                            </a:r>
                            <a:endParaRPr lang="en-US" altLang="en-US" sz="1600" b="0">
                              <a:latin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61" name="Line 58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4355" y="2304"/>
                          <a:ext cx="18" cy="1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62" name="Rectangle 59"/>
                        <a:cNvSpPr>
                          <a:spLocks noChangeArrowheads="1"/>
                        </a:cNvSpPr>
                      </a:nvSpPr>
                      <a:spPr bwMode="auto">
                        <a:xfrm rot="5400000" flipV="1">
                          <a:off x="3364" y="2352"/>
                          <a:ext cx="854" cy="3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a:spPr>
                      <a:txSp>
                        <a:txBody>
                          <a:bodyPr wrap="none" lIns="0" tIns="0" rIns="0" bIns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eaLnBrk="1" hangingPunct="1"/>
                            <a:r>
                              <a:rPr lang="en-US" altLang="en-US">
                                <a:solidFill>
                                  <a:srgbClr val="000000"/>
                                </a:solidFill>
                              </a:rPr>
                              <a:t>Frequency </a:t>
                            </a:r>
                          </a:p>
                          <a:p>
                            <a:pPr eaLnBrk="1" hangingPunct="1"/>
                            <a:r>
                              <a:rPr lang="en-US" altLang="en-US">
                                <a:solidFill>
                                  <a:srgbClr val="000000"/>
                                </a:solidFill>
                              </a:rPr>
                              <a:t>(MHz)</a:t>
                            </a:r>
                            <a:endParaRPr lang="en-US" altLang="en-US" b="0">
                              <a:latin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63" name="Freeform 60"/>
                        <a:cNvSpPr>
                          <a:spLocks/>
                        </a:cNvSpPr>
                      </a:nvSpPr>
                      <a:spPr bwMode="auto">
                        <a:xfrm flipV="1">
                          <a:off x="4373" y="2308"/>
                          <a:ext cx="1163" cy="558"/>
                        </a:xfrm>
                        <a:custGeom>
                          <a:avLst/>
                          <a:gdLst>
                            <a:gd name="T0" fmla="*/ 10 w 660"/>
                            <a:gd name="T1" fmla="*/ 33 h 275"/>
                            <a:gd name="T2" fmla="*/ 22 w 660"/>
                            <a:gd name="T3" fmla="*/ 118 h 275"/>
                            <a:gd name="T4" fmla="*/ 32 w 660"/>
                            <a:gd name="T5" fmla="*/ 193 h 275"/>
                            <a:gd name="T6" fmla="*/ 43 w 660"/>
                            <a:gd name="T7" fmla="*/ 242 h 275"/>
                            <a:gd name="T8" fmla="*/ 53 w 660"/>
                            <a:gd name="T9" fmla="*/ 268 h 275"/>
                            <a:gd name="T10" fmla="*/ 66 w 660"/>
                            <a:gd name="T11" fmla="*/ 273 h 275"/>
                            <a:gd name="T12" fmla="*/ 77 w 660"/>
                            <a:gd name="T13" fmla="*/ 267 h 275"/>
                            <a:gd name="T14" fmla="*/ 87 w 660"/>
                            <a:gd name="T15" fmla="*/ 255 h 275"/>
                            <a:gd name="T16" fmla="*/ 98 w 660"/>
                            <a:gd name="T17" fmla="*/ 243 h 275"/>
                            <a:gd name="T18" fmla="*/ 108 w 660"/>
                            <a:gd name="T19" fmla="*/ 233 h 275"/>
                            <a:gd name="T20" fmla="*/ 119 w 660"/>
                            <a:gd name="T21" fmla="*/ 225 h 275"/>
                            <a:gd name="T22" fmla="*/ 130 w 660"/>
                            <a:gd name="T23" fmla="*/ 218 h 275"/>
                            <a:gd name="T24" fmla="*/ 140 w 660"/>
                            <a:gd name="T25" fmla="*/ 214 h 275"/>
                            <a:gd name="T26" fmla="*/ 150 w 660"/>
                            <a:gd name="T27" fmla="*/ 211 h 275"/>
                            <a:gd name="T28" fmla="*/ 161 w 660"/>
                            <a:gd name="T29" fmla="*/ 210 h 275"/>
                            <a:gd name="T30" fmla="*/ 172 w 660"/>
                            <a:gd name="T31" fmla="*/ 209 h 275"/>
                            <a:gd name="T32" fmla="*/ 183 w 660"/>
                            <a:gd name="T33" fmla="*/ 208 h 275"/>
                            <a:gd name="T34" fmla="*/ 193 w 660"/>
                            <a:gd name="T35" fmla="*/ 208 h 275"/>
                            <a:gd name="T36" fmla="*/ 203 w 660"/>
                            <a:gd name="T37" fmla="*/ 208 h 275"/>
                            <a:gd name="T38" fmla="*/ 214 w 660"/>
                            <a:gd name="T39" fmla="*/ 208 h 275"/>
                            <a:gd name="T40" fmla="*/ 225 w 660"/>
                            <a:gd name="T41" fmla="*/ 207 h 275"/>
                            <a:gd name="T42" fmla="*/ 235 w 660"/>
                            <a:gd name="T43" fmla="*/ 207 h 275"/>
                            <a:gd name="T44" fmla="*/ 246 w 660"/>
                            <a:gd name="T45" fmla="*/ 207 h 275"/>
                            <a:gd name="T46" fmla="*/ 257 w 660"/>
                            <a:gd name="T47" fmla="*/ 207 h 275"/>
                            <a:gd name="T48" fmla="*/ 267 w 660"/>
                            <a:gd name="T49" fmla="*/ 207 h 275"/>
                            <a:gd name="T50" fmla="*/ 277 w 660"/>
                            <a:gd name="T51" fmla="*/ 207 h 275"/>
                            <a:gd name="T52" fmla="*/ 288 w 660"/>
                            <a:gd name="T53" fmla="*/ 207 h 275"/>
                            <a:gd name="T54" fmla="*/ 299 w 660"/>
                            <a:gd name="T55" fmla="*/ 207 h 275"/>
                            <a:gd name="T56" fmla="*/ 310 w 660"/>
                            <a:gd name="T57" fmla="*/ 207 h 275"/>
                            <a:gd name="T58" fmla="*/ 320 w 660"/>
                            <a:gd name="T59" fmla="*/ 207 h 275"/>
                            <a:gd name="T60" fmla="*/ 331 w 660"/>
                            <a:gd name="T61" fmla="*/ 207 h 275"/>
                            <a:gd name="T62" fmla="*/ 341 w 660"/>
                            <a:gd name="T63" fmla="*/ 207 h 275"/>
                            <a:gd name="T64" fmla="*/ 352 w 660"/>
                            <a:gd name="T65" fmla="*/ 207 h 275"/>
                            <a:gd name="T66" fmla="*/ 362 w 660"/>
                            <a:gd name="T67" fmla="*/ 207 h 275"/>
                            <a:gd name="T68" fmla="*/ 373 w 660"/>
                            <a:gd name="T69" fmla="*/ 207 h 275"/>
                            <a:gd name="T70" fmla="*/ 384 w 660"/>
                            <a:gd name="T71" fmla="*/ 207 h 275"/>
                            <a:gd name="T72" fmla="*/ 394 w 660"/>
                            <a:gd name="T73" fmla="*/ 207 h 275"/>
                            <a:gd name="T74" fmla="*/ 405 w 660"/>
                            <a:gd name="T75" fmla="*/ 207 h 275"/>
                            <a:gd name="T76" fmla="*/ 415 w 660"/>
                            <a:gd name="T77" fmla="*/ 207 h 275"/>
                            <a:gd name="T78" fmla="*/ 426 w 660"/>
                            <a:gd name="T79" fmla="*/ 207 h 275"/>
                            <a:gd name="T80" fmla="*/ 437 w 660"/>
                            <a:gd name="T81" fmla="*/ 207 h 275"/>
                            <a:gd name="T82" fmla="*/ 447 w 660"/>
                            <a:gd name="T83" fmla="*/ 207 h 275"/>
                            <a:gd name="T84" fmla="*/ 458 w 660"/>
                            <a:gd name="T85" fmla="*/ 207 h 275"/>
                            <a:gd name="T86" fmla="*/ 468 w 660"/>
                            <a:gd name="T87" fmla="*/ 207 h 275"/>
                            <a:gd name="T88" fmla="*/ 479 w 660"/>
                            <a:gd name="T89" fmla="*/ 207 h 275"/>
                            <a:gd name="T90" fmla="*/ 489 w 660"/>
                            <a:gd name="T91" fmla="*/ 207 h 275"/>
                            <a:gd name="T92" fmla="*/ 500 w 660"/>
                            <a:gd name="T93" fmla="*/ 207 h 275"/>
                            <a:gd name="T94" fmla="*/ 511 w 660"/>
                            <a:gd name="T95" fmla="*/ 207 h 275"/>
                            <a:gd name="T96" fmla="*/ 522 w 660"/>
                            <a:gd name="T97" fmla="*/ 207 h 275"/>
                            <a:gd name="T98" fmla="*/ 532 w 660"/>
                            <a:gd name="T99" fmla="*/ 207 h 275"/>
                            <a:gd name="T100" fmla="*/ 542 w 660"/>
                            <a:gd name="T101" fmla="*/ 207 h 275"/>
                            <a:gd name="T102" fmla="*/ 553 w 660"/>
                            <a:gd name="T103" fmla="*/ 207 h 275"/>
                            <a:gd name="T104" fmla="*/ 564 w 660"/>
                            <a:gd name="T105" fmla="*/ 207 h 275"/>
                            <a:gd name="T106" fmla="*/ 574 w 660"/>
                            <a:gd name="T107" fmla="*/ 207 h 275"/>
                            <a:gd name="T108" fmla="*/ 585 w 660"/>
                            <a:gd name="T109" fmla="*/ 207 h 275"/>
                            <a:gd name="T110" fmla="*/ 596 w 660"/>
                            <a:gd name="T111" fmla="*/ 207 h 275"/>
                            <a:gd name="T112" fmla="*/ 606 w 660"/>
                            <a:gd name="T113" fmla="*/ 207 h 275"/>
                            <a:gd name="T114" fmla="*/ 616 w 660"/>
                            <a:gd name="T115" fmla="*/ 207 h 275"/>
                            <a:gd name="T116" fmla="*/ 627 w 660"/>
                            <a:gd name="T117" fmla="*/ 207 h 275"/>
                            <a:gd name="T118" fmla="*/ 638 w 660"/>
                            <a:gd name="T119" fmla="*/ 207 h 275"/>
                            <a:gd name="T120" fmla="*/ 649 w 660"/>
                            <a:gd name="T121" fmla="*/ 207 h 275"/>
                            <a:gd name="T122" fmla="*/ 659 w 660"/>
                            <a:gd name="T123" fmla="*/ 207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660" h="275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1" y="0"/>
                              </a:lnTo>
                              <a:lnTo>
                                <a:pt x="1" y="0"/>
                              </a:lnTo>
                              <a:lnTo>
                                <a:pt x="1" y="0"/>
                              </a:lnTo>
                              <a:lnTo>
                                <a:pt x="2" y="1"/>
                              </a:lnTo>
                              <a:lnTo>
                                <a:pt x="2" y="1"/>
                              </a:lnTo>
                              <a:lnTo>
                                <a:pt x="3" y="2"/>
                              </a:lnTo>
                              <a:lnTo>
                                <a:pt x="3" y="2"/>
                              </a:lnTo>
                              <a:lnTo>
                                <a:pt x="4" y="4"/>
                              </a:lnTo>
                              <a:lnTo>
                                <a:pt x="4" y="5"/>
                              </a:lnTo>
                              <a:lnTo>
                                <a:pt x="5" y="6"/>
                              </a:lnTo>
                              <a:lnTo>
                                <a:pt x="5" y="7"/>
                              </a:lnTo>
                              <a:lnTo>
                                <a:pt x="5" y="9"/>
                              </a:lnTo>
                              <a:lnTo>
                                <a:pt x="6" y="11"/>
                              </a:lnTo>
                              <a:lnTo>
                                <a:pt x="6" y="12"/>
                              </a:lnTo>
                              <a:lnTo>
                                <a:pt x="7" y="14"/>
                              </a:lnTo>
                              <a:lnTo>
                                <a:pt x="7" y="17"/>
                              </a:lnTo>
                              <a:lnTo>
                                <a:pt x="8" y="19"/>
                              </a:lnTo>
                              <a:lnTo>
                                <a:pt x="8" y="20"/>
                              </a:lnTo>
                              <a:lnTo>
                                <a:pt x="8" y="22"/>
                              </a:lnTo>
                              <a:lnTo>
                                <a:pt x="9" y="27"/>
                              </a:lnTo>
                              <a:lnTo>
                                <a:pt x="10" y="29"/>
                              </a:lnTo>
                              <a:lnTo>
                                <a:pt x="10" y="30"/>
                              </a:lnTo>
                              <a:lnTo>
                                <a:pt x="10" y="33"/>
                              </a:lnTo>
                              <a:lnTo>
                                <a:pt x="11" y="38"/>
                              </a:lnTo>
                              <a:lnTo>
                                <a:pt x="11" y="40"/>
                              </a:lnTo>
                              <a:lnTo>
                                <a:pt x="11" y="41"/>
                              </a:lnTo>
                              <a:lnTo>
                                <a:pt x="12" y="45"/>
                              </a:lnTo>
                              <a:lnTo>
                                <a:pt x="12" y="50"/>
                              </a:lnTo>
                              <a:lnTo>
                                <a:pt x="13" y="53"/>
                              </a:lnTo>
                              <a:lnTo>
                                <a:pt x="13" y="53"/>
                              </a:lnTo>
                              <a:lnTo>
                                <a:pt x="14" y="57"/>
                              </a:lnTo>
                              <a:lnTo>
                                <a:pt x="14" y="63"/>
                              </a:lnTo>
                              <a:lnTo>
                                <a:pt x="15" y="65"/>
                              </a:lnTo>
                              <a:lnTo>
                                <a:pt x="15" y="70"/>
                              </a:lnTo>
                              <a:lnTo>
                                <a:pt x="16" y="76"/>
                              </a:lnTo>
                              <a:lnTo>
                                <a:pt x="16" y="78"/>
                              </a:lnTo>
                              <a:lnTo>
                                <a:pt x="17" y="83"/>
                              </a:lnTo>
                              <a:lnTo>
                                <a:pt x="17" y="84"/>
                              </a:lnTo>
                              <a:lnTo>
                                <a:pt x="18" y="89"/>
                              </a:lnTo>
                              <a:lnTo>
                                <a:pt x="18" y="92"/>
                              </a:lnTo>
                              <a:lnTo>
                                <a:pt x="19" y="97"/>
                              </a:lnTo>
                              <a:lnTo>
                                <a:pt x="19" y="98"/>
                              </a:lnTo>
                              <a:lnTo>
                                <a:pt x="19" y="103"/>
                              </a:lnTo>
                              <a:lnTo>
                                <a:pt x="20" y="105"/>
                              </a:lnTo>
                              <a:lnTo>
                                <a:pt x="20" y="110"/>
                              </a:lnTo>
                              <a:lnTo>
                                <a:pt x="21" y="111"/>
                              </a:lnTo>
                              <a:lnTo>
                                <a:pt x="21" y="117"/>
                              </a:lnTo>
                              <a:lnTo>
                                <a:pt x="22" y="118"/>
                              </a:lnTo>
                              <a:lnTo>
                                <a:pt x="22" y="123"/>
                              </a:lnTo>
                              <a:lnTo>
                                <a:pt x="22" y="125"/>
                              </a:lnTo>
                              <a:lnTo>
                                <a:pt x="23" y="130"/>
                              </a:lnTo>
                              <a:lnTo>
                                <a:pt x="23" y="131"/>
                              </a:lnTo>
                              <a:lnTo>
                                <a:pt x="24" y="136"/>
                              </a:lnTo>
                              <a:lnTo>
                                <a:pt x="24" y="138"/>
                              </a:lnTo>
                              <a:lnTo>
                                <a:pt x="25" y="143"/>
                              </a:lnTo>
                              <a:lnTo>
                                <a:pt x="25" y="144"/>
                              </a:lnTo>
                              <a:lnTo>
                                <a:pt x="26" y="148"/>
                              </a:lnTo>
                              <a:lnTo>
                                <a:pt x="26" y="150"/>
                              </a:lnTo>
                              <a:lnTo>
                                <a:pt x="26" y="155"/>
                              </a:lnTo>
                              <a:lnTo>
                                <a:pt x="27" y="156"/>
                              </a:lnTo>
                              <a:lnTo>
                                <a:pt x="27" y="160"/>
                              </a:lnTo>
                              <a:lnTo>
                                <a:pt x="27" y="162"/>
                              </a:lnTo>
                              <a:lnTo>
                                <a:pt x="28" y="167"/>
                              </a:lnTo>
                              <a:lnTo>
                                <a:pt x="28" y="168"/>
                              </a:lnTo>
                              <a:lnTo>
                                <a:pt x="29" y="172"/>
                              </a:lnTo>
                              <a:lnTo>
                                <a:pt x="29" y="174"/>
                              </a:lnTo>
                              <a:lnTo>
                                <a:pt x="30" y="178"/>
                              </a:lnTo>
                              <a:lnTo>
                                <a:pt x="30" y="179"/>
                              </a:lnTo>
                              <a:lnTo>
                                <a:pt x="31" y="183"/>
                              </a:lnTo>
                              <a:lnTo>
                                <a:pt x="31" y="185"/>
                              </a:lnTo>
                              <a:lnTo>
                                <a:pt x="31" y="189"/>
                              </a:lnTo>
                              <a:lnTo>
                                <a:pt x="32" y="190"/>
                              </a:lnTo>
                              <a:lnTo>
                                <a:pt x="32" y="193"/>
                              </a:lnTo>
                              <a:lnTo>
                                <a:pt x="32" y="195"/>
                              </a:lnTo>
                              <a:lnTo>
                                <a:pt x="33" y="199"/>
                              </a:lnTo>
                              <a:lnTo>
                                <a:pt x="33" y="200"/>
                              </a:lnTo>
                              <a:lnTo>
                                <a:pt x="34" y="203"/>
                              </a:lnTo>
                              <a:lnTo>
                                <a:pt x="34" y="205"/>
                              </a:lnTo>
                              <a:lnTo>
                                <a:pt x="35" y="208"/>
                              </a:lnTo>
                              <a:lnTo>
                                <a:pt x="35" y="209"/>
                              </a:lnTo>
                              <a:lnTo>
                                <a:pt x="36" y="212"/>
                              </a:lnTo>
                              <a:lnTo>
                                <a:pt x="36" y="214"/>
                              </a:lnTo>
                              <a:lnTo>
                                <a:pt x="36" y="217"/>
                              </a:lnTo>
                              <a:lnTo>
                                <a:pt x="37" y="217"/>
                              </a:lnTo>
                              <a:lnTo>
                                <a:pt x="37" y="220"/>
                              </a:lnTo>
                              <a:lnTo>
                                <a:pt x="38" y="222"/>
                              </a:lnTo>
                              <a:lnTo>
                                <a:pt x="38" y="225"/>
                              </a:lnTo>
                              <a:lnTo>
                                <a:pt x="38" y="225"/>
                              </a:lnTo>
                              <a:lnTo>
                                <a:pt x="39" y="228"/>
                              </a:lnTo>
                              <a:lnTo>
                                <a:pt x="39" y="229"/>
                              </a:lnTo>
                              <a:lnTo>
                                <a:pt x="40" y="232"/>
                              </a:lnTo>
                              <a:lnTo>
                                <a:pt x="40" y="232"/>
                              </a:lnTo>
                              <a:lnTo>
                                <a:pt x="41" y="235"/>
                              </a:lnTo>
                              <a:lnTo>
                                <a:pt x="41" y="236"/>
                              </a:lnTo>
                              <a:lnTo>
                                <a:pt x="42" y="239"/>
                              </a:lnTo>
                              <a:lnTo>
                                <a:pt x="42" y="239"/>
                              </a:lnTo>
                              <a:lnTo>
                                <a:pt x="42" y="241"/>
                              </a:lnTo>
                              <a:lnTo>
                                <a:pt x="43" y="242"/>
                              </a:lnTo>
                              <a:lnTo>
                                <a:pt x="43" y="245"/>
                              </a:lnTo>
                              <a:lnTo>
                                <a:pt x="44" y="245"/>
                              </a:lnTo>
                              <a:lnTo>
                                <a:pt x="44" y="247"/>
                              </a:lnTo>
                              <a:lnTo>
                                <a:pt x="44" y="248"/>
                              </a:lnTo>
                              <a:lnTo>
                                <a:pt x="45" y="250"/>
                              </a:lnTo>
                              <a:lnTo>
                                <a:pt x="45" y="250"/>
                              </a:lnTo>
                              <a:lnTo>
                                <a:pt x="46" y="252"/>
                              </a:lnTo>
                              <a:lnTo>
                                <a:pt x="46" y="253"/>
                              </a:lnTo>
                              <a:lnTo>
                                <a:pt x="47" y="255"/>
                              </a:lnTo>
                              <a:lnTo>
                                <a:pt x="47" y="255"/>
                              </a:lnTo>
                              <a:lnTo>
                                <a:pt x="48" y="256"/>
                              </a:lnTo>
                              <a:lnTo>
                                <a:pt x="48" y="257"/>
                              </a:lnTo>
                              <a:lnTo>
                                <a:pt x="48" y="259"/>
                              </a:lnTo>
                              <a:lnTo>
                                <a:pt x="49" y="259"/>
                              </a:lnTo>
                              <a:lnTo>
                                <a:pt x="49" y="260"/>
                              </a:lnTo>
                              <a:lnTo>
                                <a:pt x="49" y="261"/>
                              </a:lnTo>
                              <a:lnTo>
                                <a:pt x="50" y="263"/>
                              </a:lnTo>
                              <a:lnTo>
                                <a:pt x="50" y="262"/>
                              </a:lnTo>
                              <a:lnTo>
                                <a:pt x="51" y="263"/>
                              </a:lnTo>
                              <a:lnTo>
                                <a:pt x="51" y="264"/>
                              </a:lnTo>
                              <a:lnTo>
                                <a:pt x="52" y="266"/>
                              </a:lnTo>
                              <a:lnTo>
                                <a:pt x="52" y="265"/>
                              </a:lnTo>
                              <a:lnTo>
                                <a:pt x="53" y="266"/>
                              </a:lnTo>
                              <a:lnTo>
                                <a:pt x="53" y="267"/>
                              </a:lnTo>
                              <a:lnTo>
                                <a:pt x="53" y="268"/>
                              </a:lnTo>
                              <a:lnTo>
                                <a:pt x="54" y="267"/>
                              </a:lnTo>
                              <a:lnTo>
                                <a:pt x="54" y="269"/>
                              </a:lnTo>
                              <a:lnTo>
                                <a:pt x="54" y="269"/>
                              </a:lnTo>
                              <a:lnTo>
                                <a:pt x="55" y="270"/>
                              </a:lnTo>
                              <a:lnTo>
                                <a:pt x="55" y="269"/>
                              </a:lnTo>
                              <a:lnTo>
                                <a:pt x="56" y="270"/>
                              </a:lnTo>
                              <a:lnTo>
                                <a:pt x="56" y="271"/>
                              </a:lnTo>
                              <a:lnTo>
                                <a:pt x="57" y="272"/>
                              </a:lnTo>
                              <a:lnTo>
                                <a:pt x="57" y="271"/>
                              </a:lnTo>
                              <a:lnTo>
                                <a:pt x="58" y="272"/>
                              </a:lnTo>
                              <a:lnTo>
                                <a:pt x="58" y="272"/>
                              </a:lnTo>
                              <a:lnTo>
                                <a:pt x="58" y="273"/>
                              </a:lnTo>
                              <a:lnTo>
                                <a:pt x="59" y="272"/>
                              </a:lnTo>
                              <a:lnTo>
                                <a:pt x="59" y="273"/>
                              </a:lnTo>
                              <a:lnTo>
                                <a:pt x="60" y="274"/>
                              </a:lnTo>
                              <a:lnTo>
                                <a:pt x="61" y="273"/>
                              </a:lnTo>
                              <a:lnTo>
                                <a:pt x="61" y="274"/>
                              </a:lnTo>
                              <a:lnTo>
                                <a:pt x="62" y="275"/>
                              </a:lnTo>
                              <a:lnTo>
                                <a:pt x="62" y="273"/>
                              </a:lnTo>
                              <a:lnTo>
                                <a:pt x="63" y="274"/>
                              </a:lnTo>
                              <a:lnTo>
                                <a:pt x="63" y="275"/>
                              </a:lnTo>
                              <a:lnTo>
                                <a:pt x="64" y="273"/>
                              </a:lnTo>
                              <a:lnTo>
                                <a:pt x="64" y="274"/>
                              </a:lnTo>
                              <a:lnTo>
                                <a:pt x="65" y="275"/>
                              </a:lnTo>
                              <a:lnTo>
                                <a:pt x="66" y="273"/>
                              </a:lnTo>
                              <a:lnTo>
                                <a:pt x="66" y="273"/>
                              </a:lnTo>
                              <a:lnTo>
                                <a:pt x="67" y="274"/>
                              </a:lnTo>
                              <a:lnTo>
                                <a:pt x="67" y="272"/>
                              </a:lnTo>
                              <a:lnTo>
                                <a:pt x="68" y="273"/>
                              </a:lnTo>
                              <a:lnTo>
                                <a:pt x="68" y="273"/>
                              </a:lnTo>
                              <a:lnTo>
                                <a:pt x="69" y="272"/>
                              </a:lnTo>
                              <a:lnTo>
                                <a:pt x="69" y="272"/>
                              </a:lnTo>
                              <a:lnTo>
                                <a:pt x="69" y="272"/>
                              </a:lnTo>
                              <a:lnTo>
                                <a:pt x="70" y="273"/>
                              </a:lnTo>
                              <a:lnTo>
                                <a:pt x="71" y="271"/>
                              </a:lnTo>
                              <a:lnTo>
                                <a:pt x="71" y="271"/>
                              </a:lnTo>
                              <a:lnTo>
                                <a:pt x="71" y="271"/>
                              </a:lnTo>
                              <a:lnTo>
                                <a:pt x="72" y="272"/>
                              </a:lnTo>
                              <a:lnTo>
                                <a:pt x="72" y="270"/>
                              </a:lnTo>
                              <a:lnTo>
                                <a:pt x="72" y="270"/>
                              </a:lnTo>
                              <a:lnTo>
                                <a:pt x="73" y="270"/>
                              </a:lnTo>
                              <a:lnTo>
                                <a:pt x="73" y="270"/>
                              </a:lnTo>
                              <a:lnTo>
                                <a:pt x="74" y="269"/>
                              </a:lnTo>
                              <a:lnTo>
                                <a:pt x="74" y="268"/>
                              </a:lnTo>
                              <a:lnTo>
                                <a:pt x="74" y="268"/>
                              </a:lnTo>
                              <a:lnTo>
                                <a:pt x="75" y="269"/>
                              </a:lnTo>
                              <a:lnTo>
                                <a:pt x="76" y="267"/>
                              </a:lnTo>
                              <a:lnTo>
                                <a:pt x="76" y="267"/>
                              </a:lnTo>
                              <a:lnTo>
                                <a:pt x="76" y="267"/>
                              </a:lnTo>
                              <a:lnTo>
                                <a:pt x="77" y="267"/>
                              </a:lnTo>
                              <a:lnTo>
                                <a:pt x="77" y="266"/>
                              </a:lnTo>
                              <a:lnTo>
                                <a:pt x="77" y="265"/>
                              </a:lnTo>
                              <a:lnTo>
                                <a:pt x="78" y="265"/>
                              </a:lnTo>
                              <a:lnTo>
                                <a:pt x="78" y="266"/>
                              </a:lnTo>
                              <a:lnTo>
                                <a:pt x="79" y="264"/>
                              </a:lnTo>
                              <a:lnTo>
                                <a:pt x="79" y="264"/>
                              </a:lnTo>
                              <a:lnTo>
                                <a:pt x="80" y="264"/>
                              </a:lnTo>
                              <a:lnTo>
                                <a:pt x="80" y="264"/>
                              </a:lnTo>
                              <a:lnTo>
                                <a:pt x="81" y="263"/>
                              </a:lnTo>
                              <a:lnTo>
                                <a:pt x="81" y="262"/>
                              </a:lnTo>
                              <a:lnTo>
                                <a:pt x="81" y="262"/>
                              </a:lnTo>
                              <a:lnTo>
                                <a:pt x="82" y="262"/>
                              </a:lnTo>
                              <a:lnTo>
                                <a:pt x="82" y="261"/>
                              </a:lnTo>
                              <a:lnTo>
                                <a:pt x="83" y="260"/>
                              </a:lnTo>
                              <a:lnTo>
                                <a:pt x="83" y="260"/>
                              </a:lnTo>
                              <a:lnTo>
                                <a:pt x="83" y="260"/>
                              </a:lnTo>
                              <a:lnTo>
                                <a:pt x="84" y="259"/>
                              </a:lnTo>
                              <a:lnTo>
                                <a:pt x="84" y="258"/>
                              </a:lnTo>
                              <a:lnTo>
                                <a:pt x="85" y="258"/>
                              </a:lnTo>
                              <a:lnTo>
                                <a:pt x="85" y="259"/>
                              </a:lnTo>
                              <a:lnTo>
                                <a:pt x="86" y="257"/>
                              </a:lnTo>
                              <a:lnTo>
                                <a:pt x="86" y="256"/>
                              </a:lnTo>
                              <a:lnTo>
                                <a:pt x="86" y="256"/>
                              </a:lnTo>
                              <a:lnTo>
                                <a:pt x="87" y="257"/>
                              </a:lnTo>
                              <a:lnTo>
                                <a:pt x="87" y="255"/>
                              </a:lnTo>
                              <a:lnTo>
                                <a:pt x="88" y="255"/>
                              </a:lnTo>
                              <a:lnTo>
                                <a:pt x="88" y="255"/>
                              </a:lnTo>
                              <a:lnTo>
                                <a:pt x="88" y="255"/>
                              </a:lnTo>
                              <a:lnTo>
                                <a:pt x="89" y="253"/>
                              </a:lnTo>
                              <a:lnTo>
                                <a:pt x="89" y="253"/>
                              </a:lnTo>
                              <a:lnTo>
                                <a:pt x="90" y="253"/>
                              </a:lnTo>
                              <a:lnTo>
                                <a:pt x="90" y="253"/>
                              </a:lnTo>
                              <a:lnTo>
                                <a:pt x="91" y="252"/>
                              </a:lnTo>
                              <a:lnTo>
                                <a:pt x="91" y="251"/>
                              </a:lnTo>
                              <a:lnTo>
                                <a:pt x="91" y="251"/>
                              </a:lnTo>
                              <a:lnTo>
                                <a:pt x="92" y="251"/>
                              </a:lnTo>
                              <a:lnTo>
                                <a:pt x="92" y="250"/>
                              </a:lnTo>
                              <a:lnTo>
                                <a:pt x="93" y="249"/>
                              </a:lnTo>
                              <a:lnTo>
                                <a:pt x="93" y="249"/>
                              </a:lnTo>
                              <a:lnTo>
                                <a:pt x="94" y="249"/>
                              </a:lnTo>
                              <a:lnTo>
                                <a:pt x="94" y="248"/>
                              </a:lnTo>
                              <a:lnTo>
                                <a:pt x="94" y="247"/>
                              </a:lnTo>
                              <a:lnTo>
                                <a:pt x="95" y="247"/>
                              </a:lnTo>
                              <a:lnTo>
                                <a:pt x="95" y="247"/>
                              </a:lnTo>
                              <a:lnTo>
                                <a:pt x="96" y="246"/>
                              </a:lnTo>
                              <a:lnTo>
                                <a:pt x="96" y="245"/>
                              </a:lnTo>
                              <a:lnTo>
                                <a:pt x="96" y="245"/>
                              </a:lnTo>
                              <a:lnTo>
                                <a:pt x="97" y="245"/>
                              </a:lnTo>
                              <a:lnTo>
                                <a:pt x="97" y="244"/>
                              </a:lnTo>
                              <a:lnTo>
                                <a:pt x="98" y="243"/>
                              </a:lnTo>
                              <a:lnTo>
                                <a:pt x="98" y="243"/>
                              </a:lnTo>
                              <a:lnTo>
                                <a:pt x="99" y="243"/>
                              </a:lnTo>
                              <a:lnTo>
                                <a:pt x="99" y="242"/>
                              </a:lnTo>
                              <a:lnTo>
                                <a:pt x="99" y="241"/>
                              </a:lnTo>
                              <a:lnTo>
                                <a:pt x="100" y="241"/>
                              </a:lnTo>
                              <a:lnTo>
                                <a:pt x="100" y="241"/>
                              </a:lnTo>
                              <a:lnTo>
                                <a:pt x="101" y="240"/>
                              </a:lnTo>
                              <a:lnTo>
                                <a:pt x="101" y="240"/>
                              </a:lnTo>
                              <a:lnTo>
                                <a:pt x="101" y="240"/>
                              </a:lnTo>
                              <a:lnTo>
                                <a:pt x="102" y="240"/>
                              </a:lnTo>
                              <a:lnTo>
                                <a:pt x="103" y="239"/>
                              </a:lnTo>
                              <a:lnTo>
                                <a:pt x="103" y="238"/>
                              </a:lnTo>
                              <a:lnTo>
                                <a:pt x="103" y="238"/>
                              </a:lnTo>
                              <a:lnTo>
                                <a:pt x="104" y="238"/>
                              </a:lnTo>
                              <a:lnTo>
                                <a:pt x="104" y="237"/>
                              </a:lnTo>
                              <a:lnTo>
                                <a:pt x="105" y="236"/>
                              </a:lnTo>
                              <a:lnTo>
                                <a:pt x="105" y="236"/>
                              </a:lnTo>
                              <a:lnTo>
                                <a:pt x="105" y="236"/>
                              </a:lnTo>
                              <a:lnTo>
                                <a:pt x="106" y="235"/>
                              </a:lnTo>
                              <a:lnTo>
                                <a:pt x="106" y="235"/>
                              </a:lnTo>
                              <a:lnTo>
                                <a:pt x="106" y="235"/>
                              </a:lnTo>
                              <a:lnTo>
                                <a:pt x="107" y="235"/>
                              </a:lnTo>
                              <a:lnTo>
                                <a:pt x="108" y="234"/>
                              </a:lnTo>
                              <a:lnTo>
                                <a:pt x="108" y="233"/>
                              </a:lnTo>
                              <a:lnTo>
                                <a:pt x="108" y="233"/>
                              </a:lnTo>
                              <a:lnTo>
                                <a:pt x="109" y="233"/>
                              </a:lnTo>
                              <a:lnTo>
                                <a:pt x="109" y="232"/>
                              </a:lnTo>
                              <a:lnTo>
                                <a:pt x="110" y="232"/>
                              </a:lnTo>
                              <a:lnTo>
                                <a:pt x="110" y="232"/>
                              </a:lnTo>
                              <a:lnTo>
                                <a:pt x="110" y="232"/>
                              </a:lnTo>
                              <a:lnTo>
                                <a:pt x="111" y="231"/>
                              </a:lnTo>
                              <a:lnTo>
                                <a:pt x="111" y="230"/>
                              </a:lnTo>
                              <a:lnTo>
                                <a:pt x="111" y="230"/>
                              </a:lnTo>
                              <a:lnTo>
                                <a:pt x="112" y="230"/>
                              </a:lnTo>
                              <a:lnTo>
                                <a:pt x="113" y="229"/>
                              </a:lnTo>
                              <a:lnTo>
                                <a:pt x="113" y="229"/>
                              </a:lnTo>
                              <a:lnTo>
                                <a:pt x="113" y="229"/>
                              </a:lnTo>
                              <a:lnTo>
                                <a:pt x="114" y="229"/>
                              </a:lnTo>
                              <a:lnTo>
                                <a:pt x="114" y="228"/>
                              </a:lnTo>
                              <a:lnTo>
                                <a:pt x="115" y="227"/>
                              </a:lnTo>
                              <a:lnTo>
                                <a:pt x="115" y="227"/>
                              </a:lnTo>
                              <a:lnTo>
                                <a:pt x="115" y="227"/>
                              </a:lnTo>
                              <a:lnTo>
                                <a:pt x="116" y="227"/>
                              </a:lnTo>
                              <a:lnTo>
                                <a:pt x="116" y="226"/>
                              </a:lnTo>
                              <a:lnTo>
                                <a:pt x="117" y="226"/>
                              </a:lnTo>
                              <a:lnTo>
                                <a:pt x="117" y="226"/>
                              </a:lnTo>
                              <a:lnTo>
                                <a:pt x="118" y="226"/>
                              </a:lnTo>
                              <a:lnTo>
                                <a:pt x="118" y="225"/>
                              </a:lnTo>
                              <a:lnTo>
                                <a:pt x="118" y="225"/>
                              </a:lnTo>
                              <a:lnTo>
                                <a:pt x="119" y="225"/>
                              </a:lnTo>
                              <a:lnTo>
                                <a:pt x="119" y="224"/>
                              </a:lnTo>
                              <a:lnTo>
                                <a:pt x="120" y="224"/>
                              </a:lnTo>
                              <a:lnTo>
                                <a:pt x="120" y="224"/>
                              </a:lnTo>
                              <a:lnTo>
                                <a:pt x="121" y="224"/>
                              </a:lnTo>
                              <a:lnTo>
                                <a:pt x="121" y="223"/>
                              </a:lnTo>
                              <a:lnTo>
                                <a:pt x="122" y="223"/>
                              </a:lnTo>
                              <a:lnTo>
                                <a:pt x="122" y="223"/>
                              </a:lnTo>
                              <a:lnTo>
                                <a:pt x="122" y="223"/>
                              </a:lnTo>
                              <a:lnTo>
                                <a:pt x="123" y="222"/>
                              </a:lnTo>
                              <a:lnTo>
                                <a:pt x="123" y="222"/>
                              </a:lnTo>
                              <a:lnTo>
                                <a:pt x="123" y="222"/>
                              </a:lnTo>
                              <a:lnTo>
                                <a:pt x="124" y="222"/>
                              </a:lnTo>
                              <a:lnTo>
                                <a:pt x="124" y="221"/>
                              </a:lnTo>
                              <a:lnTo>
                                <a:pt x="125" y="221"/>
                              </a:lnTo>
                              <a:lnTo>
                                <a:pt x="125" y="221"/>
                              </a:lnTo>
                              <a:lnTo>
                                <a:pt x="126" y="221"/>
                              </a:lnTo>
                              <a:lnTo>
                                <a:pt x="126" y="220"/>
                              </a:lnTo>
                              <a:lnTo>
                                <a:pt x="127" y="220"/>
                              </a:lnTo>
                              <a:lnTo>
                                <a:pt x="127" y="220"/>
                              </a:lnTo>
                              <a:lnTo>
                                <a:pt x="127" y="220"/>
                              </a:lnTo>
                              <a:lnTo>
                                <a:pt x="128" y="219"/>
                              </a:lnTo>
                              <a:lnTo>
                                <a:pt x="128" y="219"/>
                              </a:lnTo>
                              <a:lnTo>
                                <a:pt x="128" y="219"/>
                              </a:lnTo>
                              <a:lnTo>
                                <a:pt x="129" y="219"/>
                              </a:lnTo>
                              <a:lnTo>
                                <a:pt x="130" y="218"/>
                              </a:lnTo>
                              <a:lnTo>
                                <a:pt x="130" y="218"/>
                              </a:lnTo>
                              <a:lnTo>
                                <a:pt x="130" y="218"/>
                              </a:lnTo>
                              <a:lnTo>
                                <a:pt x="131" y="218"/>
                              </a:lnTo>
                              <a:lnTo>
                                <a:pt x="131" y="218"/>
                              </a:lnTo>
                              <a:lnTo>
                                <a:pt x="132" y="217"/>
                              </a:lnTo>
                              <a:lnTo>
                                <a:pt x="132" y="217"/>
                              </a:lnTo>
                              <a:lnTo>
                                <a:pt x="132" y="217"/>
                              </a:lnTo>
                              <a:lnTo>
                                <a:pt x="133" y="217"/>
                              </a:lnTo>
                              <a:lnTo>
                                <a:pt x="133" y="217"/>
                              </a:lnTo>
                              <a:lnTo>
                                <a:pt x="133" y="217"/>
                              </a:lnTo>
                              <a:lnTo>
                                <a:pt x="134" y="216"/>
                              </a:lnTo>
                              <a:lnTo>
                                <a:pt x="135" y="216"/>
                              </a:lnTo>
                              <a:lnTo>
                                <a:pt x="135" y="216"/>
                              </a:lnTo>
                              <a:lnTo>
                                <a:pt x="135" y="216"/>
                              </a:lnTo>
                              <a:lnTo>
                                <a:pt x="136" y="216"/>
                              </a:lnTo>
                              <a:lnTo>
                                <a:pt x="136" y="216"/>
                              </a:lnTo>
                              <a:lnTo>
                                <a:pt x="137" y="215"/>
                              </a:lnTo>
                              <a:lnTo>
                                <a:pt x="137" y="215"/>
                              </a:lnTo>
                              <a:lnTo>
                                <a:pt x="137" y="215"/>
                              </a:lnTo>
                              <a:lnTo>
                                <a:pt x="138" y="215"/>
                              </a:lnTo>
                              <a:lnTo>
                                <a:pt x="138" y="215"/>
                              </a:lnTo>
                              <a:lnTo>
                                <a:pt x="139" y="215"/>
                              </a:lnTo>
                              <a:lnTo>
                                <a:pt x="139" y="215"/>
                              </a:lnTo>
                              <a:lnTo>
                                <a:pt x="140" y="214"/>
                              </a:lnTo>
                              <a:lnTo>
                                <a:pt x="140" y="214"/>
                              </a:lnTo>
                              <a:lnTo>
                                <a:pt x="140" y="214"/>
                              </a:lnTo>
                              <a:lnTo>
                                <a:pt x="141" y="214"/>
                              </a:lnTo>
                              <a:lnTo>
                                <a:pt x="141" y="214"/>
                              </a:lnTo>
                              <a:lnTo>
                                <a:pt x="142" y="214"/>
                              </a:lnTo>
                              <a:lnTo>
                                <a:pt x="142" y="214"/>
                              </a:lnTo>
                              <a:lnTo>
                                <a:pt x="142" y="213"/>
                              </a:lnTo>
                              <a:lnTo>
                                <a:pt x="143" y="213"/>
                              </a:lnTo>
                              <a:lnTo>
                                <a:pt x="144" y="213"/>
                              </a:lnTo>
                              <a:lnTo>
                                <a:pt x="144" y="213"/>
                              </a:lnTo>
                              <a:lnTo>
                                <a:pt x="144" y="213"/>
                              </a:lnTo>
                              <a:lnTo>
                                <a:pt x="145" y="213"/>
                              </a:lnTo>
                              <a:lnTo>
                                <a:pt x="145" y="213"/>
                              </a:lnTo>
                              <a:lnTo>
                                <a:pt x="145" y="213"/>
                              </a:lnTo>
                              <a:lnTo>
                                <a:pt x="146" y="213"/>
                              </a:lnTo>
                              <a:lnTo>
                                <a:pt x="146" y="212"/>
                              </a:lnTo>
                              <a:lnTo>
                                <a:pt x="147" y="212"/>
                              </a:lnTo>
                              <a:lnTo>
                                <a:pt x="147" y="212"/>
                              </a:lnTo>
                              <a:lnTo>
                                <a:pt x="148" y="212"/>
                              </a:lnTo>
                              <a:lnTo>
                                <a:pt x="148" y="212"/>
                              </a:lnTo>
                              <a:lnTo>
                                <a:pt x="149" y="212"/>
                              </a:lnTo>
                              <a:lnTo>
                                <a:pt x="149" y="212"/>
                              </a:lnTo>
                              <a:lnTo>
                                <a:pt x="149" y="212"/>
                              </a:lnTo>
                              <a:lnTo>
                                <a:pt x="150" y="212"/>
                              </a:lnTo>
                              <a:lnTo>
                                <a:pt x="150" y="211"/>
                              </a:lnTo>
                              <a:lnTo>
                                <a:pt x="150" y="211"/>
                              </a:lnTo>
                              <a:lnTo>
                                <a:pt x="151" y="211"/>
                              </a:lnTo>
                              <a:lnTo>
                                <a:pt x="152" y="211"/>
                              </a:lnTo>
                              <a:lnTo>
                                <a:pt x="152" y="211"/>
                              </a:lnTo>
                              <a:lnTo>
                                <a:pt x="152" y="211"/>
                              </a:lnTo>
                              <a:lnTo>
                                <a:pt x="153" y="211"/>
                              </a:lnTo>
                              <a:lnTo>
                                <a:pt x="153" y="211"/>
                              </a:lnTo>
                              <a:lnTo>
                                <a:pt x="154" y="211"/>
                              </a:lnTo>
                              <a:lnTo>
                                <a:pt x="154" y="211"/>
                              </a:lnTo>
                              <a:lnTo>
                                <a:pt x="154" y="211"/>
                              </a:lnTo>
                              <a:lnTo>
                                <a:pt x="155" y="211"/>
                              </a:lnTo>
                              <a:lnTo>
                                <a:pt x="155" y="210"/>
                              </a:lnTo>
                              <a:lnTo>
                                <a:pt x="155" y="210"/>
                              </a:lnTo>
                              <a:lnTo>
                                <a:pt x="156" y="210"/>
                              </a:lnTo>
                              <a:lnTo>
                                <a:pt x="157" y="210"/>
                              </a:lnTo>
                              <a:lnTo>
                                <a:pt x="157" y="210"/>
                              </a:lnTo>
                              <a:lnTo>
                                <a:pt x="157" y="210"/>
                              </a:lnTo>
                              <a:lnTo>
                                <a:pt x="158" y="210"/>
                              </a:lnTo>
                              <a:lnTo>
                                <a:pt x="158" y="210"/>
                              </a:lnTo>
                              <a:lnTo>
                                <a:pt x="159" y="210"/>
                              </a:lnTo>
                              <a:lnTo>
                                <a:pt x="159" y="210"/>
                              </a:lnTo>
                              <a:lnTo>
                                <a:pt x="159" y="210"/>
                              </a:lnTo>
                              <a:lnTo>
                                <a:pt x="160" y="210"/>
                              </a:lnTo>
                              <a:lnTo>
                                <a:pt x="161" y="210"/>
                              </a:lnTo>
                              <a:lnTo>
                                <a:pt x="161" y="210"/>
                              </a:lnTo>
                              <a:lnTo>
                                <a:pt x="161" y="210"/>
                              </a:lnTo>
                              <a:lnTo>
                                <a:pt x="162" y="210"/>
                              </a:lnTo>
                              <a:lnTo>
                                <a:pt x="162" y="210"/>
                              </a:lnTo>
                              <a:lnTo>
                                <a:pt x="162" y="210"/>
                              </a:lnTo>
                              <a:lnTo>
                                <a:pt x="163" y="210"/>
                              </a:lnTo>
                              <a:lnTo>
                                <a:pt x="163" y="209"/>
                              </a:lnTo>
                              <a:lnTo>
                                <a:pt x="164" y="209"/>
                              </a:lnTo>
                              <a:lnTo>
                                <a:pt x="164" y="209"/>
                              </a:lnTo>
                              <a:lnTo>
                                <a:pt x="165" y="209"/>
                              </a:lnTo>
                              <a:lnTo>
                                <a:pt x="165" y="209"/>
                              </a:lnTo>
                              <a:lnTo>
                                <a:pt x="166" y="209"/>
                              </a:lnTo>
                              <a:lnTo>
                                <a:pt x="166" y="209"/>
                              </a:lnTo>
                              <a:lnTo>
                                <a:pt x="166" y="209"/>
                              </a:lnTo>
                              <a:lnTo>
                                <a:pt x="167" y="209"/>
                              </a:lnTo>
                              <a:lnTo>
                                <a:pt x="167" y="209"/>
                              </a:lnTo>
                              <a:lnTo>
                                <a:pt x="167" y="209"/>
                              </a:lnTo>
                              <a:lnTo>
                                <a:pt x="168" y="209"/>
                              </a:lnTo>
                              <a:lnTo>
                                <a:pt x="168" y="209"/>
                              </a:lnTo>
                              <a:lnTo>
                                <a:pt x="169" y="209"/>
                              </a:lnTo>
                              <a:lnTo>
                                <a:pt x="169" y="209"/>
                              </a:lnTo>
                              <a:lnTo>
                                <a:pt x="170" y="209"/>
                              </a:lnTo>
                              <a:lnTo>
                                <a:pt x="170" y="209"/>
                              </a:lnTo>
                              <a:lnTo>
                                <a:pt x="171" y="209"/>
                              </a:lnTo>
                              <a:lnTo>
                                <a:pt x="171" y="209"/>
                              </a:lnTo>
                              <a:lnTo>
                                <a:pt x="171" y="209"/>
                              </a:lnTo>
                              <a:lnTo>
                                <a:pt x="172" y="209"/>
                              </a:lnTo>
                              <a:lnTo>
                                <a:pt x="172" y="209"/>
                              </a:lnTo>
                              <a:lnTo>
                                <a:pt x="172" y="209"/>
                              </a:lnTo>
                              <a:lnTo>
                                <a:pt x="173" y="209"/>
                              </a:lnTo>
                              <a:lnTo>
                                <a:pt x="174" y="209"/>
                              </a:lnTo>
                              <a:lnTo>
                                <a:pt x="174" y="208"/>
                              </a:lnTo>
                              <a:lnTo>
                                <a:pt x="174" y="208"/>
                              </a:lnTo>
                              <a:lnTo>
                                <a:pt x="175" y="208"/>
                              </a:lnTo>
                              <a:lnTo>
                                <a:pt x="175" y="208"/>
                              </a:lnTo>
                              <a:lnTo>
                                <a:pt x="176" y="208"/>
                              </a:lnTo>
                              <a:lnTo>
                                <a:pt x="176" y="208"/>
                              </a:lnTo>
                              <a:lnTo>
                                <a:pt x="176" y="208"/>
                              </a:lnTo>
                              <a:lnTo>
                                <a:pt x="177" y="208"/>
                              </a:lnTo>
                              <a:lnTo>
                                <a:pt x="177" y="208"/>
                              </a:lnTo>
                              <a:lnTo>
                                <a:pt x="177" y="208"/>
                              </a:lnTo>
                              <a:lnTo>
                                <a:pt x="178" y="208"/>
                              </a:lnTo>
                              <a:lnTo>
                                <a:pt x="179" y="208"/>
                              </a:lnTo>
                              <a:lnTo>
                                <a:pt x="179" y="208"/>
                              </a:lnTo>
                              <a:lnTo>
                                <a:pt x="179" y="208"/>
                              </a:lnTo>
                              <a:lnTo>
                                <a:pt x="180" y="208"/>
                              </a:lnTo>
                              <a:lnTo>
                                <a:pt x="180" y="208"/>
                              </a:lnTo>
                              <a:lnTo>
                                <a:pt x="181" y="208"/>
                              </a:lnTo>
                              <a:lnTo>
                                <a:pt x="181" y="208"/>
                              </a:lnTo>
                              <a:lnTo>
                                <a:pt x="181" y="208"/>
                              </a:lnTo>
                              <a:lnTo>
                                <a:pt x="182" y="208"/>
                              </a:lnTo>
                              <a:lnTo>
                                <a:pt x="183" y="208"/>
                              </a:lnTo>
                              <a:lnTo>
                                <a:pt x="183" y="208"/>
                              </a:lnTo>
                              <a:lnTo>
                                <a:pt x="183" y="208"/>
                              </a:lnTo>
                              <a:lnTo>
                                <a:pt x="184" y="208"/>
                              </a:lnTo>
                              <a:lnTo>
                                <a:pt x="184" y="208"/>
                              </a:lnTo>
                              <a:lnTo>
                                <a:pt x="184" y="208"/>
                              </a:lnTo>
                              <a:lnTo>
                                <a:pt x="185" y="208"/>
                              </a:lnTo>
                              <a:lnTo>
                                <a:pt x="185" y="208"/>
                              </a:lnTo>
                              <a:lnTo>
                                <a:pt x="186" y="208"/>
                              </a:lnTo>
                              <a:lnTo>
                                <a:pt x="186" y="208"/>
                              </a:lnTo>
                              <a:lnTo>
                                <a:pt x="187" y="208"/>
                              </a:lnTo>
                              <a:lnTo>
                                <a:pt x="187" y="208"/>
                              </a:lnTo>
                              <a:lnTo>
                                <a:pt x="188" y="208"/>
                              </a:lnTo>
                              <a:lnTo>
                                <a:pt x="188" y="208"/>
                              </a:lnTo>
                              <a:lnTo>
                                <a:pt x="188" y="208"/>
                              </a:lnTo>
                              <a:lnTo>
                                <a:pt x="189" y="208"/>
                              </a:lnTo>
                              <a:lnTo>
                                <a:pt x="189" y="208"/>
                              </a:lnTo>
                              <a:lnTo>
                                <a:pt x="189" y="208"/>
                              </a:lnTo>
                              <a:lnTo>
                                <a:pt x="190" y="208"/>
                              </a:lnTo>
                              <a:lnTo>
                                <a:pt x="191" y="208"/>
                              </a:lnTo>
                              <a:lnTo>
                                <a:pt x="191" y="208"/>
                              </a:lnTo>
                              <a:lnTo>
                                <a:pt x="191" y="208"/>
                              </a:lnTo>
                              <a:lnTo>
                                <a:pt x="192" y="208"/>
                              </a:lnTo>
                              <a:lnTo>
                                <a:pt x="192" y="208"/>
                              </a:lnTo>
                              <a:lnTo>
                                <a:pt x="193" y="208"/>
                              </a:lnTo>
                              <a:lnTo>
                                <a:pt x="193" y="208"/>
                              </a:lnTo>
                              <a:lnTo>
                                <a:pt x="193" y="208"/>
                              </a:lnTo>
                              <a:lnTo>
                                <a:pt x="194" y="208"/>
                              </a:lnTo>
                              <a:lnTo>
                                <a:pt x="194" y="208"/>
                              </a:lnTo>
                              <a:lnTo>
                                <a:pt x="194" y="208"/>
                              </a:lnTo>
                              <a:lnTo>
                                <a:pt x="195" y="208"/>
                              </a:lnTo>
                              <a:lnTo>
                                <a:pt x="196" y="208"/>
                              </a:lnTo>
                              <a:lnTo>
                                <a:pt x="196" y="208"/>
                              </a:lnTo>
                              <a:lnTo>
                                <a:pt x="196" y="208"/>
                              </a:lnTo>
                              <a:lnTo>
                                <a:pt x="197" y="208"/>
                              </a:lnTo>
                              <a:lnTo>
                                <a:pt x="197" y="208"/>
                              </a:lnTo>
                              <a:lnTo>
                                <a:pt x="198" y="208"/>
                              </a:lnTo>
                              <a:lnTo>
                                <a:pt x="198" y="208"/>
                              </a:lnTo>
                              <a:lnTo>
                                <a:pt x="198" y="208"/>
                              </a:lnTo>
                              <a:lnTo>
                                <a:pt x="199" y="208"/>
                              </a:lnTo>
                              <a:lnTo>
                                <a:pt x="199" y="208"/>
                              </a:lnTo>
                              <a:lnTo>
                                <a:pt x="199" y="208"/>
                              </a:lnTo>
                              <a:lnTo>
                                <a:pt x="200" y="208"/>
                              </a:lnTo>
                              <a:lnTo>
                                <a:pt x="201" y="208"/>
                              </a:lnTo>
                              <a:lnTo>
                                <a:pt x="201" y="208"/>
                              </a:lnTo>
                              <a:lnTo>
                                <a:pt x="201" y="208"/>
                              </a:lnTo>
                              <a:lnTo>
                                <a:pt x="202" y="208"/>
                              </a:lnTo>
                              <a:lnTo>
                                <a:pt x="202" y="208"/>
                              </a:lnTo>
                              <a:lnTo>
                                <a:pt x="203" y="208"/>
                              </a:lnTo>
                              <a:lnTo>
                                <a:pt x="203" y="208"/>
                              </a:lnTo>
                              <a:lnTo>
                                <a:pt x="203" y="208"/>
                              </a:lnTo>
                              <a:lnTo>
                                <a:pt x="204" y="208"/>
                              </a:lnTo>
                              <a:lnTo>
                                <a:pt x="205" y="208"/>
                              </a:lnTo>
                              <a:lnTo>
                                <a:pt x="205" y="208"/>
                              </a:lnTo>
                              <a:lnTo>
                                <a:pt x="205" y="208"/>
                              </a:lnTo>
                              <a:lnTo>
                                <a:pt x="206" y="208"/>
                              </a:lnTo>
                              <a:lnTo>
                                <a:pt x="206" y="208"/>
                              </a:lnTo>
                              <a:lnTo>
                                <a:pt x="206" y="208"/>
                              </a:lnTo>
                              <a:lnTo>
                                <a:pt x="207" y="208"/>
                              </a:lnTo>
                              <a:lnTo>
                                <a:pt x="207" y="208"/>
                              </a:lnTo>
                              <a:lnTo>
                                <a:pt x="208" y="208"/>
                              </a:lnTo>
                              <a:lnTo>
                                <a:pt x="208" y="208"/>
                              </a:lnTo>
                              <a:lnTo>
                                <a:pt x="209" y="208"/>
                              </a:lnTo>
                              <a:lnTo>
                                <a:pt x="209" y="208"/>
                              </a:lnTo>
                              <a:lnTo>
                                <a:pt x="210" y="208"/>
                              </a:lnTo>
                              <a:lnTo>
                                <a:pt x="210" y="208"/>
                              </a:lnTo>
                              <a:lnTo>
                                <a:pt x="210" y="208"/>
                              </a:lnTo>
                              <a:lnTo>
                                <a:pt x="211" y="208"/>
                              </a:lnTo>
                              <a:lnTo>
                                <a:pt x="211" y="208"/>
                              </a:lnTo>
                              <a:lnTo>
                                <a:pt x="211" y="208"/>
                              </a:lnTo>
                              <a:lnTo>
                                <a:pt x="212" y="208"/>
                              </a:lnTo>
                              <a:lnTo>
                                <a:pt x="213" y="208"/>
                              </a:lnTo>
                              <a:lnTo>
                                <a:pt x="213" y="208"/>
                              </a:lnTo>
                              <a:lnTo>
                                <a:pt x="213" y="208"/>
                              </a:lnTo>
                              <a:lnTo>
                                <a:pt x="214" y="208"/>
                              </a:lnTo>
                              <a:lnTo>
                                <a:pt x="214" y="208"/>
                              </a:lnTo>
                              <a:lnTo>
                                <a:pt x="215" y="208"/>
                              </a:lnTo>
                              <a:lnTo>
                                <a:pt x="215" y="208"/>
                              </a:lnTo>
                              <a:lnTo>
                                <a:pt x="215" y="208"/>
                              </a:lnTo>
                              <a:lnTo>
                                <a:pt x="216" y="208"/>
                              </a:lnTo>
                              <a:lnTo>
                                <a:pt x="216" y="208"/>
                              </a:lnTo>
                              <a:lnTo>
                                <a:pt x="216" y="208"/>
                              </a:lnTo>
                              <a:lnTo>
                                <a:pt x="217" y="208"/>
                              </a:lnTo>
                              <a:lnTo>
                                <a:pt x="218" y="208"/>
                              </a:lnTo>
                              <a:lnTo>
                                <a:pt x="218" y="208"/>
                              </a:lnTo>
                              <a:lnTo>
                                <a:pt x="218" y="208"/>
                              </a:lnTo>
                              <a:lnTo>
                                <a:pt x="219" y="208"/>
                              </a:lnTo>
                              <a:lnTo>
                                <a:pt x="219" y="208"/>
                              </a:lnTo>
                              <a:lnTo>
                                <a:pt x="220" y="208"/>
                              </a:lnTo>
                              <a:lnTo>
                                <a:pt x="220" y="208"/>
                              </a:lnTo>
                              <a:lnTo>
                                <a:pt x="220" y="208"/>
                              </a:lnTo>
                              <a:lnTo>
                                <a:pt x="221" y="208"/>
                              </a:lnTo>
                              <a:lnTo>
                                <a:pt x="222" y="208"/>
                              </a:lnTo>
                              <a:lnTo>
                                <a:pt x="222" y="208"/>
                              </a:lnTo>
                              <a:lnTo>
                                <a:pt x="222" y="208"/>
                              </a:lnTo>
                              <a:lnTo>
                                <a:pt x="223" y="208"/>
                              </a:lnTo>
                              <a:lnTo>
                                <a:pt x="223" y="207"/>
                              </a:lnTo>
                              <a:lnTo>
                                <a:pt x="223" y="207"/>
                              </a:lnTo>
                              <a:lnTo>
                                <a:pt x="224" y="208"/>
                              </a:lnTo>
                              <a:lnTo>
                                <a:pt x="224" y="207"/>
                              </a:lnTo>
                              <a:lnTo>
                                <a:pt x="225" y="207"/>
                              </a:lnTo>
                              <a:lnTo>
                                <a:pt x="225" y="207"/>
                              </a:lnTo>
                              <a:lnTo>
                                <a:pt x="226" y="207"/>
                              </a:lnTo>
                              <a:lnTo>
                                <a:pt x="226" y="207"/>
                              </a:lnTo>
                              <a:lnTo>
                                <a:pt x="227" y="207"/>
                              </a:lnTo>
                              <a:lnTo>
                                <a:pt x="227" y="207"/>
                              </a:lnTo>
                              <a:lnTo>
                                <a:pt x="227" y="207"/>
                              </a:lnTo>
                              <a:lnTo>
                                <a:pt x="228" y="207"/>
                              </a:lnTo>
                              <a:lnTo>
                                <a:pt x="228" y="207"/>
                              </a:lnTo>
                              <a:lnTo>
                                <a:pt x="228" y="207"/>
                              </a:lnTo>
                              <a:lnTo>
                                <a:pt x="229" y="207"/>
                              </a:lnTo>
                              <a:lnTo>
                                <a:pt x="229" y="207"/>
                              </a:lnTo>
                              <a:lnTo>
                                <a:pt x="230" y="207"/>
                              </a:lnTo>
                              <a:lnTo>
                                <a:pt x="230" y="207"/>
                              </a:lnTo>
                              <a:lnTo>
                                <a:pt x="231" y="207"/>
                              </a:lnTo>
                              <a:lnTo>
                                <a:pt x="231" y="207"/>
                              </a:lnTo>
                              <a:lnTo>
                                <a:pt x="232" y="207"/>
                              </a:lnTo>
                              <a:lnTo>
                                <a:pt x="232" y="207"/>
                              </a:lnTo>
                              <a:lnTo>
                                <a:pt x="232" y="207"/>
                              </a:lnTo>
                              <a:lnTo>
                                <a:pt x="233" y="207"/>
                              </a:lnTo>
                              <a:lnTo>
                                <a:pt x="233" y="207"/>
                              </a:lnTo>
                              <a:lnTo>
                                <a:pt x="233" y="207"/>
                              </a:lnTo>
                              <a:lnTo>
                                <a:pt x="234" y="207"/>
                              </a:lnTo>
                              <a:lnTo>
                                <a:pt x="235" y="207"/>
                              </a:lnTo>
                              <a:lnTo>
                                <a:pt x="235" y="207"/>
                              </a:lnTo>
                              <a:lnTo>
                                <a:pt x="235" y="207"/>
                              </a:lnTo>
                              <a:lnTo>
                                <a:pt x="236" y="207"/>
                              </a:lnTo>
                              <a:lnTo>
                                <a:pt x="236" y="207"/>
                              </a:lnTo>
                              <a:lnTo>
                                <a:pt x="237" y="207"/>
                              </a:lnTo>
                              <a:lnTo>
                                <a:pt x="237" y="207"/>
                              </a:lnTo>
                              <a:lnTo>
                                <a:pt x="237" y="207"/>
                              </a:lnTo>
                              <a:lnTo>
                                <a:pt x="238" y="207"/>
                              </a:lnTo>
                              <a:lnTo>
                                <a:pt x="238" y="207"/>
                              </a:lnTo>
                              <a:lnTo>
                                <a:pt x="238" y="207"/>
                              </a:lnTo>
                              <a:lnTo>
                                <a:pt x="239" y="207"/>
                              </a:lnTo>
                              <a:lnTo>
                                <a:pt x="240" y="207"/>
                              </a:lnTo>
                              <a:lnTo>
                                <a:pt x="240" y="207"/>
                              </a:lnTo>
                              <a:lnTo>
                                <a:pt x="240" y="207"/>
                              </a:lnTo>
                              <a:lnTo>
                                <a:pt x="241" y="207"/>
                              </a:lnTo>
                              <a:lnTo>
                                <a:pt x="241" y="207"/>
                              </a:lnTo>
                              <a:lnTo>
                                <a:pt x="242" y="207"/>
                              </a:lnTo>
                              <a:lnTo>
                                <a:pt x="242" y="207"/>
                              </a:lnTo>
                              <a:lnTo>
                                <a:pt x="242" y="207"/>
                              </a:lnTo>
                              <a:lnTo>
                                <a:pt x="243" y="207"/>
                              </a:lnTo>
                              <a:lnTo>
                                <a:pt x="244" y="207"/>
                              </a:lnTo>
                              <a:lnTo>
                                <a:pt x="244" y="207"/>
                              </a:lnTo>
                              <a:lnTo>
                                <a:pt x="244" y="207"/>
                              </a:lnTo>
                              <a:lnTo>
                                <a:pt x="245" y="207"/>
                              </a:lnTo>
                              <a:lnTo>
                                <a:pt x="245" y="207"/>
                              </a:lnTo>
                              <a:lnTo>
                                <a:pt x="245" y="207"/>
                              </a:lnTo>
                              <a:lnTo>
                                <a:pt x="246" y="207"/>
                              </a:lnTo>
                              <a:lnTo>
                                <a:pt x="246" y="207"/>
                              </a:lnTo>
                              <a:lnTo>
                                <a:pt x="247" y="207"/>
                              </a:lnTo>
                              <a:lnTo>
                                <a:pt x="247" y="207"/>
                              </a:lnTo>
                              <a:lnTo>
                                <a:pt x="248" y="207"/>
                              </a:lnTo>
                              <a:lnTo>
                                <a:pt x="248" y="207"/>
                              </a:lnTo>
                              <a:lnTo>
                                <a:pt x="249" y="207"/>
                              </a:lnTo>
                              <a:lnTo>
                                <a:pt x="249" y="207"/>
                              </a:lnTo>
                              <a:lnTo>
                                <a:pt x="249" y="207"/>
                              </a:lnTo>
                              <a:lnTo>
                                <a:pt x="250" y="207"/>
                              </a:lnTo>
                              <a:lnTo>
                                <a:pt x="250" y="207"/>
                              </a:lnTo>
                              <a:lnTo>
                                <a:pt x="250" y="207"/>
                              </a:lnTo>
                              <a:lnTo>
                                <a:pt x="251" y="207"/>
                              </a:lnTo>
                              <a:lnTo>
                                <a:pt x="252" y="207"/>
                              </a:lnTo>
                              <a:lnTo>
                                <a:pt x="252" y="207"/>
                              </a:lnTo>
                              <a:lnTo>
                                <a:pt x="252" y="207"/>
                              </a:lnTo>
                              <a:lnTo>
                                <a:pt x="253" y="207"/>
                              </a:lnTo>
                              <a:lnTo>
                                <a:pt x="253" y="207"/>
                              </a:lnTo>
                              <a:lnTo>
                                <a:pt x="254" y="207"/>
                              </a:lnTo>
                              <a:lnTo>
                                <a:pt x="254" y="207"/>
                              </a:lnTo>
                              <a:lnTo>
                                <a:pt x="254" y="207"/>
                              </a:lnTo>
                              <a:lnTo>
                                <a:pt x="255" y="207"/>
                              </a:lnTo>
                              <a:lnTo>
                                <a:pt x="255" y="207"/>
                              </a:lnTo>
                              <a:lnTo>
                                <a:pt x="255" y="207"/>
                              </a:lnTo>
                              <a:lnTo>
                                <a:pt x="256" y="207"/>
                              </a:lnTo>
                              <a:lnTo>
                                <a:pt x="257" y="207"/>
                              </a:lnTo>
                              <a:lnTo>
                                <a:pt x="257" y="207"/>
                              </a:lnTo>
                              <a:lnTo>
                                <a:pt x="257" y="207"/>
                              </a:lnTo>
                              <a:lnTo>
                                <a:pt x="258" y="207"/>
                              </a:lnTo>
                              <a:lnTo>
                                <a:pt x="258" y="207"/>
                              </a:lnTo>
                              <a:lnTo>
                                <a:pt x="259" y="207"/>
                              </a:lnTo>
                              <a:lnTo>
                                <a:pt x="259" y="207"/>
                              </a:lnTo>
                              <a:lnTo>
                                <a:pt x="259" y="207"/>
                              </a:lnTo>
                              <a:lnTo>
                                <a:pt x="260" y="207"/>
                              </a:lnTo>
                              <a:lnTo>
                                <a:pt x="261" y="207"/>
                              </a:lnTo>
                              <a:lnTo>
                                <a:pt x="261" y="207"/>
                              </a:lnTo>
                              <a:lnTo>
                                <a:pt x="261" y="207"/>
                              </a:lnTo>
                              <a:lnTo>
                                <a:pt x="262" y="207"/>
                              </a:lnTo>
                              <a:lnTo>
                                <a:pt x="262" y="207"/>
                              </a:lnTo>
                              <a:lnTo>
                                <a:pt x="262" y="207"/>
                              </a:lnTo>
                              <a:lnTo>
                                <a:pt x="263" y="207"/>
                              </a:lnTo>
                              <a:lnTo>
                                <a:pt x="263" y="207"/>
                              </a:lnTo>
                              <a:lnTo>
                                <a:pt x="264" y="207"/>
                              </a:lnTo>
                              <a:lnTo>
                                <a:pt x="264" y="207"/>
                              </a:lnTo>
                              <a:lnTo>
                                <a:pt x="264" y="207"/>
                              </a:lnTo>
                              <a:lnTo>
                                <a:pt x="265" y="207"/>
                              </a:lnTo>
                              <a:lnTo>
                                <a:pt x="266" y="207"/>
                              </a:lnTo>
                              <a:lnTo>
                                <a:pt x="266" y="207"/>
                              </a:lnTo>
                              <a:lnTo>
                                <a:pt x="266" y="207"/>
                              </a:lnTo>
                              <a:lnTo>
                                <a:pt x="267" y="207"/>
                              </a:lnTo>
                              <a:lnTo>
                                <a:pt x="267" y="207"/>
                              </a:lnTo>
                              <a:lnTo>
                                <a:pt x="267" y="207"/>
                              </a:lnTo>
                              <a:lnTo>
                                <a:pt x="268" y="207"/>
                              </a:lnTo>
                              <a:lnTo>
                                <a:pt x="268" y="207"/>
                              </a:lnTo>
                              <a:lnTo>
                                <a:pt x="269" y="207"/>
                              </a:lnTo>
                              <a:lnTo>
                                <a:pt x="269" y="207"/>
                              </a:lnTo>
                              <a:lnTo>
                                <a:pt x="270" y="207"/>
                              </a:lnTo>
                              <a:lnTo>
                                <a:pt x="270" y="207"/>
                              </a:lnTo>
                              <a:lnTo>
                                <a:pt x="271" y="207"/>
                              </a:lnTo>
                              <a:lnTo>
                                <a:pt x="271" y="207"/>
                              </a:lnTo>
                              <a:lnTo>
                                <a:pt x="271" y="207"/>
                              </a:lnTo>
                              <a:lnTo>
                                <a:pt x="272" y="207"/>
                              </a:lnTo>
                              <a:lnTo>
                                <a:pt x="272" y="207"/>
                              </a:lnTo>
                              <a:lnTo>
                                <a:pt x="272" y="207"/>
                              </a:lnTo>
                              <a:lnTo>
                                <a:pt x="273" y="207"/>
                              </a:lnTo>
                              <a:lnTo>
                                <a:pt x="274" y="207"/>
                              </a:lnTo>
                              <a:lnTo>
                                <a:pt x="274" y="207"/>
                              </a:lnTo>
                              <a:lnTo>
                                <a:pt x="274" y="207"/>
                              </a:lnTo>
                              <a:lnTo>
                                <a:pt x="275" y="207"/>
                              </a:lnTo>
                              <a:lnTo>
                                <a:pt x="275" y="207"/>
                              </a:lnTo>
                              <a:lnTo>
                                <a:pt x="276" y="207"/>
                              </a:lnTo>
                              <a:lnTo>
                                <a:pt x="276" y="207"/>
                              </a:lnTo>
                              <a:lnTo>
                                <a:pt x="276" y="207"/>
                              </a:lnTo>
                              <a:lnTo>
                                <a:pt x="277" y="207"/>
                              </a:lnTo>
                              <a:lnTo>
                                <a:pt x="277" y="207"/>
                              </a:lnTo>
                              <a:lnTo>
                                <a:pt x="277" y="207"/>
                              </a:lnTo>
                              <a:lnTo>
                                <a:pt x="278" y="207"/>
                              </a:lnTo>
                              <a:lnTo>
                                <a:pt x="279" y="207"/>
                              </a:lnTo>
                              <a:lnTo>
                                <a:pt x="279" y="207"/>
                              </a:lnTo>
                              <a:lnTo>
                                <a:pt x="279" y="207"/>
                              </a:lnTo>
                              <a:lnTo>
                                <a:pt x="280" y="207"/>
                              </a:lnTo>
                              <a:lnTo>
                                <a:pt x="280" y="207"/>
                              </a:lnTo>
                              <a:lnTo>
                                <a:pt x="281" y="207"/>
                              </a:lnTo>
                              <a:lnTo>
                                <a:pt x="281" y="207"/>
                              </a:lnTo>
                              <a:lnTo>
                                <a:pt x="281" y="207"/>
                              </a:lnTo>
                              <a:lnTo>
                                <a:pt x="282" y="207"/>
                              </a:lnTo>
                              <a:lnTo>
                                <a:pt x="283" y="207"/>
                              </a:lnTo>
                              <a:lnTo>
                                <a:pt x="283" y="207"/>
                              </a:lnTo>
                              <a:lnTo>
                                <a:pt x="283" y="207"/>
                              </a:lnTo>
                              <a:lnTo>
                                <a:pt x="284" y="207"/>
                              </a:lnTo>
                              <a:lnTo>
                                <a:pt x="284" y="207"/>
                              </a:lnTo>
                              <a:lnTo>
                                <a:pt x="284" y="207"/>
                              </a:lnTo>
                              <a:lnTo>
                                <a:pt x="285" y="207"/>
                              </a:lnTo>
                              <a:lnTo>
                                <a:pt x="285" y="207"/>
                              </a:lnTo>
                              <a:lnTo>
                                <a:pt x="286" y="207"/>
                              </a:lnTo>
                              <a:lnTo>
                                <a:pt x="286" y="207"/>
                              </a:lnTo>
                              <a:lnTo>
                                <a:pt x="287" y="207"/>
                              </a:lnTo>
                              <a:lnTo>
                                <a:pt x="287" y="207"/>
                              </a:lnTo>
                              <a:lnTo>
                                <a:pt x="288" y="207"/>
                              </a:lnTo>
                              <a:lnTo>
                                <a:pt x="288" y="207"/>
                              </a:lnTo>
                              <a:lnTo>
                                <a:pt x="288" y="207"/>
                              </a:lnTo>
                              <a:lnTo>
                                <a:pt x="289" y="207"/>
                              </a:lnTo>
                              <a:lnTo>
                                <a:pt x="289" y="207"/>
                              </a:lnTo>
                              <a:lnTo>
                                <a:pt x="289" y="207"/>
                              </a:lnTo>
                              <a:lnTo>
                                <a:pt x="290" y="207"/>
                              </a:lnTo>
                              <a:lnTo>
                                <a:pt x="291" y="207"/>
                              </a:lnTo>
                              <a:lnTo>
                                <a:pt x="291" y="207"/>
                              </a:lnTo>
                              <a:lnTo>
                                <a:pt x="291" y="207"/>
                              </a:lnTo>
                              <a:lnTo>
                                <a:pt x="292" y="207"/>
                              </a:lnTo>
                              <a:lnTo>
                                <a:pt x="292" y="207"/>
                              </a:lnTo>
                              <a:lnTo>
                                <a:pt x="293" y="207"/>
                              </a:lnTo>
                              <a:lnTo>
                                <a:pt x="293" y="207"/>
                              </a:lnTo>
                              <a:lnTo>
                                <a:pt x="293" y="207"/>
                              </a:lnTo>
                              <a:lnTo>
                                <a:pt x="294" y="207"/>
                              </a:lnTo>
                              <a:lnTo>
                                <a:pt x="294" y="207"/>
                              </a:lnTo>
                              <a:lnTo>
                                <a:pt x="294" y="207"/>
                              </a:lnTo>
                              <a:lnTo>
                                <a:pt x="295" y="207"/>
                              </a:lnTo>
                              <a:lnTo>
                                <a:pt x="296" y="207"/>
                              </a:lnTo>
                              <a:lnTo>
                                <a:pt x="296" y="207"/>
                              </a:lnTo>
                              <a:lnTo>
                                <a:pt x="296" y="207"/>
                              </a:lnTo>
                              <a:lnTo>
                                <a:pt x="297" y="207"/>
                              </a:lnTo>
                              <a:lnTo>
                                <a:pt x="297" y="207"/>
                              </a:lnTo>
                              <a:lnTo>
                                <a:pt x="298" y="207"/>
                              </a:lnTo>
                              <a:lnTo>
                                <a:pt x="298" y="207"/>
                              </a:lnTo>
                              <a:lnTo>
                                <a:pt x="298" y="207"/>
                              </a:lnTo>
                              <a:lnTo>
                                <a:pt x="299" y="207"/>
                              </a:lnTo>
                              <a:lnTo>
                                <a:pt x="299" y="207"/>
                              </a:lnTo>
                              <a:lnTo>
                                <a:pt x="299" y="207"/>
                              </a:lnTo>
                              <a:lnTo>
                                <a:pt x="300" y="207"/>
                              </a:lnTo>
                              <a:lnTo>
                                <a:pt x="301" y="207"/>
                              </a:lnTo>
                              <a:lnTo>
                                <a:pt x="301" y="207"/>
                              </a:lnTo>
                              <a:lnTo>
                                <a:pt x="301" y="207"/>
                              </a:lnTo>
                              <a:lnTo>
                                <a:pt x="302" y="207"/>
                              </a:lnTo>
                              <a:lnTo>
                                <a:pt x="302" y="207"/>
                              </a:lnTo>
                              <a:lnTo>
                                <a:pt x="303" y="207"/>
                              </a:lnTo>
                              <a:lnTo>
                                <a:pt x="303" y="207"/>
                              </a:lnTo>
                              <a:lnTo>
                                <a:pt x="303" y="207"/>
                              </a:lnTo>
                              <a:lnTo>
                                <a:pt x="304" y="207"/>
                              </a:lnTo>
                              <a:lnTo>
                                <a:pt x="305" y="207"/>
                              </a:lnTo>
                              <a:lnTo>
                                <a:pt x="305" y="207"/>
                              </a:lnTo>
                              <a:lnTo>
                                <a:pt x="305" y="207"/>
                              </a:lnTo>
                              <a:lnTo>
                                <a:pt x="306" y="207"/>
                              </a:lnTo>
                              <a:lnTo>
                                <a:pt x="306" y="207"/>
                              </a:lnTo>
                              <a:lnTo>
                                <a:pt x="306" y="207"/>
                              </a:lnTo>
                              <a:lnTo>
                                <a:pt x="307" y="207"/>
                              </a:lnTo>
                              <a:lnTo>
                                <a:pt x="307" y="207"/>
                              </a:lnTo>
                              <a:lnTo>
                                <a:pt x="308" y="207"/>
                              </a:lnTo>
                              <a:lnTo>
                                <a:pt x="308" y="207"/>
                              </a:lnTo>
                              <a:lnTo>
                                <a:pt x="309" y="207"/>
                              </a:lnTo>
                              <a:lnTo>
                                <a:pt x="309" y="207"/>
                              </a:lnTo>
                              <a:lnTo>
                                <a:pt x="310" y="207"/>
                              </a:lnTo>
                              <a:lnTo>
                                <a:pt x="310" y="207"/>
                              </a:lnTo>
                              <a:lnTo>
                                <a:pt x="310" y="207"/>
                              </a:lnTo>
                              <a:lnTo>
                                <a:pt x="311" y="207"/>
                              </a:lnTo>
                              <a:lnTo>
                                <a:pt x="311" y="207"/>
                              </a:lnTo>
                              <a:lnTo>
                                <a:pt x="311" y="207"/>
                              </a:lnTo>
                              <a:lnTo>
                                <a:pt x="312" y="207"/>
                              </a:lnTo>
                              <a:lnTo>
                                <a:pt x="313" y="207"/>
                              </a:lnTo>
                              <a:lnTo>
                                <a:pt x="313" y="207"/>
                              </a:lnTo>
                              <a:lnTo>
                                <a:pt x="313" y="207"/>
                              </a:lnTo>
                              <a:lnTo>
                                <a:pt x="314" y="207"/>
                              </a:lnTo>
                              <a:lnTo>
                                <a:pt x="314" y="207"/>
                              </a:lnTo>
                              <a:lnTo>
                                <a:pt x="315" y="207"/>
                              </a:lnTo>
                              <a:lnTo>
                                <a:pt x="315" y="207"/>
                              </a:lnTo>
                              <a:lnTo>
                                <a:pt x="315" y="207"/>
                              </a:lnTo>
                              <a:lnTo>
                                <a:pt x="316" y="207"/>
                              </a:lnTo>
                              <a:lnTo>
                                <a:pt x="316" y="207"/>
                              </a:lnTo>
                              <a:lnTo>
                                <a:pt x="316" y="207"/>
                              </a:lnTo>
                              <a:lnTo>
                                <a:pt x="317" y="207"/>
                              </a:lnTo>
                              <a:lnTo>
                                <a:pt x="318" y="207"/>
                              </a:lnTo>
                              <a:lnTo>
                                <a:pt x="318" y="207"/>
                              </a:lnTo>
                              <a:lnTo>
                                <a:pt x="318" y="207"/>
                              </a:lnTo>
                              <a:lnTo>
                                <a:pt x="319" y="207"/>
                              </a:lnTo>
                              <a:lnTo>
                                <a:pt x="319" y="207"/>
                              </a:lnTo>
                              <a:lnTo>
                                <a:pt x="320" y="207"/>
                              </a:lnTo>
                              <a:lnTo>
                                <a:pt x="320" y="207"/>
                              </a:lnTo>
                              <a:lnTo>
                                <a:pt x="320" y="207"/>
                              </a:lnTo>
                              <a:lnTo>
                                <a:pt x="321" y="207"/>
                              </a:lnTo>
                              <a:lnTo>
                                <a:pt x="322" y="207"/>
                              </a:lnTo>
                              <a:lnTo>
                                <a:pt x="322" y="207"/>
                              </a:lnTo>
                              <a:lnTo>
                                <a:pt x="322" y="207"/>
                              </a:lnTo>
                              <a:lnTo>
                                <a:pt x="323" y="207"/>
                              </a:lnTo>
                              <a:lnTo>
                                <a:pt x="323" y="207"/>
                              </a:lnTo>
                              <a:lnTo>
                                <a:pt x="323" y="207"/>
                              </a:lnTo>
                              <a:lnTo>
                                <a:pt x="324" y="207"/>
                              </a:lnTo>
                              <a:lnTo>
                                <a:pt x="324" y="207"/>
                              </a:lnTo>
                              <a:lnTo>
                                <a:pt x="325" y="207"/>
                              </a:lnTo>
                              <a:lnTo>
                                <a:pt x="325" y="207"/>
                              </a:lnTo>
                              <a:lnTo>
                                <a:pt x="326" y="207"/>
                              </a:lnTo>
                              <a:lnTo>
                                <a:pt x="326" y="207"/>
                              </a:lnTo>
                              <a:lnTo>
                                <a:pt x="327" y="207"/>
                              </a:lnTo>
                              <a:lnTo>
                                <a:pt x="327" y="207"/>
                              </a:lnTo>
                              <a:lnTo>
                                <a:pt x="327" y="207"/>
                              </a:lnTo>
                              <a:lnTo>
                                <a:pt x="328" y="207"/>
                              </a:lnTo>
                              <a:lnTo>
                                <a:pt x="328" y="207"/>
                              </a:lnTo>
                              <a:lnTo>
                                <a:pt x="328" y="207"/>
                              </a:lnTo>
                              <a:lnTo>
                                <a:pt x="329" y="207"/>
                              </a:lnTo>
                              <a:lnTo>
                                <a:pt x="329" y="207"/>
                              </a:lnTo>
                              <a:lnTo>
                                <a:pt x="330" y="207"/>
                              </a:lnTo>
                              <a:lnTo>
                                <a:pt x="330" y="207"/>
                              </a:lnTo>
                              <a:lnTo>
                                <a:pt x="331" y="207"/>
                              </a:lnTo>
                              <a:lnTo>
                                <a:pt x="331" y="207"/>
                              </a:lnTo>
                              <a:lnTo>
                                <a:pt x="332" y="207"/>
                              </a:lnTo>
                              <a:lnTo>
                                <a:pt x="332" y="207"/>
                              </a:lnTo>
                              <a:lnTo>
                                <a:pt x="332" y="207"/>
                              </a:lnTo>
                              <a:lnTo>
                                <a:pt x="333" y="207"/>
                              </a:lnTo>
                              <a:lnTo>
                                <a:pt x="333" y="207"/>
                              </a:lnTo>
                              <a:lnTo>
                                <a:pt x="333" y="207"/>
                              </a:lnTo>
                              <a:lnTo>
                                <a:pt x="334" y="207"/>
                              </a:lnTo>
                              <a:lnTo>
                                <a:pt x="335" y="207"/>
                              </a:lnTo>
                              <a:lnTo>
                                <a:pt x="335" y="207"/>
                              </a:lnTo>
                              <a:lnTo>
                                <a:pt x="335" y="207"/>
                              </a:lnTo>
                              <a:lnTo>
                                <a:pt x="336" y="207"/>
                              </a:lnTo>
                              <a:lnTo>
                                <a:pt x="336" y="207"/>
                              </a:lnTo>
                              <a:lnTo>
                                <a:pt x="337" y="207"/>
                              </a:lnTo>
                              <a:lnTo>
                                <a:pt x="337" y="207"/>
                              </a:lnTo>
                              <a:lnTo>
                                <a:pt x="337" y="207"/>
                              </a:lnTo>
                              <a:lnTo>
                                <a:pt x="338" y="207"/>
                              </a:lnTo>
                              <a:lnTo>
                                <a:pt x="338" y="207"/>
                              </a:lnTo>
                              <a:lnTo>
                                <a:pt x="338" y="207"/>
                              </a:lnTo>
                              <a:lnTo>
                                <a:pt x="339" y="207"/>
                              </a:lnTo>
                              <a:lnTo>
                                <a:pt x="340" y="207"/>
                              </a:lnTo>
                              <a:lnTo>
                                <a:pt x="340" y="207"/>
                              </a:lnTo>
                              <a:lnTo>
                                <a:pt x="340" y="207"/>
                              </a:lnTo>
                              <a:lnTo>
                                <a:pt x="341" y="207"/>
                              </a:lnTo>
                              <a:lnTo>
                                <a:pt x="341" y="207"/>
                              </a:lnTo>
                              <a:lnTo>
                                <a:pt x="342" y="207"/>
                              </a:lnTo>
                              <a:lnTo>
                                <a:pt x="342" y="207"/>
                              </a:lnTo>
                              <a:lnTo>
                                <a:pt x="342" y="207"/>
                              </a:lnTo>
                              <a:lnTo>
                                <a:pt x="343" y="207"/>
                              </a:lnTo>
                              <a:lnTo>
                                <a:pt x="344" y="207"/>
                              </a:lnTo>
                              <a:lnTo>
                                <a:pt x="344" y="207"/>
                              </a:lnTo>
                              <a:lnTo>
                                <a:pt x="344" y="207"/>
                              </a:lnTo>
                              <a:lnTo>
                                <a:pt x="345" y="207"/>
                              </a:lnTo>
                              <a:lnTo>
                                <a:pt x="345" y="207"/>
                              </a:lnTo>
                              <a:lnTo>
                                <a:pt x="345" y="207"/>
                              </a:lnTo>
                              <a:lnTo>
                                <a:pt x="346" y="207"/>
                              </a:lnTo>
                              <a:lnTo>
                                <a:pt x="346" y="207"/>
                              </a:lnTo>
                              <a:lnTo>
                                <a:pt x="347" y="207"/>
                              </a:lnTo>
                              <a:lnTo>
                                <a:pt x="347" y="207"/>
                              </a:lnTo>
                              <a:lnTo>
                                <a:pt x="348" y="207"/>
                              </a:lnTo>
                              <a:lnTo>
                                <a:pt x="348" y="207"/>
                              </a:lnTo>
                              <a:lnTo>
                                <a:pt x="349" y="207"/>
                              </a:lnTo>
                              <a:lnTo>
                                <a:pt x="349" y="207"/>
                              </a:lnTo>
                              <a:lnTo>
                                <a:pt x="349" y="207"/>
                              </a:lnTo>
                              <a:lnTo>
                                <a:pt x="350" y="207"/>
                              </a:lnTo>
                              <a:lnTo>
                                <a:pt x="350" y="207"/>
                              </a:lnTo>
                              <a:lnTo>
                                <a:pt x="350" y="207"/>
                              </a:lnTo>
                              <a:lnTo>
                                <a:pt x="351" y="207"/>
                              </a:lnTo>
                              <a:lnTo>
                                <a:pt x="352" y="207"/>
                              </a:lnTo>
                              <a:lnTo>
                                <a:pt x="352" y="207"/>
                              </a:lnTo>
                              <a:lnTo>
                                <a:pt x="352" y="207"/>
                              </a:lnTo>
                              <a:lnTo>
                                <a:pt x="353" y="207"/>
                              </a:lnTo>
                              <a:lnTo>
                                <a:pt x="353" y="207"/>
                              </a:lnTo>
                              <a:lnTo>
                                <a:pt x="354" y="207"/>
                              </a:lnTo>
                              <a:lnTo>
                                <a:pt x="354" y="207"/>
                              </a:lnTo>
                              <a:lnTo>
                                <a:pt x="354" y="207"/>
                              </a:lnTo>
                              <a:lnTo>
                                <a:pt x="355" y="207"/>
                              </a:lnTo>
                              <a:lnTo>
                                <a:pt x="355" y="207"/>
                              </a:lnTo>
                              <a:lnTo>
                                <a:pt x="355" y="207"/>
                              </a:lnTo>
                              <a:lnTo>
                                <a:pt x="356" y="207"/>
                              </a:lnTo>
                              <a:lnTo>
                                <a:pt x="357" y="207"/>
                              </a:lnTo>
                              <a:lnTo>
                                <a:pt x="357" y="207"/>
                              </a:lnTo>
                              <a:lnTo>
                                <a:pt x="357" y="207"/>
                              </a:lnTo>
                              <a:lnTo>
                                <a:pt x="358" y="207"/>
                              </a:lnTo>
                              <a:lnTo>
                                <a:pt x="358" y="207"/>
                              </a:lnTo>
                              <a:lnTo>
                                <a:pt x="359" y="207"/>
                              </a:lnTo>
                              <a:lnTo>
                                <a:pt x="359" y="207"/>
                              </a:lnTo>
                              <a:lnTo>
                                <a:pt x="359" y="207"/>
                              </a:lnTo>
                              <a:lnTo>
                                <a:pt x="360" y="207"/>
                              </a:lnTo>
                              <a:lnTo>
                                <a:pt x="361" y="207"/>
                              </a:lnTo>
                              <a:lnTo>
                                <a:pt x="361" y="207"/>
                              </a:lnTo>
                              <a:lnTo>
                                <a:pt x="361" y="207"/>
                              </a:lnTo>
                              <a:lnTo>
                                <a:pt x="362" y="207"/>
                              </a:lnTo>
                              <a:lnTo>
                                <a:pt x="362" y="207"/>
                              </a:lnTo>
                              <a:lnTo>
                                <a:pt x="362" y="207"/>
                              </a:lnTo>
                              <a:lnTo>
                                <a:pt x="363" y="207"/>
                              </a:lnTo>
                              <a:lnTo>
                                <a:pt x="363" y="207"/>
                              </a:lnTo>
                              <a:lnTo>
                                <a:pt x="364" y="207"/>
                              </a:lnTo>
                              <a:lnTo>
                                <a:pt x="364" y="207"/>
                              </a:lnTo>
                              <a:lnTo>
                                <a:pt x="364" y="207"/>
                              </a:lnTo>
                              <a:lnTo>
                                <a:pt x="365" y="207"/>
                              </a:lnTo>
                              <a:lnTo>
                                <a:pt x="366" y="207"/>
                              </a:lnTo>
                              <a:lnTo>
                                <a:pt x="366" y="207"/>
                              </a:lnTo>
                              <a:lnTo>
                                <a:pt x="366" y="207"/>
                              </a:lnTo>
                              <a:lnTo>
                                <a:pt x="367" y="207"/>
                              </a:lnTo>
                              <a:lnTo>
                                <a:pt x="367" y="207"/>
                              </a:lnTo>
                              <a:lnTo>
                                <a:pt x="367" y="207"/>
                              </a:lnTo>
                              <a:lnTo>
                                <a:pt x="368" y="207"/>
                              </a:lnTo>
                              <a:lnTo>
                                <a:pt x="368" y="207"/>
                              </a:lnTo>
                              <a:lnTo>
                                <a:pt x="369" y="207"/>
                              </a:lnTo>
                              <a:lnTo>
                                <a:pt x="369" y="207"/>
                              </a:lnTo>
                              <a:lnTo>
                                <a:pt x="370" y="207"/>
                              </a:lnTo>
                              <a:lnTo>
                                <a:pt x="370" y="207"/>
                              </a:lnTo>
                              <a:lnTo>
                                <a:pt x="371" y="207"/>
                              </a:lnTo>
                              <a:lnTo>
                                <a:pt x="371" y="207"/>
                              </a:lnTo>
                              <a:lnTo>
                                <a:pt x="371" y="207"/>
                              </a:lnTo>
                              <a:lnTo>
                                <a:pt x="372" y="207"/>
                              </a:lnTo>
                              <a:lnTo>
                                <a:pt x="372" y="207"/>
                              </a:lnTo>
                              <a:lnTo>
                                <a:pt x="372" y="207"/>
                              </a:lnTo>
                              <a:lnTo>
                                <a:pt x="373" y="207"/>
                              </a:lnTo>
                              <a:lnTo>
                                <a:pt x="374" y="207"/>
                              </a:lnTo>
                              <a:lnTo>
                                <a:pt x="374" y="207"/>
                              </a:lnTo>
                              <a:lnTo>
                                <a:pt x="374" y="207"/>
                              </a:lnTo>
                              <a:lnTo>
                                <a:pt x="375" y="207"/>
                              </a:lnTo>
                              <a:lnTo>
                                <a:pt x="375" y="207"/>
                              </a:lnTo>
                              <a:lnTo>
                                <a:pt x="376" y="207"/>
                              </a:lnTo>
                              <a:lnTo>
                                <a:pt x="376" y="207"/>
                              </a:lnTo>
                              <a:lnTo>
                                <a:pt x="376" y="207"/>
                              </a:lnTo>
                              <a:lnTo>
                                <a:pt x="377" y="207"/>
                              </a:lnTo>
                              <a:lnTo>
                                <a:pt x="377" y="207"/>
                              </a:lnTo>
                              <a:lnTo>
                                <a:pt x="377" y="207"/>
                              </a:lnTo>
                              <a:lnTo>
                                <a:pt x="378" y="207"/>
                              </a:lnTo>
                              <a:lnTo>
                                <a:pt x="379" y="207"/>
                              </a:lnTo>
                              <a:lnTo>
                                <a:pt x="379" y="207"/>
                              </a:lnTo>
                              <a:lnTo>
                                <a:pt x="379" y="207"/>
                              </a:lnTo>
                              <a:lnTo>
                                <a:pt x="380" y="207"/>
                              </a:lnTo>
                              <a:lnTo>
                                <a:pt x="380" y="207"/>
                              </a:lnTo>
                              <a:lnTo>
                                <a:pt x="381" y="207"/>
                              </a:lnTo>
                              <a:lnTo>
                                <a:pt x="381" y="207"/>
                              </a:lnTo>
                              <a:lnTo>
                                <a:pt x="381" y="207"/>
                              </a:lnTo>
                              <a:lnTo>
                                <a:pt x="382" y="207"/>
                              </a:lnTo>
                              <a:lnTo>
                                <a:pt x="383" y="207"/>
                              </a:lnTo>
                              <a:lnTo>
                                <a:pt x="383" y="207"/>
                              </a:lnTo>
                              <a:lnTo>
                                <a:pt x="383" y="207"/>
                              </a:lnTo>
                              <a:lnTo>
                                <a:pt x="384" y="207"/>
                              </a:lnTo>
                              <a:lnTo>
                                <a:pt x="384" y="207"/>
                              </a:lnTo>
                              <a:lnTo>
                                <a:pt x="384" y="207"/>
                              </a:lnTo>
                              <a:lnTo>
                                <a:pt x="385" y="207"/>
                              </a:lnTo>
                              <a:lnTo>
                                <a:pt x="385" y="207"/>
                              </a:lnTo>
                              <a:lnTo>
                                <a:pt x="386" y="207"/>
                              </a:lnTo>
                              <a:lnTo>
                                <a:pt x="386" y="207"/>
                              </a:lnTo>
                              <a:lnTo>
                                <a:pt x="387" y="207"/>
                              </a:lnTo>
                              <a:lnTo>
                                <a:pt x="387" y="207"/>
                              </a:lnTo>
                              <a:lnTo>
                                <a:pt x="388" y="207"/>
                              </a:lnTo>
                              <a:lnTo>
                                <a:pt x="388" y="207"/>
                              </a:lnTo>
                              <a:lnTo>
                                <a:pt x="388" y="207"/>
                              </a:lnTo>
                              <a:lnTo>
                                <a:pt x="389" y="207"/>
                              </a:lnTo>
                              <a:lnTo>
                                <a:pt x="389" y="207"/>
                              </a:lnTo>
                              <a:lnTo>
                                <a:pt x="389" y="207"/>
                              </a:lnTo>
                              <a:lnTo>
                                <a:pt x="390" y="207"/>
                              </a:lnTo>
                              <a:lnTo>
                                <a:pt x="391" y="207"/>
                              </a:lnTo>
                              <a:lnTo>
                                <a:pt x="391" y="207"/>
                              </a:lnTo>
                              <a:lnTo>
                                <a:pt x="391" y="207"/>
                              </a:lnTo>
                              <a:lnTo>
                                <a:pt x="392" y="207"/>
                              </a:lnTo>
                              <a:lnTo>
                                <a:pt x="392" y="207"/>
                              </a:lnTo>
                              <a:lnTo>
                                <a:pt x="393" y="207"/>
                              </a:lnTo>
                              <a:lnTo>
                                <a:pt x="393" y="207"/>
                              </a:lnTo>
                              <a:lnTo>
                                <a:pt x="393" y="207"/>
                              </a:lnTo>
                              <a:lnTo>
                                <a:pt x="394" y="207"/>
                              </a:lnTo>
                              <a:lnTo>
                                <a:pt x="394" y="207"/>
                              </a:lnTo>
                              <a:lnTo>
                                <a:pt x="394" y="207"/>
                              </a:lnTo>
                              <a:lnTo>
                                <a:pt x="395" y="207"/>
                              </a:lnTo>
                              <a:lnTo>
                                <a:pt x="396" y="207"/>
                              </a:lnTo>
                              <a:lnTo>
                                <a:pt x="396" y="207"/>
                              </a:lnTo>
                              <a:lnTo>
                                <a:pt x="396" y="207"/>
                              </a:lnTo>
                              <a:lnTo>
                                <a:pt x="397" y="207"/>
                              </a:lnTo>
                              <a:lnTo>
                                <a:pt x="397" y="207"/>
                              </a:lnTo>
                              <a:lnTo>
                                <a:pt x="398" y="207"/>
                              </a:lnTo>
                              <a:lnTo>
                                <a:pt x="398" y="207"/>
                              </a:lnTo>
                              <a:lnTo>
                                <a:pt x="398" y="207"/>
                              </a:lnTo>
                              <a:lnTo>
                                <a:pt x="399" y="207"/>
                              </a:lnTo>
                              <a:lnTo>
                                <a:pt x="399" y="207"/>
                              </a:lnTo>
                              <a:lnTo>
                                <a:pt x="399" y="207"/>
                              </a:lnTo>
                              <a:lnTo>
                                <a:pt x="400" y="207"/>
                              </a:lnTo>
                              <a:lnTo>
                                <a:pt x="401" y="207"/>
                              </a:lnTo>
                              <a:lnTo>
                                <a:pt x="401" y="207"/>
                              </a:lnTo>
                              <a:lnTo>
                                <a:pt x="401" y="207"/>
                              </a:lnTo>
                              <a:lnTo>
                                <a:pt x="402" y="207"/>
                              </a:lnTo>
                              <a:lnTo>
                                <a:pt x="402" y="207"/>
                              </a:lnTo>
                              <a:lnTo>
                                <a:pt x="403" y="207"/>
                              </a:lnTo>
                              <a:lnTo>
                                <a:pt x="403" y="207"/>
                              </a:lnTo>
                              <a:lnTo>
                                <a:pt x="403" y="207"/>
                              </a:lnTo>
                              <a:lnTo>
                                <a:pt x="404" y="207"/>
                              </a:lnTo>
                              <a:lnTo>
                                <a:pt x="405" y="207"/>
                              </a:lnTo>
                              <a:lnTo>
                                <a:pt x="405" y="207"/>
                              </a:lnTo>
                              <a:lnTo>
                                <a:pt x="405" y="207"/>
                              </a:lnTo>
                              <a:lnTo>
                                <a:pt x="406" y="207"/>
                              </a:lnTo>
                              <a:lnTo>
                                <a:pt x="406" y="207"/>
                              </a:lnTo>
                              <a:lnTo>
                                <a:pt x="406" y="207"/>
                              </a:lnTo>
                              <a:lnTo>
                                <a:pt x="407" y="207"/>
                              </a:lnTo>
                              <a:lnTo>
                                <a:pt x="407" y="207"/>
                              </a:lnTo>
                              <a:lnTo>
                                <a:pt x="408" y="207"/>
                              </a:lnTo>
                              <a:lnTo>
                                <a:pt x="408" y="207"/>
                              </a:lnTo>
                              <a:lnTo>
                                <a:pt x="409" y="207"/>
                              </a:lnTo>
                              <a:lnTo>
                                <a:pt x="409" y="207"/>
                              </a:lnTo>
                              <a:lnTo>
                                <a:pt x="410" y="207"/>
                              </a:lnTo>
                              <a:lnTo>
                                <a:pt x="410" y="207"/>
                              </a:lnTo>
                              <a:lnTo>
                                <a:pt x="410" y="207"/>
                              </a:lnTo>
                              <a:lnTo>
                                <a:pt x="411" y="207"/>
                              </a:lnTo>
                              <a:lnTo>
                                <a:pt x="411" y="207"/>
                              </a:lnTo>
                              <a:lnTo>
                                <a:pt x="411" y="207"/>
                              </a:lnTo>
                              <a:lnTo>
                                <a:pt x="412" y="207"/>
                              </a:lnTo>
                              <a:lnTo>
                                <a:pt x="413" y="207"/>
                              </a:lnTo>
                              <a:lnTo>
                                <a:pt x="413" y="207"/>
                              </a:lnTo>
                              <a:lnTo>
                                <a:pt x="413" y="207"/>
                              </a:lnTo>
                              <a:lnTo>
                                <a:pt x="414" y="207"/>
                              </a:lnTo>
                              <a:lnTo>
                                <a:pt x="414" y="207"/>
                              </a:lnTo>
                              <a:lnTo>
                                <a:pt x="415" y="207"/>
                              </a:lnTo>
                              <a:lnTo>
                                <a:pt x="415" y="207"/>
                              </a:lnTo>
                              <a:lnTo>
                                <a:pt x="415" y="207"/>
                              </a:lnTo>
                              <a:lnTo>
                                <a:pt x="416" y="207"/>
                              </a:lnTo>
                              <a:lnTo>
                                <a:pt x="416" y="207"/>
                              </a:lnTo>
                              <a:lnTo>
                                <a:pt x="416" y="207"/>
                              </a:lnTo>
                              <a:lnTo>
                                <a:pt x="417" y="207"/>
                              </a:lnTo>
                              <a:lnTo>
                                <a:pt x="418" y="207"/>
                              </a:lnTo>
                              <a:lnTo>
                                <a:pt x="418" y="207"/>
                              </a:lnTo>
                              <a:lnTo>
                                <a:pt x="418" y="207"/>
                              </a:lnTo>
                              <a:lnTo>
                                <a:pt x="419" y="207"/>
                              </a:lnTo>
                              <a:lnTo>
                                <a:pt x="419" y="207"/>
                              </a:lnTo>
                              <a:lnTo>
                                <a:pt x="420" y="207"/>
                              </a:lnTo>
                              <a:lnTo>
                                <a:pt x="420" y="207"/>
                              </a:lnTo>
                              <a:lnTo>
                                <a:pt x="420" y="207"/>
                              </a:lnTo>
                              <a:lnTo>
                                <a:pt x="421" y="207"/>
                              </a:lnTo>
                              <a:lnTo>
                                <a:pt x="422" y="207"/>
                              </a:lnTo>
                              <a:lnTo>
                                <a:pt x="422" y="207"/>
                              </a:lnTo>
                              <a:lnTo>
                                <a:pt x="422" y="207"/>
                              </a:lnTo>
                              <a:lnTo>
                                <a:pt x="423" y="207"/>
                              </a:lnTo>
                              <a:lnTo>
                                <a:pt x="423" y="207"/>
                              </a:lnTo>
                              <a:lnTo>
                                <a:pt x="423" y="207"/>
                              </a:lnTo>
                              <a:lnTo>
                                <a:pt x="424" y="207"/>
                              </a:lnTo>
                              <a:lnTo>
                                <a:pt x="424" y="207"/>
                              </a:lnTo>
                              <a:lnTo>
                                <a:pt x="425" y="207"/>
                              </a:lnTo>
                              <a:lnTo>
                                <a:pt x="425" y="207"/>
                              </a:lnTo>
                              <a:lnTo>
                                <a:pt x="426" y="207"/>
                              </a:lnTo>
                              <a:lnTo>
                                <a:pt x="426" y="207"/>
                              </a:lnTo>
                              <a:lnTo>
                                <a:pt x="427" y="207"/>
                              </a:lnTo>
                              <a:lnTo>
                                <a:pt x="427" y="207"/>
                              </a:lnTo>
                              <a:lnTo>
                                <a:pt x="427" y="207"/>
                              </a:lnTo>
                              <a:lnTo>
                                <a:pt x="428" y="207"/>
                              </a:lnTo>
                              <a:lnTo>
                                <a:pt x="428" y="207"/>
                              </a:lnTo>
                              <a:lnTo>
                                <a:pt x="428" y="207"/>
                              </a:lnTo>
                              <a:lnTo>
                                <a:pt x="429" y="207"/>
                              </a:lnTo>
                              <a:lnTo>
                                <a:pt x="429" y="207"/>
                              </a:lnTo>
                              <a:lnTo>
                                <a:pt x="430" y="207"/>
                              </a:lnTo>
                              <a:lnTo>
                                <a:pt x="430" y="207"/>
                              </a:lnTo>
                              <a:lnTo>
                                <a:pt x="431" y="207"/>
                              </a:lnTo>
                              <a:lnTo>
                                <a:pt x="431" y="207"/>
                              </a:lnTo>
                              <a:lnTo>
                                <a:pt x="432" y="207"/>
                              </a:lnTo>
                              <a:lnTo>
                                <a:pt x="432" y="207"/>
                              </a:lnTo>
                              <a:lnTo>
                                <a:pt x="432" y="207"/>
                              </a:lnTo>
                              <a:lnTo>
                                <a:pt x="433" y="207"/>
                              </a:lnTo>
                              <a:lnTo>
                                <a:pt x="433" y="207"/>
                              </a:lnTo>
                              <a:lnTo>
                                <a:pt x="433" y="207"/>
                              </a:lnTo>
                              <a:lnTo>
                                <a:pt x="434" y="207"/>
                              </a:lnTo>
                              <a:lnTo>
                                <a:pt x="435" y="207"/>
                              </a:lnTo>
                              <a:lnTo>
                                <a:pt x="435" y="207"/>
                              </a:lnTo>
                              <a:lnTo>
                                <a:pt x="435" y="207"/>
                              </a:lnTo>
                              <a:lnTo>
                                <a:pt x="436" y="207"/>
                              </a:lnTo>
                              <a:lnTo>
                                <a:pt x="436" y="207"/>
                              </a:lnTo>
                              <a:lnTo>
                                <a:pt x="437" y="207"/>
                              </a:lnTo>
                              <a:lnTo>
                                <a:pt x="437" y="207"/>
                              </a:lnTo>
                              <a:lnTo>
                                <a:pt x="437" y="207"/>
                              </a:lnTo>
                              <a:lnTo>
                                <a:pt x="438" y="207"/>
                              </a:lnTo>
                              <a:lnTo>
                                <a:pt x="438" y="207"/>
                              </a:lnTo>
                              <a:lnTo>
                                <a:pt x="438" y="207"/>
                              </a:lnTo>
                              <a:lnTo>
                                <a:pt x="439" y="207"/>
                              </a:lnTo>
                              <a:lnTo>
                                <a:pt x="440" y="207"/>
                              </a:lnTo>
                              <a:lnTo>
                                <a:pt x="440" y="207"/>
                              </a:lnTo>
                              <a:lnTo>
                                <a:pt x="440" y="207"/>
                              </a:lnTo>
                              <a:lnTo>
                                <a:pt x="441" y="207"/>
                              </a:lnTo>
                              <a:lnTo>
                                <a:pt x="441" y="207"/>
                              </a:lnTo>
                              <a:lnTo>
                                <a:pt x="442" y="207"/>
                              </a:lnTo>
                              <a:lnTo>
                                <a:pt x="442" y="207"/>
                              </a:lnTo>
                              <a:lnTo>
                                <a:pt x="442" y="207"/>
                              </a:lnTo>
                              <a:lnTo>
                                <a:pt x="443" y="207"/>
                              </a:lnTo>
                              <a:lnTo>
                                <a:pt x="444" y="207"/>
                              </a:lnTo>
                              <a:lnTo>
                                <a:pt x="444" y="207"/>
                              </a:lnTo>
                              <a:lnTo>
                                <a:pt x="444" y="207"/>
                              </a:lnTo>
                              <a:lnTo>
                                <a:pt x="445" y="207"/>
                              </a:lnTo>
                              <a:lnTo>
                                <a:pt x="445" y="207"/>
                              </a:lnTo>
                              <a:lnTo>
                                <a:pt x="445" y="207"/>
                              </a:lnTo>
                              <a:lnTo>
                                <a:pt x="446" y="207"/>
                              </a:lnTo>
                              <a:lnTo>
                                <a:pt x="446" y="207"/>
                              </a:lnTo>
                              <a:lnTo>
                                <a:pt x="447" y="207"/>
                              </a:lnTo>
                              <a:lnTo>
                                <a:pt x="447" y="207"/>
                              </a:lnTo>
                              <a:lnTo>
                                <a:pt x="448" y="207"/>
                              </a:lnTo>
                              <a:lnTo>
                                <a:pt x="448" y="207"/>
                              </a:lnTo>
                              <a:lnTo>
                                <a:pt x="449" y="207"/>
                              </a:lnTo>
                              <a:lnTo>
                                <a:pt x="449" y="207"/>
                              </a:lnTo>
                              <a:lnTo>
                                <a:pt x="449" y="207"/>
                              </a:lnTo>
                              <a:lnTo>
                                <a:pt x="450" y="207"/>
                              </a:lnTo>
                              <a:lnTo>
                                <a:pt x="450" y="207"/>
                              </a:lnTo>
                              <a:lnTo>
                                <a:pt x="450" y="207"/>
                              </a:lnTo>
                              <a:lnTo>
                                <a:pt x="451" y="207"/>
                              </a:lnTo>
                              <a:lnTo>
                                <a:pt x="452" y="207"/>
                              </a:lnTo>
                              <a:lnTo>
                                <a:pt x="452" y="207"/>
                              </a:lnTo>
                              <a:lnTo>
                                <a:pt x="452" y="207"/>
                              </a:lnTo>
                              <a:lnTo>
                                <a:pt x="453" y="207"/>
                              </a:lnTo>
                              <a:lnTo>
                                <a:pt x="453" y="207"/>
                              </a:lnTo>
                              <a:lnTo>
                                <a:pt x="454" y="207"/>
                              </a:lnTo>
                              <a:lnTo>
                                <a:pt x="454" y="207"/>
                              </a:lnTo>
                              <a:lnTo>
                                <a:pt x="454" y="207"/>
                              </a:lnTo>
                              <a:lnTo>
                                <a:pt x="455" y="207"/>
                              </a:lnTo>
                              <a:lnTo>
                                <a:pt x="455" y="207"/>
                              </a:lnTo>
                              <a:lnTo>
                                <a:pt x="455" y="207"/>
                              </a:lnTo>
                              <a:lnTo>
                                <a:pt x="456" y="207"/>
                              </a:lnTo>
                              <a:lnTo>
                                <a:pt x="457" y="207"/>
                              </a:lnTo>
                              <a:lnTo>
                                <a:pt x="457" y="207"/>
                              </a:lnTo>
                              <a:lnTo>
                                <a:pt x="457" y="207"/>
                              </a:lnTo>
                              <a:lnTo>
                                <a:pt x="458" y="207"/>
                              </a:lnTo>
                              <a:lnTo>
                                <a:pt x="458" y="207"/>
                              </a:lnTo>
                              <a:lnTo>
                                <a:pt x="459" y="207"/>
                              </a:lnTo>
                              <a:lnTo>
                                <a:pt x="459" y="207"/>
                              </a:lnTo>
                              <a:lnTo>
                                <a:pt x="459" y="207"/>
                              </a:lnTo>
                              <a:lnTo>
                                <a:pt x="460" y="207"/>
                              </a:lnTo>
                              <a:lnTo>
                                <a:pt x="461" y="207"/>
                              </a:lnTo>
                              <a:lnTo>
                                <a:pt x="461" y="207"/>
                              </a:lnTo>
                              <a:lnTo>
                                <a:pt x="461" y="207"/>
                              </a:lnTo>
                              <a:lnTo>
                                <a:pt x="462" y="207"/>
                              </a:lnTo>
                              <a:lnTo>
                                <a:pt x="462" y="207"/>
                              </a:lnTo>
                              <a:lnTo>
                                <a:pt x="462" y="207"/>
                              </a:lnTo>
                              <a:lnTo>
                                <a:pt x="463" y="207"/>
                              </a:lnTo>
                              <a:lnTo>
                                <a:pt x="463" y="207"/>
                              </a:lnTo>
                              <a:lnTo>
                                <a:pt x="464" y="207"/>
                              </a:lnTo>
                              <a:lnTo>
                                <a:pt x="464" y="207"/>
                              </a:lnTo>
                              <a:lnTo>
                                <a:pt x="464" y="207"/>
                              </a:lnTo>
                              <a:lnTo>
                                <a:pt x="465" y="207"/>
                              </a:lnTo>
                              <a:lnTo>
                                <a:pt x="466" y="207"/>
                              </a:lnTo>
                              <a:lnTo>
                                <a:pt x="466" y="207"/>
                              </a:lnTo>
                              <a:lnTo>
                                <a:pt x="466" y="207"/>
                              </a:lnTo>
                              <a:lnTo>
                                <a:pt x="467" y="207"/>
                              </a:lnTo>
                              <a:lnTo>
                                <a:pt x="467" y="207"/>
                              </a:lnTo>
                              <a:lnTo>
                                <a:pt x="467" y="207"/>
                              </a:lnTo>
                              <a:lnTo>
                                <a:pt x="468" y="207"/>
                              </a:lnTo>
                              <a:lnTo>
                                <a:pt x="468" y="207"/>
                              </a:lnTo>
                              <a:lnTo>
                                <a:pt x="469" y="207"/>
                              </a:lnTo>
                              <a:lnTo>
                                <a:pt x="469" y="207"/>
                              </a:lnTo>
                              <a:lnTo>
                                <a:pt x="470" y="207"/>
                              </a:lnTo>
                              <a:lnTo>
                                <a:pt x="470" y="207"/>
                              </a:lnTo>
                              <a:lnTo>
                                <a:pt x="471" y="207"/>
                              </a:lnTo>
                              <a:lnTo>
                                <a:pt x="471" y="207"/>
                              </a:lnTo>
                              <a:lnTo>
                                <a:pt x="471" y="207"/>
                              </a:lnTo>
                              <a:lnTo>
                                <a:pt x="472" y="207"/>
                              </a:lnTo>
                              <a:lnTo>
                                <a:pt x="472" y="207"/>
                              </a:lnTo>
                              <a:lnTo>
                                <a:pt x="472" y="207"/>
                              </a:lnTo>
                              <a:lnTo>
                                <a:pt x="473" y="207"/>
                              </a:lnTo>
                              <a:lnTo>
                                <a:pt x="474" y="207"/>
                              </a:lnTo>
                              <a:lnTo>
                                <a:pt x="474" y="207"/>
                              </a:lnTo>
                              <a:lnTo>
                                <a:pt x="474" y="207"/>
                              </a:lnTo>
                              <a:lnTo>
                                <a:pt x="475" y="207"/>
                              </a:lnTo>
                              <a:lnTo>
                                <a:pt x="475" y="207"/>
                              </a:lnTo>
                              <a:lnTo>
                                <a:pt x="476" y="207"/>
                              </a:lnTo>
                              <a:lnTo>
                                <a:pt x="476" y="207"/>
                              </a:lnTo>
                              <a:lnTo>
                                <a:pt x="476" y="207"/>
                              </a:lnTo>
                              <a:lnTo>
                                <a:pt x="477" y="207"/>
                              </a:lnTo>
                              <a:lnTo>
                                <a:pt x="477" y="207"/>
                              </a:lnTo>
                              <a:lnTo>
                                <a:pt x="477" y="207"/>
                              </a:lnTo>
                              <a:lnTo>
                                <a:pt x="478" y="207"/>
                              </a:lnTo>
                              <a:lnTo>
                                <a:pt x="479" y="207"/>
                              </a:lnTo>
                              <a:lnTo>
                                <a:pt x="479" y="207"/>
                              </a:lnTo>
                              <a:lnTo>
                                <a:pt x="479" y="207"/>
                              </a:lnTo>
                              <a:lnTo>
                                <a:pt x="480" y="207"/>
                              </a:lnTo>
                              <a:lnTo>
                                <a:pt x="480" y="207"/>
                              </a:lnTo>
                              <a:lnTo>
                                <a:pt x="481" y="207"/>
                              </a:lnTo>
                              <a:lnTo>
                                <a:pt x="481" y="207"/>
                              </a:lnTo>
                              <a:lnTo>
                                <a:pt x="481" y="207"/>
                              </a:lnTo>
                              <a:lnTo>
                                <a:pt x="482" y="207"/>
                              </a:lnTo>
                              <a:lnTo>
                                <a:pt x="483" y="207"/>
                              </a:lnTo>
                              <a:lnTo>
                                <a:pt x="483" y="207"/>
                              </a:lnTo>
                              <a:lnTo>
                                <a:pt x="483" y="207"/>
                              </a:lnTo>
                              <a:lnTo>
                                <a:pt x="484" y="207"/>
                              </a:lnTo>
                              <a:lnTo>
                                <a:pt x="484" y="207"/>
                              </a:lnTo>
                              <a:lnTo>
                                <a:pt x="484" y="207"/>
                              </a:lnTo>
                              <a:lnTo>
                                <a:pt x="485" y="207"/>
                              </a:lnTo>
                              <a:lnTo>
                                <a:pt x="485" y="207"/>
                              </a:lnTo>
                              <a:lnTo>
                                <a:pt x="486" y="207"/>
                              </a:lnTo>
                              <a:lnTo>
                                <a:pt x="486" y="207"/>
                              </a:lnTo>
                              <a:lnTo>
                                <a:pt x="487" y="207"/>
                              </a:lnTo>
                              <a:lnTo>
                                <a:pt x="487" y="207"/>
                              </a:lnTo>
                              <a:lnTo>
                                <a:pt x="488" y="207"/>
                              </a:lnTo>
                              <a:lnTo>
                                <a:pt x="488" y="207"/>
                              </a:lnTo>
                              <a:lnTo>
                                <a:pt x="488" y="207"/>
                              </a:lnTo>
                              <a:lnTo>
                                <a:pt x="489" y="207"/>
                              </a:lnTo>
                              <a:lnTo>
                                <a:pt x="489" y="207"/>
                              </a:lnTo>
                              <a:lnTo>
                                <a:pt x="489" y="207"/>
                              </a:lnTo>
                              <a:lnTo>
                                <a:pt x="490" y="207"/>
                              </a:lnTo>
                              <a:lnTo>
                                <a:pt x="491" y="207"/>
                              </a:lnTo>
                              <a:lnTo>
                                <a:pt x="491" y="207"/>
                              </a:lnTo>
                              <a:lnTo>
                                <a:pt x="491" y="207"/>
                              </a:lnTo>
                              <a:lnTo>
                                <a:pt x="492" y="207"/>
                              </a:lnTo>
                              <a:lnTo>
                                <a:pt x="492" y="207"/>
                              </a:lnTo>
                              <a:lnTo>
                                <a:pt x="493" y="207"/>
                              </a:lnTo>
                              <a:lnTo>
                                <a:pt x="493" y="207"/>
                              </a:lnTo>
                              <a:lnTo>
                                <a:pt x="493" y="207"/>
                              </a:lnTo>
                              <a:lnTo>
                                <a:pt x="494" y="207"/>
                              </a:lnTo>
                              <a:lnTo>
                                <a:pt x="494" y="207"/>
                              </a:lnTo>
                              <a:lnTo>
                                <a:pt x="494" y="207"/>
                              </a:lnTo>
                              <a:lnTo>
                                <a:pt x="495" y="207"/>
                              </a:lnTo>
                              <a:lnTo>
                                <a:pt x="496" y="207"/>
                              </a:lnTo>
                              <a:lnTo>
                                <a:pt x="496" y="207"/>
                              </a:lnTo>
                              <a:lnTo>
                                <a:pt x="496" y="207"/>
                              </a:lnTo>
                              <a:lnTo>
                                <a:pt x="497" y="207"/>
                              </a:lnTo>
                              <a:lnTo>
                                <a:pt x="497" y="207"/>
                              </a:lnTo>
                              <a:lnTo>
                                <a:pt x="498" y="207"/>
                              </a:lnTo>
                              <a:lnTo>
                                <a:pt x="498" y="207"/>
                              </a:lnTo>
                              <a:lnTo>
                                <a:pt x="498" y="207"/>
                              </a:lnTo>
                              <a:lnTo>
                                <a:pt x="499" y="207"/>
                              </a:lnTo>
                              <a:lnTo>
                                <a:pt x="499" y="207"/>
                              </a:lnTo>
                              <a:lnTo>
                                <a:pt x="499" y="207"/>
                              </a:lnTo>
                              <a:lnTo>
                                <a:pt x="500" y="207"/>
                              </a:lnTo>
                              <a:lnTo>
                                <a:pt x="501" y="207"/>
                              </a:lnTo>
                              <a:lnTo>
                                <a:pt x="501" y="207"/>
                              </a:lnTo>
                              <a:lnTo>
                                <a:pt x="501" y="207"/>
                              </a:lnTo>
                              <a:lnTo>
                                <a:pt x="502" y="207"/>
                              </a:lnTo>
                              <a:lnTo>
                                <a:pt x="502" y="207"/>
                              </a:lnTo>
                              <a:lnTo>
                                <a:pt x="503" y="207"/>
                              </a:lnTo>
                              <a:lnTo>
                                <a:pt x="503" y="207"/>
                              </a:lnTo>
                              <a:lnTo>
                                <a:pt x="503" y="207"/>
                              </a:lnTo>
                              <a:lnTo>
                                <a:pt x="504" y="207"/>
                              </a:lnTo>
                              <a:lnTo>
                                <a:pt x="505" y="207"/>
                              </a:lnTo>
                              <a:lnTo>
                                <a:pt x="505" y="207"/>
                              </a:lnTo>
                              <a:lnTo>
                                <a:pt x="505" y="207"/>
                              </a:lnTo>
                              <a:lnTo>
                                <a:pt x="506" y="207"/>
                              </a:lnTo>
                              <a:lnTo>
                                <a:pt x="506" y="207"/>
                              </a:lnTo>
                              <a:lnTo>
                                <a:pt x="506" y="207"/>
                              </a:lnTo>
                              <a:lnTo>
                                <a:pt x="507" y="207"/>
                              </a:lnTo>
                              <a:lnTo>
                                <a:pt x="507" y="207"/>
                              </a:lnTo>
                              <a:lnTo>
                                <a:pt x="508" y="207"/>
                              </a:lnTo>
                              <a:lnTo>
                                <a:pt x="508" y="207"/>
                              </a:lnTo>
                              <a:lnTo>
                                <a:pt x="509" y="207"/>
                              </a:lnTo>
                              <a:lnTo>
                                <a:pt x="509" y="207"/>
                              </a:lnTo>
                              <a:lnTo>
                                <a:pt x="510" y="207"/>
                              </a:lnTo>
                              <a:lnTo>
                                <a:pt x="510" y="207"/>
                              </a:lnTo>
                              <a:lnTo>
                                <a:pt x="510" y="207"/>
                              </a:lnTo>
                              <a:lnTo>
                                <a:pt x="511" y="207"/>
                              </a:lnTo>
                              <a:lnTo>
                                <a:pt x="511" y="207"/>
                              </a:lnTo>
                              <a:lnTo>
                                <a:pt x="511" y="207"/>
                              </a:lnTo>
                              <a:lnTo>
                                <a:pt x="512" y="207"/>
                              </a:lnTo>
                              <a:lnTo>
                                <a:pt x="513" y="207"/>
                              </a:lnTo>
                              <a:lnTo>
                                <a:pt x="513" y="207"/>
                              </a:lnTo>
                              <a:lnTo>
                                <a:pt x="513" y="207"/>
                              </a:lnTo>
                              <a:lnTo>
                                <a:pt x="514" y="207"/>
                              </a:lnTo>
                              <a:lnTo>
                                <a:pt x="514" y="207"/>
                              </a:lnTo>
                              <a:lnTo>
                                <a:pt x="515" y="207"/>
                              </a:lnTo>
                              <a:lnTo>
                                <a:pt x="515" y="207"/>
                              </a:lnTo>
                              <a:lnTo>
                                <a:pt x="515" y="207"/>
                              </a:lnTo>
                              <a:lnTo>
                                <a:pt x="516" y="207"/>
                              </a:lnTo>
                              <a:lnTo>
                                <a:pt x="516" y="207"/>
                              </a:lnTo>
                              <a:lnTo>
                                <a:pt x="516" y="207"/>
                              </a:lnTo>
                              <a:lnTo>
                                <a:pt x="517" y="207"/>
                              </a:lnTo>
                              <a:lnTo>
                                <a:pt x="518" y="207"/>
                              </a:lnTo>
                              <a:lnTo>
                                <a:pt x="518" y="207"/>
                              </a:lnTo>
                              <a:lnTo>
                                <a:pt x="518" y="207"/>
                              </a:lnTo>
                              <a:lnTo>
                                <a:pt x="519" y="207"/>
                              </a:lnTo>
                              <a:lnTo>
                                <a:pt x="519" y="207"/>
                              </a:lnTo>
                              <a:lnTo>
                                <a:pt x="520" y="207"/>
                              </a:lnTo>
                              <a:lnTo>
                                <a:pt x="520" y="207"/>
                              </a:lnTo>
                              <a:lnTo>
                                <a:pt x="520" y="207"/>
                              </a:lnTo>
                              <a:lnTo>
                                <a:pt x="521" y="207"/>
                              </a:lnTo>
                              <a:lnTo>
                                <a:pt x="522" y="207"/>
                              </a:lnTo>
                              <a:lnTo>
                                <a:pt x="522" y="207"/>
                              </a:lnTo>
                              <a:lnTo>
                                <a:pt x="522" y="207"/>
                              </a:lnTo>
                              <a:lnTo>
                                <a:pt x="523" y="207"/>
                              </a:lnTo>
                              <a:lnTo>
                                <a:pt x="523" y="207"/>
                              </a:lnTo>
                              <a:lnTo>
                                <a:pt x="523" y="207"/>
                              </a:lnTo>
                              <a:lnTo>
                                <a:pt x="524" y="207"/>
                              </a:lnTo>
                              <a:lnTo>
                                <a:pt x="524" y="207"/>
                              </a:lnTo>
                              <a:lnTo>
                                <a:pt x="525" y="207"/>
                              </a:lnTo>
                              <a:lnTo>
                                <a:pt x="525" y="207"/>
                              </a:lnTo>
                              <a:lnTo>
                                <a:pt x="526" y="207"/>
                              </a:lnTo>
                              <a:lnTo>
                                <a:pt x="526" y="207"/>
                              </a:lnTo>
                              <a:lnTo>
                                <a:pt x="527" y="207"/>
                              </a:lnTo>
                              <a:lnTo>
                                <a:pt x="527" y="207"/>
                              </a:lnTo>
                              <a:lnTo>
                                <a:pt x="527" y="207"/>
                              </a:lnTo>
                              <a:lnTo>
                                <a:pt x="528" y="207"/>
                              </a:lnTo>
                              <a:lnTo>
                                <a:pt x="528" y="207"/>
                              </a:lnTo>
                              <a:lnTo>
                                <a:pt x="528" y="207"/>
                              </a:lnTo>
                              <a:lnTo>
                                <a:pt x="529" y="207"/>
                              </a:lnTo>
                              <a:lnTo>
                                <a:pt x="529" y="207"/>
                              </a:lnTo>
                              <a:lnTo>
                                <a:pt x="530" y="207"/>
                              </a:lnTo>
                              <a:lnTo>
                                <a:pt x="530" y="207"/>
                              </a:lnTo>
                              <a:lnTo>
                                <a:pt x="531" y="207"/>
                              </a:lnTo>
                              <a:lnTo>
                                <a:pt x="531" y="207"/>
                              </a:lnTo>
                              <a:lnTo>
                                <a:pt x="532" y="207"/>
                              </a:lnTo>
                              <a:lnTo>
                                <a:pt x="532" y="207"/>
                              </a:lnTo>
                              <a:lnTo>
                                <a:pt x="532" y="207"/>
                              </a:lnTo>
                              <a:lnTo>
                                <a:pt x="533" y="207"/>
                              </a:lnTo>
                              <a:lnTo>
                                <a:pt x="533" y="207"/>
                              </a:lnTo>
                              <a:lnTo>
                                <a:pt x="533" y="207"/>
                              </a:lnTo>
                              <a:lnTo>
                                <a:pt x="534" y="207"/>
                              </a:lnTo>
                              <a:lnTo>
                                <a:pt x="535" y="207"/>
                              </a:lnTo>
                              <a:lnTo>
                                <a:pt x="535" y="207"/>
                              </a:lnTo>
                              <a:lnTo>
                                <a:pt x="535" y="207"/>
                              </a:lnTo>
                              <a:lnTo>
                                <a:pt x="536" y="207"/>
                              </a:lnTo>
                              <a:lnTo>
                                <a:pt x="536" y="207"/>
                              </a:lnTo>
                              <a:lnTo>
                                <a:pt x="537" y="207"/>
                              </a:lnTo>
                              <a:lnTo>
                                <a:pt x="537" y="207"/>
                              </a:lnTo>
                              <a:lnTo>
                                <a:pt x="537" y="207"/>
                              </a:lnTo>
                              <a:lnTo>
                                <a:pt x="538" y="207"/>
                              </a:lnTo>
                              <a:lnTo>
                                <a:pt x="538" y="207"/>
                              </a:lnTo>
                              <a:lnTo>
                                <a:pt x="538" y="207"/>
                              </a:lnTo>
                              <a:lnTo>
                                <a:pt x="539" y="207"/>
                              </a:lnTo>
                              <a:lnTo>
                                <a:pt x="540" y="207"/>
                              </a:lnTo>
                              <a:lnTo>
                                <a:pt x="540" y="207"/>
                              </a:lnTo>
                              <a:lnTo>
                                <a:pt x="540" y="207"/>
                              </a:lnTo>
                              <a:lnTo>
                                <a:pt x="541" y="207"/>
                              </a:lnTo>
                              <a:lnTo>
                                <a:pt x="541" y="207"/>
                              </a:lnTo>
                              <a:lnTo>
                                <a:pt x="542" y="207"/>
                              </a:lnTo>
                              <a:lnTo>
                                <a:pt x="542" y="207"/>
                              </a:lnTo>
                              <a:lnTo>
                                <a:pt x="542" y="207"/>
                              </a:lnTo>
                              <a:lnTo>
                                <a:pt x="543" y="207"/>
                              </a:lnTo>
                              <a:lnTo>
                                <a:pt x="544" y="207"/>
                              </a:lnTo>
                              <a:lnTo>
                                <a:pt x="544" y="207"/>
                              </a:lnTo>
                              <a:lnTo>
                                <a:pt x="544" y="207"/>
                              </a:lnTo>
                              <a:lnTo>
                                <a:pt x="545" y="207"/>
                              </a:lnTo>
                              <a:lnTo>
                                <a:pt x="545" y="207"/>
                              </a:lnTo>
                              <a:lnTo>
                                <a:pt x="545" y="207"/>
                              </a:lnTo>
                              <a:lnTo>
                                <a:pt x="546" y="207"/>
                              </a:lnTo>
                              <a:lnTo>
                                <a:pt x="546" y="207"/>
                              </a:lnTo>
                              <a:lnTo>
                                <a:pt x="547" y="207"/>
                              </a:lnTo>
                              <a:lnTo>
                                <a:pt x="547" y="207"/>
                              </a:lnTo>
                              <a:lnTo>
                                <a:pt x="548" y="207"/>
                              </a:lnTo>
                              <a:lnTo>
                                <a:pt x="548" y="207"/>
                              </a:lnTo>
                              <a:lnTo>
                                <a:pt x="549" y="207"/>
                              </a:lnTo>
                              <a:lnTo>
                                <a:pt x="549" y="207"/>
                              </a:lnTo>
                              <a:lnTo>
                                <a:pt x="549" y="207"/>
                              </a:lnTo>
                              <a:lnTo>
                                <a:pt x="550" y="207"/>
                              </a:lnTo>
                              <a:lnTo>
                                <a:pt x="550" y="207"/>
                              </a:lnTo>
                              <a:lnTo>
                                <a:pt x="550" y="207"/>
                              </a:lnTo>
                              <a:lnTo>
                                <a:pt x="551" y="207"/>
                              </a:lnTo>
                              <a:lnTo>
                                <a:pt x="552" y="207"/>
                              </a:lnTo>
                              <a:lnTo>
                                <a:pt x="552" y="207"/>
                              </a:lnTo>
                              <a:lnTo>
                                <a:pt x="552" y="207"/>
                              </a:lnTo>
                              <a:lnTo>
                                <a:pt x="553" y="207"/>
                              </a:lnTo>
                              <a:lnTo>
                                <a:pt x="553" y="207"/>
                              </a:lnTo>
                              <a:lnTo>
                                <a:pt x="554" y="207"/>
                              </a:lnTo>
                              <a:lnTo>
                                <a:pt x="554" y="207"/>
                              </a:lnTo>
                              <a:lnTo>
                                <a:pt x="554" y="207"/>
                              </a:lnTo>
                              <a:lnTo>
                                <a:pt x="555" y="207"/>
                              </a:lnTo>
                              <a:lnTo>
                                <a:pt x="555" y="207"/>
                              </a:lnTo>
                              <a:lnTo>
                                <a:pt x="555" y="207"/>
                              </a:lnTo>
                              <a:lnTo>
                                <a:pt x="556" y="207"/>
                              </a:lnTo>
                              <a:lnTo>
                                <a:pt x="557" y="207"/>
                              </a:lnTo>
                              <a:lnTo>
                                <a:pt x="557" y="207"/>
                              </a:lnTo>
                              <a:lnTo>
                                <a:pt x="557" y="207"/>
                              </a:lnTo>
                              <a:lnTo>
                                <a:pt x="558" y="207"/>
                              </a:lnTo>
                              <a:lnTo>
                                <a:pt x="558" y="207"/>
                              </a:lnTo>
                              <a:lnTo>
                                <a:pt x="559" y="207"/>
                              </a:lnTo>
                              <a:lnTo>
                                <a:pt x="559" y="207"/>
                              </a:lnTo>
                              <a:lnTo>
                                <a:pt x="559" y="207"/>
                              </a:lnTo>
                              <a:lnTo>
                                <a:pt x="560" y="207"/>
                              </a:lnTo>
                              <a:lnTo>
                                <a:pt x="561" y="207"/>
                              </a:lnTo>
                              <a:lnTo>
                                <a:pt x="561" y="207"/>
                              </a:lnTo>
                              <a:lnTo>
                                <a:pt x="561" y="207"/>
                              </a:lnTo>
                              <a:lnTo>
                                <a:pt x="562" y="207"/>
                              </a:lnTo>
                              <a:lnTo>
                                <a:pt x="562" y="207"/>
                              </a:lnTo>
                              <a:lnTo>
                                <a:pt x="562" y="207"/>
                              </a:lnTo>
                              <a:lnTo>
                                <a:pt x="563" y="207"/>
                              </a:lnTo>
                              <a:lnTo>
                                <a:pt x="563" y="207"/>
                              </a:lnTo>
                              <a:lnTo>
                                <a:pt x="564" y="207"/>
                              </a:lnTo>
                              <a:lnTo>
                                <a:pt x="564" y="207"/>
                              </a:lnTo>
                              <a:lnTo>
                                <a:pt x="564" y="207"/>
                              </a:lnTo>
                              <a:lnTo>
                                <a:pt x="565" y="207"/>
                              </a:lnTo>
                              <a:lnTo>
                                <a:pt x="566" y="207"/>
                              </a:lnTo>
                              <a:lnTo>
                                <a:pt x="566" y="207"/>
                              </a:lnTo>
                              <a:lnTo>
                                <a:pt x="566" y="207"/>
                              </a:lnTo>
                              <a:lnTo>
                                <a:pt x="567" y="207"/>
                              </a:lnTo>
                              <a:lnTo>
                                <a:pt x="567" y="207"/>
                              </a:lnTo>
                              <a:lnTo>
                                <a:pt x="567" y="207"/>
                              </a:lnTo>
                              <a:lnTo>
                                <a:pt x="568" y="207"/>
                              </a:lnTo>
                              <a:lnTo>
                                <a:pt x="568" y="207"/>
                              </a:lnTo>
                              <a:lnTo>
                                <a:pt x="569" y="207"/>
                              </a:lnTo>
                              <a:lnTo>
                                <a:pt x="569" y="207"/>
                              </a:lnTo>
                              <a:lnTo>
                                <a:pt x="570" y="207"/>
                              </a:lnTo>
                              <a:lnTo>
                                <a:pt x="570" y="207"/>
                              </a:lnTo>
                              <a:lnTo>
                                <a:pt x="571" y="207"/>
                              </a:lnTo>
                              <a:lnTo>
                                <a:pt x="571" y="207"/>
                              </a:lnTo>
                              <a:lnTo>
                                <a:pt x="571" y="207"/>
                              </a:lnTo>
                              <a:lnTo>
                                <a:pt x="572" y="207"/>
                              </a:lnTo>
                              <a:lnTo>
                                <a:pt x="572" y="207"/>
                              </a:lnTo>
                              <a:lnTo>
                                <a:pt x="572" y="207"/>
                              </a:lnTo>
                              <a:lnTo>
                                <a:pt x="573" y="207"/>
                              </a:lnTo>
                              <a:lnTo>
                                <a:pt x="574" y="207"/>
                              </a:lnTo>
                              <a:lnTo>
                                <a:pt x="574" y="207"/>
                              </a:lnTo>
                              <a:lnTo>
                                <a:pt x="574" y="207"/>
                              </a:lnTo>
                              <a:lnTo>
                                <a:pt x="575" y="207"/>
                              </a:lnTo>
                              <a:lnTo>
                                <a:pt x="575" y="207"/>
                              </a:lnTo>
                              <a:lnTo>
                                <a:pt x="576" y="207"/>
                              </a:lnTo>
                              <a:lnTo>
                                <a:pt x="576" y="207"/>
                              </a:lnTo>
                              <a:lnTo>
                                <a:pt x="576" y="207"/>
                              </a:lnTo>
                              <a:lnTo>
                                <a:pt x="577" y="207"/>
                              </a:lnTo>
                              <a:lnTo>
                                <a:pt x="577" y="207"/>
                              </a:lnTo>
                              <a:lnTo>
                                <a:pt x="577" y="207"/>
                              </a:lnTo>
                              <a:lnTo>
                                <a:pt x="578" y="207"/>
                              </a:lnTo>
                              <a:lnTo>
                                <a:pt x="579" y="207"/>
                              </a:lnTo>
                              <a:lnTo>
                                <a:pt x="579" y="207"/>
                              </a:lnTo>
                              <a:lnTo>
                                <a:pt x="579" y="207"/>
                              </a:lnTo>
                              <a:lnTo>
                                <a:pt x="580" y="207"/>
                              </a:lnTo>
                              <a:lnTo>
                                <a:pt x="580" y="207"/>
                              </a:lnTo>
                              <a:lnTo>
                                <a:pt x="581" y="207"/>
                              </a:lnTo>
                              <a:lnTo>
                                <a:pt x="581" y="207"/>
                              </a:lnTo>
                              <a:lnTo>
                                <a:pt x="581" y="207"/>
                              </a:lnTo>
                              <a:lnTo>
                                <a:pt x="582" y="207"/>
                              </a:lnTo>
                              <a:lnTo>
                                <a:pt x="583" y="207"/>
                              </a:lnTo>
                              <a:lnTo>
                                <a:pt x="583" y="207"/>
                              </a:lnTo>
                              <a:lnTo>
                                <a:pt x="583" y="207"/>
                              </a:lnTo>
                              <a:lnTo>
                                <a:pt x="584" y="207"/>
                              </a:lnTo>
                              <a:lnTo>
                                <a:pt x="584" y="207"/>
                              </a:lnTo>
                              <a:lnTo>
                                <a:pt x="584" y="207"/>
                              </a:lnTo>
                              <a:lnTo>
                                <a:pt x="585" y="207"/>
                              </a:lnTo>
                              <a:lnTo>
                                <a:pt x="585" y="207"/>
                              </a:lnTo>
                              <a:lnTo>
                                <a:pt x="586" y="207"/>
                              </a:lnTo>
                              <a:lnTo>
                                <a:pt x="586" y="207"/>
                              </a:lnTo>
                              <a:lnTo>
                                <a:pt x="587" y="207"/>
                              </a:lnTo>
                              <a:lnTo>
                                <a:pt x="587" y="207"/>
                              </a:lnTo>
                              <a:lnTo>
                                <a:pt x="588" y="207"/>
                              </a:lnTo>
                              <a:lnTo>
                                <a:pt x="588" y="207"/>
                              </a:lnTo>
                              <a:lnTo>
                                <a:pt x="588" y="207"/>
                              </a:lnTo>
                              <a:lnTo>
                                <a:pt x="589" y="207"/>
                              </a:lnTo>
                              <a:lnTo>
                                <a:pt x="589" y="207"/>
                              </a:lnTo>
                              <a:lnTo>
                                <a:pt x="589" y="207"/>
                              </a:lnTo>
                              <a:lnTo>
                                <a:pt x="590" y="207"/>
                              </a:lnTo>
                              <a:lnTo>
                                <a:pt x="591" y="207"/>
                              </a:lnTo>
                              <a:lnTo>
                                <a:pt x="591" y="207"/>
                              </a:lnTo>
                              <a:lnTo>
                                <a:pt x="591" y="207"/>
                              </a:lnTo>
                              <a:lnTo>
                                <a:pt x="592" y="207"/>
                              </a:lnTo>
                              <a:lnTo>
                                <a:pt x="592" y="207"/>
                              </a:lnTo>
                              <a:lnTo>
                                <a:pt x="593" y="207"/>
                              </a:lnTo>
                              <a:lnTo>
                                <a:pt x="593" y="207"/>
                              </a:lnTo>
                              <a:lnTo>
                                <a:pt x="593" y="207"/>
                              </a:lnTo>
                              <a:lnTo>
                                <a:pt x="594" y="207"/>
                              </a:lnTo>
                              <a:lnTo>
                                <a:pt x="594" y="207"/>
                              </a:lnTo>
                              <a:lnTo>
                                <a:pt x="594" y="207"/>
                              </a:lnTo>
                              <a:lnTo>
                                <a:pt x="595" y="207"/>
                              </a:lnTo>
                              <a:lnTo>
                                <a:pt x="596" y="207"/>
                              </a:lnTo>
                              <a:lnTo>
                                <a:pt x="596" y="207"/>
                              </a:lnTo>
                              <a:lnTo>
                                <a:pt x="596" y="207"/>
                              </a:lnTo>
                              <a:lnTo>
                                <a:pt x="597" y="207"/>
                              </a:lnTo>
                              <a:lnTo>
                                <a:pt x="597" y="207"/>
                              </a:lnTo>
                              <a:lnTo>
                                <a:pt x="598" y="207"/>
                              </a:lnTo>
                              <a:lnTo>
                                <a:pt x="598" y="207"/>
                              </a:lnTo>
                              <a:lnTo>
                                <a:pt x="598" y="207"/>
                              </a:lnTo>
                              <a:lnTo>
                                <a:pt x="599" y="207"/>
                              </a:lnTo>
                              <a:lnTo>
                                <a:pt x="599" y="207"/>
                              </a:lnTo>
                              <a:lnTo>
                                <a:pt x="599" y="207"/>
                              </a:lnTo>
                              <a:lnTo>
                                <a:pt x="600" y="207"/>
                              </a:lnTo>
                              <a:lnTo>
                                <a:pt x="601" y="207"/>
                              </a:lnTo>
                              <a:lnTo>
                                <a:pt x="601" y="207"/>
                              </a:lnTo>
                              <a:lnTo>
                                <a:pt x="601" y="207"/>
                              </a:lnTo>
                              <a:lnTo>
                                <a:pt x="602" y="207"/>
                              </a:lnTo>
                              <a:lnTo>
                                <a:pt x="602" y="207"/>
                              </a:lnTo>
                              <a:lnTo>
                                <a:pt x="603" y="207"/>
                              </a:lnTo>
                              <a:lnTo>
                                <a:pt x="603" y="207"/>
                              </a:lnTo>
                              <a:lnTo>
                                <a:pt x="603" y="207"/>
                              </a:lnTo>
                              <a:lnTo>
                                <a:pt x="604" y="207"/>
                              </a:lnTo>
                              <a:lnTo>
                                <a:pt x="605" y="207"/>
                              </a:lnTo>
                              <a:lnTo>
                                <a:pt x="605" y="207"/>
                              </a:lnTo>
                              <a:lnTo>
                                <a:pt x="605" y="207"/>
                              </a:lnTo>
                              <a:lnTo>
                                <a:pt x="606" y="207"/>
                              </a:lnTo>
                              <a:lnTo>
                                <a:pt x="606" y="207"/>
                              </a:lnTo>
                              <a:lnTo>
                                <a:pt x="606" y="207"/>
                              </a:lnTo>
                              <a:lnTo>
                                <a:pt x="607" y="207"/>
                              </a:lnTo>
                              <a:lnTo>
                                <a:pt x="607" y="207"/>
                              </a:lnTo>
                              <a:lnTo>
                                <a:pt x="608" y="207"/>
                              </a:lnTo>
                              <a:lnTo>
                                <a:pt x="608" y="207"/>
                              </a:lnTo>
                              <a:lnTo>
                                <a:pt x="609" y="207"/>
                              </a:lnTo>
                              <a:lnTo>
                                <a:pt x="609" y="207"/>
                              </a:lnTo>
                              <a:lnTo>
                                <a:pt x="610" y="207"/>
                              </a:lnTo>
                              <a:lnTo>
                                <a:pt x="610" y="207"/>
                              </a:lnTo>
                              <a:lnTo>
                                <a:pt x="610" y="207"/>
                              </a:lnTo>
                              <a:lnTo>
                                <a:pt x="611" y="207"/>
                              </a:lnTo>
                              <a:lnTo>
                                <a:pt x="611" y="207"/>
                              </a:lnTo>
                              <a:lnTo>
                                <a:pt x="611" y="207"/>
                              </a:lnTo>
                              <a:lnTo>
                                <a:pt x="612" y="207"/>
                              </a:lnTo>
                              <a:lnTo>
                                <a:pt x="613" y="207"/>
                              </a:lnTo>
                              <a:lnTo>
                                <a:pt x="613" y="207"/>
                              </a:lnTo>
                              <a:lnTo>
                                <a:pt x="613" y="207"/>
                              </a:lnTo>
                              <a:lnTo>
                                <a:pt x="614" y="207"/>
                              </a:lnTo>
                              <a:lnTo>
                                <a:pt x="614" y="207"/>
                              </a:lnTo>
                              <a:lnTo>
                                <a:pt x="615" y="207"/>
                              </a:lnTo>
                              <a:lnTo>
                                <a:pt x="615" y="207"/>
                              </a:lnTo>
                              <a:lnTo>
                                <a:pt x="615" y="207"/>
                              </a:lnTo>
                              <a:lnTo>
                                <a:pt x="616" y="207"/>
                              </a:lnTo>
                              <a:lnTo>
                                <a:pt x="616" y="207"/>
                              </a:lnTo>
                              <a:lnTo>
                                <a:pt x="616" y="207"/>
                              </a:lnTo>
                              <a:lnTo>
                                <a:pt x="617" y="207"/>
                              </a:lnTo>
                              <a:lnTo>
                                <a:pt x="618" y="207"/>
                              </a:lnTo>
                              <a:lnTo>
                                <a:pt x="618" y="207"/>
                              </a:lnTo>
                              <a:lnTo>
                                <a:pt x="618" y="207"/>
                              </a:lnTo>
                              <a:lnTo>
                                <a:pt x="619" y="207"/>
                              </a:lnTo>
                              <a:lnTo>
                                <a:pt x="619" y="207"/>
                              </a:lnTo>
                              <a:lnTo>
                                <a:pt x="620" y="207"/>
                              </a:lnTo>
                              <a:lnTo>
                                <a:pt x="620" y="207"/>
                              </a:lnTo>
                              <a:lnTo>
                                <a:pt x="620" y="207"/>
                              </a:lnTo>
                              <a:lnTo>
                                <a:pt x="621" y="207"/>
                              </a:lnTo>
                              <a:lnTo>
                                <a:pt x="622" y="207"/>
                              </a:lnTo>
                              <a:lnTo>
                                <a:pt x="622" y="207"/>
                              </a:lnTo>
                              <a:lnTo>
                                <a:pt x="622" y="207"/>
                              </a:lnTo>
                              <a:lnTo>
                                <a:pt x="623" y="207"/>
                              </a:lnTo>
                              <a:lnTo>
                                <a:pt x="623" y="207"/>
                              </a:lnTo>
                              <a:lnTo>
                                <a:pt x="623" y="207"/>
                              </a:lnTo>
                              <a:lnTo>
                                <a:pt x="624" y="207"/>
                              </a:lnTo>
                              <a:lnTo>
                                <a:pt x="624" y="207"/>
                              </a:lnTo>
                              <a:lnTo>
                                <a:pt x="625" y="207"/>
                              </a:lnTo>
                              <a:lnTo>
                                <a:pt x="625" y="207"/>
                              </a:lnTo>
                              <a:lnTo>
                                <a:pt x="626" y="207"/>
                              </a:lnTo>
                              <a:lnTo>
                                <a:pt x="626" y="207"/>
                              </a:lnTo>
                              <a:lnTo>
                                <a:pt x="627" y="207"/>
                              </a:lnTo>
                              <a:lnTo>
                                <a:pt x="627" y="207"/>
                              </a:lnTo>
                              <a:lnTo>
                                <a:pt x="627" y="207"/>
                              </a:lnTo>
                              <a:lnTo>
                                <a:pt x="628" y="207"/>
                              </a:lnTo>
                              <a:lnTo>
                                <a:pt x="628" y="207"/>
                              </a:lnTo>
                              <a:lnTo>
                                <a:pt x="628" y="207"/>
                              </a:lnTo>
                              <a:lnTo>
                                <a:pt x="629" y="207"/>
                              </a:lnTo>
                              <a:lnTo>
                                <a:pt x="629" y="207"/>
                              </a:lnTo>
                              <a:lnTo>
                                <a:pt x="630" y="207"/>
                              </a:lnTo>
                              <a:lnTo>
                                <a:pt x="630" y="207"/>
                              </a:lnTo>
                              <a:lnTo>
                                <a:pt x="631" y="207"/>
                              </a:lnTo>
                              <a:lnTo>
                                <a:pt x="631" y="207"/>
                              </a:lnTo>
                              <a:lnTo>
                                <a:pt x="632" y="207"/>
                              </a:lnTo>
                              <a:lnTo>
                                <a:pt x="632" y="207"/>
                              </a:lnTo>
                              <a:lnTo>
                                <a:pt x="632" y="207"/>
                              </a:lnTo>
                              <a:lnTo>
                                <a:pt x="633" y="207"/>
                              </a:lnTo>
                              <a:lnTo>
                                <a:pt x="633" y="207"/>
                              </a:lnTo>
                              <a:lnTo>
                                <a:pt x="633" y="207"/>
                              </a:lnTo>
                              <a:lnTo>
                                <a:pt x="634" y="207"/>
                              </a:lnTo>
                              <a:lnTo>
                                <a:pt x="635" y="207"/>
                              </a:lnTo>
                              <a:lnTo>
                                <a:pt x="635" y="207"/>
                              </a:lnTo>
                              <a:lnTo>
                                <a:pt x="635" y="207"/>
                              </a:lnTo>
                              <a:lnTo>
                                <a:pt x="636" y="207"/>
                              </a:lnTo>
                              <a:lnTo>
                                <a:pt x="636" y="207"/>
                              </a:lnTo>
                              <a:lnTo>
                                <a:pt x="637" y="207"/>
                              </a:lnTo>
                              <a:lnTo>
                                <a:pt x="637" y="207"/>
                              </a:lnTo>
                              <a:lnTo>
                                <a:pt x="637" y="207"/>
                              </a:lnTo>
                              <a:lnTo>
                                <a:pt x="638" y="207"/>
                              </a:lnTo>
                              <a:lnTo>
                                <a:pt x="638" y="207"/>
                              </a:lnTo>
                              <a:lnTo>
                                <a:pt x="638" y="207"/>
                              </a:lnTo>
                              <a:lnTo>
                                <a:pt x="639" y="207"/>
                              </a:lnTo>
                              <a:lnTo>
                                <a:pt x="640" y="207"/>
                              </a:lnTo>
                              <a:lnTo>
                                <a:pt x="640" y="207"/>
                              </a:lnTo>
                              <a:lnTo>
                                <a:pt x="640" y="207"/>
                              </a:lnTo>
                              <a:lnTo>
                                <a:pt x="641" y="207"/>
                              </a:lnTo>
                              <a:lnTo>
                                <a:pt x="641" y="207"/>
                              </a:lnTo>
                              <a:lnTo>
                                <a:pt x="642" y="207"/>
                              </a:lnTo>
                              <a:lnTo>
                                <a:pt x="642" y="207"/>
                              </a:lnTo>
                              <a:lnTo>
                                <a:pt x="642" y="207"/>
                              </a:lnTo>
                              <a:lnTo>
                                <a:pt x="643" y="207"/>
                              </a:lnTo>
                              <a:lnTo>
                                <a:pt x="644" y="207"/>
                              </a:lnTo>
                              <a:lnTo>
                                <a:pt x="644" y="207"/>
                              </a:lnTo>
                              <a:lnTo>
                                <a:pt x="644" y="207"/>
                              </a:lnTo>
                              <a:lnTo>
                                <a:pt x="645" y="207"/>
                              </a:lnTo>
                              <a:lnTo>
                                <a:pt x="645" y="207"/>
                              </a:lnTo>
                              <a:lnTo>
                                <a:pt x="645" y="207"/>
                              </a:lnTo>
                              <a:lnTo>
                                <a:pt x="646" y="207"/>
                              </a:lnTo>
                              <a:lnTo>
                                <a:pt x="646" y="207"/>
                              </a:lnTo>
                              <a:lnTo>
                                <a:pt x="647" y="207"/>
                              </a:lnTo>
                              <a:lnTo>
                                <a:pt x="647" y="207"/>
                              </a:lnTo>
                              <a:lnTo>
                                <a:pt x="648" y="207"/>
                              </a:lnTo>
                              <a:lnTo>
                                <a:pt x="648" y="207"/>
                              </a:lnTo>
                              <a:lnTo>
                                <a:pt x="649" y="207"/>
                              </a:lnTo>
                              <a:lnTo>
                                <a:pt x="649" y="207"/>
                              </a:lnTo>
                              <a:lnTo>
                                <a:pt x="649" y="207"/>
                              </a:lnTo>
                              <a:lnTo>
                                <a:pt x="650" y="207"/>
                              </a:lnTo>
                              <a:lnTo>
                                <a:pt x="650" y="207"/>
                              </a:lnTo>
                              <a:lnTo>
                                <a:pt x="650" y="207"/>
                              </a:lnTo>
                              <a:lnTo>
                                <a:pt x="651" y="207"/>
                              </a:lnTo>
                              <a:lnTo>
                                <a:pt x="652" y="207"/>
                              </a:lnTo>
                              <a:lnTo>
                                <a:pt x="652" y="207"/>
                              </a:lnTo>
                              <a:lnTo>
                                <a:pt x="652" y="207"/>
                              </a:lnTo>
                              <a:lnTo>
                                <a:pt x="653" y="207"/>
                              </a:lnTo>
                              <a:lnTo>
                                <a:pt x="653" y="207"/>
                              </a:lnTo>
                              <a:lnTo>
                                <a:pt x="654" y="207"/>
                              </a:lnTo>
                              <a:lnTo>
                                <a:pt x="654" y="207"/>
                              </a:lnTo>
                              <a:lnTo>
                                <a:pt x="654" y="207"/>
                              </a:lnTo>
                              <a:lnTo>
                                <a:pt x="655" y="207"/>
                              </a:lnTo>
                              <a:lnTo>
                                <a:pt x="655" y="207"/>
                              </a:lnTo>
                              <a:lnTo>
                                <a:pt x="655" y="207"/>
                              </a:lnTo>
                              <a:lnTo>
                                <a:pt x="656" y="207"/>
                              </a:lnTo>
                              <a:lnTo>
                                <a:pt x="657" y="207"/>
                              </a:lnTo>
                              <a:lnTo>
                                <a:pt x="657" y="207"/>
                              </a:lnTo>
                              <a:lnTo>
                                <a:pt x="657" y="207"/>
                              </a:lnTo>
                              <a:lnTo>
                                <a:pt x="658" y="207"/>
                              </a:lnTo>
                              <a:lnTo>
                                <a:pt x="658" y="207"/>
                              </a:lnTo>
                              <a:lnTo>
                                <a:pt x="659" y="207"/>
                              </a:lnTo>
                              <a:lnTo>
                                <a:pt x="659" y="207"/>
                              </a:lnTo>
                              <a:lnTo>
                                <a:pt x="659" y="207"/>
                              </a:lnTo>
                              <a:lnTo>
                                <a:pt x="660" y="207"/>
                              </a:lnTo>
                            </a:path>
                          </a:pathLst>
                        </a:custGeom>
                        <a:noFill/>
                        <a:ln w="25400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64" name="Line 61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4374" y="3078"/>
                          <a:ext cx="1" cy="702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65" name="Line 62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4761" y="3078"/>
                          <a:ext cx="0" cy="702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66" name="Line 63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5150" y="3078"/>
                          <a:ext cx="0" cy="702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67" name="Line 64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5541" y="3078"/>
                          <a:ext cx="1" cy="702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68" name="Line 65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374" y="3780"/>
                          <a:ext cx="1167" cy="1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69" name="Line 66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374" y="3429"/>
                          <a:ext cx="1167" cy="1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70" name="Line 6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374" y="3078"/>
                          <a:ext cx="1167" cy="1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71" name="Line 68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374" y="3780"/>
                          <a:ext cx="1167" cy="1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72" name="Line 69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374" y="3780"/>
                          <a:ext cx="1" cy="14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73" name="Rectangle 7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346" y="3809"/>
                          <a:ext cx="71" cy="1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a:spPr>
                      <a:txSp>
                        <a:txBody>
                          <a:bodyPr wrap="none" lIns="0" tIns="0" rIns="0" bIns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 eaLnBrk="1" hangingPunct="1"/>
                            <a:r>
                              <a:rPr lang="en-US" altLang="en-US" sz="1600" b="0">
                                <a:solidFill>
                                  <a:srgbClr val="000000"/>
                                </a:solidFill>
                              </a:rPr>
                              <a:t>0</a:t>
                            </a:r>
                            <a:endParaRPr lang="en-US" altLang="en-US" sz="1600" b="0">
                              <a:latin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74" name="Line 71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761" y="3780"/>
                          <a:ext cx="0" cy="14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75" name="Rectangle 7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733" y="3809"/>
                          <a:ext cx="71" cy="1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a:spPr>
                      <a:txSp>
                        <a:txBody>
                          <a:bodyPr wrap="none" lIns="0" tIns="0" rIns="0" bIns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 eaLnBrk="1" hangingPunct="1"/>
                            <a:r>
                              <a:rPr lang="en-US" altLang="en-US" sz="1600" b="0">
                                <a:solidFill>
                                  <a:srgbClr val="000000"/>
                                </a:solidFill>
                              </a:rPr>
                              <a:t>5</a:t>
                            </a:r>
                            <a:endParaRPr lang="en-US" altLang="en-US" sz="1600" b="0">
                              <a:latin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76" name="Line 73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5150" y="3780"/>
                          <a:ext cx="0" cy="14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77" name="Rectangle 7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106" y="3809"/>
                          <a:ext cx="142" cy="1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a:spPr>
                      <a:txSp>
                        <a:txBody>
                          <a:bodyPr wrap="none" lIns="0" tIns="0" rIns="0" bIns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 eaLnBrk="1" hangingPunct="1"/>
                            <a:r>
                              <a:rPr lang="en-US" altLang="en-US" sz="1600" b="0">
                                <a:solidFill>
                                  <a:srgbClr val="000000"/>
                                </a:solidFill>
                              </a:rPr>
                              <a:t>10</a:t>
                            </a:r>
                            <a:endParaRPr lang="en-US" altLang="en-US" sz="1600" b="0">
                              <a:latin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78" name="Line 75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5541" y="3780"/>
                          <a:ext cx="1" cy="14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79" name="Rectangle 7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498" y="3809"/>
                          <a:ext cx="142" cy="1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a:spPr>
                      <a:txSp>
                        <a:txBody>
                          <a:bodyPr wrap="none" lIns="0" tIns="0" rIns="0" bIns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 eaLnBrk="1" hangingPunct="1"/>
                            <a:r>
                              <a:rPr lang="en-US" altLang="en-US" sz="1600" b="0">
                                <a:solidFill>
                                  <a:srgbClr val="000000"/>
                                </a:solidFill>
                              </a:rPr>
                              <a:t>15</a:t>
                            </a:r>
                            <a:endParaRPr lang="en-US" altLang="en-US" sz="1600" b="0">
                              <a:latin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80" name="Rectangle 7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368" y="3984"/>
                          <a:ext cx="1118" cy="1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a:spPr>
                      <a:txSp>
                        <a:txBody>
                          <a:bodyPr wrap="none" lIns="0" tIns="0" rIns="0" bIns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 eaLnBrk="1" hangingPunct="1"/>
                            <a:r>
                              <a:rPr lang="en-US" altLang="en-US" dirty="0">
                                <a:solidFill>
                                  <a:srgbClr val="000000"/>
                                </a:solidFill>
                              </a:rPr>
                              <a:t>Time (5us/div.)</a:t>
                            </a:r>
                            <a:endParaRPr lang="en-US" altLang="en-US" b="0" dirty="0">
                              <a:latin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81" name="Line 78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4374" y="3078"/>
                          <a:ext cx="1" cy="702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82" name="Rectangle 7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128" y="3696"/>
                          <a:ext cx="221" cy="1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a:spPr>
                      <a:txSp>
                        <a:txBody>
                          <a:bodyPr wrap="none" lIns="0" tIns="0" rIns="0" bIns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 eaLnBrk="1" hangingPunct="1"/>
                            <a:r>
                              <a:rPr lang="en-US" altLang="en-US" sz="1600" b="0">
                                <a:solidFill>
                                  <a:srgbClr val="000000"/>
                                </a:solidFill>
                              </a:rPr>
                              <a:t>-50 </a:t>
                            </a:r>
                            <a:endParaRPr lang="en-US" altLang="en-US" sz="1600" b="0">
                              <a:latin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83" name="Line 80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4354" y="3605"/>
                          <a:ext cx="20" cy="1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84" name="Line 81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4354" y="3429"/>
                          <a:ext cx="20" cy="1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85" name="Rectangle 8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224" y="3360"/>
                          <a:ext cx="71" cy="1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a:spPr>
                      <a:txSp>
                        <a:txBody>
                          <a:bodyPr wrap="none" lIns="0" tIns="0" rIns="0" bIns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 eaLnBrk="1" hangingPunct="1"/>
                            <a:r>
                              <a:rPr lang="en-US" altLang="en-US" sz="1600" b="0">
                                <a:solidFill>
                                  <a:srgbClr val="000000"/>
                                </a:solidFill>
                              </a:rPr>
                              <a:t>0</a:t>
                            </a:r>
                            <a:endParaRPr lang="en-US" altLang="en-US" sz="1600" b="0">
                              <a:latin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86" name="Line 83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4354" y="3254"/>
                          <a:ext cx="20" cy="1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87" name="Line 84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4354" y="3078"/>
                          <a:ext cx="20" cy="1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88" name="Rectangle 8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176" y="3024"/>
                          <a:ext cx="160" cy="1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a:spPr>
                      <a:txSp>
                        <a:txBody>
                          <a:bodyPr wrap="none" lIns="0" tIns="0" rIns="0" bIns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 eaLnBrk="1" hangingPunct="1"/>
                            <a:r>
                              <a:rPr lang="en-US" altLang="en-US" sz="1600" b="0">
                                <a:solidFill>
                                  <a:srgbClr val="000000"/>
                                </a:solidFill>
                              </a:rPr>
                              <a:t>50</a:t>
                            </a:r>
                            <a:r>
                              <a:rPr lang="en-US" altLang="en-US" sz="800" b="0">
                                <a:solidFill>
                                  <a:srgbClr val="000000"/>
                                </a:solidFill>
                              </a:rPr>
                              <a:t> </a:t>
                            </a:r>
                            <a:endParaRPr lang="en-US" altLang="en-US" sz="2400" b="0">
                              <a:latin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89" name="Rectangle 86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534" y="3186"/>
                          <a:ext cx="516" cy="3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a:spPr>
                      <a:txSp>
                        <a:txBody>
                          <a:bodyPr wrap="none" lIns="0" tIns="0" rIns="0" bIns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eaLnBrk="1" hangingPunct="1"/>
                            <a:r>
                              <a:rPr lang="en-US" altLang="en-US">
                                <a:solidFill>
                                  <a:srgbClr val="000000"/>
                                </a:solidFill>
                              </a:rPr>
                              <a:t>Phase </a:t>
                            </a:r>
                          </a:p>
                          <a:p>
                            <a:pPr eaLnBrk="1" hangingPunct="1"/>
                            <a:r>
                              <a:rPr lang="en-US" altLang="en-US">
                                <a:solidFill>
                                  <a:srgbClr val="000000"/>
                                </a:solidFill>
                              </a:rPr>
                              <a:t>(Deg.)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0" name="Line 8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374" y="3429"/>
                          <a:ext cx="1" cy="351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91" name="Line 88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5032" y="3780"/>
                          <a:ext cx="0" cy="1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92" name="Line 89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990" y="3780"/>
                          <a:ext cx="1" cy="1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93" name="Line 90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879" y="3780"/>
                          <a:ext cx="1" cy="1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94" name="Line 91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915" y="3780"/>
                          <a:ext cx="1" cy="1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95" name="Line 92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915" y="3780"/>
                          <a:ext cx="1" cy="1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96" name="Freeform 93"/>
                        <a:cNvSpPr>
                          <a:spLocks/>
                        </a:cNvSpPr>
                      </a:nvSpPr>
                      <a:spPr bwMode="auto">
                        <a:xfrm flipV="1">
                          <a:off x="4717" y="3431"/>
                          <a:ext cx="822" cy="349"/>
                        </a:xfrm>
                        <a:custGeom>
                          <a:avLst/>
                          <a:gdLst>
                            <a:gd name="T0" fmla="*/ 6 w 395"/>
                            <a:gd name="T1" fmla="*/ 29 h 172"/>
                            <a:gd name="T2" fmla="*/ 12 w 395"/>
                            <a:gd name="T3" fmla="*/ 54 h 172"/>
                            <a:gd name="T4" fmla="*/ 19 w 395"/>
                            <a:gd name="T5" fmla="*/ 75 h 172"/>
                            <a:gd name="T6" fmla="*/ 25 w 395"/>
                            <a:gd name="T7" fmla="*/ 91 h 172"/>
                            <a:gd name="T8" fmla="*/ 32 w 395"/>
                            <a:gd name="T9" fmla="*/ 106 h 172"/>
                            <a:gd name="T10" fmla="*/ 38 w 395"/>
                            <a:gd name="T11" fmla="*/ 118 h 172"/>
                            <a:gd name="T12" fmla="*/ 45 w 395"/>
                            <a:gd name="T13" fmla="*/ 128 h 172"/>
                            <a:gd name="T14" fmla="*/ 51 w 395"/>
                            <a:gd name="T15" fmla="*/ 137 h 172"/>
                            <a:gd name="T16" fmla="*/ 57 w 395"/>
                            <a:gd name="T17" fmla="*/ 144 h 172"/>
                            <a:gd name="T18" fmla="*/ 64 w 395"/>
                            <a:gd name="T19" fmla="*/ 150 h 172"/>
                            <a:gd name="T20" fmla="*/ 70 w 395"/>
                            <a:gd name="T21" fmla="*/ 155 h 172"/>
                            <a:gd name="T22" fmla="*/ 77 w 395"/>
                            <a:gd name="T23" fmla="*/ 159 h 172"/>
                            <a:gd name="T24" fmla="*/ 83 w 395"/>
                            <a:gd name="T25" fmla="*/ 162 h 172"/>
                            <a:gd name="T26" fmla="*/ 90 w 395"/>
                            <a:gd name="T27" fmla="*/ 165 h 172"/>
                            <a:gd name="T28" fmla="*/ 96 w 395"/>
                            <a:gd name="T29" fmla="*/ 167 h 172"/>
                            <a:gd name="T30" fmla="*/ 103 w 395"/>
                            <a:gd name="T31" fmla="*/ 168 h 172"/>
                            <a:gd name="T32" fmla="*/ 109 w 395"/>
                            <a:gd name="T33" fmla="*/ 169 h 172"/>
                            <a:gd name="T34" fmla="*/ 116 w 395"/>
                            <a:gd name="T35" fmla="*/ 170 h 172"/>
                            <a:gd name="T36" fmla="*/ 122 w 395"/>
                            <a:gd name="T37" fmla="*/ 171 h 172"/>
                            <a:gd name="T38" fmla="*/ 128 w 395"/>
                            <a:gd name="T39" fmla="*/ 171 h 172"/>
                            <a:gd name="T40" fmla="*/ 135 w 395"/>
                            <a:gd name="T41" fmla="*/ 171 h 172"/>
                            <a:gd name="T42" fmla="*/ 141 w 395"/>
                            <a:gd name="T43" fmla="*/ 172 h 172"/>
                            <a:gd name="T44" fmla="*/ 148 w 395"/>
                            <a:gd name="T45" fmla="*/ 172 h 172"/>
                            <a:gd name="T46" fmla="*/ 154 w 395"/>
                            <a:gd name="T47" fmla="*/ 172 h 172"/>
                            <a:gd name="T48" fmla="*/ 161 w 395"/>
                            <a:gd name="T49" fmla="*/ 172 h 172"/>
                            <a:gd name="T50" fmla="*/ 167 w 395"/>
                            <a:gd name="T51" fmla="*/ 172 h 172"/>
                            <a:gd name="T52" fmla="*/ 174 w 395"/>
                            <a:gd name="T53" fmla="*/ 172 h 172"/>
                            <a:gd name="T54" fmla="*/ 180 w 395"/>
                            <a:gd name="T55" fmla="*/ 172 h 172"/>
                            <a:gd name="T56" fmla="*/ 187 w 395"/>
                            <a:gd name="T57" fmla="*/ 172 h 172"/>
                            <a:gd name="T58" fmla="*/ 193 w 395"/>
                            <a:gd name="T59" fmla="*/ 172 h 172"/>
                            <a:gd name="T60" fmla="*/ 200 w 395"/>
                            <a:gd name="T61" fmla="*/ 172 h 172"/>
                            <a:gd name="T62" fmla="*/ 206 w 395"/>
                            <a:gd name="T63" fmla="*/ 172 h 172"/>
                            <a:gd name="T64" fmla="*/ 213 w 395"/>
                            <a:gd name="T65" fmla="*/ 172 h 172"/>
                            <a:gd name="T66" fmla="*/ 219 w 395"/>
                            <a:gd name="T67" fmla="*/ 172 h 172"/>
                            <a:gd name="T68" fmla="*/ 226 w 395"/>
                            <a:gd name="T69" fmla="*/ 172 h 172"/>
                            <a:gd name="T70" fmla="*/ 232 w 395"/>
                            <a:gd name="T71" fmla="*/ 172 h 172"/>
                            <a:gd name="T72" fmla="*/ 239 w 395"/>
                            <a:gd name="T73" fmla="*/ 172 h 172"/>
                            <a:gd name="T74" fmla="*/ 245 w 395"/>
                            <a:gd name="T75" fmla="*/ 172 h 172"/>
                            <a:gd name="T76" fmla="*/ 252 w 395"/>
                            <a:gd name="T77" fmla="*/ 172 h 172"/>
                            <a:gd name="T78" fmla="*/ 258 w 395"/>
                            <a:gd name="T79" fmla="*/ 172 h 172"/>
                            <a:gd name="T80" fmla="*/ 265 w 395"/>
                            <a:gd name="T81" fmla="*/ 172 h 172"/>
                            <a:gd name="T82" fmla="*/ 271 w 395"/>
                            <a:gd name="T83" fmla="*/ 172 h 172"/>
                            <a:gd name="T84" fmla="*/ 278 w 395"/>
                            <a:gd name="T85" fmla="*/ 172 h 172"/>
                            <a:gd name="T86" fmla="*/ 284 w 395"/>
                            <a:gd name="T87" fmla="*/ 172 h 172"/>
                            <a:gd name="T88" fmla="*/ 290 w 395"/>
                            <a:gd name="T89" fmla="*/ 172 h 172"/>
                            <a:gd name="T90" fmla="*/ 297 w 395"/>
                            <a:gd name="T91" fmla="*/ 172 h 172"/>
                            <a:gd name="T92" fmla="*/ 303 w 395"/>
                            <a:gd name="T93" fmla="*/ 172 h 172"/>
                            <a:gd name="T94" fmla="*/ 310 w 395"/>
                            <a:gd name="T95" fmla="*/ 172 h 172"/>
                            <a:gd name="T96" fmla="*/ 316 w 395"/>
                            <a:gd name="T97" fmla="*/ 172 h 172"/>
                            <a:gd name="T98" fmla="*/ 323 w 395"/>
                            <a:gd name="T99" fmla="*/ 172 h 172"/>
                            <a:gd name="T100" fmla="*/ 329 w 395"/>
                            <a:gd name="T101" fmla="*/ 172 h 172"/>
                            <a:gd name="T102" fmla="*/ 336 w 395"/>
                            <a:gd name="T103" fmla="*/ 172 h 172"/>
                            <a:gd name="T104" fmla="*/ 342 w 395"/>
                            <a:gd name="T105" fmla="*/ 172 h 172"/>
                            <a:gd name="T106" fmla="*/ 349 w 395"/>
                            <a:gd name="T107" fmla="*/ 172 h 172"/>
                            <a:gd name="T108" fmla="*/ 355 w 395"/>
                            <a:gd name="T109" fmla="*/ 172 h 172"/>
                            <a:gd name="T110" fmla="*/ 361 w 395"/>
                            <a:gd name="T111" fmla="*/ 172 h 172"/>
                            <a:gd name="T112" fmla="*/ 368 w 395"/>
                            <a:gd name="T113" fmla="*/ 172 h 172"/>
                            <a:gd name="T114" fmla="*/ 374 w 395"/>
                            <a:gd name="T115" fmla="*/ 172 h 172"/>
                            <a:gd name="T116" fmla="*/ 381 w 395"/>
                            <a:gd name="T117" fmla="*/ 172 h 172"/>
                            <a:gd name="T118" fmla="*/ 387 w 395"/>
                            <a:gd name="T119" fmla="*/ 172 h 172"/>
                            <a:gd name="T120" fmla="*/ 394 w 395"/>
                            <a:gd name="T121" fmla="*/ 172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</a:cxnLst>
                          <a:rect l="0" t="0" r="r" b="b"/>
                          <a:pathLst>
                            <a:path w="395" h="172">
                              <a:moveTo>
                                <a:pt x="0" y="0"/>
                              </a:moveTo>
                              <a:lnTo>
                                <a:pt x="0" y="1"/>
                              </a:lnTo>
                              <a:lnTo>
                                <a:pt x="0" y="1"/>
                              </a:lnTo>
                              <a:lnTo>
                                <a:pt x="0" y="4"/>
                              </a:lnTo>
                              <a:lnTo>
                                <a:pt x="1" y="6"/>
                              </a:lnTo>
                              <a:lnTo>
                                <a:pt x="1" y="9"/>
                              </a:lnTo>
                              <a:lnTo>
                                <a:pt x="1" y="9"/>
                              </a:lnTo>
                              <a:lnTo>
                                <a:pt x="2" y="11"/>
                              </a:lnTo>
                              <a:lnTo>
                                <a:pt x="2" y="14"/>
                              </a:lnTo>
                              <a:lnTo>
                                <a:pt x="3" y="16"/>
                              </a:lnTo>
                              <a:lnTo>
                                <a:pt x="3" y="16"/>
                              </a:lnTo>
                              <a:lnTo>
                                <a:pt x="3" y="18"/>
                              </a:lnTo>
                              <a:lnTo>
                                <a:pt x="4" y="21"/>
                              </a:lnTo>
                              <a:lnTo>
                                <a:pt x="4" y="23"/>
                              </a:lnTo>
                              <a:lnTo>
                                <a:pt x="4" y="23"/>
                              </a:lnTo>
                              <a:lnTo>
                                <a:pt x="5" y="25"/>
                              </a:lnTo>
                              <a:lnTo>
                                <a:pt x="5" y="28"/>
                              </a:lnTo>
                              <a:lnTo>
                                <a:pt x="6" y="29"/>
                              </a:lnTo>
                              <a:lnTo>
                                <a:pt x="6" y="29"/>
                              </a:lnTo>
                              <a:lnTo>
                                <a:pt x="6" y="32"/>
                              </a:lnTo>
                              <a:lnTo>
                                <a:pt x="7" y="34"/>
                              </a:lnTo>
                              <a:lnTo>
                                <a:pt x="7" y="36"/>
                              </a:lnTo>
                              <a:lnTo>
                                <a:pt x="7" y="36"/>
                              </a:lnTo>
                              <a:lnTo>
                                <a:pt x="8" y="38"/>
                              </a:lnTo>
                              <a:lnTo>
                                <a:pt x="8" y="40"/>
                              </a:lnTo>
                              <a:lnTo>
                                <a:pt x="9" y="41"/>
                              </a:lnTo>
                              <a:lnTo>
                                <a:pt x="9" y="41"/>
                              </a:lnTo>
                              <a:lnTo>
                                <a:pt x="9" y="43"/>
                              </a:lnTo>
                              <a:lnTo>
                                <a:pt x="10" y="45"/>
                              </a:lnTo>
                              <a:lnTo>
                                <a:pt x="10" y="47"/>
                              </a:lnTo>
                              <a:lnTo>
                                <a:pt x="10" y="47"/>
                              </a:lnTo>
                              <a:lnTo>
                                <a:pt x="10" y="49"/>
                              </a:lnTo>
                              <a:lnTo>
                                <a:pt x="11" y="51"/>
                              </a:lnTo>
                              <a:lnTo>
                                <a:pt x="11" y="52"/>
                              </a:lnTo>
                              <a:lnTo>
                                <a:pt x="11" y="52"/>
                              </a:lnTo>
                              <a:lnTo>
                                <a:pt x="12" y="54"/>
                              </a:lnTo>
                              <a:lnTo>
                                <a:pt x="12" y="56"/>
                              </a:lnTo>
                              <a:lnTo>
                                <a:pt x="13" y="57"/>
                              </a:lnTo>
                              <a:lnTo>
                                <a:pt x="13" y="57"/>
                              </a:lnTo>
                              <a:lnTo>
                                <a:pt x="13" y="59"/>
                              </a:lnTo>
                              <a:lnTo>
                                <a:pt x="14" y="60"/>
                              </a:lnTo>
                              <a:lnTo>
                                <a:pt x="14" y="62"/>
                              </a:lnTo>
                              <a:lnTo>
                                <a:pt x="14" y="62"/>
                              </a:lnTo>
                              <a:lnTo>
                                <a:pt x="15" y="63"/>
                              </a:lnTo>
                              <a:lnTo>
                                <a:pt x="15" y="65"/>
                              </a:lnTo>
                              <a:lnTo>
                                <a:pt x="16" y="66"/>
                              </a:lnTo>
                              <a:lnTo>
                                <a:pt x="16" y="66"/>
                              </a:lnTo>
                              <a:lnTo>
                                <a:pt x="16" y="68"/>
                              </a:lnTo>
                              <a:lnTo>
                                <a:pt x="17" y="69"/>
                              </a:lnTo>
                              <a:lnTo>
                                <a:pt x="17" y="71"/>
                              </a:lnTo>
                              <a:lnTo>
                                <a:pt x="17" y="71"/>
                              </a:lnTo>
                              <a:lnTo>
                                <a:pt x="18" y="72"/>
                              </a:lnTo>
                              <a:lnTo>
                                <a:pt x="18" y="74"/>
                              </a:lnTo>
                              <a:lnTo>
                                <a:pt x="19" y="75"/>
                              </a:lnTo>
                              <a:lnTo>
                                <a:pt x="19" y="75"/>
                              </a:lnTo>
                              <a:lnTo>
                                <a:pt x="19" y="76"/>
                              </a:lnTo>
                              <a:lnTo>
                                <a:pt x="20" y="78"/>
                              </a:lnTo>
                              <a:lnTo>
                                <a:pt x="20" y="79"/>
                              </a:lnTo>
                              <a:lnTo>
                                <a:pt x="20" y="79"/>
                              </a:lnTo>
                              <a:lnTo>
                                <a:pt x="21" y="80"/>
                              </a:lnTo>
                              <a:lnTo>
                                <a:pt x="21" y="82"/>
                              </a:lnTo>
                              <a:lnTo>
                                <a:pt x="22" y="83"/>
                              </a:lnTo>
                              <a:lnTo>
                                <a:pt x="22" y="83"/>
                              </a:lnTo>
                              <a:lnTo>
                                <a:pt x="22" y="84"/>
                              </a:lnTo>
                              <a:lnTo>
                                <a:pt x="23" y="85"/>
                              </a:lnTo>
                              <a:lnTo>
                                <a:pt x="23" y="86"/>
                              </a:lnTo>
                              <a:lnTo>
                                <a:pt x="23" y="86"/>
                              </a:lnTo>
                              <a:lnTo>
                                <a:pt x="23" y="88"/>
                              </a:lnTo>
                              <a:lnTo>
                                <a:pt x="24" y="89"/>
                              </a:lnTo>
                              <a:lnTo>
                                <a:pt x="24" y="90"/>
                              </a:lnTo>
                              <a:lnTo>
                                <a:pt x="24" y="90"/>
                              </a:lnTo>
                              <a:lnTo>
                                <a:pt x="25" y="91"/>
                              </a:lnTo>
                              <a:lnTo>
                                <a:pt x="25" y="92"/>
                              </a:lnTo>
                              <a:lnTo>
                                <a:pt x="26" y="93"/>
                              </a:lnTo>
                              <a:lnTo>
                                <a:pt x="26" y="93"/>
                              </a:lnTo>
                              <a:lnTo>
                                <a:pt x="26" y="94"/>
                              </a:lnTo>
                              <a:lnTo>
                                <a:pt x="27" y="96"/>
                              </a:lnTo>
                              <a:lnTo>
                                <a:pt x="27" y="97"/>
                              </a:lnTo>
                              <a:lnTo>
                                <a:pt x="27" y="97"/>
                              </a:lnTo>
                              <a:lnTo>
                                <a:pt x="28" y="98"/>
                              </a:lnTo>
                              <a:lnTo>
                                <a:pt x="28" y="99"/>
                              </a:lnTo>
                              <a:lnTo>
                                <a:pt x="29" y="100"/>
                              </a:lnTo>
                              <a:lnTo>
                                <a:pt x="29" y="100"/>
                              </a:lnTo>
                              <a:lnTo>
                                <a:pt x="29" y="101"/>
                              </a:lnTo>
                              <a:lnTo>
                                <a:pt x="30" y="102"/>
                              </a:lnTo>
                              <a:lnTo>
                                <a:pt x="30" y="103"/>
                              </a:lnTo>
                              <a:lnTo>
                                <a:pt x="30" y="103"/>
                              </a:lnTo>
                              <a:lnTo>
                                <a:pt x="31" y="104"/>
                              </a:lnTo>
                              <a:lnTo>
                                <a:pt x="31" y="105"/>
                              </a:lnTo>
                              <a:lnTo>
                                <a:pt x="32" y="106"/>
                              </a:lnTo>
                              <a:lnTo>
                                <a:pt x="32" y="106"/>
                              </a:lnTo>
                              <a:lnTo>
                                <a:pt x="32" y="107"/>
                              </a:lnTo>
                              <a:lnTo>
                                <a:pt x="33" y="108"/>
                              </a:lnTo>
                              <a:lnTo>
                                <a:pt x="33" y="109"/>
                              </a:lnTo>
                              <a:lnTo>
                                <a:pt x="33" y="109"/>
                              </a:lnTo>
                              <a:lnTo>
                                <a:pt x="34" y="110"/>
                              </a:lnTo>
                              <a:lnTo>
                                <a:pt x="34" y="111"/>
                              </a:lnTo>
                              <a:lnTo>
                                <a:pt x="34" y="111"/>
                              </a:lnTo>
                              <a:lnTo>
                                <a:pt x="34" y="111"/>
                              </a:lnTo>
                              <a:lnTo>
                                <a:pt x="35" y="112"/>
                              </a:lnTo>
                              <a:lnTo>
                                <a:pt x="35" y="113"/>
                              </a:lnTo>
                              <a:lnTo>
                                <a:pt x="36" y="114"/>
                              </a:lnTo>
                              <a:lnTo>
                                <a:pt x="36" y="114"/>
                              </a:lnTo>
                              <a:lnTo>
                                <a:pt x="36" y="115"/>
                              </a:lnTo>
                              <a:lnTo>
                                <a:pt x="37" y="116"/>
                              </a:lnTo>
                              <a:lnTo>
                                <a:pt x="37" y="117"/>
                              </a:lnTo>
                              <a:lnTo>
                                <a:pt x="37" y="117"/>
                              </a:lnTo>
                              <a:lnTo>
                                <a:pt x="38" y="118"/>
                              </a:lnTo>
                              <a:lnTo>
                                <a:pt x="38" y="118"/>
                              </a:lnTo>
                              <a:lnTo>
                                <a:pt x="39" y="119"/>
                              </a:lnTo>
                              <a:lnTo>
                                <a:pt x="39" y="119"/>
                              </a:lnTo>
                              <a:lnTo>
                                <a:pt x="39" y="120"/>
                              </a:lnTo>
                              <a:lnTo>
                                <a:pt x="40" y="121"/>
                              </a:lnTo>
                              <a:lnTo>
                                <a:pt x="40" y="122"/>
                              </a:lnTo>
                              <a:lnTo>
                                <a:pt x="40" y="122"/>
                              </a:lnTo>
                              <a:lnTo>
                                <a:pt x="41" y="122"/>
                              </a:lnTo>
                              <a:lnTo>
                                <a:pt x="41" y="123"/>
                              </a:lnTo>
                              <a:lnTo>
                                <a:pt x="42" y="124"/>
                              </a:lnTo>
                              <a:lnTo>
                                <a:pt x="42" y="124"/>
                              </a:lnTo>
                              <a:lnTo>
                                <a:pt x="42" y="125"/>
                              </a:lnTo>
                              <a:lnTo>
                                <a:pt x="43" y="126"/>
                              </a:lnTo>
                              <a:lnTo>
                                <a:pt x="43" y="126"/>
                              </a:lnTo>
                              <a:lnTo>
                                <a:pt x="43" y="126"/>
                              </a:lnTo>
                              <a:lnTo>
                                <a:pt x="44" y="127"/>
                              </a:lnTo>
                              <a:lnTo>
                                <a:pt x="44" y="128"/>
                              </a:lnTo>
                              <a:lnTo>
                                <a:pt x="45" y="128"/>
                              </a:lnTo>
                              <a:lnTo>
                                <a:pt x="45" y="128"/>
                              </a:lnTo>
                              <a:lnTo>
                                <a:pt x="45" y="129"/>
                              </a:lnTo>
                              <a:lnTo>
                                <a:pt x="46" y="130"/>
                              </a:lnTo>
                              <a:lnTo>
                                <a:pt x="46" y="130"/>
                              </a:lnTo>
                              <a:lnTo>
                                <a:pt x="46" y="130"/>
                              </a:lnTo>
                              <a:lnTo>
                                <a:pt x="46" y="131"/>
                              </a:lnTo>
                              <a:lnTo>
                                <a:pt x="47" y="132"/>
                              </a:lnTo>
                              <a:lnTo>
                                <a:pt x="47" y="132"/>
                              </a:lnTo>
                              <a:lnTo>
                                <a:pt x="47" y="132"/>
                              </a:lnTo>
                              <a:lnTo>
                                <a:pt x="48" y="133"/>
                              </a:lnTo>
                              <a:lnTo>
                                <a:pt x="48" y="134"/>
                              </a:lnTo>
                              <a:lnTo>
                                <a:pt x="49" y="134"/>
                              </a:lnTo>
                              <a:lnTo>
                                <a:pt x="49" y="134"/>
                              </a:lnTo>
                              <a:lnTo>
                                <a:pt x="49" y="135"/>
                              </a:lnTo>
                              <a:lnTo>
                                <a:pt x="50" y="136"/>
                              </a:lnTo>
                              <a:lnTo>
                                <a:pt x="50" y="136"/>
                              </a:lnTo>
                              <a:lnTo>
                                <a:pt x="50" y="136"/>
                              </a:lnTo>
                              <a:lnTo>
                                <a:pt x="51" y="137"/>
                              </a:lnTo>
                              <a:lnTo>
                                <a:pt x="51" y="137"/>
                              </a:lnTo>
                              <a:lnTo>
                                <a:pt x="52" y="138"/>
                              </a:lnTo>
                              <a:lnTo>
                                <a:pt x="52" y="138"/>
                              </a:lnTo>
                              <a:lnTo>
                                <a:pt x="52" y="139"/>
                              </a:lnTo>
                              <a:lnTo>
                                <a:pt x="53" y="139"/>
                              </a:lnTo>
                              <a:lnTo>
                                <a:pt x="53" y="140"/>
                              </a:lnTo>
                              <a:lnTo>
                                <a:pt x="53" y="140"/>
                              </a:lnTo>
                              <a:lnTo>
                                <a:pt x="54" y="140"/>
                              </a:lnTo>
                              <a:lnTo>
                                <a:pt x="54" y="141"/>
                              </a:lnTo>
                              <a:lnTo>
                                <a:pt x="55" y="141"/>
                              </a:lnTo>
                              <a:lnTo>
                                <a:pt x="55" y="141"/>
                              </a:lnTo>
                              <a:lnTo>
                                <a:pt x="55" y="142"/>
                              </a:lnTo>
                              <a:lnTo>
                                <a:pt x="56" y="142"/>
                              </a:lnTo>
                              <a:lnTo>
                                <a:pt x="56" y="143"/>
                              </a:lnTo>
                              <a:lnTo>
                                <a:pt x="56" y="143"/>
                              </a:lnTo>
                              <a:lnTo>
                                <a:pt x="57" y="143"/>
                              </a:lnTo>
                              <a:lnTo>
                                <a:pt x="57" y="144"/>
                              </a:lnTo>
                              <a:lnTo>
                                <a:pt x="57" y="144"/>
                              </a:lnTo>
                              <a:lnTo>
                                <a:pt x="57" y="144"/>
                              </a:lnTo>
                              <a:lnTo>
                                <a:pt x="58" y="145"/>
                              </a:lnTo>
                              <a:lnTo>
                                <a:pt x="58" y="145"/>
                              </a:lnTo>
                              <a:lnTo>
                                <a:pt x="59" y="146"/>
                              </a:lnTo>
                              <a:lnTo>
                                <a:pt x="59" y="146"/>
                              </a:lnTo>
                              <a:lnTo>
                                <a:pt x="59" y="146"/>
                              </a:lnTo>
                              <a:lnTo>
                                <a:pt x="60" y="147"/>
                              </a:lnTo>
                              <a:lnTo>
                                <a:pt x="60" y="147"/>
                              </a:lnTo>
                              <a:lnTo>
                                <a:pt x="60" y="147"/>
                              </a:lnTo>
                              <a:lnTo>
                                <a:pt x="61" y="148"/>
                              </a:lnTo>
                              <a:lnTo>
                                <a:pt x="61" y="148"/>
                              </a:lnTo>
                              <a:lnTo>
                                <a:pt x="62" y="149"/>
                              </a:lnTo>
                              <a:lnTo>
                                <a:pt x="62" y="149"/>
                              </a:lnTo>
                              <a:lnTo>
                                <a:pt x="62" y="149"/>
                              </a:lnTo>
                              <a:lnTo>
                                <a:pt x="63" y="149"/>
                              </a:lnTo>
                              <a:lnTo>
                                <a:pt x="63" y="150"/>
                              </a:lnTo>
                              <a:lnTo>
                                <a:pt x="63" y="150"/>
                              </a:lnTo>
                              <a:lnTo>
                                <a:pt x="64" y="150"/>
                              </a:lnTo>
                              <a:lnTo>
                                <a:pt x="64" y="151"/>
                              </a:lnTo>
                              <a:lnTo>
                                <a:pt x="65" y="151"/>
                              </a:lnTo>
                              <a:lnTo>
                                <a:pt x="65" y="151"/>
                              </a:lnTo>
                              <a:lnTo>
                                <a:pt x="65" y="151"/>
                              </a:lnTo>
                              <a:lnTo>
                                <a:pt x="66" y="152"/>
                              </a:lnTo>
                              <a:lnTo>
                                <a:pt x="66" y="152"/>
                              </a:lnTo>
                              <a:lnTo>
                                <a:pt x="66" y="152"/>
                              </a:lnTo>
                              <a:lnTo>
                                <a:pt x="67" y="153"/>
                              </a:lnTo>
                              <a:lnTo>
                                <a:pt x="67" y="153"/>
                              </a:lnTo>
                              <a:lnTo>
                                <a:pt x="68" y="153"/>
                              </a:lnTo>
                              <a:lnTo>
                                <a:pt x="68" y="153"/>
                              </a:lnTo>
                              <a:lnTo>
                                <a:pt x="68" y="154"/>
                              </a:lnTo>
                              <a:lnTo>
                                <a:pt x="69" y="154"/>
                              </a:lnTo>
                              <a:lnTo>
                                <a:pt x="69" y="154"/>
                              </a:lnTo>
                              <a:lnTo>
                                <a:pt x="69" y="154"/>
                              </a:lnTo>
                              <a:lnTo>
                                <a:pt x="69" y="155"/>
                              </a:lnTo>
                              <a:lnTo>
                                <a:pt x="70" y="155"/>
                              </a:lnTo>
                              <a:lnTo>
                                <a:pt x="70" y="155"/>
                              </a:lnTo>
                              <a:lnTo>
                                <a:pt x="70" y="155"/>
                              </a:lnTo>
                              <a:lnTo>
                                <a:pt x="71" y="156"/>
                              </a:lnTo>
                              <a:lnTo>
                                <a:pt x="71" y="156"/>
                              </a:lnTo>
                              <a:lnTo>
                                <a:pt x="72" y="156"/>
                              </a:lnTo>
                              <a:lnTo>
                                <a:pt x="72" y="156"/>
                              </a:lnTo>
                              <a:lnTo>
                                <a:pt x="72" y="157"/>
                              </a:lnTo>
                              <a:lnTo>
                                <a:pt x="73" y="157"/>
                              </a:lnTo>
                              <a:lnTo>
                                <a:pt x="73" y="157"/>
                              </a:lnTo>
                              <a:lnTo>
                                <a:pt x="73" y="157"/>
                              </a:lnTo>
                              <a:lnTo>
                                <a:pt x="74" y="158"/>
                              </a:lnTo>
                              <a:lnTo>
                                <a:pt x="74" y="158"/>
                              </a:lnTo>
                              <a:lnTo>
                                <a:pt x="75" y="158"/>
                              </a:lnTo>
                              <a:lnTo>
                                <a:pt x="75" y="158"/>
                              </a:lnTo>
                              <a:lnTo>
                                <a:pt x="75" y="158"/>
                              </a:lnTo>
                              <a:lnTo>
                                <a:pt x="76" y="159"/>
                              </a:lnTo>
                              <a:lnTo>
                                <a:pt x="76" y="159"/>
                              </a:lnTo>
                              <a:lnTo>
                                <a:pt x="76" y="159"/>
                              </a:lnTo>
                              <a:lnTo>
                                <a:pt x="77" y="159"/>
                              </a:lnTo>
                              <a:lnTo>
                                <a:pt x="77" y="159"/>
                              </a:lnTo>
                              <a:lnTo>
                                <a:pt x="78" y="160"/>
                              </a:lnTo>
                              <a:lnTo>
                                <a:pt x="78" y="160"/>
                              </a:lnTo>
                              <a:lnTo>
                                <a:pt x="78" y="160"/>
                              </a:lnTo>
                              <a:lnTo>
                                <a:pt x="79" y="160"/>
                              </a:lnTo>
                              <a:lnTo>
                                <a:pt x="79" y="160"/>
                              </a:lnTo>
                              <a:lnTo>
                                <a:pt x="79" y="160"/>
                              </a:lnTo>
                              <a:lnTo>
                                <a:pt x="80" y="161"/>
                              </a:lnTo>
                              <a:lnTo>
                                <a:pt x="80" y="161"/>
                              </a:lnTo>
                              <a:lnTo>
                                <a:pt x="80" y="161"/>
                              </a:lnTo>
                              <a:lnTo>
                                <a:pt x="80" y="161"/>
                              </a:lnTo>
                              <a:lnTo>
                                <a:pt x="81" y="161"/>
                              </a:lnTo>
                              <a:lnTo>
                                <a:pt x="81" y="162"/>
                              </a:lnTo>
                              <a:lnTo>
                                <a:pt x="82" y="162"/>
                              </a:lnTo>
                              <a:lnTo>
                                <a:pt x="82" y="162"/>
                              </a:lnTo>
                              <a:lnTo>
                                <a:pt x="82" y="162"/>
                              </a:lnTo>
                              <a:lnTo>
                                <a:pt x="83" y="162"/>
                              </a:lnTo>
                              <a:lnTo>
                                <a:pt x="83" y="162"/>
                              </a:lnTo>
                              <a:lnTo>
                                <a:pt x="83" y="162"/>
                              </a:lnTo>
                              <a:lnTo>
                                <a:pt x="84" y="163"/>
                              </a:lnTo>
                              <a:lnTo>
                                <a:pt x="84" y="163"/>
                              </a:lnTo>
                              <a:lnTo>
                                <a:pt x="85" y="163"/>
                              </a:lnTo>
                              <a:lnTo>
                                <a:pt x="85" y="163"/>
                              </a:lnTo>
                              <a:lnTo>
                                <a:pt x="85" y="163"/>
                              </a:lnTo>
                              <a:lnTo>
                                <a:pt x="86" y="163"/>
                              </a:lnTo>
                              <a:lnTo>
                                <a:pt x="86" y="164"/>
                              </a:lnTo>
                              <a:lnTo>
                                <a:pt x="86" y="164"/>
                              </a:lnTo>
                              <a:lnTo>
                                <a:pt x="87" y="164"/>
                              </a:lnTo>
                              <a:lnTo>
                                <a:pt x="87" y="164"/>
                              </a:lnTo>
                              <a:lnTo>
                                <a:pt x="88" y="164"/>
                              </a:lnTo>
                              <a:lnTo>
                                <a:pt x="88" y="164"/>
                              </a:lnTo>
                              <a:lnTo>
                                <a:pt x="88" y="164"/>
                              </a:lnTo>
                              <a:lnTo>
                                <a:pt x="89" y="164"/>
                              </a:lnTo>
                              <a:lnTo>
                                <a:pt x="89" y="165"/>
                              </a:lnTo>
                              <a:lnTo>
                                <a:pt x="89" y="165"/>
                              </a:lnTo>
                              <a:lnTo>
                                <a:pt x="90" y="165"/>
                              </a:lnTo>
                              <a:lnTo>
                                <a:pt x="90" y="165"/>
                              </a:lnTo>
                              <a:lnTo>
                                <a:pt x="91" y="165"/>
                              </a:lnTo>
                              <a:lnTo>
                                <a:pt x="91" y="165"/>
                              </a:lnTo>
                              <a:lnTo>
                                <a:pt x="91" y="165"/>
                              </a:lnTo>
                              <a:lnTo>
                                <a:pt x="92" y="165"/>
                              </a:lnTo>
                              <a:lnTo>
                                <a:pt x="92" y="166"/>
                              </a:lnTo>
                              <a:lnTo>
                                <a:pt x="92" y="166"/>
                              </a:lnTo>
                              <a:lnTo>
                                <a:pt x="92" y="166"/>
                              </a:lnTo>
                              <a:lnTo>
                                <a:pt x="93" y="166"/>
                              </a:lnTo>
                              <a:lnTo>
                                <a:pt x="93" y="166"/>
                              </a:lnTo>
                              <a:lnTo>
                                <a:pt x="93" y="166"/>
                              </a:lnTo>
                              <a:lnTo>
                                <a:pt x="94" y="166"/>
                              </a:lnTo>
                              <a:lnTo>
                                <a:pt x="94" y="166"/>
                              </a:lnTo>
                              <a:lnTo>
                                <a:pt x="95" y="166"/>
                              </a:lnTo>
                              <a:lnTo>
                                <a:pt x="95" y="166"/>
                              </a:lnTo>
                              <a:lnTo>
                                <a:pt x="95" y="167"/>
                              </a:lnTo>
                              <a:lnTo>
                                <a:pt x="96" y="167"/>
                              </a:lnTo>
                              <a:lnTo>
                                <a:pt x="96" y="167"/>
                              </a:lnTo>
                              <a:lnTo>
                                <a:pt x="96" y="167"/>
                              </a:lnTo>
                              <a:lnTo>
                                <a:pt x="97" y="167"/>
                              </a:lnTo>
                              <a:lnTo>
                                <a:pt x="97" y="167"/>
                              </a:lnTo>
                              <a:lnTo>
                                <a:pt x="98" y="167"/>
                              </a:lnTo>
                              <a:lnTo>
                                <a:pt x="98" y="167"/>
                              </a:lnTo>
                              <a:lnTo>
                                <a:pt x="98" y="167"/>
                              </a:lnTo>
                              <a:lnTo>
                                <a:pt x="99" y="167"/>
                              </a:lnTo>
                              <a:lnTo>
                                <a:pt x="99" y="167"/>
                              </a:lnTo>
                              <a:lnTo>
                                <a:pt x="99" y="167"/>
                              </a:lnTo>
                              <a:lnTo>
                                <a:pt x="100" y="168"/>
                              </a:lnTo>
                              <a:lnTo>
                                <a:pt x="100" y="168"/>
                              </a:lnTo>
                              <a:lnTo>
                                <a:pt x="101" y="168"/>
                              </a:lnTo>
                              <a:lnTo>
                                <a:pt x="101" y="168"/>
                              </a:lnTo>
                              <a:lnTo>
                                <a:pt x="101" y="168"/>
                              </a:lnTo>
                              <a:lnTo>
                                <a:pt x="102" y="168"/>
                              </a:lnTo>
                              <a:lnTo>
                                <a:pt x="102" y="168"/>
                              </a:lnTo>
                              <a:lnTo>
                                <a:pt x="102" y="168"/>
                              </a:lnTo>
                              <a:lnTo>
                                <a:pt x="103" y="168"/>
                              </a:lnTo>
                              <a:lnTo>
                                <a:pt x="103" y="168"/>
                              </a:lnTo>
                              <a:lnTo>
                                <a:pt x="103" y="168"/>
                              </a:lnTo>
                              <a:lnTo>
                                <a:pt x="103" y="168"/>
                              </a:lnTo>
                              <a:lnTo>
                                <a:pt x="104" y="168"/>
                              </a:lnTo>
                              <a:lnTo>
                                <a:pt x="104" y="168"/>
                              </a:lnTo>
                              <a:lnTo>
                                <a:pt x="105" y="169"/>
                              </a:lnTo>
                              <a:lnTo>
                                <a:pt x="105" y="169"/>
                              </a:lnTo>
                              <a:lnTo>
                                <a:pt x="105" y="169"/>
                              </a:lnTo>
                              <a:lnTo>
                                <a:pt x="106" y="169"/>
                              </a:lnTo>
                              <a:lnTo>
                                <a:pt x="106" y="169"/>
                              </a:lnTo>
                              <a:lnTo>
                                <a:pt x="106" y="169"/>
                              </a:lnTo>
                              <a:lnTo>
                                <a:pt x="107" y="169"/>
                              </a:lnTo>
                              <a:lnTo>
                                <a:pt x="107" y="169"/>
                              </a:lnTo>
                              <a:lnTo>
                                <a:pt x="108" y="169"/>
                              </a:lnTo>
                              <a:lnTo>
                                <a:pt x="108" y="169"/>
                              </a:lnTo>
                              <a:lnTo>
                                <a:pt x="108" y="169"/>
                              </a:lnTo>
                              <a:lnTo>
                                <a:pt x="109" y="169"/>
                              </a:lnTo>
                              <a:lnTo>
                                <a:pt x="109" y="169"/>
                              </a:lnTo>
                              <a:lnTo>
                                <a:pt x="109" y="169"/>
                              </a:lnTo>
                              <a:lnTo>
                                <a:pt x="110" y="169"/>
                              </a:lnTo>
                              <a:lnTo>
                                <a:pt x="110" y="169"/>
                              </a:lnTo>
                              <a:lnTo>
                                <a:pt x="111" y="169"/>
                              </a:lnTo>
                              <a:lnTo>
                                <a:pt x="111" y="169"/>
                              </a:lnTo>
                              <a:lnTo>
                                <a:pt x="111" y="170"/>
                              </a:lnTo>
                              <a:lnTo>
                                <a:pt x="112" y="170"/>
                              </a:lnTo>
                              <a:lnTo>
                                <a:pt x="112" y="170"/>
                              </a:lnTo>
                              <a:lnTo>
                                <a:pt x="112" y="170"/>
                              </a:lnTo>
                              <a:lnTo>
                                <a:pt x="113" y="170"/>
                              </a:lnTo>
                              <a:lnTo>
                                <a:pt x="113" y="170"/>
                              </a:lnTo>
                              <a:lnTo>
                                <a:pt x="114" y="170"/>
                              </a:lnTo>
                              <a:lnTo>
                                <a:pt x="114" y="170"/>
                              </a:lnTo>
                              <a:lnTo>
                                <a:pt x="114" y="170"/>
                              </a:lnTo>
                              <a:lnTo>
                                <a:pt x="115" y="170"/>
                              </a:lnTo>
                              <a:lnTo>
                                <a:pt x="115" y="170"/>
                              </a:lnTo>
                              <a:lnTo>
                                <a:pt x="115" y="170"/>
                              </a:lnTo>
                              <a:lnTo>
                                <a:pt x="116" y="170"/>
                              </a:lnTo>
                              <a:lnTo>
                                <a:pt x="116" y="170"/>
                              </a:lnTo>
                              <a:lnTo>
                                <a:pt x="116" y="170"/>
                              </a:lnTo>
                              <a:lnTo>
                                <a:pt x="116" y="170"/>
                              </a:lnTo>
                              <a:lnTo>
                                <a:pt x="117" y="170"/>
                              </a:lnTo>
                              <a:lnTo>
                                <a:pt x="117" y="170"/>
                              </a:lnTo>
                              <a:lnTo>
                                <a:pt x="118" y="170"/>
                              </a:lnTo>
                              <a:lnTo>
                                <a:pt x="118" y="170"/>
                              </a:lnTo>
                              <a:lnTo>
                                <a:pt x="118" y="170"/>
                              </a:lnTo>
                              <a:lnTo>
                                <a:pt x="119" y="170"/>
                              </a:lnTo>
                              <a:lnTo>
                                <a:pt x="119" y="170"/>
                              </a:lnTo>
                              <a:lnTo>
                                <a:pt x="119" y="170"/>
                              </a:lnTo>
                              <a:lnTo>
                                <a:pt x="120" y="170"/>
                              </a:lnTo>
                              <a:lnTo>
                                <a:pt x="120" y="171"/>
                              </a:lnTo>
                              <a:lnTo>
                                <a:pt x="121" y="171"/>
                              </a:lnTo>
                              <a:lnTo>
                                <a:pt x="121" y="171"/>
                              </a:lnTo>
                              <a:lnTo>
                                <a:pt x="121" y="171"/>
                              </a:lnTo>
                              <a:lnTo>
                                <a:pt x="122" y="171"/>
                              </a:lnTo>
                              <a:lnTo>
                                <a:pt x="122" y="171"/>
                              </a:lnTo>
                              <a:lnTo>
                                <a:pt x="122" y="171"/>
                              </a:lnTo>
                              <a:lnTo>
                                <a:pt x="123" y="171"/>
                              </a:lnTo>
                              <a:lnTo>
                                <a:pt x="123" y="171"/>
                              </a:lnTo>
                              <a:lnTo>
                                <a:pt x="124" y="171"/>
                              </a:lnTo>
                              <a:lnTo>
                                <a:pt x="124" y="171"/>
                              </a:lnTo>
                              <a:lnTo>
                                <a:pt x="124" y="171"/>
                              </a:lnTo>
                              <a:lnTo>
                                <a:pt x="125" y="171"/>
                              </a:lnTo>
                              <a:lnTo>
                                <a:pt x="125" y="171"/>
                              </a:lnTo>
                              <a:lnTo>
                                <a:pt x="125" y="171"/>
                              </a:lnTo>
                              <a:lnTo>
                                <a:pt x="126" y="171"/>
                              </a:lnTo>
                              <a:lnTo>
                                <a:pt x="126" y="171"/>
                              </a:lnTo>
                              <a:lnTo>
                                <a:pt x="127" y="171"/>
                              </a:lnTo>
                              <a:lnTo>
                                <a:pt x="127" y="171"/>
                              </a:lnTo>
                              <a:lnTo>
                                <a:pt x="127" y="171"/>
                              </a:lnTo>
                              <a:lnTo>
                                <a:pt x="128" y="171"/>
                              </a:lnTo>
                              <a:lnTo>
                                <a:pt x="128" y="171"/>
                              </a:lnTo>
                              <a:lnTo>
                                <a:pt x="128" y="171"/>
                              </a:lnTo>
                              <a:lnTo>
                                <a:pt x="128" y="171"/>
                              </a:lnTo>
                              <a:lnTo>
                                <a:pt x="129" y="171"/>
                              </a:lnTo>
                              <a:lnTo>
                                <a:pt x="129" y="171"/>
                              </a:lnTo>
                              <a:lnTo>
                                <a:pt x="129" y="171"/>
                              </a:lnTo>
                              <a:lnTo>
                                <a:pt x="130" y="171"/>
                              </a:lnTo>
                              <a:lnTo>
                                <a:pt x="130" y="171"/>
                              </a:lnTo>
                              <a:lnTo>
                                <a:pt x="131" y="171"/>
                              </a:lnTo>
                              <a:lnTo>
                                <a:pt x="131" y="171"/>
                              </a:lnTo>
                              <a:lnTo>
                                <a:pt x="131" y="171"/>
                              </a:lnTo>
                              <a:lnTo>
                                <a:pt x="132" y="171"/>
                              </a:lnTo>
                              <a:lnTo>
                                <a:pt x="132" y="171"/>
                              </a:lnTo>
                              <a:lnTo>
                                <a:pt x="132" y="171"/>
                              </a:lnTo>
                              <a:lnTo>
                                <a:pt x="133" y="171"/>
                              </a:lnTo>
                              <a:lnTo>
                                <a:pt x="133" y="171"/>
                              </a:lnTo>
                              <a:lnTo>
                                <a:pt x="134" y="171"/>
                              </a:lnTo>
                              <a:lnTo>
                                <a:pt x="134" y="171"/>
                              </a:lnTo>
                              <a:lnTo>
                                <a:pt x="134" y="171"/>
                              </a:lnTo>
                              <a:lnTo>
                                <a:pt x="135" y="171"/>
                              </a:lnTo>
                              <a:lnTo>
                                <a:pt x="135" y="171"/>
                              </a:lnTo>
                              <a:lnTo>
                                <a:pt x="135" y="171"/>
                              </a:lnTo>
                              <a:lnTo>
                                <a:pt x="136" y="171"/>
                              </a:lnTo>
                              <a:lnTo>
                                <a:pt x="136" y="171"/>
                              </a:lnTo>
                              <a:lnTo>
                                <a:pt x="137" y="172"/>
                              </a:lnTo>
                              <a:lnTo>
                                <a:pt x="137" y="172"/>
                              </a:lnTo>
                              <a:lnTo>
                                <a:pt x="137" y="172"/>
                              </a:lnTo>
                              <a:lnTo>
                                <a:pt x="138" y="172"/>
                              </a:lnTo>
                              <a:lnTo>
                                <a:pt x="138" y="172"/>
                              </a:lnTo>
                              <a:lnTo>
                                <a:pt x="138" y="172"/>
                              </a:lnTo>
                              <a:lnTo>
                                <a:pt x="139" y="172"/>
                              </a:lnTo>
                              <a:lnTo>
                                <a:pt x="139" y="172"/>
                              </a:lnTo>
                              <a:lnTo>
                                <a:pt x="139" y="172"/>
                              </a:lnTo>
                              <a:lnTo>
                                <a:pt x="139" y="172"/>
                              </a:lnTo>
                              <a:lnTo>
                                <a:pt x="140" y="172"/>
                              </a:lnTo>
                              <a:lnTo>
                                <a:pt x="140" y="172"/>
                              </a:lnTo>
                              <a:lnTo>
                                <a:pt x="141" y="172"/>
                              </a:lnTo>
                              <a:lnTo>
                                <a:pt x="141" y="172"/>
                              </a:lnTo>
                              <a:lnTo>
                                <a:pt x="141" y="172"/>
                              </a:lnTo>
                              <a:lnTo>
                                <a:pt x="142" y="172"/>
                              </a:lnTo>
                              <a:lnTo>
                                <a:pt x="142" y="172"/>
                              </a:lnTo>
                              <a:lnTo>
                                <a:pt x="142" y="172"/>
                              </a:lnTo>
                              <a:lnTo>
                                <a:pt x="143" y="172"/>
                              </a:lnTo>
                              <a:lnTo>
                                <a:pt x="143" y="172"/>
                              </a:lnTo>
                              <a:lnTo>
                                <a:pt x="144" y="172"/>
                              </a:lnTo>
                              <a:lnTo>
                                <a:pt x="144" y="172"/>
                              </a:lnTo>
                              <a:lnTo>
                                <a:pt x="144" y="172"/>
                              </a:lnTo>
                              <a:lnTo>
                                <a:pt x="145" y="172"/>
                              </a:lnTo>
                              <a:lnTo>
                                <a:pt x="145" y="172"/>
                              </a:lnTo>
                              <a:lnTo>
                                <a:pt x="145" y="172"/>
                              </a:lnTo>
                              <a:lnTo>
                                <a:pt x="146" y="172"/>
                              </a:lnTo>
                              <a:lnTo>
                                <a:pt x="146" y="172"/>
                              </a:lnTo>
                              <a:lnTo>
                                <a:pt x="147" y="172"/>
                              </a:lnTo>
                              <a:lnTo>
                                <a:pt x="147" y="172"/>
                              </a:lnTo>
                              <a:lnTo>
                                <a:pt x="147" y="172"/>
                              </a:lnTo>
                              <a:lnTo>
                                <a:pt x="148" y="172"/>
                              </a:lnTo>
                              <a:lnTo>
                                <a:pt x="148" y="172"/>
                              </a:lnTo>
                              <a:lnTo>
                                <a:pt x="148" y="172"/>
                              </a:lnTo>
                              <a:lnTo>
                                <a:pt x="149" y="172"/>
                              </a:lnTo>
                              <a:lnTo>
                                <a:pt x="149" y="172"/>
                              </a:lnTo>
                              <a:lnTo>
                                <a:pt x="150" y="172"/>
                              </a:lnTo>
                              <a:lnTo>
                                <a:pt x="150" y="172"/>
                              </a:lnTo>
                              <a:lnTo>
                                <a:pt x="150" y="172"/>
                              </a:lnTo>
                              <a:lnTo>
                                <a:pt x="151" y="172"/>
                              </a:lnTo>
                              <a:lnTo>
                                <a:pt x="151" y="172"/>
                              </a:lnTo>
                              <a:lnTo>
                                <a:pt x="151" y="172"/>
                              </a:lnTo>
                              <a:lnTo>
                                <a:pt x="151" y="172"/>
                              </a:lnTo>
                              <a:lnTo>
                                <a:pt x="152" y="172"/>
                              </a:lnTo>
                              <a:lnTo>
                                <a:pt x="152" y="172"/>
                              </a:lnTo>
                              <a:lnTo>
                                <a:pt x="152" y="172"/>
                              </a:lnTo>
                              <a:lnTo>
                                <a:pt x="153" y="172"/>
                              </a:lnTo>
                              <a:lnTo>
                                <a:pt x="153" y="172"/>
                              </a:lnTo>
                              <a:lnTo>
                                <a:pt x="154" y="172"/>
                              </a:lnTo>
                              <a:lnTo>
                                <a:pt x="154" y="172"/>
                              </a:lnTo>
                              <a:lnTo>
                                <a:pt x="154" y="172"/>
                              </a:lnTo>
                              <a:lnTo>
                                <a:pt x="155" y="172"/>
                              </a:lnTo>
                              <a:lnTo>
                                <a:pt x="155" y="172"/>
                              </a:lnTo>
                              <a:lnTo>
                                <a:pt x="155" y="172"/>
                              </a:lnTo>
                              <a:lnTo>
                                <a:pt x="156" y="172"/>
                              </a:lnTo>
                              <a:lnTo>
                                <a:pt x="156" y="172"/>
                              </a:lnTo>
                              <a:lnTo>
                                <a:pt x="157" y="172"/>
                              </a:lnTo>
                              <a:lnTo>
                                <a:pt x="157" y="172"/>
                              </a:lnTo>
                              <a:lnTo>
                                <a:pt x="157" y="172"/>
                              </a:lnTo>
                              <a:lnTo>
                                <a:pt x="158" y="172"/>
                              </a:lnTo>
                              <a:lnTo>
                                <a:pt x="158" y="172"/>
                              </a:lnTo>
                              <a:lnTo>
                                <a:pt x="158" y="172"/>
                              </a:lnTo>
                              <a:lnTo>
                                <a:pt x="159" y="172"/>
                              </a:lnTo>
                              <a:lnTo>
                                <a:pt x="159" y="172"/>
                              </a:lnTo>
                              <a:lnTo>
                                <a:pt x="160" y="172"/>
                              </a:lnTo>
                              <a:lnTo>
                                <a:pt x="160" y="172"/>
                              </a:lnTo>
                              <a:lnTo>
                                <a:pt x="160" y="172"/>
                              </a:lnTo>
                              <a:lnTo>
                                <a:pt x="161" y="172"/>
                              </a:lnTo>
                              <a:lnTo>
                                <a:pt x="161" y="172"/>
                              </a:lnTo>
                              <a:lnTo>
                                <a:pt x="161" y="172"/>
                              </a:lnTo>
                              <a:lnTo>
                                <a:pt x="162" y="172"/>
                              </a:lnTo>
                              <a:lnTo>
                                <a:pt x="162" y="172"/>
                              </a:lnTo>
                              <a:lnTo>
                                <a:pt x="162" y="172"/>
                              </a:lnTo>
                              <a:lnTo>
                                <a:pt x="162" y="172"/>
                              </a:lnTo>
                              <a:lnTo>
                                <a:pt x="163" y="172"/>
                              </a:lnTo>
                              <a:lnTo>
                                <a:pt x="163" y="172"/>
                              </a:lnTo>
                              <a:lnTo>
                                <a:pt x="164" y="172"/>
                              </a:lnTo>
                              <a:lnTo>
                                <a:pt x="164" y="172"/>
                              </a:lnTo>
                              <a:lnTo>
                                <a:pt x="164" y="172"/>
                              </a:lnTo>
                              <a:lnTo>
                                <a:pt x="165" y="172"/>
                              </a:lnTo>
                              <a:lnTo>
                                <a:pt x="165" y="172"/>
                              </a:lnTo>
                              <a:lnTo>
                                <a:pt x="165" y="172"/>
                              </a:lnTo>
                              <a:lnTo>
                                <a:pt x="166" y="172"/>
                              </a:lnTo>
                              <a:lnTo>
                                <a:pt x="166" y="172"/>
                              </a:lnTo>
                              <a:lnTo>
                                <a:pt x="167" y="172"/>
                              </a:lnTo>
                              <a:lnTo>
                                <a:pt x="167" y="172"/>
                              </a:lnTo>
                              <a:lnTo>
                                <a:pt x="167" y="172"/>
                              </a:lnTo>
                              <a:lnTo>
                                <a:pt x="168" y="172"/>
                              </a:lnTo>
                              <a:lnTo>
                                <a:pt x="168" y="172"/>
                              </a:lnTo>
                              <a:lnTo>
                                <a:pt x="168" y="172"/>
                              </a:lnTo>
                              <a:lnTo>
                                <a:pt x="169" y="172"/>
                              </a:lnTo>
                              <a:lnTo>
                                <a:pt x="169" y="172"/>
                              </a:lnTo>
                              <a:lnTo>
                                <a:pt x="170" y="172"/>
                              </a:lnTo>
                              <a:lnTo>
                                <a:pt x="170" y="172"/>
                              </a:lnTo>
                              <a:lnTo>
                                <a:pt x="170" y="172"/>
                              </a:lnTo>
                              <a:lnTo>
                                <a:pt x="171" y="172"/>
                              </a:lnTo>
                              <a:lnTo>
                                <a:pt x="171" y="172"/>
                              </a:lnTo>
                              <a:lnTo>
                                <a:pt x="171" y="172"/>
                              </a:lnTo>
                              <a:lnTo>
                                <a:pt x="172" y="172"/>
                              </a:lnTo>
                              <a:lnTo>
                                <a:pt x="172" y="172"/>
                              </a:lnTo>
                              <a:lnTo>
                                <a:pt x="173" y="172"/>
                              </a:lnTo>
                              <a:lnTo>
                                <a:pt x="173" y="172"/>
                              </a:lnTo>
                              <a:lnTo>
                                <a:pt x="173" y="172"/>
                              </a:lnTo>
                              <a:lnTo>
                                <a:pt x="174" y="172"/>
                              </a:lnTo>
                              <a:lnTo>
                                <a:pt x="174" y="172"/>
                              </a:lnTo>
                              <a:lnTo>
                                <a:pt x="174" y="172"/>
                              </a:lnTo>
                              <a:lnTo>
                                <a:pt x="174" y="172"/>
                              </a:lnTo>
                              <a:lnTo>
                                <a:pt x="175" y="172"/>
                              </a:lnTo>
                              <a:lnTo>
                                <a:pt x="175" y="172"/>
                              </a:lnTo>
                              <a:lnTo>
                                <a:pt x="175" y="172"/>
                              </a:lnTo>
                              <a:lnTo>
                                <a:pt x="176" y="172"/>
                              </a:lnTo>
                              <a:lnTo>
                                <a:pt x="176" y="172"/>
                              </a:lnTo>
                              <a:lnTo>
                                <a:pt x="177" y="172"/>
                              </a:lnTo>
                              <a:lnTo>
                                <a:pt x="177" y="172"/>
                              </a:lnTo>
                              <a:lnTo>
                                <a:pt x="177" y="172"/>
                              </a:lnTo>
                              <a:lnTo>
                                <a:pt x="178" y="172"/>
                              </a:lnTo>
                              <a:lnTo>
                                <a:pt x="178" y="172"/>
                              </a:lnTo>
                              <a:lnTo>
                                <a:pt x="178" y="172"/>
                              </a:lnTo>
                              <a:lnTo>
                                <a:pt x="179" y="172"/>
                              </a:lnTo>
                              <a:lnTo>
                                <a:pt x="179" y="172"/>
                              </a:lnTo>
                              <a:lnTo>
                                <a:pt x="180" y="172"/>
                              </a:lnTo>
                              <a:lnTo>
                                <a:pt x="180" y="172"/>
                              </a:lnTo>
                              <a:lnTo>
                                <a:pt x="180" y="172"/>
                              </a:lnTo>
                              <a:lnTo>
                                <a:pt x="181" y="172"/>
                              </a:lnTo>
                              <a:lnTo>
                                <a:pt x="181" y="172"/>
                              </a:lnTo>
                              <a:lnTo>
                                <a:pt x="181" y="172"/>
                              </a:lnTo>
                              <a:lnTo>
                                <a:pt x="182" y="172"/>
                              </a:lnTo>
                              <a:lnTo>
                                <a:pt x="182" y="172"/>
                              </a:lnTo>
                              <a:lnTo>
                                <a:pt x="183" y="172"/>
                              </a:lnTo>
                              <a:lnTo>
                                <a:pt x="183" y="172"/>
                              </a:lnTo>
                              <a:lnTo>
                                <a:pt x="183" y="172"/>
                              </a:lnTo>
                              <a:lnTo>
                                <a:pt x="184" y="172"/>
                              </a:lnTo>
                              <a:lnTo>
                                <a:pt x="184" y="172"/>
                              </a:lnTo>
                              <a:lnTo>
                                <a:pt x="184" y="172"/>
                              </a:lnTo>
                              <a:lnTo>
                                <a:pt x="185" y="172"/>
                              </a:lnTo>
                              <a:lnTo>
                                <a:pt x="185" y="172"/>
                              </a:lnTo>
                              <a:lnTo>
                                <a:pt x="185" y="172"/>
                              </a:lnTo>
                              <a:lnTo>
                                <a:pt x="185" y="172"/>
                              </a:lnTo>
                              <a:lnTo>
                                <a:pt x="186" y="172"/>
                              </a:lnTo>
                              <a:lnTo>
                                <a:pt x="186" y="172"/>
                              </a:lnTo>
                              <a:lnTo>
                                <a:pt x="187" y="172"/>
                              </a:lnTo>
                              <a:lnTo>
                                <a:pt x="187" y="172"/>
                              </a:lnTo>
                              <a:lnTo>
                                <a:pt x="187" y="172"/>
                              </a:lnTo>
                              <a:lnTo>
                                <a:pt x="188" y="172"/>
                              </a:lnTo>
                              <a:lnTo>
                                <a:pt x="188" y="172"/>
                              </a:lnTo>
                              <a:lnTo>
                                <a:pt x="188" y="172"/>
                              </a:lnTo>
                              <a:lnTo>
                                <a:pt x="189" y="172"/>
                              </a:lnTo>
                              <a:lnTo>
                                <a:pt x="189" y="172"/>
                              </a:lnTo>
                              <a:lnTo>
                                <a:pt x="190" y="172"/>
                              </a:lnTo>
                              <a:lnTo>
                                <a:pt x="190" y="172"/>
                              </a:lnTo>
                              <a:lnTo>
                                <a:pt x="190" y="172"/>
                              </a:lnTo>
                              <a:lnTo>
                                <a:pt x="191" y="172"/>
                              </a:lnTo>
                              <a:lnTo>
                                <a:pt x="191" y="172"/>
                              </a:lnTo>
                              <a:lnTo>
                                <a:pt x="191" y="172"/>
                              </a:lnTo>
                              <a:lnTo>
                                <a:pt x="192" y="172"/>
                              </a:lnTo>
                              <a:lnTo>
                                <a:pt x="192" y="172"/>
                              </a:lnTo>
                              <a:lnTo>
                                <a:pt x="193" y="172"/>
                              </a:lnTo>
                              <a:lnTo>
                                <a:pt x="193" y="172"/>
                              </a:lnTo>
                              <a:lnTo>
                                <a:pt x="193" y="172"/>
                              </a:lnTo>
                              <a:lnTo>
                                <a:pt x="194" y="172"/>
                              </a:lnTo>
                              <a:lnTo>
                                <a:pt x="194" y="172"/>
                              </a:lnTo>
                              <a:lnTo>
                                <a:pt x="194" y="172"/>
                              </a:lnTo>
                              <a:lnTo>
                                <a:pt x="195" y="172"/>
                              </a:lnTo>
                              <a:lnTo>
                                <a:pt x="195" y="172"/>
                              </a:lnTo>
                              <a:lnTo>
                                <a:pt x="196" y="172"/>
                              </a:lnTo>
                              <a:lnTo>
                                <a:pt x="196" y="172"/>
                              </a:lnTo>
                              <a:lnTo>
                                <a:pt x="196" y="172"/>
                              </a:lnTo>
                              <a:lnTo>
                                <a:pt x="197" y="172"/>
                              </a:lnTo>
                              <a:lnTo>
                                <a:pt x="197" y="172"/>
                              </a:lnTo>
                              <a:lnTo>
                                <a:pt x="197" y="172"/>
                              </a:lnTo>
                              <a:lnTo>
                                <a:pt x="197" y="172"/>
                              </a:lnTo>
                              <a:lnTo>
                                <a:pt x="198" y="172"/>
                              </a:lnTo>
                              <a:lnTo>
                                <a:pt x="198" y="172"/>
                              </a:lnTo>
                              <a:lnTo>
                                <a:pt x="198" y="172"/>
                              </a:lnTo>
                              <a:lnTo>
                                <a:pt x="199" y="172"/>
                              </a:lnTo>
                              <a:lnTo>
                                <a:pt x="199" y="172"/>
                              </a:lnTo>
                              <a:lnTo>
                                <a:pt x="200" y="172"/>
                              </a:lnTo>
                              <a:lnTo>
                                <a:pt x="200" y="172"/>
                              </a:lnTo>
                              <a:lnTo>
                                <a:pt x="200" y="172"/>
                              </a:lnTo>
                              <a:lnTo>
                                <a:pt x="201" y="172"/>
                              </a:lnTo>
                              <a:lnTo>
                                <a:pt x="201" y="172"/>
                              </a:lnTo>
                              <a:lnTo>
                                <a:pt x="201" y="172"/>
                              </a:lnTo>
                              <a:lnTo>
                                <a:pt x="202" y="172"/>
                              </a:lnTo>
                              <a:lnTo>
                                <a:pt x="202" y="172"/>
                              </a:lnTo>
                              <a:lnTo>
                                <a:pt x="203" y="172"/>
                              </a:lnTo>
                              <a:lnTo>
                                <a:pt x="203" y="172"/>
                              </a:lnTo>
                              <a:lnTo>
                                <a:pt x="203" y="172"/>
                              </a:lnTo>
                              <a:lnTo>
                                <a:pt x="204" y="172"/>
                              </a:lnTo>
                              <a:lnTo>
                                <a:pt x="204" y="172"/>
                              </a:lnTo>
                              <a:lnTo>
                                <a:pt x="204" y="172"/>
                              </a:lnTo>
                              <a:lnTo>
                                <a:pt x="205" y="172"/>
                              </a:lnTo>
                              <a:lnTo>
                                <a:pt x="205" y="172"/>
                              </a:lnTo>
                              <a:lnTo>
                                <a:pt x="206" y="172"/>
                              </a:lnTo>
                              <a:lnTo>
                                <a:pt x="206" y="172"/>
                              </a:lnTo>
                              <a:lnTo>
                                <a:pt x="206" y="172"/>
                              </a:lnTo>
                              <a:lnTo>
                                <a:pt x="207" y="172"/>
                              </a:lnTo>
                              <a:lnTo>
                                <a:pt x="207" y="172"/>
                              </a:lnTo>
                              <a:lnTo>
                                <a:pt x="207" y="172"/>
                              </a:lnTo>
                              <a:lnTo>
                                <a:pt x="208" y="172"/>
                              </a:lnTo>
                              <a:lnTo>
                                <a:pt x="208" y="172"/>
                              </a:lnTo>
                              <a:lnTo>
                                <a:pt x="209" y="172"/>
                              </a:lnTo>
                              <a:lnTo>
                                <a:pt x="209" y="172"/>
                              </a:lnTo>
                              <a:lnTo>
                                <a:pt x="209" y="172"/>
                              </a:lnTo>
                              <a:lnTo>
                                <a:pt x="210" y="172"/>
                              </a:lnTo>
                              <a:lnTo>
                                <a:pt x="210" y="172"/>
                              </a:lnTo>
                              <a:lnTo>
                                <a:pt x="210" y="172"/>
                              </a:lnTo>
                              <a:lnTo>
                                <a:pt x="210" y="172"/>
                              </a:lnTo>
                              <a:lnTo>
                                <a:pt x="211" y="172"/>
                              </a:lnTo>
                              <a:lnTo>
                                <a:pt x="211" y="172"/>
                              </a:lnTo>
                              <a:lnTo>
                                <a:pt x="211" y="172"/>
                              </a:lnTo>
                              <a:lnTo>
                                <a:pt x="212" y="172"/>
                              </a:lnTo>
                              <a:lnTo>
                                <a:pt x="212" y="172"/>
                              </a:lnTo>
                              <a:lnTo>
                                <a:pt x="213" y="172"/>
                              </a:lnTo>
                              <a:lnTo>
                                <a:pt x="213" y="172"/>
                              </a:lnTo>
                              <a:lnTo>
                                <a:pt x="213" y="172"/>
                              </a:lnTo>
                              <a:lnTo>
                                <a:pt x="214" y="172"/>
                              </a:lnTo>
                              <a:lnTo>
                                <a:pt x="214" y="172"/>
                              </a:lnTo>
                              <a:lnTo>
                                <a:pt x="214" y="172"/>
                              </a:lnTo>
                              <a:lnTo>
                                <a:pt x="215" y="172"/>
                              </a:lnTo>
                              <a:lnTo>
                                <a:pt x="215" y="172"/>
                              </a:lnTo>
                              <a:lnTo>
                                <a:pt x="216" y="172"/>
                              </a:lnTo>
                              <a:lnTo>
                                <a:pt x="216" y="172"/>
                              </a:lnTo>
                              <a:lnTo>
                                <a:pt x="216" y="172"/>
                              </a:lnTo>
                              <a:lnTo>
                                <a:pt x="217" y="172"/>
                              </a:lnTo>
                              <a:lnTo>
                                <a:pt x="217" y="172"/>
                              </a:lnTo>
                              <a:lnTo>
                                <a:pt x="217" y="172"/>
                              </a:lnTo>
                              <a:lnTo>
                                <a:pt x="218" y="172"/>
                              </a:lnTo>
                              <a:lnTo>
                                <a:pt x="218" y="172"/>
                              </a:lnTo>
                              <a:lnTo>
                                <a:pt x="219" y="172"/>
                              </a:lnTo>
                              <a:lnTo>
                                <a:pt x="219" y="172"/>
                              </a:lnTo>
                              <a:lnTo>
                                <a:pt x="219" y="172"/>
                              </a:lnTo>
                              <a:lnTo>
                                <a:pt x="220" y="172"/>
                              </a:lnTo>
                              <a:lnTo>
                                <a:pt x="220" y="172"/>
                              </a:lnTo>
                              <a:lnTo>
                                <a:pt x="220" y="172"/>
                              </a:lnTo>
                              <a:lnTo>
                                <a:pt x="221" y="172"/>
                              </a:lnTo>
                              <a:lnTo>
                                <a:pt x="221" y="172"/>
                              </a:lnTo>
                              <a:lnTo>
                                <a:pt x="221" y="172"/>
                              </a:lnTo>
                              <a:lnTo>
                                <a:pt x="221" y="172"/>
                              </a:lnTo>
                              <a:lnTo>
                                <a:pt x="222" y="172"/>
                              </a:lnTo>
                              <a:lnTo>
                                <a:pt x="222" y="172"/>
                              </a:lnTo>
                              <a:lnTo>
                                <a:pt x="223" y="172"/>
                              </a:lnTo>
                              <a:lnTo>
                                <a:pt x="223" y="172"/>
                              </a:lnTo>
                              <a:lnTo>
                                <a:pt x="223" y="172"/>
                              </a:lnTo>
                              <a:lnTo>
                                <a:pt x="224" y="172"/>
                              </a:lnTo>
                              <a:lnTo>
                                <a:pt x="224" y="172"/>
                              </a:lnTo>
                              <a:lnTo>
                                <a:pt x="224" y="172"/>
                              </a:lnTo>
                              <a:lnTo>
                                <a:pt x="225" y="172"/>
                              </a:lnTo>
                              <a:lnTo>
                                <a:pt x="225" y="172"/>
                              </a:lnTo>
                              <a:lnTo>
                                <a:pt x="226" y="172"/>
                              </a:lnTo>
                              <a:lnTo>
                                <a:pt x="226" y="172"/>
                              </a:lnTo>
                              <a:lnTo>
                                <a:pt x="226" y="172"/>
                              </a:lnTo>
                              <a:lnTo>
                                <a:pt x="227" y="172"/>
                              </a:lnTo>
                              <a:lnTo>
                                <a:pt x="227" y="172"/>
                              </a:lnTo>
                              <a:lnTo>
                                <a:pt x="227" y="172"/>
                              </a:lnTo>
                              <a:lnTo>
                                <a:pt x="228" y="172"/>
                              </a:lnTo>
                              <a:lnTo>
                                <a:pt x="228" y="172"/>
                              </a:lnTo>
                              <a:lnTo>
                                <a:pt x="229" y="172"/>
                              </a:lnTo>
                              <a:lnTo>
                                <a:pt x="229" y="172"/>
                              </a:lnTo>
                              <a:lnTo>
                                <a:pt x="229" y="172"/>
                              </a:lnTo>
                              <a:lnTo>
                                <a:pt x="230" y="172"/>
                              </a:lnTo>
                              <a:lnTo>
                                <a:pt x="230" y="172"/>
                              </a:lnTo>
                              <a:lnTo>
                                <a:pt x="230" y="172"/>
                              </a:lnTo>
                              <a:lnTo>
                                <a:pt x="231" y="172"/>
                              </a:lnTo>
                              <a:lnTo>
                                <a:pt x="231" y="172"/>
                              </a:lnTo>
                              <a:lnTo>
                                <a:pt x="232" y="172"/>
                              </a:lnTo>
                              <a:lnTo>
                                <a:pt x="232" y="172"/>
                              </a:lnTo>
                              <a:lnTo>
                                <a:pt x="232" y="172"/>
                              </a:lnTo>
                              <a:lnTo>
                                <a:pt x="233" y="172"/>
                              </a:lnTo>
                              <a:lnTo>
                                <a:pt x="233" y="172"/>
                              </a:lnTo>
                              <a:lnTo>
                                <a:pt x="233" y="172"/>
                              </a:lnTo>
                              <a:lnTo>
                                <a:pt x="233" y="172"/>
                              </a:lnTo>
                              <a:lnTo>
                                <a:pt x="234" y="172"/>
                              </a:lnTo>
                              <a:lnTo>
                                <a:pt x="234" y="172"/>
                              </a:lnTo>
                              <a:lnTo>
                                <a:pt x="234" y="172"/>
                              </a:lnTo>
                              <a:lnTo>
                                <a:pt x="235" y="172"/>
                              </a:lnTo>
                              <a:lnTo>
                                <a:pt x="235" y="172"/>
                              </a:lnTo>
                              <a:lnTo>
                                <a:pt x="236" y="172"/>
                              </a:lnTo>
                              <a:lnTo>
                                <a:pt x="236" y="172"/>
                              </a:lnTo>
                              <a:lnTo>
                                <a:pt x="236" y="172"/>
                              </a:lnTo>
                              <a:lnTo>
                                <a:pt x="237" y="172"/>
                              </a:lnTo>
                              <a:lnTo>
                                <a:pt x="237" y="172"/>
                              </a:lnTo>
                              <a:lnTo>
                                <a:pt x="237" y="172"/>
                              </a:lnTo>
                              <a:lnTo>
                                <a:pt x="238" y="172"/>
                              </a:lnTo>
                              <a:lnTo>
                                <a:pt x="238" y="172"/>
                              </a:lnTo>
                              <a:lnTo>
                                <a:pt x="239" y="172"/>
                              </a:lnTo>
                              <a:lnTo>
                                <a:pt x="239" y="172"/>
                              </a:lnTo>
                              <a:lnTo>
                                <a:pt x="239" y="172"/>
                              </a:lnTo>
                              <a:lnTo>
                                <a:pt x="240" y="172"/>
                              </a:lnTo>
                              <a:lnTo>
                                <a:pt x="240" y="172"/>
                              </a:lnTo>
                              <a:lnTo>
                                <a:pt x="240" y="172"/>
                              </a:lnTo>
                              <a:lnTo>
                                <a:pt x="241" y="172"/>
                              </a:lnTo>
                              <a:lnTo>
                                <a:pt x="241" y="172"/>
                              </a:lnTo>
                              <a:lnTo>
                                <a:pt x="242" y="172"/>
                              </a:lnTo>
                              <a:lnTo>
                                <a:pt x="242" y="172"/>
                              </a:lnTo>
                              <a:lnTo>
                                <a:pt x="242" y="172"/>
                              </a:lnTo>
                              <a:lnTo>
                                <a:pt x="243" y="172"/>
                              </a:lnTo>
                              <a:lnTo>
                                <a:pt x="243" y="172"/>
                              </a:lnTo>
                              <a:lnTo>
                                <a:pt x="243" y="172"/>
                              </a:lnTo>
                              <a:lnTo>
                                <a:pt x="244" y="172"/>
                              </a:lnTo>
                              <a:lnTo>
                                <a:pt x="244" y="172"/>
                              </a:lnTo>
                              <a:lnTo>
                                <a:pt x="244" y="172"/>
                              </a:lnTo>
                              <a:lnTo>
                                <a:pt x="244" y="172"/>
                              </a:lnTo>
                              <a:lnTo>
                                <a:pt x="245" y="172"/>
                              </a:lnTo>
                              <a:lnTo>
                                <a:pt x="245" y="172"/>
                              </a:lnTo>
                              <a:lnTo>
                                <a:pt x="246" y="172"/>
                              </a:lnTo>
                              <a:lnTo>
                                <a:pt x="246" y="172"/>
                              </a:lnTo>
                              <a:lnTo>
                                <a:pt x="246" y="172"/>
                              </a:lnTo>
                              <a:lnTo>
                                <a:pt x="247" y="172"/>
                              </a:lnTo>
                              <a:lnTo>
                                <a:pt x="247" y="172"/>
                              </a:lnTo>
                              <a:lnTo>
                                <a:pt x="247" y="172"/>
                              </a:lnTo>
                              <a:lnTo>
                                <a:pt x="248" y="172"/>
                              </a:lnTo>
                              <a:lnTo>
                                <a:pt x="248" y="172"/>
                              </a:lnTo>
                              <a:lnTo>
                                <a:pt x="249" y="172"/>
                              </a:lnTo>
                              <a:lnTo>
                                <a:pt x="249" y="172"/>
                              </a:lnTo>
                              <a:lnTo>
                                <a:pt x="249" y="172"/>
                              </a:lnTo>
                              <a:lnTo>
                                <a:pt x="250" y="172"/>
                              </a:lnTo>
                              <a:lnTo>
                                <a:pt x="250" y="172"/>
                              </a:lnTo>
                              <a:lnTo>
                                <a:pt x="250" y="172"/>
                              </a:lnTo>
                              <a:lnTo>
                                <a:pt x="251" y="172"/>
                              </a:lnTo>
                              <a:lnTo>
                                <a:pt x="251" y="172"/>
                              </a:lnTo>
                              <a:lnTo>
                                <a:pt x="252" y="172"/>
                              </a:lnTo>
                              <a:lnTo>
                                <a:pt x="252" y="172"/>
                              </a:lnTo>
                              <a:lnTo>
                                <a:pt x="252" y="172"/>
                              </a:lnTo>
                              <a:lnTo>
                                <a:pt x="253" y="172"/>
                              </a:lnTo>
                              <a:lnTo>
                                <a:pt x="253" y="172"/>
                              </a:lnTo>
                              <a:lnTo>
                                <a:pt x="253" y="172"/>
                              </a:lnTo>
                              <a:lnTo>
                                <a:pt x="254" y="172"/>
                              </a:lnTo>
                              <a:lnTo>
                                <a:pt x="254" y="172"/>
                              </a:lnTo>
                              <a:lnTo>
                                <a:pt x="255" y="172"/>
                              </a:lnTo>
                              <a:lnTo>
                                <a:pt x="255" y="172"/>
                              </a:lnTo>
                              <a:lnTo>
                                <a:pt x="255" y="172"/>
                              </a:lnTo>
                              <a:lnTo>
                                <a:pt x="256" y="172"/>
                              </a:lnTo>
                              <a:lnTo>
                                <a:pt x="256" y="172"/>
                              </a:lnTo>
                              <a:lnTo>
                                <a:pt x="256" y="172"/>
                              </a:lnTo>
                              <a:lnTo>
                                <a:pt x="256" y="172"/>
                              </a:lnTo>
                              <a:lnTo>
                                <a:pt x="257" y="172"/>
                              </a:lnTo>
                              <a:lnTo>
                                <a:pt x="257" y="172"/>
                              </a:lnTo>
                              <a:lnTo>
                                <a:pt x="257" y="172"/>
                              </a:lnTo>
                              <a:lnTo>
                                <a:pt x="258" y="172"/>
                              </a:lnTo>
                              <a:lnTo>
                                <a:pt x="258" y="172"/>
                              </a:lnTo>
                              <a:lnTo>
                                <a:pt x="259" y="172"/>
                              </a:lnTo>
                              <a:lnTo>
                                <a:pt x="259" y="172"/>
                              </a:lnTo>
                              <a:lnTo>
                                <a:pt x="259" y="172"/>
                              </a:lnTo>
                              <a:lnTo>
                                <a:pt x="260" y="172"/>
                              </a:lnTo>
                              <a:lnTo>
                                <a:pt x="260" y="172"/>
                              </a:lnTo>
                              <a:lnTo>
                                <a:pt x="260" y="172"/>
                              </a:lnTo>
                              <a:lnTo>
                                <a:pt x="261" y="172"/>
                              </a:lnTo>
                              <a:lnTo>
                                <a:pt x="261" y="172"/>
                              </a:lnTo>
                              <a:lnTo>
                                <a:pt x="262" y="172"/>
                              </a:lnTo>
                              <a:lnTo>
                                <a:pt x="262" y="172"/>
                              </a:lnTo>
                              <a:lnTo>
                                <a:pt x="262" y="172"/>
                              </a:lnTo>
                              <a:lnTo>
                                <a:pt x="263" y="172"/>
                              </a:lnTo>
                              <a:lnTo>
                                <a:pt x="263" y="172"/>
                              </a:lnTo>
                              <a:lnTo>
                                <a:pt x="263" y="172"/>
                              </a:lnTo>
                              <a:lnTo>
                                <a:pt x="264" y="172"/>
                              </a:lnTo>
                              <a:lnTo>
                                <a:pt x="264" y="172"/>
                              </a:lnTo>
                              <a:lnTo>
                                <a:pt x="265" y="172"/>
                              </a:lnTo>
                              <a:lnTo>
                                <a:pt x="265" y="172"/>
                              </a:lnTo>
                              <a:lnTo>
                                <a:pt x="265" y="172"/>
                              </a:lnTo>
                              <a:lnTo>
                                <a:pt x="266" y="172"/>
                              </a:lnTo>
                              <a:lnTo>
                                <a:pt x="266" y="172"/>
                              </a:lnTo>
                              <a:lnTo>
                                <a:pt x="266" y="172"/>
                              </a:lnTo>
                              <a:lnTo>
                                <a:pt x="267" y="172"/>
                              </a:lnTo>
                              <a:lnTo>
                                <a:pt x="267" y="172"/>
                              </a:lnTo>
                              <a:lnTo>
                                <a:pt x="267" y="172"/>
                              </a:lnTo>
                              <a:lnTo>
                                <a:pt x="267" y="172"/>
                              </a:lnTo>
                              <a:lnTo>
                                <a:pt x="268" y="172"/>
                              </a:lnTo>
                              <a:lnTo>
                                <a:pt x="268" y="172"/>
                              </a:lnTo>
                              <a:lnTo>
                                <a:pt x="269" y="172"/>
                              </a:lnTo>
                              <a:lnTo>
                                <a:pt x="269" y="172"/>
                              </a:lnTo>
                              <a:lnTo>
                                <a:pt x="269" y="172"/>
                              </a:lnTo>
                              <a:lnTo>
                                <a:pt x="270" y="172"/>
                              </a:lnTo>
                              <a:lnTo>
                                <a:pt x="270" y="172"/>
                              </a:lnTo>
                              <a:lnTo>
                                <a:pt x="270" y="172"/>
                              </a:lnTo>
                              <a:lnTo>
                                <a:pt x="271" y="172"/>
                              </a:lnTo>
                              <a:lnTo>
                                <a:pt x="271" y="172"/>
                              </a:lnTo>
                              <a:lnTo>
                                <a:pt x="272" y="172"/>
                              </a:lnTo>
                              <a:lnTo>
                                <a:pt x="272" y="172"/>
                              </a:lnTo>
                              <a:lnTo>
                                <a:pt x="272" y="172"/>
                              </a:lnTo>
                              <a:lnTo>
                                <a:pt x="273" y="172"/>
                              </a:lnTo>
                              <a:lnTo>
                                <a:pt x="273" y="172"/>
                              </a:lnTo>
                              <a:lnTo>
                                <a:pt x="273" y="172"/>
                              </a:lnTo>
                              <a:lnTo>
                                <a:pt x="274" y="172"/>
                              </a:lnTo>
                              <a:lnTo>
                                <a:pt x="274" y="172"/>
                              </a:lnTo>
                              <a:lnTo>
                                <a:pt x="275" y="172"/>
                              </a:lnTo>
                              <a:lnTo>
                                <a:pt x="275" y="172"/>
                              </a:lnTo>
                              <a:lnTo>
                                <a:pt x="275" y="172"/>
                              </a:lnTo>
                              <a:lnTo>
                                <a:pt x="276" y="172"/>
                              </a:lnTo>
                              <a:lnTo>
                                <a:pt x="276" y="172"/>
                              </a:lnTo>
                              <a:lnTo>
                                <a:pt x="276" y="172"/>
                              </a:lnTo>
                              <a:lnTo>
                                <a:pt x="277" y="172"/>
                              </a:lnTo>
                              <a:lnTo>
                                <a:pt x="277" y="172"/>
                              </a:lnTo>
                              <a:lnTo>
                                <a:pt x="278" y="172"/>
                              </a:lnTo>
                              <a:lnTo>
                                <a:pt x="278" y="172"/>
                              </a:lnTo>
                              <a:lnTo>
                                <a:pt x="278" y="172"/>
                              </a:lnTo>
                              <a:lnTo>
                                <a:pt x="279" y="172"/>
                              </a:lnTo>
                              <a:lnTo>
                                <a:pt x="279" y="172"/>
                              </a:lnTo>
                              <a:lnTo>
                                <a:pt x="279" y="172"/>
                              </a:lnTo>
                              <a:lnTo>
                                <a:pt x="279" y="172"/>
                              </a:lnTo>
                              <a:lnTo>
                                <a:pt x="280" y="172"/>
                              </a:lnTo>
                              <a:lnTo>
                                <a:pt x="280" y="172"/>
                              </a:lnTo>
                              <a:lnTo>
                                <a:pt x="280" y="172"/>
                              </a:lnTo>
                              <a:lnTo>
                                <a:pt x="281" y="172"/>
                              </a:lnTo>
                              <a:lnTo>
                                <a:pt x="281" y="172"/>
                              </a:lnTo>
                              <a:lnTo>
                                <a:pt x="282" y="172"/>
                              </a:lnTo>
                              <a:lnTo>
                                <a:pt x="282" y="172"/>
                              </a:lnTo>
                              <a:lnTo>
                                <a:pt x="282" y="172"/>
                              </a:lnTo>
                              <a:lnTo>
                                <a:pt x="283" y="172"/>
                              </a:lnTo>
                              <a:lnTo>
                                <a:pt x="283" y="172"/>
                              </a:lnTo>
                              <a:lnTo>
                                <a:pt x="283" y="172"/>
                              </a:lnTo>
                              <a:lnTo>
                                <a:pt x="284" y="172"/>
                              </a:lnTo>
                              <a:lnTo>
                                <a:pt x="284" y="172"/>
                              </a:lnTo>
                              <a:lnTo>
                                <a:pt x="285" y="172"/>
                              </a:lnTo>
                              <a:lnTo>
                                <a:pt x="285" y="172"/>
                              </a:lnTo>
                              <a:lnTo>
                                <a:pt x="285" y="172"/>
                              </a:lnTo>
                              <a:lnTo>
                                <a:pt x="286" y="172"/>
                              </a:lnTo>
                              <a:lnTo>
                                <a:pt x="286" y="172"/>
                              </a:lnTo>
                              <a:lnTo>
                                <a:pt x="286" y="172"/>
                              </a:lnTo>
                              <a:lnTo>
                                <a:pt x="287" y="172"/>
                              </a:lnTo>
                              <a:lnTo>
                                <a:pt x="287" y="172"/>
                              </a:lnTo>
                              <a:lnTo>
                                <a:pt x="288" y="172"/>
                              </a:lnTo>
                              <a:lnTo>
                                <a:pt x="288" y="172"/>
                              </a:lnTo>
                              <a:lnTo>
                                <a:pt x="288" y="172"/>
                              </a:lnTo>
                              <a:lnTo>
                                <a:pt x="289" y="172"/>
                              </a:lnTo>
                              <a:lnTo>
                                <a:pt x="289" y="172"/>
                              </a:lnTo>
                              <a:lnTo>
                                <a:pt x="289" y="172"/>
                              </a:lnTo>
                              <a:lnTo>
                                <a:pt x="290" y="172"/>
                              </a:lnTo>
                              <a:lnTo>
                                <a:pt x="290" y="172"/>
                              </a:lnTo>
                              <a:lnTo>
                                <a:pt x="290" y="172"/>
                              </a:lnTo>
                              <a:lnTo>
                                <a:pt x="290" y="172"/>
                              </a:lnTo>
                              <a:lnTo>
                                <a:pt x="291" y="172"/>
                              </a:lnTo>
                              <a:lnTo>
                                <a:pt x="291" y="172"/>
                              </a:lnTo>
                              <a:lnTo>
                                <a:pt x="292" y="172"/>
                              </a:lnTo>
                              <a:lnTo>
                                <a:pt x="292" y="172"/>
                              </a:lnTo>
                              <a:lnTo>
                                <a:pt x="292" y="172"/>
                              </a:lnTo>
                              <a:lnTo>
                                <a:pt x="293" y="172"/>
                              </a:lnTo>
                              <a:lnTo>
                                <a:pt x="293" y="172"/>
                              </a:lnTo>
                              <a:lnTo>
                                <a:pt x="293" y="172"/>
                              </a:lnTo>
                              <a:lnTo>
                                <a:pt x="294" y="172"/>
                              </a:lnTo>
                              <a:lnTo>
                                <a:pt x="294" y="172"/>
                              </a:lnTo>
                              <a:lnTo>
                                <a:pt x="295" y="172"/>
                              </a:lnTo>
                              <a:lnTo>
                                <a:pt x="295" y="172"/>
                              </a:lnTo>
                              <a:lnTo>
                                <a:pt x="295" y="172"/>
                              </a:lnTo>
                              <a:lnTo>
                                <a:pt x="296" y="172"/>
                              </a:lnTo>
                              <a:lnTo>
                                <a:pt x="296" y="172"/>
                              </a:lnTo>
                              <a:lnTo>
                                <a:pt x="296" y="172"/>
                              </a:lnTo>
                              <a:lnTo>
                                <a:pt x="297" y="172"/>
                              </a:lnTo>
                              <a:lnTo>
                                <a:pt x="297" y="172"/>
                              </a:lnTo>
                              <a:lnTo>
                                <a:pt x="298" y="172"/>
                              </a:lnTo>
                              <a:lnTo>
                                <a:pt x="298" y="172"/>
                              </a:lnTo>
                              <a:lnTo>
                                <a:pt x="298" y="172"/>
                              </a:lnTo>
                              <a:lnTo>
                                <a:pt x="299" y="172"/>
                              </a:lnTo>
                              <a:lnTo>
                                <a:pt x="299" y="172"/>
                              </a:lnTo>
                              <a:lnTo>
                                <a:pt x="299" y="172"/>
                              </a:lnTo>
                              <a:lnTo>
                                <a:pt x="300" y="172"/>
                              </a:lnTo>
                              <a:lnTo>
                                <a:pt x="300" y="172"/>
                              </a:lnTo>
                              <a:lnTo>
                                <a:pt x="301" y="172"/>
                              </a:lnTo>
                              <a:lnTo>
                                <a:pt x="301" y="172"/>
                              </a:lnTo>
                              <a:lnTo>
                                <a:pt x="301" y="172"/>
                              </a:lnTo>
                              <a:lnTo>
                                <a:pt x="302" y="172"/>
                              </a:lnTo>
                              <a:lnTo>
                                <a:pt x="302" y="172"/>
                              </a:lnTo>
                              <a:lnTo>
                                <a:pt x="302" y="172"/>
                              </a:lnTo>
                              <a:lnTo>
                                <a:pt x="303" y="172"/>
                              </a:lnTo>
                              <a:lnTo>
                                <a:pt x="303" y="172"/>
                              </a:lnTo>
                              <a:lnTo>
                                <a:pt x="303" y="172"/>
                              </a:lnTo>
                              <a:lnTo>
                                <a:pt x="303" y="172"/>
                              </a:lnTo>
                              <a:lnTo>
                                <a:pt x="304" y="172"/>
                              </a:lnTo>
                              <a:lnTo>
                                <a:pt x="304" y="172"/>
                              </a:lnTo>
                              <a:lnTo>
                                <a:pt x="305" y="172"/>
                              </a:lnTo>
                              <a:lnTo>
                                <a:pt x="305" y="172"/>
                              </a:lnTo>
                              <a:lnTo>
                                <a:pt x="305" y="172"/>
                              </a:lnTo>
                              <a:lnTo>
                                <a:pt x="306" y="172"/>
                              </a:lnTo>
                              <a:lnTo>
                                <a:pt x="306" y="172"/>
                              </a:lnTo>
                              <a:lnTo>
                                <a:pt x="306" y="172"/>
                              </a:lnTo>
                              <a:lnTo>
                                <a:pt x="307" y="172"/>
                              </a:lnTo>
                              <a:lnTo>
                                <a:pt x="307" y="172"/>
                              </a:lnTo>
                              <a:lnTo>
                                <a:pt x="308" y="172"/>
                              </a:lnTo>
                              <a:lnTo>
                                <a:pt x="308" y="172"/>
                              </a:lnTo>
                              <a:lnTo>
                                <a:pt x="308" y="172"/>
                              </a:lnTo>
                              <a:lnTo>
                                <a:pt x="309" y="172"/>
                              </a:lnTo>
                              <a:lnTo>
                                <a:pt x="309" y="172"/>
                              </a:lnTo>
                              <a:lnTo>
                                <a:pt x="309" y="172"/>
                              </a:lnTo>
                              <a:lnTo>
                                <a:pt x="310" y="172"/>
                              </a:lnTo>
                              <a:lnTo>
                                <a:pt x="310" y="172"/>
                              </a:lnTo>
                              <a:lnTo>
                                <a:pt x="311" y="172"/>
                              </a:lnTo>
                              <a:lnTo>
                                <a:pt x="311" y="172"/>
                              </a:lnTo>
                              <a:lnTo>
                                <a:pt x="311" y="172"/>
                              </a:lnTo>
                              <a:lnTo>
                                <a:pt x="312" y="172"/>
                              </a:lnTo>
                              <a:lnTo>
                                <a:pt x="312" y="172"/>
                              </a:lnTo>
                              <a:lnTo>
                                <a:pt x="312" y="172"/>
                              </a:lnTo>
                              <a:lnTo>
                                <a:pt x="313" y="172"/>
                              </a:lnTo>
                              <a:lnTo>
                                <a:pt x="313" y="172"/>
                              </a:lnTo>
                              <a:lnTo>
                                <a:pt x="314" y="172"/>
                              </a:lnTo>
                              <a:lnTo>
                                <a:pt x="314" y="172"/>
                              </a:lnTo>
                              <a:lnTo>
                                <a:pt x="314" y="172"/>
                              </a:lnTo>
                              <a:lnTo>
                                <a:pt x="315" y="172"/>
                              </a:lnTo>
                              <a:lnTo>
                                <a:pt x="315" y="172"/>
                              </a:lnTo>
                              <a:lnTo>
                                <a:pt x="315" y="172"/>
                              </a:lnTo>
                              <a:lnTo>
                                <a:pt x="315" y="172"/>
                              </a:lnTo>
                              <a:lnTo>
                                <a:pt x="316" y="172"/>
                              </a:lnTo>
                              <a:lnTo>
                                <a:pt x="316" y="172"/>
                              </a:lnTo>
                              <a:lnTo>
                                <a:pt x="316" y="172"/>
                              </a:lnTo>
                              <a:lnTo>
                                <a:pt x="317" y="172"/>
                              </a:lnTo>
                              <a:lnTo>
                                <a:pt x="317" y="172"/>
                              </a:lnTo>
                              <a:lnTo>
                                <a:pt x="318" y="172"/>
                              </a:lnTo>
                              <a:lnTo>
                                <a:pt x="318" y="172"/>
                              </a:lnTo>
                              <a:lnTo>
                                <a:pt x="318" y="172"/>
                              </a:lnTo>
                              <a:lnTo>
                                <a:pt x="319" y="172"/>
                              </a:lnTo>
                              <a:lnTo>
                                <a:pt x="319" y="172"/>
                              </a:lnTo>
                              <a:lnTo>
                                <a:pt x="319" y="172"/>
                              </a:lnTo>
                              <a:lnTo>
                                <a:pt x="320" y="172"/>
                              </a:lnTo>
                              <a:lnTo>
                                <a:pt x="320" y="172"/>
                              </a:lnTo>
                              <a:lnTo>
                                <a:pt x="321" y="172"/>
                              </a:lnTo>
                              <a:lnTo>
                                <a:pt x="321" y="172"/>
                              </a:lnTo>
                              <a:lnTo>
                                <a:pt x="321" y="172"/>
                              </a:lnTo>
                              <a:lnTo>
                                <a:pt x="322" y="172"/>
                              </a:lnTo>
                              <a:lnTo>
                                <a:pt x="322" y="172"/>
                              </a:lnTo>
                              <a:lnTo>
                                <a:pt x="322" y="172"/>
                              </a:lnTo>
                              <a:lnTo>
                                <a:pt x="323" y="172"/>
                              </a:lnTo>
                              <a:lnTo>
                                <a:pt x="323" y="172"/>
                              </a:lnTo>
                              <a:lnTo>
                                <a:pt x="324" y="172"/>
                              </a:lnTo>
                              <a:lnTo>
                                <a:pt x="324" y="172"/>
                              </a:lnTo>
                              <a:lnTo>
                                <a:pt x="324" y="172"/>
                              </a:lnTo>
                              <a:lnTo>
                                <a:pt x="325" y="172"/>
                              </a:lnTo>
                              <a:lnTo>
                                <a:pt x="325" y="172"/>
                              </a:lnTo>
                              <a:lnTo>
                                <a:pt x="325" y="172"/>
                              </a:lnTo>
                              <a:lnTo>
                                <a:pt x="326" y="172"/>
                              </a:lnTo>
                              <a:lnTo>
                                <a:pt x="326" y="172"/>
                              </a:lnTo>
                              <a:lnTo>
                                <a:pt x="326" y="172"/>
                              </a:lnTo>
                              <a:lnTo>
                                <a:pt x="326" y="172"/>
                              </a:lnTo>
                              <a:lnTo>
                                <a:pt x="327" y="172"/>
                              </a:lnTo>
                              <a:lnTo>
                                <a:pt x="327" y="172"/>
                              </a:lnTo>
                              <a:lnTo>
                                <a:pt x="328" y="172"/>
                              </a:lnTo>
                              <a:lnTo>
                                <a:pt x="328" y="172"/>
                              </a:lnTo>
                              <a:lnTo>
                                <a:pt x="328" y="172"/>
                              </a:lnTo>
                              <a:lnTo>
                                <a:pt x="329" y="172"/>
                              </a:lnTo>
                              <a:lnTo>
                                <a:pt x="329" y="172"/>
                              </a:lnTo>
                              <a:lnTo>
                                <a:pt x="329" y="172"/>
                              </a:lnTo>
                              <a:lnTo>
                                <a:pt x="330" y="172"/>
                              </a:lnTo>
                              <a:lnTo>
                                <a:pt x="330" y="172"/>
                              </a:lnTo>
                              <a:lnTo>
                                <a:pt x="331" y="172"/>
                              </a:lnTo>
                              <a:lnTo>
                                <a:pt x="331" y="172"/>
                              </a:lnTo>
                              <a:lnTo>
                                <a:pt x="331" y="172"/>
                              </a:lnTo>
                              <a:lnTo>
                                <a:pt x="332" y="172"/>
                              </a:lnTo>
                              <a:lnTo>
                                <a:pt x="332" y="172"/>
                              </a:lnTo>
                              <a:lnTo>
                                <a:pt x="332" y="172"/>
                              </a:lnTo>
                              <a:lnTo>
                                <a:pt x="333" y="172"/>
                              </a:lnTo>
                              <a:lnTo>
                                <a:pt x="333" y="172"/>
                              </a:lnTo>
                              <a:lnTo>
                                <a:pt x="334" y="172"/>
                              </a:lnTo>
                              <a:lnTo>
                                <a:pt x="334" y="172"/>
                              </a:lnTo>
                              <a:lnTo>
                                <a:pt x="334" y="172"/>
                              </a:lnTo>
                              <a:lnTo>
                                <a:pt x="335" y="172"/>
                              </a:lnTo>
                              <a:lnTo>
                                <a:pt x="335" y="172"/>
                              </a:lnTo>
                              <a:lnTo>
                                <a:pt x="335" y="172"/>
                              </a:lnTo>
                              <a:lnTo>
                                <a:pt x="336" y="172"/>
                              </a:lnTo>
                              <a:lnTo>
                                <a:pt x="336" y="172"/>
                              </a:lnTo>
                              <a:lnTo>
                                <a:pt x="337" y="172"/>
                              </a:lnTo>
                              <a:lnTo>
                                <a:pt x="337" y="172"/>
                              </a:lnTo>
                              <a:lnTo>
                                <a:pt x="337" y="172"/>
                              </a:lnTo>
                              <a:lnTo>
                                <a:pt x="338" y="172"/>
                              </a:lnTo>
                              <a:lnTo>
                                <a:pt x="338" y="172"/>
                              </a:lnTo>
                              <a:lnTo>
                                <a:pt x="338" y="172"/>
                              </a:lnTo>
                              <a:lnTo>
                                <a:pt x="338" y="172"/>
                              </a:lnTo>
                              <a:lnTo>
                                <a:pt x="339" y="172"/>
                              </a:lnTo>
                              <a:lnTo>
                                <a:pt x="339" y="172"/>
                              </a:lnTo>
                              <a:lnTo>
                                <a:pt x="339" y="172"/>
                              </a:lnTo>
                              <a:lnTo>
                                <a:pt x="340" y="172"/>
                              </a:lnTo>
                              <a:lnTo>
                                <a:pt x="340" y="172"/>
                              </a:lnTo>
                              <a:lnTo>
                                <a:pt x="341" y="172"/>
                              </a:lnTo>
                              <a:lnTo>
                                <a:pt x="341" y="172"/>
                              </a:lnTo>
                              <a:lnTo>
                                <a:pt x="341" y="172"/>
                              </a:lnTo>
                              <a:lnTo>
                                <a:pt x="342" y="172"/>
                              </a:lnTo>
                              <a:lnTo>
                                <a:pt x="342" y="172"/>
                              </a:lnTo>
                              <a:lnTo>
                                <a:pt x="342" y="172"/>
                              </a:lnTo>
                              <a:lnTo>
                                <a:pt x="343" y="172"/>
                              </a:lnTo>
                              <a:lnTo>
                                <a:pt x="343" y="172"/>
                              </a:lnTo>
                              <a:lnTo>
                                <a:pt x="344" y="172"/>
                              </a:lnTo>
                              <a:lnTo>
                                <a:pt x="344" y="172"/>
                              </a:lnTo>
                              <a:lnTo>
                                <a:pt x="344" y="172"/>
                              </a:lnTo>
                              <a:lnTo>
                                <a:pt x="345" y="172"/>
                              </a:lnTo>
                              <a:lnTo>
                                <a:pt x="345" y="172"/>
                              </a:lnTo>
                              <a:lnTo>
                                <a:pt x="345" y="172"/>
                              </a:lnTo>
                              <a:lnTo>
                                <a:pt x="346" y="172"/>
                              </a:lnTo>
                              <a:lnTo>
                                <a:pt x="346" y="172"/>
                              </a:lnTo>
                              <a:lnTo>
                                <a:pt x="347" y="172"/>
                              </a:lnTo>
                              <a:lnTo>
                                <a:pt x="347" y="172"/>
                              </a:lnTo>
                              <a:lnTo>
                                <a:pt x="347" y="172"/>
                              </a:lnTo>
                              <a:lnTo>
                                <a:pt x="348" y="172"/>
                              </a:lnTo>
                              <a:lnTo>
                                <a:pt x="348" y="172"/>
                              </a:lnTo>
                              <a:lnTo>
                                <a:pt x="348" y="172"/>
                              </a:lnTo>
                              <a:lnTo>
                                <a:pt x="349" y="172"/>
                              </a:lnTo>
                              <a:lnTo>
                                <a:pt x="349" y="172"/>
                              </a:lnTo>
                              <a:lnTo>
                                <a:pt x="349" y="172"/>
                              </a:lnTo>
                              <a:lnTo>
                                <a:pt x="349" y="172"/>
                              </a:lnTo>
                              <a:lnTo>
                                <a:pt x="350" y="172"/>
                              </a:lnTo>
                              <a:lnTo>
                                <a:pt x="350" y="172"/>
                              </a:lnTo>
                              <a:lnTo>
                                <a:pt x="351" y="172"/>
                              </a:lnTo>
                              <a:lnTo>
                                <a:pt x="351" y="172"/>
                              </a:lnTo>
                              <a:lnTo>
                                <a:pt x="351" y="172"/>
                              </a:lnTo>
                              <a:lnTo>
                                <a:pt x="352" y="172"/>
                              </a:lnTo>
                              <a:lnTo>
                                <a:pt x="352" y="172"/>
                              </a:lnTo>
                              <a:lnTo>
                                <a:pt x="352" y="172"/>
                              </a:lnTo>
                              <a:lnTo>
                                <a:pt x="353" y="172"/>
                              </a:lnTo>
                              <a:lnTo>
                                <a:pt x="353" y="172"/>
                              </a:lnTo>
                              <a:lnTo>
                                <a:pt x="354" y="172"/>
                              </a:lnTo>
                              <a:lnTo>
                                <a:pt x="354" y="172"/>
                              </a:lnTo>
                              <a:lnTo>
                                <a:pt x="354" y="172"/>
                              </a:lnTo>
                              <a:lnTo>
                                <a:pt x="355" y="172"/>
                              </a:lnTo>
                              <a:lnTo>
                                <a:pt x="355" y="172"/>
                              </a:lnTo>
                              <a:lnTo>
                                <a:pt x="355" y="172"/>
                              </a:lnTo>
                              <a:lnTo>
                                <a:pt x="356" y="172"/>
                              </a:lnTo>
                              <a:lnTo>
                                <a:pt x="356" y="172"/>
                              </a:lnTo>
                              <a:lnTo>
                                <a:pt x="357" y="172"/>
                              </a:lnTo>
                              <a:lnTo>
                                <a:pt x="357" y="172"/>
                              </a:lnTo>
                              <a:lnTo>
                                <a:pt x="357" y="172"/>
                              </a:lnTo>
                              <a:lnTo>
                                <a:pt x="358" y="172"/>
                              </a:lnTo>
                              <a:lnTo>
                                <a:pt x="358" y="172"/>
                              </a:lnTo>
                              <a:lnTo>
                                <a:pt x="358" y="172"/>
                              </a:lnTo>
                              <a:lnTo>
                                <a:pt x="359" y="172"/>
                              </a:lnTo>
                              <a:lnTo>
                                <a:pt x="359" y="172"/>
                              </a:lnTo>
                              <a:lnTo>
                                <a:pt x="360" y="172"/>
                              </a:lnTo>
                              <a:lnTo>
                                <a:pt x="360" y="172"/>
                              </a:lnTo>
                              <a:lnTo>
                                <a:pt x="360" y="172"/>
                              </a:lnTo>
                              <a:lnTo>
                                <a:pt x="361" y="172"/>
                              </a:lnTo>
                              <a:lnTo>
                                <a:pt x="361" y="172"/>
                              </a:lnTo>
                              <a:lnTo>
                                <a:pt x="361" y="172"/>
                              </a:lnTo>
                              <a:lnTo>
                                <a:pt x="361" y="172"/>
                              </a:lnTo>
                              <a:lnTo>
                                <a:pt x="362" y="172"/>
                              </a:lnTo>
                              <a:lnTo>
                                <a:pt x="362" y="172"/>
                              </a:lnTo>
                              <a:lnTo>
                                <a:pt x="362" y="172"/>
                              </a:lnTo>
                              <a:lnTo>
                                <a:pt x="363" y="172"/>
                              </a:lnTo>
                              <a:lnTo>
                                <a:pt x="363" y="172"/>
                              </a:lnTo>
                              <a:lnTo>
                                <a:pt x="364" y="172"/>
                              </a:lnTo>
                              <a:lnTo>
                                <a:pt x="364" y="172"/>
                              </a:lnTo>
                              <a:lnTo>
                                <a:pt x="364" y="172"/>
                              </a:lnTo>
                              <a:lnTo>
                                <a:pt x="365" y="172"/>
                              </a:lnTo>
                              <a:lnTo>
                                <a:pt x="365" y="172"/>
                              </a:lnTo>
                              <a:lnTo>
                                <a:pt x="365" y="172"/>
                              </a:lnTo>
                              <a:lnTo>
                                <a:pt x="366" y="172"/>
                              </a:lnTo>
                              <a:lnTo>
                                <a:pt x="366" y="172"/>
                              </a:lnTo>
                              <a:lnTo>
                                <a:pt x="367" y="172"/>
                              </a:lnTo>
                              <a:lnTo>
                                <a:pt x="367" y="172"/>
                              </a:lnTo>
                              <a:lnTo>
                                <a:pt x="367" y="172"/>
                              </a:lnTo>
                              <a:lnTo>
                                <a:pt x="368" y="172"/>
                              </a:lnTo>
                              <a:lnTo>
                                <a:pt x="368" y="172"/>
                              </a:lnTo>
                              <a:lnTo>
                                <a:pt x="368" y="172"/>
                              </a:lnTo>
                              <a:lnTo>
                                <a:pt x="369" y="172"/>
                              </a:lnTo>
                              <a:lnTo>
                                <a:pt x="369" y="172"/>
                              </a:lnTo>
                              <a:lnTo>
                                <a:pt x="370" y="172"/>
                              </a:lnTo>
                              <a:lnTo>
                                <a:pt x="370" y="172"/>
                              </a:lnTo>
                              <a:lnTo>
                                <a:pt x="370" y="172"/>
                              </a:lnTo>
                              <a:lnTo>
                                <a:pt x="371" y="172"/>
                              </a:lnTo>
                              <a:lnTo>
                                <a:pt x="371" y="172"/>
                              </a:lnTo>
                              <a:lnTo>
                                <a:pt x="371" y="172"/>
                              </a:lnTo>
                              <a:lnTo>
                                <a:pt x="372" y="172"/>
                              </a:lnTo>
                              <a:lnTo>
                                <a:pt x="372" y="172"/>
                              </a:lnTo>
                              <a:lnTo>
                                <a:pt x="372" y="172"/>
                              </a:lnTo>
                              <a:lnTo>
                                <a:pt x="372" y="172"/>
                              </a:lnTo>
                              <a:lnTo>
                                <a:pt x="373" y="172"/>
                              </a:lnTo>
                              <a:lnTo>
                                <a:pt x="373" y="172"/>
                              </a:lnTo>
                              <a:lnTo>
                                <a:pt x="374" y="172"/>
                              </a:lnTo>
                              <a:lnTo>
                                <a:pt x="374" y="172"/>
                              </a:lnTo>
                              <a:lnTo>
                                <a:pt x="374" y="172"/>
                              </a:lnTo>
                              <a:lnTo>
                                <a:pt x="375" y="172"/>
                              </a:lnTo>
                              <a:lnTo>
                                <a:pt x="375" y="172"/>
                              </a:lnTo>
                              <a:lnTo>
                                <a:pt x="375" y="172"/>
                              </a:lnTo>
                              <a:lnTo>
                                <a:pt x="376" y="172"/>
                              </a:lnTo>
                              <a:lnTo>
                                <a:pt x="376" y="172"/>
                              </a:lnTo>
                              <a:lnTo>
                                <a:pt x="377" y="172"/>
                              </a:lnTo>
                              <a:lnTo>
                                <a:pt x="377" y="172"/>
                              </a:lnTo>
                              <a:lnTo>
                                <a:pt x="377" y="172"/>
                              </a:lnTo>
                              <a:lnTo>
                                <a:pt x="378" y="172"/>
                              </a:lnTo>
                              <a:lnTo>
                                <a:pt x="378" y="172"/>
                              </a:lnTo>
                              <a:lnTo>
                                <a:pt x="378" y="172"/>
                              </a:lnTo>
                              <a:lnTo>
                                <a:pt x="379" y="172"/>
                              </a:lnTo>
                              <a:lnTo>
                                <a:pt x="379" y="172"/>
                              </a:lnTo>
                              <a:lnTo>
                                <a:pt x="380" y="172"/>
                              </a:lnTo>
                              <a:lnTo>
                                <a:pt x="380" y="172"/>
                              </a:lnTo>
                              <a:lnTo>
                                <a:pt x="380" y="172"/>
                              </a:lnTo>
                              <a:lnTo>
                                <a:pt x="381" y="172"/>
                              </a:lnTo>
                              <a:lnTo>
                                <a:pt x="381" y="172"/>
                              </a:lnTo>
                              <a:lnTo>
                                <a:pt x="381" y="172"/>
                              </a:lnTo>
                              <a:lnTo>
                                <a:pt x="382" y="172"/>
                              </a:lnTo>
                              <a:lnTo>
                                <a:pt x="382" y="172"/>
                              </a:lnTo>
                              <a:lnTo>
                                <a:pt x="383" y="172"/>
                              </a:lnTo>
                              <a:lnTo>
                                <a:pt x="383" y="172"/>
                              </a:lnTo>
                              <a:lnTo>
                                <a:pt x="383" y="172"/>
                              </a:lnTo>
                              <a:lnTo>
                                <a:pt x="384" y="172"/>
                              </a:lnTo>
                              <a:lnTo>
                                <a:pt x="384" y="172"/>
                              </a:lnTo>
                              <a:lnTo>
                                <a:pt x="384" y="172"/>
                              </a:lnTo>
                              <a:lnTo>
                                <a:pt x="384" y="172"/>
                              </a:lnTo>
                              <a:lnTo>
                                <a:pt x="385" y="172"/>
                              </a:lnTo>
                              <a:lnTo>
                                <a:pt x="385" y="172"/>
                              </a:lnTo>
                              <a:lnTo>
                                <a:pt x="385" y="172"/>
                              </a:lnTo>
                              <a:lnTo>
                                <a:pt x="386" y="172"/>
                              </a:lnTo>
                              <a:lnTo>
                                <a:pt x="386" y="172"/>
                              </a:lnTo>
                              <a:lnTo>
                                <a:pt x="387" y="172"/>
                              </a:lnTo>
                              <a:lnTo>
                                <a:pt x="387" y="172"/>
                              </a:lnTo>
                              <a:lnTo>
                                <a:pt x="387" y="172"/>
                              </a:lnTo>
                              <a:lnTo>
                                <a:pt x="388" y="172"/>
                              </a:lnTo>
                              <a:lnTo>
                                <a:pt x="388" y="172"/>
                              </a:lnTo>
                              <a:lnTo>
                                <a:pt x="388" y="172"/>
                              </a:lnTo>
                              <a:lnTo>
                                <a:pt x="389" y="172"/>
                              </a:lnTo>
                              <a:lnTo>
                                <a:pt x="389" y="172"/>
                              </a:lnTo>
                              <a:lnTo>
                                <a:pt x="390" y="172"/>
                              </a:lnTo>
                              <a:lnTo>
                                <a:pt x="390" y="172"/>
                              </a:lnTo>
                              <a:lnTo>
                                <a:pt x="390" y="172"/>
                              </a:lnTo>
                              <a:lnTo>
                                <a:pt x="391" y="172"/>
                              </a:lnTo>
                              <a:lnTo>
                                <a:pt x="391" y="172"/>
                              </a:lnTo>
                              <a:lnTo>
                                <a:pt x="391" y="172"/>
                              </a:lnTo>
                              <a:lnTo>
                                <a:pt x="392" y="172"/>
                              </a:lnTo>
                              <a:lnTo>
                                <a:pt x="392" y="172"/>
                              </a:lnTo>
                              <a:lnTo>
                                <a:pt x="393" y="172"/>
                              </a:lnTo>
                              <a:lnTo>
                                <a:pt x="393" y="172"/>
                              </a:lnTo>
                              <a:lnTo>
                                <a:pt x="393" y="172"/>
                              </a:lnTo>
                              <a:lnTo>
                                <a:pt x="394" y="172"/>
                              </a:lnTo>
                              <a:lnTo>
                                <a:pt x="394" y="172"/>
                              </a:lnTo>
                              <a:lnTo>
                                <a:pt x="394" y="172"/>
                              </a:lnTo>
                              <a:lnTo>
                                <a:pt x="395" y="172"/>
                              </a:lnTo>
                              <a:lnTo>
                                <a:pt x="395" y="172"/>
                              </a:lnTo>
                            </a:path>
                          </a:pathLst>
                        </a:custGeom>
                        <a:noFill/>
                        <a:ln w="23876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97" name="Line 94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4869" y="3078"/>
                          <a:ext cx="1" cy="702"/>
                        </a:xfrm>
                        <a:prstGeom prst="line">
                          <a:avLst/>
                        </a:prstGeom>
                        <a:noFill/>
                        <a:ln w="20701">
                          <a:solidFill>
                            <a:schemeClr val="tx1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98" name="Rectangle 9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863" y="3455"/>
                          <a:ext cx="13" cy="12"/>
                        </a:xfrm>
                        <a:prstGeom prst="rect">
                          <a:avLst/>
                        </a:prstGeom>
                        <a:noFill/>
                        <a:ln w="4763">
                          <a:solidFill>
                            <a:srgbClr val="8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99" name="Text Box 96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4417" y="1569"/>
                          <a:ext cx="1011" cy="44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 eaLnBrk="1" hangingPunct="1"/>
                            <a:r>
                              <a:rPr lang="en-US" altLang="en-US" b="0" dirty="0"/>
                              <a:t>320kHz BW:</a:t>
                            </a:r>
                          </a:p>
                          <a:p>
                            <a:pPr algn="l" eaLnBrk="1" hangingPunct="1"/>
                            <a:r>
                              <a:rPr lang="en-US" altLang="en-US" b="0" dirty="0"/>
                              <a:t>Lock 6us</a:t>
                            </a:r>
                          </a:p>
                        </a:txBody>
                        <a:useSpRect/>
                      </a:txSp>
                    </a:sp>
                  </a:grpSp>
                  <a:sp>
                    <a:nvSpPr>
                      <a:cNvPr id="100" name="Line 97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3571368" y="2308706"/>
                        <a:ext cx="3620282" cy="1712846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chemeClr val="tx1"/>
                        </a:solidFill>
                        <a:round/>
                        <a:headEnd/>
                        <a:tailEnd type="arrow" w="med" len="med"/>
                      </a:ln>
                      <a:effectLst/>
                      <a:extLst>
                        <a:ext uri="{909E8E84-426E-40DD-AFC4-6F175D3DCCD1}">
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grpSp>
                    <a:nvGrpSpPr>
                      <a:cNvPr id="2904" name="Group 2903"/>
                      <a:cNvGrpSpPr/>
                    </a:nvGrpSpPr>
                    <a:grpSpPr>
                      <a:xfrm>
                        <a:off x="3678238" y="1530834"/>
                        <a:ext cx="4986338" cy="1844675"/>
                        <a:chOff x="3678238" y="1530834"/>
                        <a:chExt cx="4986338" cy="1844675"/>
                      </a:xfrm>
                    </a:grpSpPr>
                    <a:sp>
                      <a:nvSpPr>
                        <a:cNvPr id="6" name="Line 3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5000626" y="1541947"/>
                          <a:ext cx="1587" cy="1509712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7" name="Line 4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5662613" y="1541947"/>
                          <a:ext cx="1588" cy="1509712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8" name="Line 5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6324601" y="1541947"/>
                          <a:ext cx="1587" cy="1509712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9" name="Line 6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6988176" y="1541947"/>
                          <a:ext cx="1587" cy="1509712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10" name="Line 7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7650163" y="1541947"/>
                          <a:ext cx="1588" cy="1509712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11" name="Line 8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8316913" y="1541947"/>
                          <a:ext cx="1588" cy="1509712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12" name="Line 9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5000626" y="3051659"/>
                          <a:ext cx="3316287" cy="1588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13" name="Line 10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5000626" y="2677009"/>
                          <a:ext cx="3316287" cy="1588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14" name="Line 11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5000626" y="2297597"/>
                          <a:ext cx="3316287" cy="1587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15" name="Line 12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5000626" y="1921359"/>
                          <a:ext cx="3316287" cy="1588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16" name="Line 13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5000626" y="1541947"/>
                          <a:ext cx="3316287" cy="1587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17" name="Line 14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5000626" y="3092934"/>
                          <a:ext cx="3316287" cy="1588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18" name="Line 15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5000626" y="3051659"/>
                          <a:ext cx="1587" cy="30163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19" name="Line 16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5662613" y="3051659"/>
                          <a:ext cx="1588" cy="30163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20" name="Rectangle 1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399088" y="3131034"/>
                          <a:ext cx="519113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a:spPr>
                      <a:txSp>
                        <a:txBody>
                          <a:bodyPr wrap="none" lIns="0" tIns="0" rIns="0" bIns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 eaLnBrk="1" hangingPunct="1"/>
                            <a:r>
                              <a:rPr lang="en-US" altLang="en-US" sz="1600" b="0">
                                <a:solidFill>
                                  <a:srgbClr val="000000"/>
                                </a:solidFill>
                              </a:rPr>
                              <a:t> 1kHz</a:t>
                            </a:r>
                            <a:endParaRPr lang="en-US" altLang="en-US" sz="1600" b="0">
                              <a:latin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" name="Line 18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6324601" y="3051659"/>
                          <a:ext cx="1587" cy="30163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22" name="Line 19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6988176" y="3051659"/>
                          <a:ext cx="1587" cy="30163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23" name="Rectangle 2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680201" y="3131034"/>
                          <a:ext cx="687387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a:spPr>
                      <a:txSp>
                        <a:txBody>
                          <a:bodyPr wrap="none" lIns="0" tIns="0" rIns="0" bIns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 eaLnBrk="1" hangingPunct="1"/>
                            <a:r>
                              <a:rPr lang="en-US" altLang="en-US" sz="1600" b="0">
                                <a:solidFill>
                                  <a:srgbClr val="000000"/>
                                </a:solidFill>
                              </a:rPr>
                              <a:t>100kHz</a:t>
                            </a:r>
                            <a:endParaRPr lang="en-US" altLang="en-US" sz="1600" b="0">
                              <a:latin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4" name="Line 21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7650163" y="3051659"/>
                          <a:ext cx="1588" cy="30163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25" name="Line 22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8316913" y="3051659"/>
                          <a:ext cx="1588" cy="30163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26" name="Rectangle 2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8021638" y="3131034"/>
                          <a:ext cx="642938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a:spPr>
                      <a:txSp>
                        <a:txBody>
                          <a:bodyPr wrap="none" lIns="0" tIns="0" rIns="0" bIns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 eaLnBrk="1" hangingPunct="1"/>
                            <a:r>
                              <a:rPr lang="en-US" altLang="en-US" sz="1600" b="0">
                                <a:solidFill>
                                  <a:srgbClr val="000000"/>
                                </a:solidFill>
                              </a:rPr>
                              <a:t>10MHz</a:t>
                            </a:r>
                            <a:endParaRPr lang="en-US" altLang="en-US" sz="1600" b="0">
                              <a:latin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7" name="Line 24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5000626" y="1541947"/>
                          <a:ext cx="1587" cy="1509712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28" name="Line 25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4956176" y="3051659"/>
                          <a:ext cx="44450" cy="1588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29" name="Rectangle 2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440238" y="2978634"/>
                          <a:ext cx="406400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a:spPr>
                      <a:txSp>
                        <a:txBody>
                          <a:bodyPr wrap="none" lIns="0" tIns="0" rIns="0" bIns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 eaLnBrk="1" hangingPunct="1"/>
                            <a:r>
                              <a:rPr lang="en-US" altLang="en-US" sz="1600" b="0">
                                <a:solidFill>
                                  <a:srgbClr val="000000"/>
                                </a:solidFill>
                              </a:rPr>
                              <a:t>-160</a:t>
                            </a:r>
                            <a:endParaRPr lang="en-US" altLang="en-US" sz="1600" b="0">
                              <a:latin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30" name="Line 27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4956176" y="2864334"/>
                          <a:ext cx="44450" cy="1588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31" name="Line 28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4956176" y="2677009"/>
                          <a:ext cx="44450" cy="1588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32" name="Rectangle 2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440238" y="2597634"/>
                          <a:ext cx="406400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a:spPr>
                      <a:txSp>
                        <a:txBody>
                          <a:bodyPr wrap="none" lIns="0" tIns="0" rIns="0" bIns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 eaLnBrk="1" hangingPunct="1"/>
                            <a:r>
                              <a:rPr lang="en-US" altLang="en-US" sz="1600" b="0" dirty="0">
                                <a:solidFill>
                                  <a:srgbClr val="000000"/>
                                </a:solidFill>
                              </a:rPr>
                              <a:t>-140</a:t>
                            </a:r>
                            <a:endParaRPr lang="en-US" altLang="en-US" sz="1600" b="0" dirty="0">
                              <a:latin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33" name="Line 30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4956176" y="2489684"/>
                          <a:ext cx="44450" cy="1588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34" name="Line 31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4956176" y="2297597"/>
                          <a:ext cx="44450" cy="1587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35" name="Rectangle 3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440238" y="2216634"/>
                          <a:ext cx="406400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a:spPr>
                      <a:txSp>
                        <a:txBody>
                          <a:bodyPr wrap="none" lIns="0" tIns="0" rIns="0" bIns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 eaLnBrk="1" hangingPunct="1"/>
                            <a:r>
                              <a:rPr lang="en-US" altLang="en-US" sz="1600" b="0">
                                <a:solidFill>
                                  <a:srgbClr val="000000"/>
                                </a:solidFill>
                              </a:rPr>
                              <a:t>-120</a:t>
                            </a:r>
                            <a:endParaRPr lang="en-US" altLang="en-US" sz="1600" b="0">
                              <a:latin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36" name="Line 33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4956176" y="2110272"/>
                          <a:ext cx="44450" cy="1587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37" name="Line 34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4956176" y="1921359"/>
                          <a:ext cx="44450" cy="1588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38" name="Rectangle 3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440238" y="1835634"/>
                          <a:ext cx="406400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a:spPr>
                      <a:txSp>
                        <a:txBody>
                          <a:bodyPr wrap="none" lIns="0" tIns="0" rIns="0" bIns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 eaLnBrk="1" hangingPunct="1"/>
                            <a:r>
                              <a:rPr lang="en-US" altLang="en-US" sz="1600" b="0">
                                <a:solidFill>
                                  <a:srgbClr val="000000"/>
                                </a:solidFill>
                              </a:rPr>
                              <a:t>-100</a:t>
                            </a:r>
                            <a:endParaRPr lang="en-US" altLang="en-US" sz="1600" b="0">
                              <a:latin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39" name="Line 36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4956176" y="1734034"/>
                          <a:ext cx="44450" cy="1588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40" name="Line 37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4956176" y="1541947"/>
                          <a:ext cx="44450" cy="1587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noFill/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41" name="Rectangle 38"/>
                        <a:cNvSpPr>
                          <a:spLocks noChangeArrowheads="1"/>
                        </a:cNvSpPr>
                      </a:nvSpPr>
                      <a:spPr bwMode="auto">
                        <a:xfrm rot="16200000">
                          <a:off x="3192463" y="2016609"/>
                          <a:ext cx="15811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a:spPr>
                      <a:txSp>
                        <a:txBody>
                          <a:bodyPr wrap="none" lIns="0" tIns="0" rIns="0" bIns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eaLnBrk="1" hangingPunct="1"/>
                            <a:r>
                              <a:rPr lang="en-US" altLang="en-US">
                                <a:solidFill>
                                  <a:srgbClr val="000000"/>
                                </a:solidFill>
                              </a:rPr>
                              <a:t>Phase Noise </a:t>
                            </a:r>
                          </a:p>
                          <a:p>
                            <a:pPr eaLnBrk="1" hangingPunct="1"/>
                            <a:r>
                              <a:rPr lang="en-US" altLang="en-US">
                                <a:solidFill>
                                  <a:srgbClr val="000000"/>
                                </a:solidFill>
                              </a:rPr>
                              <a:t>(dBc/Hz)</a:t>
                            </a:r>
                            <a:endParaRPr lang="en-US" altLang="en-US" b="0">
                              <a:latin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2" name="Freeform 39"/>
                        <a:cNvSpPr>
                          <a:spLocks/>
                        </a:cNvSpPr>
                      </a:nvSpPr>
                      <a:spPr bwMode="auto">
                        <a:xfrm flipV="1">
                          <a:off x="5000626" y="1638784"/>
                          <a:ext cx="3316287" cy="1408113"/>
                        </a:xfrm>
                        <a:custGeom>
                          <a:avLst/>
                          <a:gdLst>
                            <a:gd name="T0" fmla="*/ 0 w 761"/>
                            <a:gd name="T1" fmla="*/ 323 h 323"/>
                            <a:gd name="T2" fmla="*/ 15 w 761"/>
                            <a:gd name="T3" fmla="*/ 314 h 323"/>
                            <a:gd name="T4" fmla="*/ 30 w 761"/>
                            <a:gd name="T5" fmla="*/ 306 h 323"/>
                            <a:gd name="T6" fmla="*/ 45 w 761"/>
                            <a:gd name="T7" fmla="*/ 297 h 323"/>
                            <a:gd name="T8" fmla="*/ 60 w 761"/>
                            <a:gd name="T9" fmla="*/ 289 h 323"/>
                            <a:gd name="T10" fmla="*/ 76 w 761"/>
                            <a:gd name="T11" fmla="*/ 281 h 323"/>
                            <a:gd name="T12" fmla="*/ 91 w 761"/>
                            <a:gd name="T13" fmla="*/ 273 h 323"/>
                            <a:gd name="T14" fmla="*/ 106 w 761"/>
                            <a:gd name="T15" fmla="*/ 266 h 323"/>
                            <a:gd name="T16" fmla="*/ 121 w 761"/>
                            <a:gd name="T17" fmla="*/ 259 h 323"/>
                            <a:gd name="T18" fmla="*/ 136 w 761"/>
                            <a:gd name="T19" fmla="*/ 253 h 323"/>
                            <a:gd name="T20" fmla="*/ 152 w 761"/>
                            <a:gd name="T21" fmla="*/ 248 h 323"/>
                            <a:gd name="T22" fmla="*/ 167 w 761"/>
                            <a:gd name="T23" fmla="*/ 244 h 323"/>
                            <a:gd name="T24" fmla="*/ 182 w 761"/>
                            <a:gd name="T25" fmla="*/ 241 h 323"/>
                            <a:gd name="T26" fmla="*/ 197 w 761"/>
                            <a:gd name="T27" fmla="*/ 239 h 323"/>
                            <a:gd name="T28" fmla="*/ 213 w 761"/>
                            <a:gd name="T29" fmla="*/ 238 h 323"/>
                            <a:gd name="T30" fmla="*/ 228 w 761"/>
                            <a:gd name="T31" fmla="*/ 237 h 323"/>
                            <a:gd name="T32" fmla="*/ 243 w 761"/>
                            <a:gd name="T33" fmla="*/ 238 h 323"/>
                            <a:gd name="T34" fmla="*/ 258 w 761"/>
                            <a:gd name="T35" fmla="*/ 239 h 323"/>
                            <a:gd name="T36" fmla="*/ 273 w 761"/>
                            <a:gd name="T37" fmla="*/ 241 h 323"/>
                            <a:gd name="T38" fmla="*/ 289 w 761"/>
                            <a:gd name="T39" fmla="*/ 245 h 323"/>
                            <a:gd name="T40" fmla="*/ 304 w 761"/>
                            <a:gd name="T41" fmla="*/ 248 h 323"/>
                            <a:gd name="T42" fmla="*/ 319 w 761"/>
                            <a:gd name="T43" fmla="*/ 253 h 323"/>
                            <a:gd name="T44" fmla="*/ 334 w 761"/>
                            <a:gd name="T45" fmla="*/ 257 h 323"/>
                            <a:gd name="T46" fmla="*/ 350 w 761"/>
                            <a:gd name="T47" fmla="*/ 261 h 323"/>
                            <a:gd name="T48" fmla="*/ 365 w 761"/>
                            <a:gd name="T49" fmla="*/ 264 h 323"/>
                            <a:gd name="T50" fmla="*/ 380 w 761"/>
                            <a:gd name="T51" fmla="*/ 266 h 323"/>
                            <a:gd name="T52" fmla="*/ 395 w 761"/>
                            <a:gd name="T53" fmla="*/ 264 h 323"/>
                            <a:gd name="T54" fmla="*/ 410 w 761"/>
                            <a:gd name="T55" fmla="*/ 259 h 323"/>
                            <a:gd name="T56" fmla="*/ 426 w 761"/>
                            <a:gd name="T57" fmla="*/ 250 h 323"/>
                            <a:gd name="T58" fmla="*/ 441 w 761"/>
                            <a:gd name="T59" fmla="*/ 238 h 323"/>
                            <a:gd name="T60" fmla="*/ 456 w 761"/>
                            <a:gd name="T61" fmla="*/ 224 h 323"/>
                            <a:gd name="T62" fmla="*/ 471 w 761"/>
                            <a:gd name="T63" fmla="*/ 210 h 323"/>
                            <a:gd name="T64" fmla="*/ 487 w 761"/>
                            <a:gd name="T65" fmla="*/ 196 h 323"/>
                            <a:gd name="T66" fmla="*/ 502 w 761"/>
                            <a:gd name="T67" fmla="*/ 182 h 323"/>
                            <a:gd name="T68" fmla="*/ 517 w 761"/>
                            <a:gd name="T69" fmla="*/ 168 h 323"/>
                            <a:gd name="T70" fmla="*/ 532 w 761"/>
                            <a:gd name="T71" fmla="*/ 155 h 323"/>
                            <a:gd name="T72" fmla="*/ 547 w 761"/>
                            <a:gd name="T73" fmla="*/ 141 h 323"/>
                            <a:gd name="T74" fmla="*/ 563 w 761"/>
                            <a:gd name="T75" fmla="*/ 127 h 323"/>
                            <a:gd name="T76" fmla="*/ 578 w 761"/>
                            <a:gd name="T77" fmla="*/ 112 h 323"/>
                            <a:gd name="T78" fmla="*/ 593 w 761"/>
                            <a:gd name="T79" fmla="*/ 97 h 323"/>
                            <a:gd name="T80" fmla="*/ 608 w 761"/>
                            <a:gd name="T81" fmla="*/ 82 h 323"/>
                            <a:gd name="T82" fmla="*/ 624 w 761"/>
                            <a:gd name="T83" fmla="*/ 67 h 323"/>
                            <a:gd name="T84" fmla="*/ 639 w 761"/>
                            <a:gd name="T85" fmla="*/ 53 h 323"/>
                            <a:gd name="T86" fmla="*/ 654 w 761"/>
                            <a:gd name="T87" fmla="*/ 39 h 323"/>
                            <a:gd name="T88" fmla="*/ 669 w 761"/>
                            <a:gd name="T89" fmla="*/ 27 h 323"/>
                            <a:gd name="T90" fmla="*/ 684 w 761"/>
                            <a:gd name="T91" fmla="*/ 18 h 323"/>
                            <a:gd name="T92" fmla="*/ 700 w 761"/>
                            <a:gd name="T93" fmla="*/ 11 h 323"/>
                            <a:gd name="T94" fmla="*/ 715 w 761"/>
                            <a:gd name="T95" fmla="*/ 6 h 323"/>
                            <a:gd name="T96" fmla="*/ 730 w 761"/>
                            <a:gd name="T97" fmla="*/ 3 h 323"/>
                            <a:gd name="T98" fmla="*/ 745 w 761"/>
                            <a:gd name="T99" fmla="*/ 1 h 323"/>
                            <a:gd name="T100" fmla="*/ 761 w 761"/>
                            <a:gd name="T101" fmla="*/ 0 h 32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</a:cxnLst>
                          <a:rect l="0" t="0" r="r" b="b"/>
                          <a:pathLst>
                            <a:path w="761" h="323">
                              <a:moveTo>
                                <a:pt x="0" y="323"/>
                              </a:moveTo>
                              <a:lnTo>
                                <a:pt x="15" y="314"/>
                              </a:lnTo>
                              <a:lnTo>
                                <a:pt x="30" y="306"/>
                              </a:lnTo>
                              <a:lnTo>
                                <a:pt x="45" y="297"/>
                              </a:lnTo>
                              <a:lnTo>
                                <a:pt x="60" y="289"/>
                              </a:lnTo>
                              <a:lnTo>
                                <a:pt x="76" y="281"/>
                              </a:lnTo>
                              <a:lnTo>
                                <a:pt x="91" y="273"/>
                              </a:lnTo>
                              <a:lnTo>
                                <a:pt x="106" y="266"/>
                              </a:lnTo>
                              <a:lnTo>
                                <a:pt x="121" y="259"/>
                              </a:lnTo>
                              <a:lnTo>
                                <a:pt x="136" y="253"/>
                              </a:lnTo>
                              <a:lnTo>
                                <a:pt x="152" y="248"/>
                              </a:lnTo>
                              <a:lnTo>
                                <a:pt x="167" y="244"/>
                              </a:lnTo>
                              <a:lnTo>
                                <a:pt x="182" y="241"/>
                              </a:lnTo>
                              <a:lnTo>
                                <a:pt x="197" y="239"/>
                              </a:lnTo>
                              <a:lnTo>
                                <a:pt x="213" y="238"/>
                              </a:lnTo>
                              <a:lnTo>
                                <a:pt x="228" y="237"/>
                              </a:lnTo>
                              <a:lnTo>
                                <a:pt x="243" y="238"/>
                              </a:lnTo>
                              <a:lnTo>
                                <a:pt x="258" y="239"/>
                              </a:lnTo>
                              <a:lnTo>
                                <a:pt x="273" y="241"/>
                              </a:lnTo>
                              <a:lnTo>
                                <a:pt x="289" y="245"/>
                              </a:lnTo>
                              <a:lnTo>
                                <a:pt x="304" y="248"/>
                              </a:lnTo>
                              <a:lnTo>
                                <a:pt x="319" y="253"/>
                              </a:lnTo>
                              <a:lnTo>
                                <a:pt x="334" y="257"/>
                              </a:lnTo>
                              <a:lnTo>
                                <a:pt x="350" y="261"/>
                              </a:lnTo>
                              <a:lnTo>
                                <a:pt x="365" y="264"/>
                              </a:lnTo>
                              <a:lnTo>
                                <a:pt x="380" y="266"/>
                              </a:lnTo>
                              <a:lnTo>
                                <a:pt x="395" y="264"/>
                              </a:lnTo>
                              <a:lnTo>
                                <a:pt x="410" y="259"/>
                              </a:lnTo>
                              <a:lnTo>
                                <a:pt x="426" y="250"/>
                              </a:lnTo>
                              <a:lnTo>
                                <a:pt x="441" y="238"/>
                              </a:lnTo>
                              <a:lnTo>
                                <a:pt x="456" y="224"/>
                              </a:lnTo>
                              <a:lnTo>
                                <a:pt x="471" y="210"/>
                              </a:lnTo>
                              <a:lnTo>
                                <a:pt x="487" y="196"/>
                              </a:lnTo>
                              <a:lnTo>
                                <a:pt x="502" y="182"/>
                              </a:lnTo>
                              <a:lnTo>
                                <a:pt x="517" y="168"/>
                              </a:lnTo>
                              <a:lnTo>
                                <a:pt x="532" y="155"/>
                              </a:lnTo>
                              <a:lnTo>
                                <a:pt x="547" y="141"/>
                              </a:lnTo>
                              <a:lnTo>
                                <a:pt x="563" y="127"/>
                              </a:lnTo>
                              <a:lnTo>
                                <a:pt x="578" y="112"/>
                              </a:lnTo>
                              <a:lnTo>
                                <a:pt x="593" y="97"/>
                              </a:lnTo>
                              <a:lnTo>
                                <a:pt x="608" y="82"/>
                              </a:lnTo>
                              <a:lnTo>
                                <a:pt x="624" y="67"/>
                              </a:lnTo>
                              <a:lnTo>
                                <a:pt x="639" y="53"/>
                              </a:lnTo>
                              <a:lnTo>
                                <a:pt x="654" y="39"/>
                              </a:lnTo>
                              <a:lnTo>
                                <a:pt x="669" y="27"/>
                              </a:lnTo>
                              <a:lnTo>
                                <a:pt x="684" y="18"/>
                              </a:lnTo>
                              <a:lnTo>
                                <a:pt x="700" y="11"/>
                              </a:lnTo>
                              <a:lnTo>
                                <a:pt x="715" y="6"/>
                              </a:lnTo>
                              <a:lnTo>
                                <a:pt x="730" y="3"/>
                              </a:lnTo>
                              <a:lnTo>
                                <a:pt x="745" y="1"/>
                              </a:lnTo>
                              <a:lnTo>
                                <a:pt x="761" y="0"/>
                              </a:lnTo>
                            </a:path>
                          </a:pathLst>
                        </a:custGeom>
                        <a:noFill/>
                        <a:ln w="27051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43" name="Freeform 40"/>
                        <a:cNvSpPr>
                          <a:spLocks/>
                        </a:cNvSpPr>
                      </a:nvSpPr>
                      <a:spPr bwMode="auto">
                        <a:xfrm flipV="1">
                          <a:off x="5010151" y="1653072"/>
                          <a:ext cx="3316287" cy="1365250"/>
                        </a:xfrm>
                        <a:custGeom>
                          <a:avLst/>
                          <a:gdLst>
                            <a:gd name="T0" fmla="*/ 0 w 761"/>
                            <a:gd name="T1" fmla="*/ 313 h 313"/>
                            <a:gd name="T2" fmla="*/ 15 w 761"/>
                            <a:gd name="T3" fmla="*/ 304 h 313"/>
                            <a:gd name="T4" fmla="*/ 30 w 761"/>
                            <a:gd name="T5" fmla="*/ 296 h 313"/>
                            <a:gd name="T6" fmla="*/ 45 w 761"/>
                            <a:gd name="T7" fmla="*/ 287 h 313"/>
                            <a:gd name="T8" fmla="*/ 60 w 761"/>
                            <a:gd name="T9" fmla="*/ 279 h 313"/>
                            <a:gd name="T10" fmla="*/ 76 w 761"/>
                            <a:gd name="T11" fmla="*/ 271 h 313"/>
                            <a:gd name="T12" fmla="*/ 91 w 761"/>
                            <a:gd name="T13" fmla="*/ 263 h 313"/>
                            <a:gd name="T14" fmla="*/ 106 w 761"/>
                            <a:gd name="T15" fmla="*/ 256 h 313"/>
                            <a:gd name="T16" fmla="*/ 121 w 761"/>
                            <a:gd name="T17" fmla="*/ 249 h 313"/>
                            <a:gd name="T18" fmla="*/ 136 w 761"/>
                            <a:gd name="T19" fmla="*/ 243 h 313"/>
                            <a:gd name="T20" fmla="*/ 152 w 761"/>
                            <a:gd name="T21" fmla="*/ 238 h 313"/>
                            <a:gd name="T22" fmla="*/ 167 w 761"/>
                            <a:gd name="T23" fmla="*/ 233 h 313"/>
                            <a:gd name="T24" fmla="*/ 182 w 761"/>
                            <a:gd name="T25" fmla="*/ 230 h 313"/>
                            <a:gd name="T26" fmla="*/ 197 w 761"/>
                            <a:gd name="T27" fmla="*/ 228 h 313"/>
                            <a:gd name="T28" fmla="*/ 213 w 761"/>
                            <a:gd name="T29" fmla="*/ 226 h 313"/>
                            <a:gd name="T30" fmla="*/ 228 w 761"/>
                            <a:gd name="T31" fmla="*/ 225 h 313"/>
                            <a:gd name="T32" fmla="*/ 243 w 761"/>
                            <a:gd name="T33" fmla="*/ 224 h 313"/>
                            <a:gd name="T34" fmla="*/ 258 w 761"/>
                            <a:gd name="T35" fmla="*/ 224 h 313"/>
                            <a:gd name="T36" fmla="*/ 273 w 761"/>
                            <a:gd name="T37" fmla="*/ 223 h 313"/>
                            <a:gd name="T38" fmla="*/ 289 w 761"/>
                            <a:gd name="T39" fmla="*/ 223 h 313"/>
                            <a:gd name="T40" fmla="*/ 304 w 761"/>
                            <a:gd name="T41" fmla="*/ 223 h 313"/>
                            <a:gd name="T42" fmla="*/ 319 w 761"/>
                            <a:gd name="T43" fmla="*/ 223 h 313"/>
                            <a:gd name="T44" fmla="*/ 334 w 761"/>
                            <a:gd name="T45" fmla="*/ 223 h 313"/>
                            <a:gd name="T46" fmla="*/ 350 w 761"/>
                            <a:gd name="T47" fmla="*/ 223 h 313"/>
                            <a:gd name="T48" fmla="*/ 365 w 761"/>
                            <a:gd name="T49" fmla="*/ 223 h 313"/>
                            <a:gd name="T50" fmla="*/ 380 w 761"/>
                            <a:gd name="T51" fmla="*/ 224 h 313"/>
                            <a:gd name="T52" fmla="*/ 395 w 761"/>
                            <a:gd name="T53" fmla="*/ 224 h 313"/>
                            <a:gd name="T54" fmla="*/ 410 w 761"/>
                            <a:gd name="T55" fmla="*/ 225 h 313"/>
                            <a:gd name="T56" fmla="*/ 426 w 761"/>
                            <a:gd name="T57" fmla="*/ 226 h 313"/>
                            <a:gd name="T58" fmla="*/ 441 w 761"/>
                            <a:gd name="T59" fmla="*/ 228 h 313"/>
                            <a:gd name="T60" fmla="*/ 456 w 761"/>
                            <a:gd name="T61" fmla="*/ 230 h 313"/>
                            <a:gd name="T62" fmla="*/ 471 w 761"/>
                            <a:gd name="T63" fmla="*/ 232 h 313"/>
                            <a:gd name="T64" fmla="*/ 487 w 761"/>
                            <a:gd name="T65" fmla="*/ 234 h 313"/>
                            <a:gd name="T66" fmla="*/ 502 w 761"/>
                            <a:gd name="T67" fmla="*/ 235 h 313"/>
                            <a:gd name="T68" fmla="*/ 517 w 761"/>
                            <a:gd name="T69" fmla="*/ 235 h 313"/>
                            <a:gd name="T70" fmla="*/ 532 w 761"/>
                            <a:gd name="T71" fmla="*/ 232 h 313"/>
                            <a:gd name="T72" fmla="*/ 547 w 761"/>
                            <a:gd name="T73" fmla="*/ 226 h 313"/>
                            <a:gd name="T74" fmla="*/ 563 w 761"/>
                            <a:gd name="T75" fmla="*/ 216 h 313"/>
                            <a:gd name="T76" fmla="*/ 578 w 761"/>
                            <a:gd name="T77" fmla="*/ 203 h 313"/>
                            <a:gd name="T78" fmla="*/ 593 w 761"/>
                            <a:gd name="T79" fmla="*/ 189 h 313"/>
                            <a:gd name="T80" fmla="*/ 608 w 761"/>
                            <a:gd name="T81" fmla="*/ 172 h 313"/>
                            <a:gd name="T82" fmla="*/ 624 w 761"/>
                            <a:gd name="T83" fmla="*/ 156 h 313"/>
                            <a:gd name="T84" fmla="*/ 639 w 761"/>
                            <a:gd name="T85" fmla="*/ 138 h 313"/>
                            <a:gd name="T86" fmla="*/ 654 w 761"/>
                            <a:gd name="T87" fmla="*/ 120 h 313"/>
                            <a:gd name="T88" fmla="*/ 669 w 761"/>
                            <a:gd name="T89" fmla="*/ 102 h 313"/>
                            <a:gd name="T90" fmla="*/ 684 w 761"/>
                            <a:gd name="T91" fmla="*/ 83 h 313"/>
                            <a:gd name="T92" fmla="*/ 700 w 761"/>
                            <a:gd name="T93" fmla="*/ 64 h 313"/>
                            <a:gd name="T94" fmla="*/ 715 w 761"/>
                            <a:gd name="T95" fmla="*/ 45 h 313"/>
                            <a:gd name="T96" fmla="*/ 730 w 761"/>
                            <a:gd name="T97" fmla="*/ 27 h 313"/>
                            <a:gd name="T98" fmla="*/ 745 w 761"/>
                            <a:gd name="T99" fmla="*/ 11 h 313"/>
                            <a:gd name="T100" fmla="*/ 761 w 761"/>
                            <a:gd name="T101" fmla="*/ 0 h 3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</a:cxnLst>
                          <a:rect l="0" t="0" r="r" b="b"/>
                          <a:pathLst>
                            <a:path w="761" h="313">
                              <a:moveTo>
                                <a:pt x="0" y="313"/>
                              </a:moveTo>
                              <a:lnTo>
                                <a:pt x="15" y="304"/>
                              </a:lnTo>
                              <a:lnTo>
                                <a:pt x="30" y="296"/>
                              </a:lnTo>
                              <a:lnTo>
                                <a:pt x="45" y="287"/>
                              </a:lnTo>
                              <a:lnTo>
                                <a:pt x="60" y="279"/>
                              </a:lnTo>
                              <a:lnTo>
                                <a:pt x="76" y="271"/>
                              </a:lnTo>
                              <a:lnTo>
                                <a:pt x="91" y="263"/>
                              </a:lnTo>
                              <a:lnTo>
                                <a:pt x="106" y="256"/>
                              </a:lnTo>
                              <a:lnTo>
                                <a:pt x="121" y="249"/>
                              </a:lnTo>
                              <a:lnTo>
                                <a:pt x="136" y="243"/>
                              </a:lnTo>
                              <a:lnTo>
                                <a:pt x="152" y="238"/>
                              </a:lnTo>
                              <a:lnTo>
                                <a:pt x="167" y="233"/>
                              </a:lnTo>
                              <a:lnTo>
                                <a:pt x="182" y="230"/>
                              </a:lnTo>
                              <a:lnTo>
                                <a:pt x="197" y="228"/>
                              </a:lnTo>
                              <a:lnTo>
                                <a:pt x="213" y="226"/>
                              </a:lnTo>
                              <a:lnTo>
                                <a:pt x="228" y="225"/>
                              </a:lnTo>
                              <a:lnTo>
                                <a:pt x="243" y="224"/>
                              </a:lnTo>
                              <a:lnTo>
                                <a:pt x="258" y="224"/>
                              </a:lnTo>
                              <a:lnTo>
                                <a:pt x="273" y="223"/>
                              </a:lnTo>
                              <a:lnTo>
                                <a:pt x="289" y="223"/>
                              </a:lnTo>
                              <a:lnTo>
                                <a:pt x="304" y="223"/>
                              </a:lnTo>
                              <a:lnTo>
                                <a:pt x="319" y="223"/>
                              </a:lnTo>
                              <a:lnTo>
                                <a:pt x="334" y="223"/>
                              </a:lnTo>
                              <a:lnTo>
                                <a:pt x="350" y="223"/>
                              </a:lnTo>
                              <a:lnTo>
                                <a:pt x="365" y="223"/>
                              </a:lnTo>
                              <a:lnTo>
                                <a:pt x="380" y="224"/>
                              </a:lnTo>
                              <a:lnTo>
                                <a:pt x="395" y="224"/>
                              </a:lnTo>
                              <a:lnTo>
                                <a:pt x="410" y="225"/>
                              </a:lnTo>
                              <a:lnTo>
                                <a:pt x="426" y="226"/>
                              </a:lnTo>
                              <a:lnTo>
                                <a:pt x="441" y="228"/>
                              </a:lnTo>
                              <a:lnTo>
                                <a:pt x="456" y="230"/>
                              </a:lnTo>
                              <a:lnTo>
                                <a:pt x="471" y="232"/>
                              </a:lnTo>
                              <a:lnTo>
                                <a:pt x="487" y="234"/>
                              </a:lnTo>
                              <a:lnTo>
                                <a:pt x="502" y="235"/>
                              </a:lnTo>
                              <a:lnTo>
                                <a:pt x="517" y="235"/>
                              </a:lnTo>
                              <a:lnTo>
                                <a:pt x="532" y="232"/>
                              </a:lnTo>
                              <a:lnTo>
                                <a:pt x="547" y="226"/>
                              </a:lnTo>
                              <a:lnTo>
                                <a:pt x="563" y="216"/>
                              </a:lnTo>
                              <a:lnTo>
                                <a:pt x="578" y="203"/>
                              </a:lnTo>
                              <a:lnTo>
                                <a:pt x="593" y="189"/>
                              </a:lnTo>
                              <a:lnTo>
                                <a:pt x="608" y="172"/>
                              </a:lnTo>
                              <a:lnTo>
                                <a:pt x="624" y="156"/>
                              </a:lnTo>
                              <a:lnTo>
                                <a:pt x="639" y="138"/>
                              </a:lnTo>
                              <a:lnTo>
                                <a:pt x="654" y="120"/>
                              </a:lnTo>
                              <a:lnTo>
                                <a:pt x="669" y="102"/>
                              </a:lnTo>
                              <a:lnTo>
                                <a:pt x="684" y="83"/>
                              </a:lnTo>
                              <a:lnTo>
                                <a:pt x="700" y="64"/>
                              </a:lnTo>
                              <a:lnTo>
                                <a:pt x="715" y="45"/>
                              </a:lnTo>
                              <a:lnTo>
                                <a:pt x="730" y="27"/>
                              </a:lnTo>
                              <a:lnTo>
                                <a:pt x="745" y="11"/>
                              </a:lnTo>
                              <a:lnTo>
                                <a:pt x="761" y="0"/>
                              </a:lnTo>
                            </a:path>
                          </a:pathLst>
                        </a:custGeom>
                        <a:noFill/>
                        <a:ln w="25400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grpSp>
                      <a:nvGrpSpPr>
                        <a:cNvPr id="101" name="Group 98"/>
                        <a:cNvGrpSpPr>
                          <a:grpSpLocks/>
                        </a:cNvGrpSpPr>
                      </a:nvGrpSpPr>
                      <a:grpSpPr bwMode="auto">
                        <a:xfrm>
                          <a:off x="7026276" y="1868972"/>
                          <a:ext cx="1295400" cy="990600"/>
                          <a:chOff x="2928" y="1008"/>
                          <a:chExt cx="816" cy="624"/>
                        </a:xfrm>
                      </a:grpSpPr>
                      <a:sp>
                        <a:nvSpPr>
                          <a:cNvPr id="102" name="Line 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153" y="1070"/>
                            <a:ext cx="0" cy="12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FF33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3" name="Line 10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2928" y="1008"/>
                            <a:ext cx="22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FF33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4" name="Line 101"/>
                          <a:cNvSpPr>
                            <a:spLocks noChangeShapeType="1"/>
                          </a:cNvSpPr>
                        </a:nvSpPr>
                        <a:spPr bwMode="auto">
                          <a:xfrm flipH="1">
                            <a:off x="3153" y="1008"/>
                            <a:ext cx="0" cy="2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FF33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5" name="Line 10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3153" y="1258"/>
                            <a:ext cx="76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FF33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6" name="Line 10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3229" y="1258"/>
                            <a:ext cx="0" cy="12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FF33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7" name="Line 10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3229" y="1382"/>
                            <a:ext cx="12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FF33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8" name="Line 10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3354" y="1382"/>
                            <a:ext cx="0" cy="9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FF33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9" name="Line 10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3354" y="1476"/>
                            <a:ext cx="5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FF33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0" name="Line 10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3404" y="1476"/>
                            <a:ext cx="0" cy="9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FF33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1" name="Line 10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3404" y="1570"/>
                            <a:ext cx="20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FF33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2" name="Line 10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3604" y="1570"/>
                            <a:ext cx="0" cy="6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FF33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3" name="Line 11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3604" y="1632"/>
                            <a:ext cx="14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FF33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</a:grpSp>
                  </a:grpSp>
                  <a:grpSp>
                    <a:nvGrpSpPr>
                      <a:cNvPr id="2905" name="Group 2904"/>
                      <a:cNvGrpSpPr/>
                    </a:nvGrpSpPr>
                    <a:grpSpPr>
                      <a:xfrm>
                        <a:off x="431800" y="2878552"/>
                        <a:ext cx="3289300" cy="3357563"/>
                        <a:chOff x="219075" y="2460064"/>
                        <a:chExt cx="3289300" cy="3357563"/>
                      </a:xfrm>
                    </a:grpSpPr>
                    <a:sp>
                      <a:nvSpPr>
                        <a:cNvPr id="114" name="Rectangle 12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449388" y="5512827"/>
                          <a:ext cx="1846262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a:spPr>
                      <a:txSp>
                        <a:txBody>
                          <a:bodyPr wrap="none" lIns="0" tIns="0" rIns="0" bIns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eaLnBrk="1" hangingPunct="1"/>
                            <a:r>
                              <a:rPr lang="en-US" altLang="en-US" dirty="0">
                                <a:solidFill>
                                  <a:srgbClr val="000000"/>
                                </a:solidFill>
                              </a:rPr>
                              <a:t>Time (50us/div)</a:t>
                            </a:r>
                            <a:endParaRPr lang="en-US" altLang="en-US" b="0" dirty="0">
                              <a:latin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grpSp>
                      <a:nvGrpSpPr>
                        <a:cNvPr id="115" name="Group 2900"/>
                        <a:cNvGrpSpPr>
                          <a:grpSpLocks/>
                        </a:cNvGrpSpPr>
                      </a:nvGrpSpPr>
                      <a:grpSpPr bwMode="auto">
                        <a:xfrm>
                          <a:off x="219075" y="2460064"/>
                          <a:ext cx="3041650" cy="1489075"/>
                          <a:chOff x="96" y="1950"/>
                          <a:chExt cx="1916" cy="938"/>
                        </a:xfrm>
                      </a:grpSpPr>
                      <a:sp>
                        <a:nvSpPr>
                          <a:cNvPr id="2" name="Rectangle 113"/>
                          <a:cNvSpPr>
                            <a:spLocks noChangeArrowheads="1"/>
                          </a:cNvSpPr>
                        </a:nvSpPr>
                        <a:spPr bwMode="auto">
                          <a:xfrm rot="-5400000">
                            <a:off x="-139" y="2185"/>
                            <a:ext cx="854" cy="3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a:spPr>
                        <a:txSp>
                          <a:txBody>
                            <a:bodyPr wrap="none" lIns="0" tIns="0" rIns="0" bIns="0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eaLnBrk="1" hangingPunct="1"/>
                              <a:r>
                                <a:rPr lang="en-US" altLang="en-US">
                                  <a:solidFill>
                                    <a:srgbClr val="000000"/>
                                  </a:solidFill>
                                </a:rPr>
                                <a:t>Frequency </a:t>
                              </a:r>
                            </a:p>
                            <a:p>
                              <a:pPr eaLnBrk="1" hangingPunct="1"/>
                              <a:r>
                                <a:rPr lang="en-US" altLang="en-US">
                                  <a:solidFill>
                                    <a:srgbClr val="000000"/>
                                  </a:solidFill>
                                </a:rPr>
                                <a:t>(MHz)</a:t>
                              </a:r>
                              <a:endParaRPr lang="en-US" altLang="en-US" b="0">
                                <a:latin typeface="Times New Roman" panose="02020603050405020304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7" name="Line 28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4" y="2190"/>
                            <a:ext cx="1" cy="698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8" name="Line 28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26" y="2190"/>
                            <a:ext cx="1" cy="698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9" name="Line 28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18" y="2190"/>
                            <a:ext cx="1" cy="698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0" name="Line 28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011" y="2190"/>
                            <a:ext cx="1" cy="698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1" name="Line 288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34" y="2749"/>
                            <a:ext cx="1177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2" name="Line 288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34" y="2331"/>
                            <a:ext cx="1177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3" name="Line 288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34" y="2190"/>
                            <a:ext cx="1177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4" name="Line 28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4" y="2190"/>
                            <a:ext cx="1" cy="698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5" name="Line 2890"/>
                          <a:cNvSpPr>
                            <a:spLocks noChangeShapeType="1"/>
                          </a:cNvSpPr>
                        </a:nvSpPr>
                        <a:spPr bwMode="auto">
                          <a:xfrm flipH="1">
                            <a:off x="816" y="2749"/>
                            <a:ext cx="18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6" name="Rectangle 289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80" y="2670"/>
                            <a:ext cx="284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a:spPr>
                        <a:txSp>
                          <a:txBody>
                            <a:bodyPr wrap="none" lIns="0" tIns="0" rIns="0" bIns="0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l" eaLnBrk="1" hangingPunct="1"/>
                              <a:r>
                                <a:rPr lang="en-US" altLang="en-US" sz="1600" b="0">
                                  <a:solidFill>
                                    <a:srgbClr val="000000"/>
                                  </a:solidFill>
                                </a:rPr>
                                <a:t>1805</a:t>
                              </a:r>
                              <a:endParaRPr lang="en-US" altLang="en-US" sz="1600" b="0">
                                <a:latin typeface="Times New Roman" panose="02020603050405020304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7" name="Line 2892"/>
                          <a:cNvSpPr>
                            <a:spLocks noChangeShapeType="1"/>
                          </a:cNvSpPr>
                        </a:nvSpPr>
                        <a:spPr bwMode="auto">
                          <a:xfrm flipH="1">
                            <a:off x="816" y="2610"/>
                            <a:ext cx="18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8" name="Line 2893"/>
                          <a:cNvSpPr>
                            <a:spLocks noChangeShapeType="1"/>
                          </a:cNvSpPr>
                        </a:nvSpPr>
                        <a:spPr bwMode="auto">
                          <a:xfrm flipH="1">
                            <a:off x="816" y="2471"/>
                            <a:ext cx="18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9" name="Line 2894"/>
                          <a:cNvSpPr>
                            <a:spLocks noChangeShapeType="1"/>
                          </a:cNvSpPr>
                        </a:nvSpPr>
                        <a:spPr bwMode="auto">
                          <a:xfrm flipH="1">
                            <a:off x="816" y="2331"/>
                            <a:ext cx="18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0" name="Rectangle 289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80" y="2238"/>
                            <a:ext cx="284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a:spPr>
                        <a:txSp>
                          <a:txBody>
                            <a:bodyPr wrap="none" lIns="0" tIns="0" rIns="0" bIns="0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l" eaLnBrk="1" hangingPunct="1"/>
                              <a:r>
                                <a:rPr lang="en-US" altLang="en-US" sz="1600" b="0" dirty="0">
                                  <a:solidFill>
                                    <a:srgbClr val="000000"/>
                                  </a:solidFill>
                                </a:rPr>
                                <a:t>1880</a:t>
                              </a:r>
                              <a:endParaRPr lang="en-US" altLang="en-US" sz="1600" b="0" dirty="0">
                                <a:latin typeface="Times New Roman" panose="02020603050405020304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1" name="Line 2896"/>
                          <a:cNvSpPr>
                            <a:spLocks noChangeShapeType="1"/>
                          </a:cNvSpPr>
                        </a:nvSpPr>
                        <a:spPr bwMode="auto">
                          <a:xfrm flipH="1">
                            <a:off x="816" y="2190"/>
                            <a:ext cx="18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2" name="Freeform 2897"/>
                          <a:cNvSpPr>
                            <a:spLocks/>
                          </a:cNvSpPr>
                        </a:nvSpPr>
                        <a:spPr bwMode="auto">
                          <a:xfrm flipV="1">
                            <a:off x="834" y="2295"/>
                            <a:ext cx="1176" cy="454"/>
                          </a:xfrm>
                          <a:custGeom>
                            <a:avLst/>
                            <a:gdLst>
                              <a:gd name="T0" fmla="*/ 10 w 660"/>
                              <a:gd name="T1" fmla="*/ 20 h 225"/>
                              <a:gd name="T2" fmla="*/ 21 w 660"/>
                              <a:gd name="T3" fmla="*/ 30 h 225"/>
                              <a:gd name="T4" fmla="*/ 31 w 660"/>
                              <a:gd name="T5" fmla="*/ 36 h 225"/>
                              <a:gd name="T6" fmla="*/ 42 w 660"/>
                              <a:gd name="T7" fmla="*/ 42 h 225"/>
                              <a:gd name="T8" fmla="*/ 52 w 660"/>
                              <a:gd name="T9" fmla="*/ 47 h 225"/>
                              <a:gd name="T10" fmla="*/ 63 w 660"/>
                              <a:gd name="T11" fmla="*/ 53 h 225"/>
                              <a:gd name="T12" fmla="*/ 73 w 660"/>
                              <a:gd name="T13" fmla="*/ 60 h 225"/>
                              <a:gd name="T14" fmla="*/ 84 w 660"/>
                              <a:gd name="T15" fmla="*/ 64 h 225"/>
                              <a:gd name="T16" fmla="*/ 94 w 660"/>
                              <a:gd name="T17" fmla="*/ 69 h 225"/>
                              <a:gd name="T18" fmla="*/ 104 w 660"/>
                              <a:gd name="T19" fmla="*/ 76 h 225"/>
                              <a:gd name="T20" fmla="*/ 115 w 660"/>
                              <a:gd name="T21" fmla="*/ 79 h 225"/>
                              <a:gd name="T22" fmla="*/ 125 w 660"/>
                              <a:gd name="T23" fmla="*/ 87 h 225"/>
                              <a:gd name="T24" fmla="*/ 136 w 660"/>
                              <a:gd name="T25" fmla="*/ 89 h 225"/>
                              <a:gd name="T26" fmla="*/ 146 w 660"/>
                              <a:gd name="T27" fmla="*/ 97 h 225"/>
                              <a:gd name="T28" fmla="*/ 157 w 660"/>
                              <a:gd name="T29" fmla="*/ 103 h 225"/>
                              <a:gd name="T30" fmla="*/ 167 w 660"/>
                              <a:gd name="T31" fmla="*/ 106 h 225"/>
                              <a:gd name="T32" fmla="*/ 178 w 660"/>
                              <a:gd name="T33" fmla="*/ 111 h 225"/>
                              <a:gd name="T34" fmla="*/ 188 w 660"/>
                              <a:gd name="T35" fmla="*/ 116 h 225"/>
                              <a:gd name="T36" fmla="*/ 198 w 660"/>
                              <a:gd name="T37" fmla="*/ 121 h 225"/>
                              <a:gd name="T38" fmla="*/ 209 w 660"/>
                              <a:gd name="T39" fmla="*/ 126 h 225"/>
                              <a:gd name="T40" fmla="*/ 219 w 660"/>
                              <a:gd name="T41" fmla="*/ 131 h 225"/>
                              <a:gd name="T42" fmla="*/ 230 w 660"/>
                              <a:gd name="T43" fmla="*/ 136 h 225"/>
                              <a:gd name="T44" fmla="*/ 240 w 660"/>
                              <a:gd name="T45" fmla="*/ 146 h 225"/>
                              <a:gd name="T46" fmla="*/ 251 w 660"/>
                              <a:gd name="T47" fmla="*/ 152 h 225"/>
                              <a:gd name="T48" fmla="*/ 261 w 660"/>
                              <a:gd name="T49" fmla="*/ 150 h 225"/>
                              <a:gd name="T50" fmla="*/ 271 w 660"/>
                              <a:gd name="T51" fmla="*/ 163 h 225"/>
                              <a:gd name="T52" fmla="*/ 282 w 660"/>
                              <a:gd name="T53" fmla="*/ 162 h 225"/>
                              <a:gd name="T54" fmla="*/ 292 w 660"/>
                              <a:gd name="T55" fmla="*/ 174 h 225"/>
                              <a:gd name="T56" fmla="*/ 302 w 660"/>
                              <a:gd name="T57" fmla="*/ 170 h 225"/>
                              <a:gd name="T58" fmla="*/ 313 w 660"/>
                              <a:gd name="T59" fmla="*/ 190 h 225"/>
                              <a:gd name="T60" fmla="*/ 323 w 660"/>
                              <a:gd name="T61" fmla="*/ 210 h 225"/>
                              <a:gd name="T62" fmla="*/ 334 w 660"/>
                              <a:gd name="T63" fmla="*/ 221 h 225"/>
                              <a:gd name="T64" fmla="*/ 344 w 660"/>
                              <a:gd name="T65" fmla="*/ 225 h 225"/>
                              <a:gd name="T66" fmla="*/ 354 w 660"/>
                              <a:gd name="T67" fmla="*/ 224 h 225"/>
                              <a:gd name="T68" fmla="*/ 364 w 660"/>
                              <a:gd name="T69" fmla="*/ 220 h 225"/>
                              <a:gd name="T70" fmla="*/ 375 w 660"/>
                              <a:gd name="T71" fmla="*/ 216 h 225"/>
                              <a:gd name="T72" fmla="*/ 385 w 660"/>
                              <a:gd name="T73" fmla="*/ 213 h 225"/>
                              <a:gd name="T74" fmla="*/ 395 w 660"/>
                              <a:gd name="T75" fmla="*/ 211 h 225"/>
                              <a:gd name="T76" fmla="*/ 406 w 660"/>
                              <a:gd name="T77" fmla="*/ 209 h 225"/>
                              <a:gd name="T78" fmla="*/ 416 w 660"/>
                              <a:gd name="T79" fmla="*/ 208 h 225"/>
                              <a:gd name="T80" fmla="*/ 426 w 660"/>
                              <a:gd name="T81" fmla="*/ 208 h 225"/>
                              <a:gd name="T82" fmla="*/ 437 w 660"/>
                              <a:gd name="T83" fmla="*/ 208 h 225"/>
                              <a:gd name="T84" fmla="*/ 447 w 660"/>
                              <a:gd name="T85" fmla="*/ 207 h 225"/>
                              <a:gd name="T86" fmla="*/ 457 w 660"/>
                              <a:gd name="T87" fmla="*/ 207 h 225"/>
                              <a:gd name="T88" fmla="*/ 468 w 660"/>
                              <a:gd name="T89" fmla="*/ 207 h 225"/>
                              <a:gd name="T90" fmla="*/ 478 w 660"/>
                              <a:gd name="T91" fmla="*/ 207 h 225"/>
                              <a:gd name="T92" fmla="*/ 488 w 660"/>
                              <a:gd name="T93" fmla="*/ 207 h 225"/>
                              <a:gd name="T94" fmla="*/ 499 w 660"/>
                              <a:gd name="T95" fmla="*/ 207 h 225"/>
                              <a:gd name="T96" fmla="*/ 509 w 660"/>
                              <a:gd name="T97" fmla="*/ 207 h 225"/>
                              <a:gd name="T98" fmla="*/ 519 w 660"/>
                              <a:gd name="T99" fmla="*/ 207 h 225"/>
                              <a:gd name="T100" fmla="*/ 530 w 660"/>
                              <a:gd name="T101" fmla="*/ 207 h 225"/>
                              <a:gd name="T102" fmla="*/ 540 w 660"/>
                              <a:gd name="T103" fmla="*/ 207 h 225"/>
                              <a:gd name="T104" fmla="*/ 551 w 660"/>
                              <a:gd name="T105" fmla="*/ 207 h 225"/>
                              <a:gd name="T106" fmla="*/ 561 w 660"/>
                              <a:gd name="T107" fmla="*/ 207 h 225"/>
                              <a:gd name="T108" fmla="*/ 571 w 660"/>
                              <a:gd name="T109" fmla="*/ 207 h 225"/>
                              <a:gd name="T110" fmla="*/ 582 w 660"/>
                              <a:gd name="T111" fmla="*/ 207 h 225"/>
                              <a:gd name="T112" fmla="*/ 592 w 660"/>
                              <a:gd name="T113" fmla="*/ 207 h 225"/>
                              <a:gd name="T114" fmla="*/ 602 w 660"/>
                              <a:gd name="T115" fmla="*/ 207 h 225"/>
                              <a:gd name="T116" fmla="*/ 613 w 660"/>
                              <a:gd name="T117" fmla="*/ 207 h 225"/>
                              <a:gd name="T118" fmla="*/ 623 w 660"/>
                              <a:gd name="T119" fmla="*/ 207 h 225"/>
                              <a:gd name="T120" fmla="*/ 633 w 660"/>
                              <a:gd name="T121" fmla="*/ 207 h 225"/>
                              <a:gd name="T122" fmla="*/ 644 w 660"/>
                              <a:gd name="T123" fmla="*/ 207 h 225"/>
                              <a:gd name="T124" fmla="*/ 654 w 660"/>
                              <a:gd name="T125" fmla="*/ 207 h 2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660" h="225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1"/>
                                </a:lnTo>
                                <a:lnTo>
                                  <a:pt x="1" y="1"/>
                                </a:lnTo>
                                <a:lnTo>
                                  <a:pt x="2" y="1"/>
                                </a:lnTo>
                                <a:lnTo>
                                  <a:pt x="2" y="1"/>
                                </a:lnTo>
                                <a:lnTo>
                                  <a:pt x="2" y="1"/>
                                </a:lnTo>
                                <a:lnTo>
                                  <a:pt x="2" y="1"/>
                                </a:lnTo>
                                <a:lnTo>
                                  <a:pt x="2" y="1"/>
                                </a:lnTo>
                                <a:lnTo>
                                  <a:pt x="2" y="1"/>
                                </a:lnTo>
                                <a:lnTo>
                                  <a:pt x="2" y="2"/>
                                </a:lnTo>
                                <a:lnTo>
                                  <a:pt x="2" y="2"/>
                                </a:lnTo>
                                <a:lnTo>
                                  <a:pt x="2" y="2"/>
                                </a:lnTo>
                                <a:lnTo>
                                  <a:pt x="2" y="2"/>
                                </a:lnTo>
                                <a:lnTo>
                                  <a:pt x="2" y="2"/>
                                </a:lnTo>
                                <a:lnTo>
                                  <a:pt x="3" y="3"/>
                                </a:lnTo>
                                <a:lnTo>
                                  <a:pt x="3" y="3"/>
                                </a:lnTo>
                                <a:lnTo>
                                  <a:pt x="3" y="3"/>
                                </a:lnTo>
                                <a:lnTo>
                                  <a:pt x="3" y="3"/>
                                </a:lnTo>
                                <a:lnTo>
                                  <a:pt x="3" y="4"/>
                                </a:lnTo>
                                <a:lnTo>
                                  <a:pt x="3" y="4"/>
                                </a:lnTo>
                                <a:lnTo>
                                  <a:pt x="3" y="4"/>
                                </a:lnTo>
                                <a:lnTo>
                                  <a:pt x="3" y="4"/>
                                </a:lnTo>
                                <a:lnTo>
                                  <a:pt x="3" y="5"/>
                                </a:lnTo>
                                <a:lnTo>
                                  <a:pt x="3" y="5"/>
                                </a:lnTo>
                                <a:lnTo>
                                  <a:pt x="3" y="5"/>
                                </a:lnTo>
                                <a:lnTo>
                                  <a:pt x="3" y="5"/>
                                </a:lnTo>
                                <a:lnTo>
                                  <a:pt x="4" y="6"/>
                                </a:lnTo>
                                <a:lnTo>
                                  <a:pt x="4" y="6"/>
                                </a:lnTo>
                                <a:lnTo>
                                  <a:pt x="4" y="7"/>
                                </a:lnTo>
                                <a:lnTo>
                                  <a:pt x="4" y="7"/>
                                </a:lnTo>
                                <a:lnTo>
                                  <a:pt x="4" y="7"/>
                                </a:lnTo>
                                <a:lnTo>
                                  <a:pt x="4" y="7"/>
                                </a:lnTo>
                                <a:lnTo>
                                  <a:pt x="4" y="8"/>
                                </a:lnTo>
                                <a:lnTo>
                                  <a:pt x="4" y="8"/>
                                </a:lnTo>
                                <a:lnTo>
                                  <a:pt x="4" y="9"/>
                                </a:lnTo>
                                <a:lnTo>
                                  <a:pt x="4" y="9"/>
                                </a:lnTo>
                                <a:lnTo>
                                  <a:pt x="4" y="9"/>
                                </a:lnTo>
                                <a:lnTo>
                                  <a:pt x="4" y="9"/>
                                </a:lnTo>
                                <a:lnTo>
                                  <a:pt x="5" y="9"/>
                                </a:lnTo>
                                <a:lnTo>
                                  <a:pt x="5" y="10"/>
                                </a:lnTo>
                                <a:lnTo>
                                  <a:pt x="5" y="10"/>
                                </a:lnTo>
                                <a:lnTo>
                                  <a:pt x="5" y="10"/>
                                </a:lnTo>
                                <a:lnTo>
                                  <a:pt x="5" y="10"/>
                                </a:lnTo>
                                <a:lnTo>
                                  <a:pt x="5" y="10"/>
                                </a:lnTo>
                                <a:lnTo>
                                  <a:pt x="5" y="11"/>
                                </a:lnTo>
                                <a:lnTo>
                                  <a:pt x="5" y="11"/>
                                </a:lnTo>
                                <a:lnTo>
                                  <a:pt x="5" y="11"/>
                                </a:lnTo>
                                <a:lnTo>
                                  <a:pt x="5" y="11"/>
                                </a:lnTo>
                                <a:lnTo>
                                  <a:pt x="5" y="11"/>
                                </a:lnTo>
                                <a:lnTo>
                                  <a:pt x="5" y="11"/>
                                </a:lnTo>
                                <a:lnTo>
                                  <a:pt x="6" y="11"/>
                                </a:lnTo>
                                <a:lnTo>
                                  <a:pt x="6" y="12"/>
                                </a:lnTo>
                                <a:lnTo>
                                  <a:pt x="6" y="12"/>
                                </a:lnTo>
                                <a:lnTo>
                                  <a:pt x="6" y="12"/>
                                </a:lnTo>
                                <a:lnTo>
                                  <a:pt x="6" y="12"/>
                                </a:lnTo>
                                <a:lnTo>
                                  <a:pt x="6" y="12"/>
                                </a:lnTo>
                                <a:lnTo>
                                  <a:pt x="6" y="12"/>
                                </a:lnTo>
                                <a:lnTo>
                                  <a:pt x="6" y="12"/>
                                </a:lnTo>
                                <a:lnTo>
                                  <a:pt x="6" y="13"/>
                                </a:lnTo>
                                <a:lnTo>
                                  <a:pt x="6" y="13"/>
                                </a:lnTo>
                                <a:lnTo>
                                  <a:pt x="6" y="13"/>
                                </a:lnTo>
                                <a:lnTo>
                                  <a:pt x="7" y="13"/>
                                </a:lnTo>
                                <a:lnTo>
                                  <a:pt x="7" y="13"/>
                                </a:lnTo>
                                <a:lnTo>
                                  <a:pt x="7" y="13"/>
                                </a:lnTo>
                                <a:lnTo>
                                  <a:pt x="7" y="13"/>
                                </a:lnTo>
                                <a:lnTo>
                                  <a:pt x="7" y="14"/>
                                </a:lnTo>
                                <a:lnTo>
                                  <a:pt x="7" y="14"/>
                                </a:lnTo>
                                <a:lnTo>
                                  <a:pt x="7" y="14"/>
                                </a:lnTo>
                                <a:lnTo>
                                  <a:pt x="7" y="14"/>
                                </a:lnTo>
                                <a:lnTo>
                                  <a:pt x="7" y="14"/>
                                </a:lnTo>
                                <a:lnTo>
                                  <a:pt x="7" y="15"/>
                                </a:lnTo>
                                <a:lnTo>
                                  <a:pt x="7" y="15"/>
                                </a:lnTo>
                                <a:lnTo>
                                  <a:pt x="7" y="15"/>
                                </a:lnTo>
                                <a:lnTo>
                                  <a:pt x="8" y="15"/>
                                </a:lnTo>
                                <a:lnTo>
                                  <a:pt x="8" y="15"/>
                                </a:lnTo>
                                <a:lnTo>
                                  <a:pt x="8" y="16"/>
                                </a:lnTo>
                                <a:lnTo>
                                  <a:pt x="8" y="16"/>
                                </a:lnTo>
                                <a:lnTo>
                                  <a:pt x="8" y="16"/>
                                </a:lnTo>
                                <a:lnTo>
                                  <a:pt x="8" y="16"/>
                                </a:lnTo>
                                <a:lnTo>
                                  <a:pt x="8" y="17"/>
                                </a:lnTo>
                                <a:lnTo>
                                  <a:pt x="8" y="17"/>
                                </a:lnTo>
                                <a:lnTo>
                                  <a:pt x="8" y="17"/>
                                </a:lnTo>
                                <a:lnTo>
                                  <a:pt x="8" y="17"/>
                                </a:lnTo>
                                <a:lnTo>
                                  <a:pt x="8" y="18"/>
                                </a:lnTo>
                                <a:lnTo>
                                  <a:pt x="8" y="18"/>
                                </a:lnTo>
                                <a:lnTo>
                                  <a:pt x="9" y="18"/>
                                </a:lnTo>
                                <a:lnTo>
                                  <a:pt x="9" y="18"/>
                                </a:lnTo>
                                <a:lnTo>
                                  <a:pt x="9" y="19"/>
                                </a:lnTo>
                                <a:lnTo>
                                  <a:pt x="9" y="19"/>
                                </a:lnTo>
                                <a:lnTo>
                                  <a:pt x="9" y="19"/>
                                </a:lnTo>
                                <a:lnTo>
                                  <a:pt x="9" y="19"/>
                                </a:lnTo>
                                <a:lnTo>
                                  <a:pt x="9" y="19"/>
                                </a:lnTo>
                                <a:lnTo>
                                  <a:pt x="9" y="19"/>
                                </a:lnTo>
                                <a:lnTo>
                                  <a:pt x="9" y="19"/>
                                </a:lnTo>
                                <a:lnTo>
                                  <a:pt x="9" y="19"/>
                                </a:lnTo>
                                <a:lnTo>
                                  <a:pt x="9" y="19"/>
                                </a:lnTo>
                                <a:lnTo>
                                  <a:pt x="10" y="19"/>
                                </a:lnTo>
                                <a:lnTo>
                                  <a:pt x="10" y="20"/>
                                </a:lnTo>
                                <a:lnTo>
                                  <a:pt x="10" y="20"/>
                                </a:lnTo>
                                <a:lnTo>
                                  <a:pt x="10" y="20"/>
                                </a:lnTo>
                                <a:lnTo>
                                  <a:pt x="10" y="20"/>
                                </a:lnTo>
                                <a:lnTo>
                                  <a:pt x="10" y="20"/>
                                </a:lnTo>
                                <a:lnTo>
                                  <a:pt x="10" y="20"/>
                                </a:lnTo>
                                <a:lnTo>
                                  <a:pt x="10" y="20"/>
                                </a:lnTo>
                                <a:lnTo>
                                  <a:pt x="10" y="20"/>
                                </a:lnTo>
                                <a:lnTo>
                                  <a:pt x="10" y="20"/>
                                </a:lnTo>
                                <a:lnTo>
                                  <a:pt x="10" y="20"/>
                                </a:lnTo>
                                <a:lnTo>
                                  <a:pt x="11" y="20"/>
                                </a:lnTo>
                                <a:lnTo>
                                  <a:pt x="11" y="20"/>
                                </a:lnTo>
                                <a:lnTo>
                                  <a:pt x="11" y="20"/>
                                </a:lnTo>
                                <a:lnTo>
                                  <a:pt x="11" y="20"/>
                                </a:lnTo>
                                <a:lnTo>
                                  <a:pt x="11" y="20"/>
                                </a:lnTo>
                                <a:lnTo>
                                  <a:pt x="11" y="20"/>
                                </a:lnTo>
                                <a:lnTo>
                                  <a:pt x="11" y="20"/>
                                </a:lnTo>
                                <a:lnTo>
                                  <a:pt x="11" y="21"/>
                                </a:lnTo>
                                <a:lnTo>
                                  <a:pt x="11" y="21"/>
                                </a:lnTo>
                                <a:lnTo>
                                  <a:pt x="11" y="21"/>
                                </a:lnTo>
                                <a:lnTo>
                                  <a:pt x="11" y="21"/>
                                </a:lnTo>
                                <a:lnTo>
                                  <a:pt x="11" y="21"/>
                                </a:lnTo>
                                <a:lnTo>
                                  <a:pt x="12" y="21"/>
                                </a:lnTo>
                                <a:lnTo>
                                  <a:pt x="12" y="21"/>
                                </a:lnTo>
                                <a:lnTo>
                                  <a:pt x="12" y="21"/>
                                </a:lnTo>
                                <a:lnTo>
                                  <a:pt x="12" y="21"/>
                                </a:lnTo>
                                <a:lnTo>
                                  <a:pt x="12" y="21"/>
                                </a:lnTo>
                                <a:lnTo>
                                  <a:pt x="12" y="22"/>
                                </a:lnTo>
                                <a:lnTo>
                                  <a:pt x="12" y="22"/>
                                </a:lnTo>
                                <a:lnTo>
                                  <a:pt x="12" y="22"/>
                                </a:lnTo>
                                <a:lnTo>
                                  <a:pt x="12" y="22"/>
                                </a:lnTo>
                                <a:lnTo>
                                  <a:pt x="12" y="22"/>
                                </a:lnTo>
                                <a:lnTo>
                                  <a:pt x="12" y="22"/>
                                </a:lnTo>
                                <a:lnTo>
                                  <a:pt x="13" y="23"/>
                                </a:lnTo>
                                <a:lnTo>
                                  <a:pt x="13" y="23"/>
                                </a:lnTo>
                                <a:lnTo>
                                  <a:pt x="13" y="23"/>
                                </a:lnTo>
                                <a:lnTo>
                                  <a:pt x="13" y="23"/>
                                </a:lnTo>
                                <a:lnTo>
                                  <a:pt x="13" y="23"/>
                                </a:lnTo>
                                <a:lnTo>
                                  <a:pt x="13" y="23"/>
                                </a:lnTo>
                                <a:lnTo>
                                  <a:pt x="13" y="24"/>
                                </a:lnTo>
                                <a:lnTo>
                                  <a:pt x="13" y="24"/>
                                </a:lnTo>
                                <a:lnTo>
                                  <a:pt x="13" y="24"/>
                                </a:lnTo>
                                <a:lnTo>
                                  <a:pt x="13" y="24"/>
                                </a:lnTo>
                                <a:lnTo>
                                  <a:pt x="13" y="25"/>
                                </a:lnTo>
                                <a:lnTo>
                                  <a:pt x="13" y="25"/>
                                </a:lnTo>
                                <a:lnTo>
                                  <a:pt x="14" y="25"/>
                                </a:lnTo>
                                <a:lnTo>
                                  <a:pt x="14" y="25"/>
                                </a:lnTo>
                                <a:lnTo>
                                  <a:pt x="14" y="25"/>
                                </a:lnTo>
                                <a:lnTo>
                                  <a:pt x="14" y="25"/>
                                </a:lnTo>
                                <a:lnTo>
                                  <a:pt x="14" y="25"/>
                                </a:lnTo>
                                <a:lnTo>
                                  <a:pt x="14" y="25"/>
                                </a:lnTo>
                                <a:lnTo>
                                  <a:pt x="14" y="25"/>
                                </a:lnTo>
                                <a:lnTo>
                                  <a:pt x="14" y="25"/>
                                </a:lnTo>
                                <a:lnTo>
                                  <a:pt x="14" y="25"/>
                                </a:lnTo>
                                <a:lnTo>
                                  <a:pt x="14" y="25"/>
                                </a:lnTo>
                                <a:lnTo>
                                  <a:pt x="14" y="25"/>
                                </a:lnTo>
                                <a:lnTo>
                                  <a:pt x="14" y="25"/>
                                </a:lnTo>
                                <a:lnTo>
                                  <a:pt x="15" y="25"/>
                                </a:lnTo>
                                <a:lnTo>
                                  <a:pt x="15" y="25"/>
                                </a:lnTo>
                                <a:lnTo>
                                  <a:pt x="15" y="25"/>
                                </a:lnTo>
                                <a:lnTo>
                                  <a:pt x="15" y="25"/>
                                </a:lnTo>
                                <a:lnTo>
                                  <a:pt x="15" y="25"/>
                                </a:lnTo>
                                <a:lnTo>
                                  <a:pt x="15" y="25"/>
                                </a:lnTo>
                                <a:lnTo>
                                  <a:pt x="15" y="25"/>
                                </a:lnTo>
                                <a:lnTo>
                                  <a:pt x="15" y="25"/>
                                </a:lnTo>
                                <a:lnTo>
                                  <a:pt x="15" y="25"/>
                                </a:lnTo>
                                <a:lnTo>
                                  <a:pt x="15" y="26"/>
                                </a:lnTo>
                                <a:lnTo>
                                  <a:pt x="15" y="26"/>
                                </a:lnTo>
                                <a:lnTo>
                                  <a:pt x="16" y="26"/>
                                </a:lnTo>
                                <a:lnTo>
                                  <a:pt x="16" y="26"/>
                                </a:lnTo>
                                <a:lnTo>
                                  <a:pt x="16" y="26"/>
                                </a:lnTo>
                                <a:lnTo>
                                  <a:pt x="16" y="26"/>
                                </a:lnTo>
                                <a:lnTo>
                                  <a:pt x="16" y="26"/>
                                </a:lnTo>
                                <a:lnTo>
                                  <a:pt x="16" y="26"/>
                                </a:lnTo>
                                <a:lnTo>
                                  <a:pt x="16" y="26"/>
                                </a:lnTo>
                                <a:lnTo>
                                  <a:pt x="16" y="26"/>
                                </a:lnTo>
                                <a:lnTo>
                                  <a:pt x="16" y="26"/>
                                </a:lnTo>
                                <a:lnTo>
                                  <a:pt x="16" y="26"/>
                                </a:lnTo>
                                <a:lnTo>
                                  <a:pt x="16" y="26"/>
                                </a:lnTo>
                                <a:lnTo>
                                  <a:pt x="16" y="26"/>
                                </a:lnTo>
                                <a:lnTo>
                                  <a:pt x="17" y="26"/>
                                </a:lnTo>
                                <a:lnTo>
                                  <a:pt x="17" y="26"/>
                                </a:lnTo>
                                <a:lnTo>
                                  <a:pt x="17" y="26"/>
                                </a:lnTo>
                                <a:lnTo>
                                  <a:pt x="17" y="26"/>
                                </a:lnTo>
                                <a:lnTo>
                                  <a:pt x="17" y="27"/>
                                </a:lnTo>
                                <a:lnTo>
                                  <a:pt x="17" y="27"/>
                                </a:lnTo>
                                <a:lnTo>
                                  <a:pt x="17" y="27"/>
                                </a:lnTo>
                                <a:lnTo>
                                  <a:pt x="17" y="27"/>
                                </a:lnTo>
                                <a:lnTo>
                                  <a:pt x="17" y="27"/>
                                </a:lnTo>
                                <a:lnTo>
                                  <a:pt x="17" y="27"/>
                                </a:lnTo>
                                <a:lnTo>
                                  <a:pt x="17" y="27"/>
                                </a:lnTo>
                                <a:lnTo>
                                  <a:pt x="17" y="27"/>
                                </a:lnTo>
                                <a:lnTo>
                                  <a:pt x="18" y="28"/>
                                </a:lnTo>
                                <a:lnTo>
                                  <a:pt x="18" y="28"/>
                                </a:lnTo>
                                <a:lnTo>
                                  <a:pt x="18" y="28"/>
                                </a:lnTo>
                                <a:lnTo>
                                  <a:pt x="18" y="28"/>
                                </a:lnTo>
                                <a:lnTo>
                                  <a:pt x="18" y="29"/>
                                </a:lnTo>
                                <a:lnTo>
                                  <a:pt x="18" y="29"/>
                                </a:lnTo>
                                <a:lnTo>
                                  <a:pt x="18" y="29"/>
                                </a:lnTo>
                                <a:lnTo>
                                  <a:pt x="18" y="29"/>
                                </a:lnTo>
                                <a:lnTo>
                                  <a:pt x="18" y="29"/>
                                </a:lnTo>
                                <a:lnTo>
                                  <a:pt x="18" y="29"/>
                                </a:lnTo>
                                <a:lnTo>
                                  <a:pt x="18" y="29"/>
                                </a:lnTo>
                                <a:lnTo>
                                  <a:pt x="19" y="29"/>
                                </a:lnTo>
                                <a:lnTo>
                                  <a:pt x="19" y="30"/>
                                </a:lnTo>
                                <a:lnTo>
                                  <a:pt x="19" y="30"/>
                                </a:lnTo>
                                <a:lnTo>
                                  <a:pt x="19" y="30"/>
                                </a:lnTo>
                                <a:lnTo>
                                  <a:pt x="19" y="30"/>
                                </a:lnTo>
                                <a:lnTo>
                                  <a:pt x="19" y="30"/>
                                </a:lnTo>
                                <a:lnTo>
                                  <a:pt x="19" y="30"/>
                                </a:lnTo>
                                <a:lnTo>
                                  <a:pt x="19" y="30"/>
                                </a:lnTo>
                                <a:lnTo>
                                  <a:pt x="19" y="30"/>
                                </a:lnTo>
                                <a:lnTo>
                                  <a:pt x="19" y="30"/>
                                </a:lnTo>
                                <a:lnTo>
                                  <a:pt x="19" y="30"/>
                                </a:lnTo>
                                <a:lnTo>
                                  <a:pt x="19" y="30"/>
                                </a:lnTo>
                                <a:lnTo>
                                  <a:pt x="20" y="30"/>
                                </a:lnTo>
                                <a:lnTo>
                                  <a:pt x="20" y="30"/>
                                </a:lnTo>
                                <a:lnTo>
                                  <a:pt x="20" y="30"/>
                                </a:lnTo>
                                <a:lnTo>
                                  <a:pt x="20" y="30"/>
                                </a:lnTo>
                                <a:lnTo>
                                  <a:pt x="20" y="30"/>
                                </a:lnTo>
                                <a:lnTo>
                                  <a:pt x="20" y="30"/>
                                </a:lnTo>
                                <a:lnTo>
                                  <a:pt x="20" y="30"/>
                                </a:lnTo>
                                <a:lnTo>
                                  <a:pt x="20" y="30"/>
                                </a:lnTo>
                                <a:lnTo>
                                  <a:pt x="20" y="30"/>
                                </a:lnTo>
                                <a:lnTo>
                                  <a:pt x="20" y="30"/>
                                </a:lnTo>
                                <a:lnTo>
                                  <a:pt x="20" y="30"/>
                                </a:lnTo>
                                <a:lnTo>
                                  <a:pt x="21" y="30"/>
                                </a:lnTo>
                                <a:lnTo>
                                  <a:pt x="21" y="30"/>
                                </a:lnTo>
                                <a:lnTo>
                                  <a:pt x="21" y="30"/>
                                </a:lnTo>
                                <a:lnTo>
                                  <a:pt x="21" y="30"/>
                                </a:lnTo>
                                <a:lnTo>
                                  <a:pt x="21" y="30"/>
                                </a:lnTo>
                                <a:lnTo>
                                  <a:pt x="21" y="30"/>
                                </a:lnTo>
                                <a:lnTo>
                                  <a:pt x="21" y="30"/>
                                </a:lnTo>
                                <a:lnTo>
                                  <a:pt x="21" y="30"/>
                                </a:lnTo>
                                <a:lnTo>
                                  <a:pt x="21" y="30"/>
                                </a:lnTo>
                                <a:lnTo>
                                  <a:pt x="21" y="30"/>
                                </a:lnTo>
                                <a:lnTo>
                                  <a:pt x="21" y="30"/>
                                </a:lnTo>
                                <a:lnTo>
                                  <a:pt x="21" y="30"/>
                                </a:lnTo>
                                <a:lnTo>
                                  <a:pt x="22" y="30"/>
                                </a:lnTo>
                                <a:lnTo>
                                  <a:pt x="22" y="30"/>
                                </a:lnTo>
                                <a:lnTo>
                                  <a:pt x="22" y="30"/>
                                </a:lnTo>
                                <a:lnTo>
                                  <a:pt x="22" y="30"/>
                                </a:lnTo>
                                <a:lnTo>
                                  <a:pt x="22" y="30"/>
                                </a:lnTo>
                                <a:lnTo>
                                  <a:pt x="22" y="31"/>
                                </a:lnTo>
                                <a:lnTo>
                                  <a:pt x="22" y="31"/>
                                </a:lnTo>
                                <a:lnTo>
                                  <a:pt x="22" y="31"/>
                                </a:lnTo>
                                <a:lnTo>
                                  <a:pt x="22" y="31"/>
                                </a:lnTo>
                                <a:lnTo>
                                  <a:pt x="22" y="31"/>
                                </a:lnTo>
                                <a:lnTo>
                                  <a:pt x="22" y="31"/>
                                </a:lnTo>
                                <a:lnTo>
                                  <a:pt x="23" y="31"/>
                                </a:lnTo>
                                <a:lnTo>
                                  <a:pt x="23" y="31"/>
                                </a:lnTo>
                                <a:lnTo>
                                  <a:pt x="23" y="32"/>
                                </a:lnTo>
                                <a:lnTo>
                                  <a:pt x="23" y="32"/>
                                </a:lnTo>
                                <a:lnTo>
                                  <a:pt x="23" y="32"/>
                                </a:lnTo>
                                <a:lnTo>
                                  <a:pt x="23" y="32"/>
                                </a:lnTo>
                                <a:lnTo>
                                  <a:pt x="23" y="33"/>
                                </a:lnTo>
                                <a:lnTo>
                                  <a:pt x="23" y="33"/>
                                </a:lnTo>
                                <a:lnTo>
                                  <a:pt x="23" y="33"/>
                                </a:lnTo>
                                <a:lnTo>
                                  <a:pt x="23" y="33"/>
                                </a:lnTo>
                                <a:lnTo>
                                  <a:pt x="23" y="33"/>
                                </a:lnTo>
                                <a:lnTo>
                                  <a:pt x="23" y="33"/>
                                </a:lnTo>
                                <a:lnTo>
                                  <a:pt x="24" y="33"/>
                                </a:lnTo>
                                <a:lnTo>
                                  <a:pt x="24" y="33"/>
                                </a:lnTo>
                                <a:lnTo>
                                  <a:pt x="24" y="33"/>
                                </a:lnTo>
                                <a:lnTo>
                                  <a:pt x="24" y="33"/>
                                </a:lnTo>
                                <a:lnTo>
                                  <a:pt x="24" y="33"/>
                                </a:lnTo>
                                <a:lnTo>
                                  <a:pt x="24" y="33"/>
                                </a:lnTo>
                                <a:lnTo>
                                  <a:pt x="24" y="33"/>
                                </a:lnTo>
                                <a:lnTo>
                                  <a:pt x="24" y="33"/>
                                </a:lnTo>
                                <a:lnTo>
                                  <a:pt x="24" y="33"/>
                                </a:lnTo>
                                <a:lnTo>
                                  <a:pt x="24" y="33"/>
                                </a:lnTo>
                                <a:lnTo>
                                  <a:pt x="24" y="33"/>
                                </a:lnTo>
                                <a:lnTo>
                                  <a:pt x="24" y="33"/>
                                </a:lnTo>
                                <a:lnTo>
                                  <a:pt x="25" y="33"/>
                                </a:lnTo>
                                <a:lnTo>
                                  <a:pt x="25" y="33"/>
                                </a:lnTo>
                                <a:lnTo>
                                  <a:pt x="25" y="33"/>
                                </a:lnTo>
                                <a:lnTo>
                                  <a:pt x="25" y="33"/>
                                </a:lnTo>
                                <a:lnTo>
                                  <a:pt x="25" y="33"/>
                                </a:lnTo>
                                <a:lnTo>
                                  <a:pt x="25" y="33"/>
                                </a:lnTo>
                                <a:lnTo>
                                  <a:pt x="25" y="33"/>
                                </a:lnTo>
                                <a:lnTo>
                                  <a:pt x="25" y="33"/>
                                </a:lnTo>
                                <a:lnTo>
                                  <a:pt x="25" y="33"/>
                                </a:lnTo>
                                <a:lnTo>
                                  <a:pt x="25" y="33"/>
                                </a:lnTo>
                                <a:lnTo>
                                  <a:pt x="25" y="33"/>
                                </a:lnTo>
                                <a:lnTo>
                                  <a:pt x="26" y="33"/>
                                </a:lnTo>
                                <a:lnTo>
                                  <a:pt x="26" y="33"/>
                                </a:lnTo>
                                <a:lnTo>
                                  <a:pt x="26" y="33"/>
                                </a:lnTo>
                                <a:lnTo>
                                  <a:pt x="26" y="33"/>
                                </a:lnTo>
                                <a:lnTo>
                                  <a:pt x="26" y="33"/>
                                </a:lnTo>
                                <a:lnTo>
                                  <a:pt x="26" y="33"/>
                                </a:lnTo>
                                <a:lnTo>
                                  <a:pt x="26" y="33"/>
                                </a:lnTo>
                                <a:lnTo>
                                  <a:pt x="26" y="33"/>
                                </a:lnTo>
                                <a:lnTo>
                                  <a:pt x="26" y="33"/>
                                </a:lnTo>
                                <a:lnTo>
                                  <a:pt x="26" y="33"/>
                                </a:lnTo>
                                <a:lnTo>
                                  <a:pt x="26" y="33"/>
                                </a:lnTo>
                                <a:lnTo>
                                  <a:pt x="26" y="33"/>
                                </a:lnTo>
                                <a:lnTo>
                                  <a:pt x="27" y="33"/>
                                </a:lnTo>
                                <a:lnTo>
                                  <a:pt x="27" y="33"/>
                                </a:lnTo>
                                <a:lnTo>
                                  <a:pt x="27" y="33"/>
                                </a:lnTo>
                                <a:lnTo>
                                  <a:pt x="27" y="33"/>
                                </a:lnTo>
                                <a:lnTo>
                                  <a:pt x="27" y="33"/>
                                </a:lnTo>
                                <a:lnTo>
                                  <a:pt x="27" y="33"/>
                                </a:lnTo>
                                <a:lnTo>
                                  <a:pt x="27" y="34"/>
                                </a:lnTo>
                                <a:lnTo>
                                  <a:pt x="27" y="34"/>
                                </a:lnTo>
                                <a:lnTo>
                                  <a:pt x="27" y="34"/>
                                </a:lnTo>
                                <a:lnTo>
                                  <a:pt x="27" y="34"/>
                                </a:lnTo>
                                <a:lnTo>
                                  <a:pt x="27" y="34"/>
                                </a:lnTo>
                                <a:lnTo>
                                  <a:pt x="27" y="34"/>
                                </a:lnTo>
                                <a:lnTo>
                                  <a:pt x="28" y="34"/>
                                </a:lnTo>
                                <a:lnTo>
                                  <a:pt x="28" y="34"/>
                                </a:lnTo>
                                <a:lnTo>
                                  <a:pt x="28" y="35"/>
                                </a:lnTo>
                                <a:lnTo>
                                  <a:pt x="28" y="35"/>
                                </a:lnTo>
                                <a:lnTo>
                                  <a:pt x="28" y="35"/>
                                </a:lnTo>
                                <a:lnTo>
                                  <a:pt x="28" y="35"/>
                                </a:lnTo>
                                <a:lnTo>
                                  <a:pt x="28" y="35"/>
                                </a:lnTo>
                                <a:lnTo>
                                  <a:pt x="28" y="35"/>
                                </a:lnTo>
                                <a:lnTo>
                                  <a:pt x="28" y="36"/>
                                </a:lnTo>
                                <a:lnTo>
                                  <a:pt x="28" y="36"/>
                                </a:lnTo>
                                <a:lnTo>
                                  <a:pt x="28" y="36"/>
                                </a:lnTo>
                                <a:lnTo>
                                  <a:pt x="29" y="36"/>
                                </a:lnTo>
                                <a:lnTo>
                                  <a:pt x="29" y="36"/>
                                </a:lnTo>
                                <a:lnTo>
                                  <a:pt x="29" y="36"/>
                                </a:lnTo>
                                <a:lnTo>
                                  <a:pt x="29" y="36"/>
                                </a:lnTo>
                                <a:lnTo>
                                  <a:pt x="29" y="36"/>
                                </a:lnTo>
                                <a:lnTo>
                                  <a:pt x="29" y="36"/>
                                </a:lnTo>
                                <a:lnTo>
                                  <a:pt x="29" y="36"/>
                                </a:lnTo>
                                <a:lnTo>
                                  <a:pt x="29" y="36"/>
                                </a:lnTo>
                                <a:lnTo>
                                  <a:pt x="29" y="36"/>
                                </a:lnTo>
                                <a:lnTo>
                                  <a:pt x="29" y="36"/>
                                </a:lnTo>
                                <a:lnTo>
                                  <a:pt x="29" y="36"/>
                                </a:lnTo>
                                <a:lnTo>
                                  <a:pt x="29" y="36"/>
                                </a:lnTo>
                                <a:lnTo>
                                  <a:pt x="30" y="36"/>
                                </a:lnTo>
                                <a:lnTo>
                                  <a:pt x="30" y="36"/>
                                </a:lnTo>
                                <a:lnTo>
                                  <a:pt x="30" y="36"/>
                                </a:lnTo>
                                <a:lnTo>
                                  <a:pt x="30" y="36"/>
                                </a:lnTo>
                                <a:lnTo>
                                  <a:pt x="30" y="36"/>
                                </a:lnTo>
                                <a:lnTo>
                                  <a:pt x="30" y="36"/>
                                </a:lnTo>
                                <a:lnTo>
                                  <a:pt x="30" y="36"/>
                                </a:lnTo>
                                <a:lnTo>
                                  <a:pt x="30" y="36"/>
                                </a:lnTo>
                                <a:lnTo>
                                  <a:pt x="30" y="36"/>
                                </a:lnTo>
                                <a:lnTo>
                                  <a:pt x="30" y="36"/>
                                </a:lnTo>
                                <a:lnTo>
                                  <a:pt x="30" y="36"/>
                                </a:lnTo>
                                <a:lnTo>
                                  <a:pt x="31" y="36"/>
                                </a:lnTo>
                                <a:lnTo>
                                  <a:pt x="31" y="36"/>
                                </a:lnTo>
                                <a:lnTo>
                                  <a:pt x="31" y="36"/>
                                </a:lnTo>
                                <a:lnTo>
                                  <a:pt x="31" y="36"/>
                                </a:lnTo>
                                <a:lnTo>
                                  <a:pt x="31" y="36"/>
                                </a:lnTo>
                                <a:lnTo>
                                  <a:pt x="31" y="36"/>
                                </a:lnTo>
                                <a:lnTo>
                                  <a:pt x="31" y="36"/>
                                </a:lnTo>
                                <a:lnTo>
                                  <a:pt x="31" y="36"/>
                                </a:lnTo>
                                <a:lnTo>
                                  <a:pt x="31" y="36"/>
                                </a:lnTo>
                                <a:lnTo>
                                  <a:pt x="31" y="36"/>
                                </a:lnTo>
                                <a:lnTo>
                                  <a:pt x="31" y="36"/>
                                </a:lnTo>
                                <a:lnTo>
                                  <a:pt x="31" y="36"/>
                                </a:lnTo>
                                <a:lnTo>
                                  <a:pt x="32" y="36"/>
                                </a:lnTo>
                                <a:lnTo>
                                  <a:pt x="32" y="36"/>
                                </a:lnTo>
                                <a:lnTo>
                                  <a:pt x="32" y="36"/>
                                </a:lnTo>
                                <a:lnTo>
                                  <a:pt x="32" y="36"/>
                                </a:lnTo>
                                <a:lnTo>
                                  <a:pt x="32" y="36"/>
                                </a:lnTo>
                                <a:lnTo>
                                  <a:pt x="32" y="36"/>
                                </a:lnTo>
                                <a:lnTo>
                                  <a:pt x="32" y="36"/>
                                </a:lnTo>
                                <a:lnTo>
                                  <a:pt x="32" y="36"/>
                                </a:lnTo>
                                <a:lnTo>
                                  <a:pt x="32" y="36"/>
                                </a:lnTo>
                                <a:lnTo>
                                  <a:pt x="32" y="37"/>
                                </a:lnTo>
                                <a:lnTo>
                                  <a:pt x="32" y="37"/>
                                </a:lnTo>
                                <a:lnTo>
                                  <a:pt x="33" y="37"/>
                                </a:lnTo>
                                <a:lnTo>
                                  <a:pt x="33" y="37"/>
                                </a:lnTo>
                                <a:lnTo>
                                  <a:pt x="33" y="37"/>
                                </a:lnTo>
                                <a:lnTo>
                                  <a:pt x="33" y="37"/>
                                </a:lnTo>
                                <a:lnTo>
                                  <a:pt x="33" y="37"/>
                                </a:lnTo>
                                <a:lnTo>
                                  <a:pt x="33" y="38"/>
                                </a:lnTo>
                                <a:lnTo>
                                  <a:pt x="33" y="38"/>
                                </a:lnTo>
                                <a:lnTo>
                                  <a:pt x="33" y="38"/>
                                </a:lnTo>
                                <a:lnTo>
                                  <a:pt x="33" y="38"/>
                                </a:lnTo>
                                <a:lnTo>
                                  <a:pt x="33" y="38"/>
                                </a:lnTo>
                                <a:lnTo>
                                  <a:pt x="33" y="39"/>
                                </a:lnTo>
                                <a:lnTo>
                                  <a:pt x="33" y="39"/>
                                </a:lnTo>
                                <a:lnTo>
                                  <a:pt x="34" y="39"/>
                                </a:lnTo>
                                <a:lnTo>
                                  <a:pt x="34" y="39"/>
                                </a:lnTo>
                                <a:lnTo>
                                  <a:pt x="34" y="39"/>
                                </a:lnTo>
                                <a:lnTo>
                                  <a:pt x="34" y="39"/>
                                </a:lnTo>
                                <a:lnTo>
                                  <a:pt x="34" y="39"/>
                                </a:lnTo>
                                <a:lnTo>
                                  <a:pt x="34" y="39"/>
                                </a:lnTo>
                                <a:lnTo>
                                  <a:pt x="34" y="39"/>
                                </a:lnTo>
                                <a:lnTo>
                                  <a:pt x="34" y="39"/>
                                </a:lnTo>
                                <a:lnTo>
                                  <a:pt x="34" y="39"/>
                                </a:lnTo>
                                <a:lnTo>
                                  <a:pt x="34" y="39"/>
                                </a:lnTo>
                                <a:lnTo>
                                  <a:pt x="34" y="39"/>
                                </a:lnTo>
                                <a:lnTo>
                                  <a:pt x="34" y="39"/>
                                </a:lnTo>
                                <a:lnTo>
                                  <a:pt x="35" y="39"/>
                                </a:lnTo>
                                <a:lnTo>
                                  <a:pt x="35" y="39"/>
                                </a:lnTo>
                                <a:lnTo>
                                  <a:pt x="35" y="39"/>
                                </a:lnTo>
                                <a:lnTo>
                                  <a:pt x="35" y="39"/>
                                </a:lnTo>
                                <a:lnTo>
                                  <a:pt x="35" y="39"/>
                                </a:lnTo>
                                <a:lnTo>
                                  <a:pt x="35" y="39"/>
                                </a:lnTo>
                                <a:lnTo>
                                  <a:pt x="35" y="39"/>
                                </a:lnTo>
                                <a:lnTo>
                                  <a:pt x="35" y="39"/>
                                </a:lnTo>
                                <a:lnTo>
                                  <a:pt x="35" y="39"/>
                                </a:lnTo>
                                <a:lnTo>
                                  <a:pt x="35" y="39"/>
                                </a:lnTo>
                                <a:lnTo>
                                  <a:pt x="35" y="39"/>
                                </a:lnTo>
                                <a:lnTo>
                                  <a:pt x="36" y="39"/>
                                </a:lnTo>
                                <a:lnTo>
                                  <a:pt x="36" y="39"/>
                                </a:lnTo>
                                <a:lnTo>
                                  <a:pt x="36" y="39"/>
                                </a:lnTo>
                                <a:lnTo>
                                  <a:pt x="36" y="39"/>
                                </a:lnTo>
                                <a:lnTo>
                                  <a:pt x="36" y="39"/>
                                </a:lnTo>
                                <a:lnTo>
                                  <a:pt x="36" y="39"/>
                                </a:lnTo>
                                <a:lnTo>
                                  <a:pt x="36" y="39"/>
                                </a:lnTo>
                                <a:lnTo>
                                  <a:pt x="36" y="39"/>
                                </a:lnTo>
                                <a:lnTo>
                                  <a:pt x="36" y="39"/>
                                </a:lnTo>
                                <a:lnTo>
                                  <a:pt x="36" y="39"/>
                                </a:lnTo>
                                <a:lnTo>
                                  <a:pt x="36" y="39"/>
                                </a:lnTo>
                                <a:lnTo>
                                  <a:pt x="36" y="39"/>
                                </a:lnTo>
                                <a:lnTo>
                                  <a:pt x="37" y="39"/>
                                </a:lnTo>
                                <a:lnTo>
                                  <a:pt x="37" y="39"/>
                                </a:lnTo>
                                <a:lnTo>
                                  <a:pt x="37" y="39"/>
                                </a:lnTo>
                                <a:lnTo>
                                  <a:pt x="37" y="39"/>
                                </a:lnTo>
                                <a:lnTo>
                                  <a:pt x="37" y="39"/>
                                </a:lnTo>
                                <a:lnTo>
                                  <a:pt x="37" y="39"/>
                                </a:lnTo>
                                <a:lnTo>
                                  <a:pt x="37" y="39"/>
                                </a:lnTo>
                                <a:lnTo>
                                  <a:pt x="37" y="39"/>
                                </a:lnTo>
                                <a:lnTo>
                                  <a:pt x="37" y="40"/>
                                </a:lnTo>
                                <a:lnTo>
                                  <a:pt x="37" y="40"/>
                                </a:lnTo>
                                <a:lnTo>
                                  <a:pt x="37" y="40"/>
                                </a:lnTo>
                                <a:lnTo>
                                  <a:pt x="37" y="40"/>
                                </a:lnTo>
                                <a:lnTo>
                                  <a:pt x="38" y="40"/>
                                </a:lnTo>
                                <a:lnTo>
                                  <a:pt x="38" y="40"/>
                                </a:lnTo>
                                <a:lnTo>
                                  <a:pt x="38" y="40"/>
                                </a:lnTo>
                                <a:lnTo>
                                  <a:pt x="38" y="40"/>
                                </a:lnTo>
                                <a:lnTo>
                                  <a:pt x="38" y="40"/>
                                </a:lnTo>
                                <a:lnTo>
                                  <a:pt x="38" y="40"/>
                                </a:lnTo>
                                <a:lnTo>
                                  <a:pt x="38" y="41"/>
                                </a:lnTo>
                                <a:lnTo>
                                  <a:pt x="38" y="41"/>
                                </a:lnTo>
                                <a:lnTo>
                                  <a:pt x="38" y="41"/>
                                </a:lnTo>
                                <a:lnTo>
                                  <a:pt x="38" y="41"/>
                                </a:lnTo>
                                <a:lnTo>
                                  <a:pt x="38" y="42"/>
                                </a:lnTo>
                                <a:lnTo>
                                  <a:pt x="38" y="42"/>
                                </a:lnTo>
                                <a:lnTo>
                                  <a:pt x="39" y="42"/>
                                </a:lnTo>
                                <a:lnTo>
                                  <a:pt x="39" y="42"/>
                                </a:lnTo>
                                <a:lnTo>
                                  <a:pt x="39" y="42"/>
                                </a:lnTo>
                                <a:lnTo>
                                  <a:pt x="39" y="42"/>
                                </a:lnTo>
                                <a:lnTo>
                                  <a:pt x="39" y="42"/>
                                </a:lnTo>
                                <a:lnTo>
                                  <a:pt x="39" y="42"/>
                                </a:lnTo>
                                <a:lnTo>
                                  <a:pt x="39" y="42"/>
                                </a:lnTo>
                                <a:lnTo>
                                  <a:pt x="39" y="42"/>
                                </a:lnTo>
                                <a:lnTo>
                                  <a:pt x="39" y="42"/>
                                </a:lnTo>
                                <a:lnTo>
                                  <a:pt x="39" y="42"/>
                                </a:lnTo>
                                <a:lnTo>
                                  <a:pt x="39" y="42"/>
                                </a:lnTo>
                                <a:lnTo>
                                  <a:pt x="40" y="42"/>
                                </a:lnTo>
                                <a:lnTo>
                                  <a:pt x="40" y="42"/>
                                </a:lnTo>
                                <a:lnTo>
                                  <a:pt x="40" y="42"/>
                                </a:lnTo>
                                <a:lnTo>
                                  <a:pt x="40" y="42"/>
                                </a:lnTo>
                                <a:lnTo>
                                  <a:pt x="40" y="42"/>
                                </a:lnTo>
                                <a:lnTo>
                                  <a:pt x="40" y="42"/>
                                </a:lnTo>
                                <a:lnTo>
                                  <a:pt x="40" y="42"/>
                                </a:lnTo>
                                <a:lnTo>
                                  <a:pt x="40" y="42"/>
                                </a:lnTo>
                                <a:lnTo>
                                  <a:pt x="40" y="42"/>
                                </a:lnTo>
                                <a:lnTo>
                                  <a:pt x="40" y="42"/>
                                </a:lnTo>
                                <a:lnTo>
                                  <a:pt x="40" y="42"/>
                                </a:lnTo>
                                <a:lnTo>
                                  <a:pt x="41" y="42"/>
                                </a:lnTo>
                                <a:lnTo>
                                  <a:pt x="41" y="42"/>
                                </a:lnTo>
                                <a:lnTo>
                                  <a:pt x="41" y="42"/>
                                </a:lnTo>
                                <a:lnTo>
                                  <a:pt x="41" y="42"/>
                                </a:lnTo>
                                <a:lnTo>
                                  <a:pt x="41" y="42"/>
                                </a:lnTo>
                                <a:lnTo>
                                  <a:pt x="41" y="42"/>
                                </a:lnTo>
                                <a:lnTo>
                                  <a:pt x="41" y="42"/>
                                </a:lnTo>
                                <a:lnTo>
                                  <a:pt x="41" y="42"/>
                                </a:lnTo>
                                <a:lnTo>
                                  <a:pt x="41" y="42"/>
                                </a:lnTo>
                                <a:lnTo>
                                  <a:pt x="41" y="42"/>
                                </a:lnTo>
                                <a:lnTo>
                                  <a:pt x="41" y="42"/>
                                </a:lnTo>
                                <a:lnTo>
                                  <a:pt x="41" y="42"/>
                                </a:lnTo>
                                <a:lnTo>
                                  <a:pt x="42" y="42"/>
                                </a:lnTo>
                                <a:lnTo>
                                  <a:pt x="42" y="42"/>
                                </a:lnTo>
                                <a:lnTo>
                                  <a:pt x="42" y="42"/>
                                </a:lnTo>
                                <a:lnTo>
                                  <a:pt x="42" y="42"/>
                                </a:lnTo>
                                <a:lnTo>
                                  <a:pt x="42" y="42"/>
                                </a:lnTo>
                                <a:lnTo>
                                  <a:pt x="42" y="42"/>
                                </a:lnTo>
                                <a:lnTo>
                                  <a:pt x="42" y="42"/>
                                </a:lnTo>
                                <a:lnTo>
                                  <a:pt x="42" y="42"/>
                                </a:lnTo>
                                <a:lnTo>
                                  <a:pt x="42" y="42"/>
                                </a:lnTo>
                                <a:lnTo>
                                  <a:pt x="42" y="42"/>
                                </a:lnTo>
                                <a:lnTo>
                                  <a:pt x="42" y="42"/>
                                </a:lnTo>
                                <a:lnTo>
                                  <a:pt x="43" y="43"/>
                                </a:lnTo>
                                <a:lnTo>
                                  <a:pt x="43" y="43"/>
                                </a:lnTo>
                                <a:lnTo>
                                  <a:pt x="43" y="43"/>
                                </a:lnTo>
                                <a:lnTo>
                                  <a:pt x="43" y="43"/>
                                </a:lnTo>
                                <a:lnTo>
                                  <a:pt x="43" y="43"/>
                                </a:lnTo>
                                <a:lnTo>
                                  <a:pt x="43" y="43"/>
                                </a:lnTo>
                                <a:lnTo>
                                  <a:pt x="43" y="43"/>
                                </a:lnTo>
                                <a:lnTo>
                                  <a:pt x="43" y="43"/>
                                </a:lnTo>
                                <a:lnTo>
                                  <a:pt x="43" y="43"/>
                                </a:lnTo>
                                <a:lnTo>
                                  <a:pt x="43" y="43"/>
                                </a:lnTo>
                                <a:lnTo>
                                  <a:pt x="43" y="44"/>
                                </a:lnTo>
                                <a:lnTo>
                                  <a:pt x="43" y="44"/>
                                </a:lnTo>
                                <a:lnTo>
                                  <a:pt x="44" y="44"/>
                                </a:lnTo>
                                <a:lnTo>
                                  <a:pt x="44" y="44"/>
                                </a:lnTo>
                                <a:lnTo>
                                  <a:pt x="44" y="44"/>
                                </a:lnTo>
                                <a:lnTo>
                                  <a:pt x="44" y="44"/>
                                </a:lnTo>
                                <a:lnTo>
                                  <a:pt x="44" y="45"/>
                                </a:lnTo>
                                <a:lnTo>
                                  <a:pt x="44" y="45"/>
                                </a:lnTo>
                                <a:lnTo>
                                  <a:pt x="44" y="45"/>
                                </a:lnTo>
                                <a:lnTo>
                                  <a:pt x="44" y="45"/>
                                </a:lnTo>
                                <a:lnTo>
                                  <a:pt x="44" y="45"/>
                                </a:lnTo>
                                <a:lnTo>
                                  <a:pt x="44" y="45"/>
                                </a:lnTo>
                                <a:lnTo>
                                  <a:pt x="44" y="45"/>
                                </a:lnTo>
                                <a:lnTo>
                                  <a:pt x="44" y="45"/>
                                </a:lnTo>
                                <a:lnTo>
                                  <a:pt x="45" y="45"/>
                                </a:lnTo>
                                <a:lnTo>
                                  <a:pt x="45" y="45"/>
                                </a:lnTo>
                                <a:lnTo>
                                  <a:pt x="45" y="45"/>
                                </a:lnTo>
                                <a:lnTo>
                                  <a:pt x="45" y="45"/>
                                </a:lnTo>
                                <a:lnTo>
                                  <a:pt x="45" y="45"/>
                                </a:lnTo>
                                <a:lnTo>
                                  <a:pt x="45" y="45"/>
                                </a:lnTo>
                                <a:lnTo>
                                  <a:pt x="45" y="45"/>
                                </a:lnTo>
                                <a:lnTo>
                                  <a:pt x="45" y="45"/>
                                </a:lnTo>
                                <a:lnTo>
                                  <a:pt x="45" y="45"/>
                                </a:lnTo>
                                <a:lnTo>
                                  <a:pt x="45" y="45"/>
                                </a:lnTo>
                                <a:lnTo>
                                  <a:pt x="45" y="45"/>
                                </a:lnTo>
                                <a:lnTo>
                                  <a:pt x="45" y="45"/>
                                </a:lnTo>
                                <a:lnTo>
                                  <a:pt x="46" y="45"/>
                                </a:lnTo>
                                <a:lnTo>
                                  <a:pt x="46" y="45"/>
                                </a:lnTo>
                                <a:lnTo>
                                  <a:pt x="46" y="45"/>
                                </a:lnTo>
                                <a:lnTo>
                                  <a:pt x="46" y="45"/>
                                </a:lnTo>
                                <a:lnTo>
                                  <a:pt x="46" y="45"/>
                                </a:lnTo>
                                <a:lnTo>
                                  <a:pt x="46" y="45"/>
                                </a:lnTo>
                                <a:lnTo>
                                  <a:pt x="46" y="45"/>
                                </a:lnTo>
                                <a:lnTo>
                                  <a:pt x="46" y="45"/>
                                </a:lnTo>
                                <a:lnTo>
                                  <a:pt x="46" y="45"/>
                                </a:lnTo>
                                <a:lnTo>
                                  <a:pt x="46" y="45"/>
                                </a:lnTo>
                                <a:lnTo>
                                  <a:pt x="46" y="45"/>
                                </a:lnTo>
                                <a:lnTo>
                                  <a:pt x="47" y="45"/>
                                </a:lnTo>
                                <a:lnTo>
                                  <a:pt x="47" y="45"/>
                                </a:lnTo>
                                <a:lnTo>
                                  <a:pt x="47" y="45"/>
                                </a:lnTo>
                                <a:lnTo>
                                  <a:pt x="47" y="45"/>
                                </a:lnTo>
                                <a:lnTo>
                                  <a:pt x="47" y="45"/>
                                </a:lnTo>
                                <a:lnTo>
                                  <a:pt x="47" y="45"/>
                                </a:lnTo>
                                <a:lnTo>
                                  <a:pt x="47" y="45"/>
                                </a:lnTo>
                                <a:lnTo>
                                  <a:pt x="47" y="45"/>
                                </a:lnTo>
                                <a:lnTo>
                                  <a:pt x="47" y="45"/>
                                </a:lnTo>
                                <a:lnTo>
                                  <a:pt x="47" y="45"/>
                                </a:lnTo>
                                <a:lnTo>
                                  <a:pt x="47" y="45"/>
                                </a:lnTo>
                                <a:lnTo>
                                  <a:pt x="47" y="45"/>
                                </a:lnTo>
                                <a:lnTo>
                                  <a:pt x="48" y="45"/>
                                </a:lnTo>
                                <a:lnTo>
                                  <a:pt x="48" y="45"/>
                                </a:lnTo>
                                <a:lnTo>
                                  <a:pt x="48" y="45"/>
                                </a:lnTo>
                                <a:lnTo>
                                  <a:pt x="48" y="45"/>
                                </a:lnTo>
                                <a:lnTo>
                                  <a:pt x="48" y="45"/>
                                </a:lnTo>
                                <a:lnTo>
                                  <a:pt x="48" y="45"/>
                                </a:lnTo>
                                <a:lnTo>
                                  <a:pt x="48" y="45"/>
                                </a:lnTo>
                                <a:lnTo>
                                  <a:pt x="48" y="45"/>
                                </a:lnTo>
                                <a:lnTo>
                                  <a:pt x="48" y="45"/>
                                </a:lnTo>
                                <a:lnTo>
                                  <a:pt x="48" y="45"/>
                                </a:lnTo>
                                <a:lnTo>
                                  <a:pt x="48" y="46"/>
                                </a:lnTo>
                                <a:lnTo>
                                  <a:pt x="48" y="46"/>
                                </a:lnTo>
                                <a:lnTo>
                                  <a:pt x="49" y="46"/>
                                </a:lnTo>
                                <a:lnTo>
                                  <a:pt x="49" y="46"/>
                                </a:lnTo>
                                <a:lnTo>
                                  <a:pt x="49" y="46"/>
                                </a:lnTo>
                                <a:lnTo>
                                  <a:pt x="49" y="46"/>
                                </a:lnTo>
                                <a:lnTo>
                                  <a:pt x="49" y="47"/>
                                </a:lnTo>
                                <a:lnTo>
                                  <a:pt x="49" y="47"/>
                                </a:lnTo>
                                <a:lnTo>
                                  <a:pt x="49" y="47"/>
                                </a:lnTo>
                                <a:lnTo>
                                  <a:pt x="49" y="47"/>
                                </a:lnTo>
                                <a:lnTo>
                                  <a:pt x="49" y="47"/>
                                </a:lnTo>
                                <a:lnTo>
                                  <a:pt x="49" y="47"/>
                                </a:lnTo>
                                <a:lnTo>
                                  <a:pt x="49" y="47"/>
                                </a:lnTo>
                                <a:lnTo>
                                  <a:pt x="50" y="48"/>
                                </a:lnTo>
                                <a:lnTo>
                                  <a:pt x="50" y="48"/>
                                </a:lnTo>
                                <a:lnTo>
                                  <a:pt x="50" y="48"/>
                                </a:lnTo>
                                <a:lnTo>
                                  <a:pt x="50" y="48"/>
                                </a:lnTo>
                                <a:lnTo>
                                  <a:pt x="50" y="48"/>
                                </a:lnTo>
                                <a:lnTo>
                                  <a:pt x="50" y="48"/>
                                </a:lnTo>
                                <a:lnTo>
                                  <a:pt x="50" y="48"/>
                                </a:lnTo>
                                <a:lnTo>
                                  <a:pt x="50" y="48"/>
                                </a:lnTo>
                                <a:lnTo>
                                  <a:pt x="50" y="48"/>
                                </a:lnTo>
                                <a:lnTo>
                                  <a:pt x="50" y="48"/>
                                </a:lnTo>
                                <a:lnTo>
                                  <a:pt x="50" y="48"/>
                                </a:lnTo>
                                <a:lnTo>
                                  <a:pt x="51" y="48"/>
                                </a:lnTo>
                                <a:lnTo>
                                  <a:pt x="51" y="48"/>
                                </a:lnTo>
                                <a:lnTo>
                                  <a:pt x="51" y="48"/>
                                </a:lnTo>
                                <a:lnTo>
                                  <a:pt x="51" y="48"/>
                                </a:lnTo>
                                <a:lnTo>
                                  <a:pt x="51" y="48"/>
                                </a:lnTo>
                                <a:lnTo>
                                  <a:pt x="51" y="48"/>
                                </a:lnTo>
                                <a:lnTo>
                                  <a:pt x="51" y="48"/>
                                </a:lnTo>
                                <a:lnTo>
                                  <a:pt x="51" y="47"/>
                                </a:lnTo>
                                <a:lnTo>
                                  <a:pt x="51" y="47"/>
                                </a:lnTo>
                                <a:lnTo>
                                  <a:pt x="51" y="47"/>
                                </a:lnTo>
                                <a:lnTo>
                                  <a:pt x="51" y="47"/>
                                </a:lnTo>
                                <a:lnTo>
                                  <a:pt x="51" y="47"/>
                                </a:lnTo>
                                <a:lnTo>
                                  <a:pt x="52" y="47"/>
                                </a:lnTo>
                                <a:lnTo>
                                  <a:pt x="52" y="47"/>
                                </a:lnTo>
                                <a:lnTo>
                                  <a:pt x="52" y="47"/>
                                </a:lnTo>
                                <a:lnTo>
                                  <a:pt x="52" y="47"/>
                                </a:lnTo>
                                <a:lnTo>
                                  <a:pt x="52" y="47"/>
                                </a:lnTo>
                                <a:lnTo>
                                  <a:pt x="52" y="47"/>
                                </a:lnTo>
                                <a:lnTo>
                                  <a:pt x="52" y="47"/>
                                </a:lnTo>
                                <a:lnTo>
                                  <a:pt x="52" y="47"/>
                                </a:lnTo>
                                <a:lnTo>
                                  <a:pt x="52" y="47"/>
                                </a:lnTo>
                                <a:lnTo>
                                  <a:pt x="52" y="47"/>
                                </a:lnTo>
                                <a:lnTo>
                                  <a:pt x="52" y="47"/>
                                </a:lnTo>
                                <a:lnTo>
                                  <a:pt x="52" y="47"/>
                                </a:lnTo>
                                <a:lnTo>
                                  <a:pt x="53" y="47"/>
                                </a:lnTo>
                                <a:lnTo>
                                  <a:pt x="53" y="47"/>
                                </a:lnTo>
                                <a:lnTo>
                                  <a:pt x="53" y="47"/>
                                </a:lnTo>
                                <a:lnTo>
                                  <a:pt x="53" y="47"/>
                                </a:lnTo>
                                <a:lnTo>
                                  <a:pt x="53" y="47"/>
                                </a:lnTo>
                                <a:lnTo>
                                  <a:pt x="53" y="47"/>
                                </a:lnTo>
                                <a:lnTo>
                                  <a:pt x="53" y="47"/>
                                </a:lnTo>
                                <a:lnTo>
                                  <a:pt x="53" y="47"/>
                                </a:lnTo>
                                <a:lnTo>
                                  <a:pt x="53" y="47"/>
                                </a:lnTo>
                                <a:lnTo>
                                  <a:pt x="53" y="48"/>
                                </a:lnTo>
                                <a:lnTo>
                                  <a:pt x="53" y="48"/>
                                </a:lnTo>
                                <a:lnTo>
                                  <a:pt x="54" y="48"/>
                                </a:lnTo>
                                <a:lnTo>
                                  <a:pt x="54" y="48"/>
                                </a:lnTo>
                                <a:lnTo>
                                  <a:pt x="54" y="48"/>
                                </a:lnTo>
                                <a:lnTo>
                                  <a:pt x="54" y="48"/>
                                </a:lnTo>
                                <a:lnTo>
                                  <a:pt x="54" y="48"/>
                                </a:lnTo>
                                <a:lnTo>
                                  <a:pt x="54" y="48"/>
                                </a:lnTo>
                                <a:lnTo>
                                  <a:pt x="54" y="48"/>
                                </a:lnTo>
                                <a:lnTo>
                                  <a:pt x="54" y="48"/>
                                </a:lnTo>
                                <a:lnTo>
                                  <a:pt x="54" y="49"/>
                                </a:lnTo>
                                <a:lnTo>
                                  <a:pt x="54" y="49"/>
                                </a:lnTo>
                                <a:lnTo>
                                  <a:pt x="54" y="49"/>
                                </a:lnTo>
                                <a:lnTo>
                                  <a:pt x="54" y="49"/>
                                </a:lnTo>
                                <a:lnTo>
                                  <a:pt x="55" y="49"/>
                                </a:lnTo>
                                <a:lnTo>
                                  <a:pt x="55" y="49"/>
                                </a:lnTo>
                                <a:lnTo>
                                  <a:pt x="55" y="50"/>
                                </a:lnTo>
                                <a:lnTo>
                                  <a:pt x="55" y="50"/>
                                </a:lnTo>
                                <a:lnTo>
                                  <a:pt x="55" y="50"/>
                                </a:lnTo>
                                <a:lnTo>
                                  <a:pt x="55" y="50"/>
                                </a:lnTo>
                                <a:lnTo>
                                  <a:pt x="55" y="50"/>
                                </a:lnTo>
                                <a:lnTo>
                                  <a:pt x="55" y="50"/>
                                </a:lnTo>
                                <a:lnTo>
                                  <a:pt x="55" y="51"/>
                                </a:lnTo>
                                <a:lnTo>
                                  <a:pt x="55" y="51"/>
                                </a:lnTo>
                                <a:lnTo>
                                  <a:pt x="55" y="51"/>
                                </a:lnTo>
                                <a:lnTo>
                                  <a:pt x="55" y="51"/>
                                </a:lnTo>
                                <a:lnTo>
                                  <a:pt x="56" y="51"/>
                                </a:lnTo>
                                <a:lnTo>
                                  <a:pt x="56" y="51"/>
                                </a:lnTo>
                                <a:lnTo>
                                  <a:pt x="56" y="51"/>
                                </a:lnTo>
                                <a:lnTo>
                                  <a:pt x="56" y="51"/>
                                </a:lnTo>
                                <a:lnTo>
                                  <a:pt x="56" y="51"/>
                                </a:lnTo>
                                <a:lnTo>
                                  <a:pt x="56" y="51"/>
                                </a:lnTo>
                                <a:lnTo>
                                  <a:pt x="56" y="51"/>
                                </a:lnTo>
                                <a:lnTo>
                                  <a:pt x="56" y="51"/>
                                </a:lnTo>
                                <a:lnTo>
                                  <a:pt x="56" y="51"/>
                                </a:lnTo>
                                <a:lnTo>
                                  <a:pt x="56" y="51"/>
                                </a:lnTo>
                                <a:lnTo>
                                  <a:pt x="56" y="51"/>
                                </a:lnTo>
                                <a:lnTo>
                                  <a:pt x="57" y="51"/>
                                </a:lnTo>
                                <a:lnTo>
                                  <a:pt x="57" y="51"/>
                                </a:lnTo>
                                <a:lnTo>
                                  <a:pt x="57" y="50"/>
                                </a:lnTo>
                                <a:lnTo>
                                  <a:pt x="57" y="50"/>
                                </a:lnTo>
                                <a:lnTo>
                                  <a:pt x="57" y="50"/>
                                </a:lnTo>
                                <a:lnTo>
                                  <a:pt x="57" y="50"/>
                                </a:lnTo>
                                <a:lnTo>
                                  <a:pt x="57" y="50"/>
                                </a:lnTo>
                                <a:lnTo>
                                  <a:pt x="57" y="50"/>
                                </a:lnTo>
                                <a:lnTo>
                                  <a:pt x="57" y="50"/>
                                </a:lnTo>
                                <a:lnTo>
                                  <a:pt x="57" y="50"/>
                                </a:lnTo>
                                <a:lnTo>
                                  <a:pt x="57" y="50"/>
                                </a:lnTo>
                                <a:lnTo>
                                  <a:pt x="57" y="50"/>
                                </a:lnTo>
                                <a:lnTo>
                                  <a:pt x="58" y="50"/>
                                </a:lnTo>
                                <a:lnTo>
                                  <a:pt x="58" y="50"/>
                                </a:lnTo>
                                <a:lnTo>
                                  <a:pt x="58" y="50"/>
                                </a:lnTo>
                                <a:lnTo>
                                  <a:pt x="58" y="50"/>
                                </a:lnTo>
                                <a:lnTo>
                                  <a:pt x="58" y="50"/>
                                </a:lnTo>
                                <a:lnTo>
                                  <a:pt x="58" y="50"/>
                                </a:lnTo>
                                <a:lnTo>
                                  <a:pt x="58" y="50"/>
                                </a:lnTo>
                                <a:lnTo>
                                  <a:pt x="58" y="50"/>
                                </a:lnTo>
                                <a:lnTo>
                                  <a:pt x="58" y="50"/>
                                </a:lnTo>
                                <a:lnTo>
                                  <a:pt x="58" y="50"/>
                                </a:lnTo>
                                <a:lnTo>
                                  <a:pt x="58" y="50"/>
                                </a:lnTo>
                                <a:lnTo>
                                  <a:pt x="58" y="50"/>
                                </a:lnTo>
                                <a:lnTo>
                                  <a:pt x="59" y="50"/>
                                </a:lnTo>
                                <a:lnTo>
                                  <a:pt x="59" y="50"/>
                                </a:lnTo>
                                <a:lnTo>
                                  <a:pt x="59" y="50"/>
                                </a:lnTo>
                                <a:lnTo>
                                  <a:pt x="59" y="51"/>
                                </a:lnTo>
                                <a:lnTo>
                                  <a:pt x="59" y="51"/>
                                </a:lnTo>
                                <a:lnTo>
                                  <a:pt x="59" y="51"/>
                                </a:lnTo>
                                <a:lnTo>
                                  <a:pt x="59" y="51"/>
                                </a:lnTo>
                                <a:lnTo>
                                  <a:pt x="59" y="51"/>
                                </a:lnTo>
                                <a:lnTo>
                                  <a:pt x="59" y="51"/>
                                </a:lnTo>
                                <a:lnTo>
                                  <a:pt x="59" y="51"/>
                                </a:lnTo>
                                <a:lnTo>
                                  <a:pt x="59" y="51"/>
                                </a:lnTo>
                                <a:lnTo>
                                  <a:pt x="59" y="51"/>
                                </a:lnTo>
                                <a:lnTo>
                                  <a:pt x="60" y="51"/>
                                </a:lnTo>
                                <a:lnTo>
                                  <a:pt x="60" y="52"/>
                                </a:lnTo>
                                <a:lnTo>
                                  <a:pt x="60" y="52"/>
                                </a:lnTo>
                                <a:lnTo>
                                  <a:pt x="60" y="52"/>
                                </a:lnTo>
                                <a:lnTo>
                                  <a:pt x="60" y="52"/>
                                </a:lnTo>
                                <a:lnTo>
                                  <a:pt x="60" y="52"/>
                                </a:lnTo>
                                <a:lnTo>
                                  <a:pt x="60" y="52"/>
                                </a:lnTo>
                                <a:lnTo>
                                  <a:pt x="60" y="52"/>
                                </a:lnTo>
                                <a:lnTo>
                                  <a:pt x="60" y="53"/>
                                </a:lnTo>
                                <a:lnTo>
                                  <a:pt x="60" y="53"/>
                                </a:lnTo>
                                <a:lnTo>
                                  <a:pt x="61" y="53"/>
                                </a:lnTo>
                                <a:lnTo>
                                  <a:pt x="61" y="53"/>
                                </a:lnTo>
                                <a:lnTo>
                                  <a:pt x="61" y="53"/>
                                </a:lnTo>
                                <a:lnTo>
                                  <a:pt x="61" y="53"/>
                                </a:lnTo>
                                <a:lnTo>
                                  <a:pt x="61" y="54"/>
                                </a:lnTo>
                                <a:lnTo>
                                  <a:pt x="61" y="54"/>
                                </a:lnTo>
                                <a:lnTo>
                                  <a:pt x="61" y="54"/>
                                </a:lnTo>
                                <a:lnTo>
                                  <a:pt x="61" y="54"/>
                                </a:lnTo>
                                <a:lnTo>
                                  <a:pt x="61" y="54"/>
                                </a:lnTo>
                                <a:lnTo>
                                  <a:pt x="61" y="54"/>
                                </a:lnTo>
                                <a:lnTo>
                                  <a:pt x="61" y="54"/>
                                </a:lnTo>
                                <a:lnTo>
                                  <a:pt x="61" y="54"/>
                                </a:lnTo>
                                <a:lnTo>
                                  <a:pt x="62" y="54"/>
                                </a:lnTo>
                                <a:lnTo>
                                  <a:pt x="62" y="54"/>
                                </a:lnTo>
                                <a:lnTo>
                                  <a:pt x="62" y="54"/>
                                </a:lnTo>
                                <a:lnTo>
                                  <a:pt x="62" y="54"/>
                                </a:lnTo>
                                <a:lnTo>
                                  <a:pt x="62" y="54"/>
                                </a:lnTo>
                                <a:lnTo>
                                  <a:pt x="62" y="54"/>
                                </a:lnTo>
                                <a:lnTo>
                                  <a:pt x="62" y="54"/>
                                </a:lnTo>
                                <a:lnTo>
                                  <a:pt x="62" y="54"/>
                                </a:lnTo>
                                <a:lnTo>
                                  <a:pt x="62" y="53"/>
                                </a:lnTo>
                                <a:lnTo>
                                  <a:pt x="62" y="53"/>
                                </a:lnTo>
                                <a:lnTo>
                                  <a:pt x="62" y="53"/>
                                </a:lnTo>
                                <a:lnTo>
                                  <a:pt x="62" y="53"/>
                                </a:lnTo>
                                <a:lnTo>
                                  <a:pt x="63" y="53"/>
                                </a:lnTo>
                                <a:lnTo>
                                  <a:pt x="63" y="53"/>
                                </a:lnTo>
                                <a:lnTo>
                                  <a:pt x="63" y="53"/>
                                </a:lnTo>
                                <a:lnTo>
                                  <a:pt x="63" y="53"/>
                                </a:lnTo>
                                <a:lnTo>
                                  <a:pt x="63" y="53"/>
                                </a:lnTo>
                                <a:lnTo>
                                  <a:pt x="63" y="53"/>
                                </a:lnTo>
                                <a:lnTo>
                                  <a:pt x="63" y="53"/>
                                </a:lnTo>
                                <a:lnTo>
                                  <a:pt x="63" y="53"/>
                                </a:lnTo>
                                <a:lnTo>
                                  <a:pt x="63" y="53"/>
                                </a:lnTo>
                                <a:lnTo>
                                  <a:pt x="63" y="53"/>
                                </a:lnTo>
                                <a:lnTo>
                                  <a:pt x="63" y="53"/>
                                </a:lnTo>
                                <a:lnTo>
                                  <a:pt x="63" y="53"/>
                                </a:lnTo>
                                <a:lnTo>
                                  <a:pt x="64" y="53"/>
                                </a:lnTo>
                                <a:lnTo>
                                  <a:pt x="64" y="53"/>
                                </a:lnTo>
                                <a:lnTo>
                                  <a:pt x="64" y="53"/>
                                </a:lnTo>
                                <a:lnTo>
                                  <a:pt x="64" y="53"/>
                                </a:lnTo>
                                <a:lnTo>
                                  <a:pt x="64" y="53"/>
                                </a:lnTo>
                                <a:lnTo>
                                  <a:pt x="64" y="53"/>
                                </a:lnTo>
                                <a:lnTo>
                                  <a:pt x="64" y="53"/>
                                </a:lnTo>
                                <a:lnTo>
                                  <a:pt x="64" y="53"/>
                                </a:lnTo>
                                <a:lnTo>
                                  <a:pt x="64" y="53"/>
                                </a:lnTo>
                                <a:lnTo>
                                  <a:pt x="64" y="53"/>
                                </a:lnTo>
                                <a:lnTo>
                                  <a:pt x="64" y="53"/>
                                </a:lnTo>
                                <a:lnTo>
                                  <a:pt x="65" y="53"/>
                                </a:lnTo>
                                <a:lnTo>
                                  <a:pt x="65" y="53"/>
                                </a:lnTo>
                                <a:lnTo>
                                  <a:pt x="65" y="54"/>
                                </a:lnTo>
                                <a:lnTo>
                                  <a:pt x="65" y="54"/>
                                </a:lnTo>
                                <a:lnTo>
                                  <a:pt x="65" y="54"/>
                                </a:lnTo>
                                <a:lnTo>
                                  <a:pt x="65" y="54"/>
                                </a:lnTo>
                                <a:lnTo>
                                  <a:pt x="65" y="54"/>
                                </a:lnTo>
                                <a:lnTo>
                                  <a:pt x="65" y="54"/>
                                </a:lnTo>
                                <a:lnTo>
                                  <a:pt x="65" y="54"/>
                                </a:lnTo>
                                <a:lnTo>
                                  <a:pt x="65" y="54"/>
                                </a:lnTo>
                                <a:lnTo>
                                  <a:pt x="65" y="54"/>
                                </a:lnTo>
                                <a:lnTo>
                                  <a:pt x="65" y="54"/>
                                </a:lnTo>
                                <a:lnTo>
                                  <a:pt x="66" y="55"/>
                                </a:lnTo>
                                <a:lnTo>
                                  <a:pt x="66" y="55"/>
                                </a:lnTo>
                                <a:lnTo>
                                  <a:pt x="66" y="55"/>
                                </a:lnTo>
                                <a:lnTo>
                                  <a:pt x="66" y="55"/>
                                </a:lnTo>
                                <a:lnTo>
                                  <a:pt x="66" y="55"/>
                                </a:lnTo>
                                <a:lnTo>
                                  <a:pt x="66" y="55"/>
                                </a:lnTo>
                                <a:lnTo>
                                  <a:pt x="66" y="56"/>
                                </a:lnTo>
                                <a:lnTo>
                                  <a:pt x="66" y="56"/>
                                </a:lnTo>
                                <a:lnTo>
                                  <a:pt x="66" y="56"/>
                                </a:lnTo>
                                <a:lnTo>
                                  <a:pt x="66" y="56"/>
                                </a:lnTo>
                                <a:lnTo>
                                  <a:pt x="66" y="56"/>
                                </a:lnTo>
                                <a:lnTo>
                                  <a:pt x="66" y="56"/>
                                </a:lnTo>
                                <a:lnTo>
                                  <a:pt x="67" y="57"/>
                                </a:lnTo>
                                <a:lnTo>
                                  <a:pt x="67" y="57"/>
                                </a:lnTo>
                                <a:lnTo>
                                  <a:pt x="67" y="57"/>
                                </a:lnTo>
                                <a:lnTo>
                                  <a:pt x="67" y="57"/>
                                </a:lnTo>
                                <a:lnTo>
                                  <a:pt x="67" y="57"/>
                                </a:lnTo>
                                <a:lnTo>
                                  <a:pt x="67" y="57"/>
                                </a:lnTo>
                                <a:lnTo>
                                  <a:pt x="67" y="57"/>
                                </a:lnTo>
                                <a:lnTo>
                                  <a:pt x="67" y="57"/>
                                </a:lnTo>
                                <a:lnTo>
                                  <a:pt x="67" y="57"/>
                                </a:lnTo>
                                <a:lnTo>
                                  <a:pt x="67" y="57"/>
                                </a:lnTo>
                                <a:lnTo>
                                  <a:pt x="67" y="57"/>
                                </a:lnTo>
                                <a:lnTo>
                                  <a:pt x="68" y="57"/>
                                </a:lnTo>
                                <a:lnTo>
                                  <a:pt x="68" y="57"/>
                                </a:lnTo>
                                <a:lnTo>
                                  <a:pt x="68" y="57"/>
                                </a:lnTo>
                                <a:lnTo>
                                  <a:pt x="68" y="57"/>
                                </a:lnTo>
                                <a:lnTo>
                                  <a:pt x="68" y="57"/>
                                </a:lnTo>
                                <a:lnTo>
                                  <a:pt x="68" y="57"/>
                                </a:lnTo>
                                <a:lnTo>
                                  <a:pt x="68" y="56"/>
                                </a:lnTo>
                                <a:lnTo>
                                  <a:pt x="68" y="56"/>
                                </a:lnTo>
                                <a:lnTo>
                                  <a:pt x="68" y="56"/>
                                </a:lnTo>
                                <a:lnTo>
                                  <a:pt x="68" y="56"/>
                                </a:lnTo>
                                <a:lnTo>
                                  <a:pt x="68" y="56"/>
                                </a:lnTo>
                                <a:lnTo>
                                  <a:pt x="68" y="56"/>
                                </a:lnTo>
                                <a:lnTo>
                                  <a:pt x="69" y="56"/>
                                </a:lnTo>
                                <a:lnTo>
                                  <a:pt x="69" y="56"/>
                                </a:lnTo>
                                <a:lnTo>
                                  <a:pt x="69" y="56"/>
                                </a:lnTo>
                                <a:lnTo>
                                  <a:pt x="69" y="56"/>
                                </a:lnTo>
                                <a:lnTo>
                                  <a:pt x="69" y="56"/>
                                </a:lnTo>
                                <a:lnTo>
                                  <a:pt x="69" y="56"/>
                                </a:lnTo>
                                <a:lnTo>
                                  <a:pt x="69" y="56"/>
                                </a:lnTo>
                                <a:lnTo>
                                  <a:pt x="69" y="56"/>
                                </a:lnTo>
                                <a:lnTo>
                                  <a:pt x="69" y="56"/>
                                </a:lnTo>
                                <a:lnTo>
                                  <a:pt x="69" y="56"/>
                                </a:lnTo>
                                <a:lnTo>
                                  <a:pt x="69" y="56"/>
                                </a:lnTo>
                                <a:lnTo>
                                  <a:pt x="69" y="56"/>
                                </a:lnTo>
                                <a:lnTo>
                                  <a:pt x="70" y="56"/>
                                </a:lnTo>
                                <a:lnTo>
                                  <a:pt x="70" y="56"/>
                                </a:lnTo>
                                <a:lnTo>
                                  <a:pt x="70" y="56"/>
                                </a:lnTo>
                                <a:lnTo>
                                  <a:pt x="70" y="56"/>
                                </a:lnTo>
                                <a:lnTo>
                                  <a:pt x="70" y="56"/>
                                </a:lnTo>
                                <a:lnTo>
                                  <a:pt x="70" y="56"/>
                                </a:lnTo>
                                <a:lnTo>
                                  <a:pt x="70" y="56"/>
                                </a:lnTo>
                                <a:lnTo>
                                  <a:pt x="70" y="56"/>
                                </a:lnTo>
                                <a:lnTo>
                                  <a:pt x="70" y="56"/>
                                </a:lnTo>
                                <a:lnTo>
                                  <a:pt x="70" y="56"/>
                                </a:lnTo>
                                <a:lnTo>
                                  <a:pt x="70" y="57"/>
                                </a:lnTo>
                                <a:lnTo>
                                  <a:pt x="71" y="57"/>
                                </a:lnTo>
                                <a:lnTo>
                                  <a:pt x="71" y="57"/>
                                </a:lnTo>
                                <a:lnTo>
                                  <a:pt x="71" y="57"/>
                                </a:lnTo>
                                <a:lnTo>
                                  <a:pt x="71" y="57"/>
                                </a:lnTo>
                                <a:lnTo>
                                  <a:pt x="71" y="57"/>
                                </a:lnTo>
                                <a:lnTo>
                                  <a:pt x="71" y="57"/>
                                </a:lnTo>
                                <a:lnTo>
                                  <a:pt x="71" y="57"/>
                                </a:lnTo>
                                <a:lnTo>
                                  <a:pt x="71" y="57"/>
                                </a:lnTo>
                                <a:lnTo>
                                  <a:pt x="71" y="57"/>
                                </a:lnTo>
                                <a:lnTo>
                                  <a:pt x="71" y="58"/>
                                </a:lnTo>
                                <a:lnTo>
                                  <a:pt x="71" y="58"/>
                                </a:lnTo>
                                <a:lnTo>
                                  <a:pt x="72" y="58"/>
                                </a:lnTo>
                                <a:lnTo>
                                  <a:pt x="72" y="58"/>
                                </a:lnTo>
                                <a:lnTo>
                                  <a:pt x="72" y="58"/>
                                </a:lnTo>
                                <a:lnTo>
                                  <a:pt x="72" y="58"/>
                                </a:lnTo>
                                <a:lnTo>
                                  <a:pt x="72" y="59"/>
                                </a:lnTo>
                                <a:lnTo>
                                  <a:pt x="72" y="59"/>
                                </a:lnTo>
                                <a:lnTo>
                                  <a:pt x="72" y="59"/>
                                </a:lnTo>
                                <a:lnTo>
                                  <a:pt x="72" y="59"/>
                                </a:lnTo>
                                <a:lnTo>
                                  <a:pt x="72" y="59"/>
                                </a:lnTo>
                                <a:lnTo>
                                  <a:pt x="72" y="59"/>
                                </a:lnTo>
                                <a:lnTo>
                                  <a:pt x="72" y="59"/>
                                </a:lnTo>
                                <a:lnTo>
                                  <a:pt x="72" y="59"/>
                                </a:lnTo>
                                <a:lnTo>
                                  <a:pt x="73" y="60"/>
                                </a:lnTo>
                                <a:lnTo>
                                  <a:pt x="73" y="60"/>
                                </a:lnTo>
                                <a:lnTo>
                                  <a:pt x="73" y="60"/>
                                </a:lnTo>
                                <a:lnTo>
                                  <a:pt x="73" y="60"/>
                                </a:lnTo>
                                <a:lnTo>
                                  <a:pt x="73" y="60"/>
                                </a:lnTo>
                                <a:lnTo>
                                  <a:pt x="73" y="60"/>
                                </a:lnTo>
                                <a:lnTo>
                                  <a:pt x="73" y="60"/>
                                </a:lnTo>
                                <a:lnTo>
                                  <a:pt x="73" y="60"/>
                                </a:lnTo>
                                <a:lnTo>
                                  <a:pt x="73" y="60"/>
                                </a:lnTo>
                                <a:lnTo>
                                  <a:pt x="73" y="60"/>
                                </a:lnTo>
                                <a:lnTo>
                                  <a:pt x="73" y="59"/>
                                </a:lnTo>
                                <a:lnTo>
                                  <a:pt x="73" y="59"/>
                                </a:lnTo>
                                <a:lnTo>
                                  <a:pt x="74" y="59"/>
                                </a:lnTo>
                                <a:lnTo>
                                  <a:pt x="74" y="59"/>
                                </a:lnTo>
                                <a:lnTo>
                                  <a:pt x="74" y="59"/>
                                </a:lnTo>
                                <a:lnTo>
                                  <a:pt x="74" y="59"/>
                                </a:lnTo>
                                <a:lnTo>
                                  <a:pt x="74" y="59"/>
                                </a:lnTo>
                                <a:lnTo>
                                  <a:pt x="74" y="59"/>
                                </a:lnTo>
                                <a:lnTo>
                                  <a:pt x="74" y="59"/>
                                </a:lnTo>
                                <a:lnTo>
                                  <a:pt x="74" y="59"/>
                                </a:lnTo>
                                <a:lnTo>
                                  <a:pt x="74" y="59"/>
                                </a:lnTo>
                                <a:lnTo>
                                  <a:pt x="74" y="59"/>
                                </a:lnTo>
                                <a:lnTo>
                                  <a:pt x="74" y="59"/>
                                </a:lnTo>
                                <a:lnTo>
                                  <a:pt x="74" y="59"/>
                                </a:lnTo>
                                <a:lnTo>
                                  <a:pt x="75" y="59"/>
                                </a:lnTo>
                                <a:lnTo>
                                  <a:pt x="75" y="59"/>
                                </a:lnTo>
                                <a:lnTo>
                                  <a:pt x="75" y="59"/>
                                </a:lnTo>
                                <a:lnTo>
                                  <a:pt x="75" y="59"/>
                                </a:lnTo>
                                <a:lnTo>
                                  <a:pt x="75" y="59"/>
                                </a:lnTo>
                                <a:lnTo>
                                  <a:pt x="75" y="59"/>
                                </a:lnTo>
                                <a:lnTo>
                                  <a:pt x="75" y="59"/>
                                </a:lnTo>
                                <a:lnTo>
                                  <a:pt x="75" y="59"/>
                                </a:lnTo>
                                <a:lnTo>
                                  <a:pt x="75" y="59"/>
                                </a:lnTo>
                                <a:lnTo>
                                  <a:pt x="75" y="59"/>
                                </a:lnTo>
                                <a:lnTo>
                                  <a:pt x="75" y="59"/>
                                </a:lnTo>
                                <a:lnTo>
                                  <a:pt x="76" y="59"/>
                                </a:lnTo>
                                <a:lnTo>
                                  <a:pt x="76" y="59"/>
                                </a:lnTo>
                                <a:lnTo>
                                  <a:pt x="76" y="59"/>
                                </a:lnTo>
                                <a:lnTo>
                                  <a:pt x="76" y="59"/>
                                </a:lnTo>
                                <a:lnTo>
                                  <a:pt x="76" y="59"/>
                                </a:lnTo>
                                <a:lnTo>
                                  <a:pt x="76" y="59"/>
                                </a:lnTo>
                                <a:lnTo>
                                  <a:pt x="76" y="59"/>
                                </a:lnTo>
                                <a:lnTo>
                                  <a:pt x="76" y="59"/>
                                </a:lnTo>
                                <a:lnTo>
                                  <a:pt x="76" y="59"/>
                                </a:lnTo>
                                <a:lnTo>
                                  <a:pt x="76" y="59"/>
                                </a:lnTo>
                                <a:lnTo>
                                  <a:pt x="76" y="59"/>
                                </a:lnTo>
                                <a:lnTo>
                                  <a:pt x="76" y="59"/>
                                </a:lnTo>
                                <a:lnTo>
                                  <a:pt x="77" y="59"/>
                                </a:lnTo>
                                <a:lnTo>
                                  <a:pt x="77" y="59"/>
                                </a:lnTo>
                                <a:lnTo>
                                  <a:pt x="77" y="60"/>
                                </a:lnTo>
                                <a:lnTo>
                                  <a:pt x="77" y="60"/>
                                </a:lnTo>
                                <a:lnTo>
                                  <a:pt x="77" y="60"/>
                                </a:lnTo>
                                <a:lnTo>
                                  <a:pt x="77" y="60"/>
                                </a:lnTo>
                                <a:lnTo>
                                  <a:pt x="77" y="60"/>
                                </a:lnTo>
                                <a:lnTo>
                                  <a:pt x="77" y="60"/>
                                </a:lnTo>
                                <a:lnTo>
                                  <a:pt x="77" y="60"/>
                                </a:lnTo>
                                <a:lnTo>
                                  <a:pt x="77" y="60"/>
                                </a:lnTo>
                                <a:lnTo>
                                  <a:pt x="77" y="61"/>
                                </a:lnTo>
                                <a:lnTo>
                                  <a:pt x="77" y="61"/>
                                </a:lnTo>
                                <a:lnTo>
                                  <a:pt x="78" y="61"/>
                                </a:lnTo>
                                <a:lnTo>
                                  <a:pt x="78" y="61"/>
                                </a:lnTo>
                                <a:lnTo>
                                  <a:pt x="78" y="61"/>
                                </a:lnTo>
                                <a:lnTo>
                                  <a:pt x="78" y="61"/>
                                </a:lnTo>
                                <a:lnTo>
                                  <a:pt x="78" y="62"/>
                                </a:lnTo>
                                <a:lnTo>
                                  <a:pt x="78" y="62"/>
                                </a:lnTo>
                                <a:lnTo>
                                  <a:pt x="78" y="62"/>
                                </a:lnTo>
                                <a:lnTo>
                                  <a:pt x="78" y="62"/>
                                </a:lnTo>
                                <a:lnTo>
                                  <a:pt x="78" y="62"/>
                                </a:lnTo>
                                <a:lnTo>
                                  <a:pt x="78" y="62"/>
                                </a:lnTo>
                                <a:lnTo>
                                  <a:pt x="78" y="63"/>
                                </a:lnTo>
                                <a:lnTo>
                                  <a:pt x="78" y="63"/>
                                </a:lnTo>
                                <a:lnTo>
                                  <a:pt x="79" y="63"/>
                                </a:lnTo>
                                <a:lnTo>
                                  <a:pt x="79" y="63"/>
                                </a:lnTo>
                                <a:lnTo>
                                  <a:pt x="79" y="63"/>
                                </a:lnTo>
                                <a:lnTo>
                                  <a:pt x="79" y="63"/>
                                </a:lnTo>
                                <a:lnTo>
                                  <a:pt x="79" y="63"/>
                                </a:lnTo>
                                <a:lnTo>
                                  <a:pt x="79" y="63"/>
                                </a:lnTo>
                                <a:lnTo>
                                  <a:pt x="79" y="63"/>
                                </a:lnTo>
                                <a:lnTo>
                                  <a:pt x="79" y="63"/>
                                </a:lnTo>
                                <a:lnTo>
                                  <a:pt x="79" y="63"/>
                                </a:lnTo>
                                <a:lnTo>
                                  <a:pt x="79" y="63"/>
                                </a:lnTo>
                                <a:lnTo>
                                  <a:pt x="79" y="63"/>
                                </a:lnTo>
                                <a:lnTo>
                                  <a:pt x="80" y="63"/>
                                </a:lnTo>
                                <a:lnTo>
                                  <a:pt x="80" y="63"/>
                                </a:lnTo>
                                <a:lnTo>
                                  <a:pt x="80" y="63"/>
                                </a:lnTo>
                                <a:lnTo>
                                  <a:pt x="80" y="63"/>
                                </a:lnTo>
                                <a:lnTo>
                                  <a:pt x="80" y="63"/>
                                </a:lnTo>
                                <a:lnTo>
                                  <a:pt x="80" y="63"/>
                                </a:lnTo>
                                <a:lnTo>
                                  <a:pt x="80" y="63"/>
                                </a:lnTo>
                                <a:lnTo>
                                  <a:pt x="80" y="62"/>
                                </a:lnTo>
                                <a:lnTo>
                                  <a:pt x="80" y="62"/>
                                </a:lnTo>
                                <a:lnTo>
                                  <a:pt x="80" y="62"/>
                                </a:lnTo>
                                <a:lnTo>
                                  <a:pt x="80" y="62"/>
                                </a:lnTo>
                                <a:lnTo>
                                  <a:pt x="81" y="62"/>
                                </a:lnTo>
                                <a:lnTo>
                                  <a:pt x="81" y="62"/>
                                </a:lnTo>
                                <a:lnTo>
                                  <a:pt x="81" y="62"/>
                                </a:lnTo>
                                <a:lnTo>
                                  <a:pt x="81" y="62"/>
                                </a:lnTo>
                                <a:lnTo>
                                  <a:pt x="81" y="62"/>
                                </a:lnTo>
                                <a:lnTo>
                                  <a:pt x="81" y="62"/>
                                </a:lnTo>
                                <a:lnTo>
                                  <a:pt x="81" y="62"/>
                                </a:lnTo>
                                <a:lnTo>
                                  <a:pt x="81" y="62"/>
                                </a:lnTo>
                                <a:lnTo>
                                  <a:pt x="81" y="62"/>
                                </a:lnTo>
                                <a:lnTo>
                                  <a:pt x="81" y="62"/>
                                </a:lnTo>
                                <a:lnTo>
                                  <a:pt x="81" y="62"/>
                                </a:lnTo>
                                <a:lnTo>
                                  <a:pt x="81" y="62"/>
                                </a:lnTo>
                                <a:lnTo>
                                  <a:pt x="82" y="62"/>
                                </a:lnTo>
                                <a:lnTo>
                                  <a:pt x="82" y="62"/>
                                </a:lnTo>
                                <a:lnTo>
                                  <a:pt x="82" y="62"/>
                                </a:lnTo>
                                <a:lnTo>
                                  <a:pt x="82" y="62"/>
                                </a:lnTo>
                                <a:lnTo>
                                  <a:pt x="82" y="62"/>
                                </a:lnTo>
                                <a:lnTo>
                                  <a:pt x="82" y="62"/>
                                </a:lnTo>
                                <a:lnTo>
                                  <a:pt x="82" y="62"/>
                                </a:lnTo>
                                <a:lnTo>
                                  <a:pt x="82" y="62"/>
                                </a:lnTo>
                                <a:lnTo>
                                  <a:pt x="82" y="63"/>
                                </a:lnTo>
                                <a:lnTo>
                                  <a:pt x="82" y="63"/>
                                </a:lnTo>
                                <a:lnTo>
                                  <a:pt x="82" y="63"/>
                                </a:lnTo>
                                <a:lnTo>
                                  <a:pt x="83" y="63"/>
                                </a:lnTo>
                                <a:lnTo>
                                  <a:pt x="83" y="63"/>
                                </a:lnTo>
                                <a:lnTo>
                                  <a:pt x="83" y="63"/>
                                </a:lnTo>
                                <a:lnTo>
                                  <a:pt x="83" y="63"/>
                                </a:lnTo>
                                <a:lnTo>
                                  <a:pt x="83" y="63"/>
                                </a:lnTo>
                                <a:lnTo>
                                  <a:pt x="83" y="63"/>
                                </a:lnTo>
                                <a:lnTo>
                                  <a:pt x="83" y="63"/>
                                </a:lnTo>
                                <a:lnTo>
                                  <a:pt x="83" y="63"/>
                                </a:lnTo>
                                <a:lnTo>
                                  <a:pt x="83" y="64"/>
                                </a:lnTo>
                                <a:lnTo>
                                  <a:pt x="83" y="64"/>
                                </a:lnTo>
                                <a:lnTo>
                                  <a:pt x="83" y="64"/>
                                </a:lnTo>
                                <a:lnTo>
                                  <a:pt x="83" y="64"/>
                                </a:lnTo>
                                <a:lnTo>
                                  <a:pt x="84" y="64"/>
                                </a:lnTo>
                                <a:lnTo>
                                  <a:pt x="84" y="64"/>
                                </a:lnTo>
                                <a:lnTo>
                                  <a:pt x="84" y="65"/>
                                </a:lnTo>
                                <a:lnTo>
                                  <a:pt x="84" y="65"/>
                                </a:lnTo>
                                <a:lnTo>
                                  <a:pt x="84" y="65"/>
                                </a:lnTo>
                                <a:lnTo>
                                  <a:pt x="84" y="65"/>
                                </a:lnTo>
                                <a:lnTo>
                                  <a:pt x="84" y="65"/>
                                </a:lnTo>
                                <a:lnTo>
                                  <a:pt x="84" y="65"/>
                                </a:lnTo>
                                <a:lnTo>
                                  <a:pt x="84" y="66"/>
                                </a:lnTo>
                                <a:lnTo>
                                  <a:pt x="84" y="66"/>
                                </a:lnTo>
                                <a:lnTo>
                                  <a:pt x="84" y="66"/>
                                </a:lnTo>
                                <a:lnTo>
                                  <a:pt x="84" y="66"/>
                                </a:lnTo>
                                <a:lnTo>
                                  <a:pt x="85" y="66"/>
                                </a:lnTo>
                                <a:lnTo>
                                  <a:pt x="85" y="66"/>
                                </a:lnTo>
                                <a:lnTo>
                                  <a:pt x="85" y="66"/>
                                </a:lnTo>
                                <a:lnTo>
                                  <a:pt x="85" y="66"/>
                                </a:lnTo>
                                <a:lnTo>
                                  <a:pt x="85" y="66"/>
                                </a:lnTo>
                                <a:lnTo>
                                  <a:pt x="85" y="66"/>
                                </a:lnTo>
                                <a:lnTo>
                                  <a:pt x="85" y="66"/>
                                </a:lnTo>
                                <a:lnTo>
                                  <a:pt x="85" y="66"/>
                                </a:lnTo>
                                <a:lnTo>
                                  <a:pt x="85" y="66"/>
                                </a:lnTo>
                                <a:lnTo>
                                  <a:pt x="85" y="66"/>
                                </a:lnTo>
                                <a:lnTo>
                                  <a:pt x="85" y="66"/>
                                </a:lnTo>
                                <a:lnTo>
                                  <a:pt x="85" y="66"/>
                                </a:lnTo>
                                <a:lnTo>
                                  <a:pt x="86" y="66"/>
                                </a:lnTo>
                                <a:lnTo>
                                  <a:pt x="86" y="66"/>
                                </a:lnTo>
                                <a:lnTo>
                                  <a:pt x="86" y="66"/>
                                </a:lnTo>
                                <a:lnTo>
                                  <a:pt x="86" y="66"/>
                                </a:lnTo>
                                <a:lnTo>
                                  <a:pt x="86" y="66"/>
                                </a:lnTo>
                                <a:lnTo>
                                  <a:pt x="86" y="66"/>
                                </a:lnTo>
                                <a:lnTo>
                                  <a:pt x="86" y="66"/>
                                </a:lnTo>
                                <a:lnTo>
                                  <a:pt x="86" y="66"/>
                                </a:lnTo>
                                <a:lnTo>
                                  <a:pt x="86" y="66"/>
                                </a:lnTo>
                                <a:lnTo>
                                  <a:pt x="86" y="66"/>
                                </a:lnTo>
                                <a:lnTo>
                                  <a:pt x="86" y="66"/>
                                </a:lnTo>
                                <a:lnTo>
                                  <a:pt x="87" y="66"/>
                                </a:lnTo>
                                <a:lnTo>
                                  <a:pt x="87" y="66"/>
                                </a:lnTo>
                                <a:lnTo>
                                  <a:pt x="87" y="66"/>
                                </a:lnTo>
                                <a:lnTo>
                                  <a:pt x="87" y="66"/>
                                </a:lnTo>
                                <a:lnTo>
                                  <a:pt x="87" y="66"/>
                                </a:lnTo>
                                <a:lnTo>
                                  <a:pt x="87" y="66"/>
                                </a:lnTo>
                                <a:lnTo>
                                  <a:pt x="87" y="66"/>
                                </a:lnTo>
                                <a:lnTo>
                                  <a:pt x="87" y="66"/>
                                </a:lnTo>
                                <a:lnTo>
                                  <a:pt x="87" y="66"/>
                                </a:lnTo>
                                <a:lnTo>
                                  <a:pt x="87" y="66"/>
                                </a:lnTo>
                                <a:lnTo>
                                  <a:pt x="87" y="66"/>
                                </a:lnTo>
                                <a:lnTo>
                                  <a:pt x="87" y="66"/>
                                </a:lnTo>
                                <a:lnTo>
                                  <a:pt x="88" y="66"/>
                                </a:lnTo>
                                <a:lnTo>
                                  <a:pt x="88" y="66"/>
                                </a:lnTo>
                                <a:lnTo>
                                  <a:pt x="88" y="66"/>
                                </a:lnTo>
                                <a:lnTo>
                                  <a:pt x="88" y="66"/>
                                </a:lnTo>
                                <a:lnTo>
                                  <a:pt x="88" y="66"/>
                                </a:lnTo>
                                <a:lnTo>
                                  <a:pt x="88" y="66"/>
                                </a:lnTo>
                                <a:lnTo>
                                  <a:pt x="88" y="66"/>
                                </a:lnTo>
                                <a:lnTo>
                                  <a:pt x="88" y="66"/>
                                </a:lnTo>
                                <a:lnTo>
                                  <a:pt x="88" y="66"/>
                                </a:lnTo>
                                <a:lnTo>
                                  <a:pt x="88" y="66"/>
                                </a:lnTo>
                                <a:lnTo>
                                  <a:pt x="88" y="66"/>
                                </a:lnTo>
                                <a:lnTo>
                                  <a:pt x="88" y="66"/>
                                </a:lnTo>
                                <a:lnTo>
                                  <a:pt x="89" y="66"/>
                                </a:lnTo>
                                <a:lnTo>
                                  <a:pt x="89" y="66"/>
                                </a:lnTo>
                                <a:lnTo>
                                  <a:pt x="89" y="66"/>
                                </a:lnTo>
                                <a:lnTo>
                                  <a:pt x="89" y="66"/>
                                </a:lnTo>
                                <a:lnTo>
                                  <a:pt x="89" y="66"/>
                                </a:lnTo>
                                <a:lnTo>
                                  <a:pt x="89" y="66"/>
                                </a:lnTo>
                                <a:lnTo>
                                  <a:pt x="89" y="67"/>
                                </a:lnTo>
                                <a:lnTo>
                                  <a:pt x="89" y="67"/>
                                </a:lnTo>
                                <a:lnTo>
                                  <a:pt x="89" y="67"/>
                                </a:lnTo>
                                <a:lnTo>
                                  <a:pt x="89" y="67"/>
                                </a:lnTo>
                                <a:lnTo>
                                  <a:pt x="89" y="67"/>
                                </a:lnTo>
                                <a:lnTo>
                                  <a:pt x="89" y="67"/>
                                </a:lnTo>
                                <a:lnTo>
                                  <a:pt x="90" y="67"/>
                                </a:lnTo>
                                <a:lnTo>
                                  <a:pt x="90" y="67"/>
                                </a:lnTo>
                                <a:lnTo>
                                  <a:pt x="90" y="68"/>
                                </a:lnTo>
                                <a:lnTo>
                                  <a:pt x="90" y="68"/>
                                </a:lnTo>
                                <a:lnTo>
                                  <a:pt x="90" y="68"/>
                                </a:lnTo>
                                <a:lnTo>
                                  <a:pt x="90" y="68"/>
                                </a:lnTo>
                                <a:lnTo>
                                  <a:pt x="90" y="69"/>
                                </a:lnTo>
                                <a:lnTo>
                                  <a:pt x="90" y="69"/>
                                </a:lnTo>
                                <a:lnTo>
                                  <a:pt x="90" y="69"/>
                                </a:lnTo>
                                <a:lnTo>
                                  <a:pt x="90" y="69"/>
                                </a:lnTo>
                                <a:lnTo>
                                  <a:pt x="91" y="69"/>
                                </a:lnTo>
                                <a:lnTo>
                                  <a:pt x="91" y="69"/>
                                </a:lnTo>
                                <a:lnTo>
                                  <a:pt x="91" y="70"/>
                                </a:lnTo>
                                <a:lnTo>
                                  <a:pt x="91" y="70"/>
                                </a:lnTo>
                                <a:lnTo>
                                  <a:pt x="91" y="70"/>
                                </a:lnTo>
                                <a:lnTo>
                                  <a:pt x="91" y="70"/>
                                </a:lnTo>
                                <a:lnTo>
                                  <a:pt x="91" y="70"/>
                                </a:lnTo>
                                <a:lnTo>
                                  <a:pt x="91" y="70"/>
                                </a:lnTo>
                                <a:lnTo>
                                  <a:pt x="91" y="70"/>
                                </a:lnTo>
                                <a:lnTo>
                                  <a:pt x="91" y="70"/>
                                </a:lnTo>
                                <a:lnTo>
                                  <a:pt x="91" y="70"/>
                                </a:lnTo>
                                <a:lnTo>
                                  <a:pt x="91" y="70"/>
                                </a:lnTo>
                                <a:lnTo>
                                  <a:pt x="92" y="70"/>
                                </a:lnTo>
                                <a:lnTo>
                                  <a:pt x="92" y="70"/>
                                </a:lnTo>
                                <a:lnTo>
                                  <a:pt x="92" y="70"/>
                                </a:lnTo>
                                <a:lnTo>
                                  <a:pt x="92" y="70"/>
                                </a:lnTo>
                                <a:lnTo>
                                  <a:pt x="92" y="70"/>
                                </a:lnTo>
                                <a:lnTo>
                                  <a:pt x="92" y="70"/>
                                </a:lnTo>
                                <a:lnTo>
                                  <a:pt x="92" y="70"/>
                                </a:lnTo>
                                <a:lnTo>
                                  <a:pt x="92" y="70"/>
                                </a:lnTo>
                                <a:lnTo>
                                  <a:pt x="92" y="70"/>
                                </a:lnTo>
                                <a:lnTo>
                                  <a:pt x="92" y="70"/>
                                </a:lnTo>
                                <a:lnTo>
                                  <a:pt x="92" y="70"/>
                                </a:lnTo>
                                <a:lnTo>
                                  <a:pt x="92" y="70"/>
                                </a:lnTo>
                                <a:lnTo>
                                  <a:pt x="93" y="69"/>
                                </a:lnTo>
                                <a:lnTo>
                                  <a:pt x="93" y="69"/>
                                </a:lnTo>
                                <a:lnTo>
                                  <a:pt x="93" y="69"/>
                                </a:lnTo>
                                <a:lnTo>
                                  <a:pt x="93" y="69"/>
                                </a:lnTo>
                                <a:lnTo>
                                  <a:pt x="93" y="69"/>
                                </a:lnTo>
                                <a:lnTo>
                                  <a:pt x="93" y="69"/>
                                </a:lnTo>
                                <a:lnTo>
                                  <a:pt x="93" y="69"/>
                                </a:lnTo>
                                <a:lnTo>
                                  <a:pt x="93" y="69"/>
                                </a:lnTo>
                                <a:lnTo>
                                  <a:pt x="93" y="69"/>
                                </a:lnTo>
                                <a:lnTo>
                                  <a:pt x="93" y="69"/>
                                </a:lnTo>
                                <a:lnTo>
                                  <a:pt x="93" y="69"/>
                                </a:lnTo>
                                <a:lnTo>
                                  <a:pt x="93" y="69"/>
                                </a:lnTo>
                                <a:lnTo>
                                  <a:pt x="94" y="69"/>
                                </a:lnTo>
                                <a:lnTo>
                                  <a:pt x="94" y="69"/>
                                </a:lnTo>
                                <a:lnTo>
                                  <a:pt x="94" y="69"/>
                                </a:lnTo>
                                <a:lnTo>
                                  <a:pt x="94" y="69"/>
                                </a:lnTo>
                                <a:lnTo>
                                  <a:pt x="94" y="69"/>
                                </a:lnTo>
                                <a:lnTo>
                                  <a:pt x="94" y="69"/>
                                </a:lnTo>
                                <a:lnTo>
                                  <a:pt x="94" y="69"/>
                                </a:lnTo>
                                <a:lnTo>
                                  <a:pt x="94" y="69"/>
                                </a:lnTo>
                                <a:lnTo>
                                  <a:pt x="94" y="69"/>
                                </a:lnTo>
                                <a:lnTo>
                                  <a:pt x="94" y="69"/>
                                </a:lnTo>
                                <a:lnTo>
                                  <a:pt x="94" y="69"/>
                                </a:lnTo>
                                <a:lnTo>
                                  <a:pt x="95" y="69"/>
                                </a:lnTo>
                                <a:lnTo>
                                  <a:pt x="95" y="69"/>
                                </a:lnTo>
                                <a:lnTo>
                                  <a:pt x="95" y="69"/>
                                </a:lnTo>
                                <a:lnTo>
                                  <a:pt x="95" y="69"/>
                                </a:lnTo>
                                <a:lnTo>
                                  <a:pt x="95" y="69"/>
                                </a:lnTo>
                                <a:lnTo>
                                  <a:pt x="95" y="69"/>
                                </a:lnTo>
                                <a:lnTo>
                                  <a:pt x="95" y="70"/>
                                </a:lnTo>
                                <a:lnTo>
                                  <a:pt x="95" y="70"/>
                                </a:lnTo>
                                <a:lnTo>
                                  <a:pt x="95" y="70"/>
                                </a:lnTo>
                                <a:lnTo>
                                  <a:pt x="95" y="70"/>
                                </a:lnTo>
                                <a:lnTo>
                                  <a:pt x="95" y="70"/>
                                </a:lnTo>
                                <a:lnTo>
                                  <a:pt x="95" y="70"/>
                                </a:lnTo>
                                <a:lnTo>
                                  <a:pt x="96" y="70"/>
                                </a:lnTo>
                                <a:lnTo>
                                  <a:pt x="96" y="70"/>
                                </a:lnTo>
                                <a:lnTo>
                                  <a:pt x="96" y="70"/>
                                </a:lnTo>
                                <a:lnTo>
                                  <a:pt x="96" y="70"/>
                                </a:lnTo>
                                <a:lnTo>
                                  <a:pt x="96" y="71"/>
                                </a:lnTo>
                                <a:lnTo>
                                  <a:pt x="96" y="71"/>
                                </a:lnTo>
                                <a:lnTo>
                                  <a:pt x="96" y="71"/>
                                </a:lnTo>
                                <a:lnTo>
                                  <a:pt x="96" y="71"/>
                                </a:lnTo>
                                <a:lnTo>
                                  <a:pt x="96" y="71"/>
                                </a:lnTo>
                                <a:lnTo>
                                  <a:pt x="96" y="71"/>
                                </a:lnTo>
                                <a:lnTo>
                                  <a:pt x="96" y="72"/>
                                </a:lnTo>
                                <a:lnTo>
                                  <a:pt x="96" y="72"/>
                                </a:lnTo>
                                <a:lnTo>
                                  <a:pt x="97" y="72"/>
                                </a:lnTo>
                                <a:lnTo>
                                  <a:pt x="97" y="72"/>
                                </a:lnTo>
                                <a:lnTo>
                                  <a:pt x="97" y="72"/>
                                </a:lnTo>
                                <a:lnTo>
                                  <a:pt x="97" y="72"/>
                                </a:lnTo>
                                <a:lnTo>
                                  <a:pt x="97" y="73"/>
                                </a:lnTo>
                                <a:lnTo>
                                  <a:pt x="97" y="73"/>
                                </a:lnTo>
                                <a:lnTo>
                                  <a:pt x="97" y="73"/>
                                </a:lnTo>
                                <a:lnTo>
                                  <a:pt x="97" y="73"/>
                                </a:lnTo>
                                <a:lnTo>
                                  <a:pt x="97" y="73"/>
                                </a:lnTo>
                                <a:lnTo>
                                  <a:pt x="97" y="73"/>
                                </a:lnTo>
                                <a:lnTo>
                                  <a:pt x="97" y="73"/>
                                </a:lnTo>
                                <a:lnTo>
                                  <a:pt x="97" y="73"/>
                                </a:lnTo>
                                <a:lnTo>
                                  <a:pt x="98" y="73"/>
                                </a:lnTo>
                                <a:lnTo>
                                  <a:pt x="98" y="73"/>
                                </a:lnTo>
                                <a:lnTo>
                                  <a:pt x="98" y="73"/>
                                </a:lnTo>
                                <a:lnTo>
                                  <a:pt x="98" y="73"/>
                                </a:lnTo>
                                <a:lnTo>
                                  <a:pt x="98" y="73"/>
                                </a:lnTo>
                                <a:lnTo>
                                  <a:pt x="98" y="73"/>
                                </a:lnTo>
                                <a:lnTo>
                                  <a:pt x="98" y="73"/>
                                </a:lnTo>
                                <a:lnTo>
                                  <a:pt x="98" y="73"/>
                                </a:lnTo>
                                <a:lnTo>
                                  <a:pt x="98" y="73"/>
                                </a:lnTo>
                                <a:lnTo>
                                  <a:pt x="98" y="73"/>
                                </a:lnTo>
                                <a:lnTo>
                                  <a:pt x="98" y="73"/>
                                </a:lnTo>
                                <a:lnTo>
                                  <a:pt x="99" y="73"/>
                                </a:lnTo>
                                <a:lnTo>
                                  <a:pt x="99" y="73"/>
                                </a:lnTo>
                                <a:lnTo>
                                  <a:pt x="99" y="73"/>
                                </a:lnTo>
                                <a:lnTo>
                                  <a:pt x="99" y="72"/>
                                </a:lnTo>
                                <a:lnTo>
                                  <a:pt x="99" y="72"/>
                                </a:lnTo>
                                <a:lnTo>
                                  <a:pt x="99" y="72"/>
                                </a:lnTo>
                                <a:lnTo>
                                  <a:pt x="99" y="72"/>
                                </a:lnTo>
                                <a:lnTo>
                                  <a:pt x="99" y="72"/>
                                </a:lnTo>
                                <a:lnTo>
                                  <a:pt x="99" y="72"/>
                                </a:lnTo>
                                <a:lnTo>
                                  <a:pt x="99" y="72"/>
                                </a:lnTo>
                                <a:lnTo>
                                  <a:pt x="99" y="72"/>
                                </a:lnTo>
                                <a:lnTo>
                                  <a:pt x="99" y="72"/>
                                </a:lnTo>
                                <a:lnTo>
                                  <a:pt x="100" y="72"/>
                                </a:lnTo>
                                <a:lnTo>
                                  <a:pt x="100" y="72"/>
                                </a:lnTo>
                                <a:lnTo>
                                  <a:pt x="100" y="72"/>
                                </a:lnTo>
                                <a:lnTo>
                                  <a:pt x="100" y="72"/>
                                </a:lnTo>
                                <a:lnTo>
                                  <a:pt x="100" y="72"/>
                                </a:lnTo>
                                <a:lnTo>
                                  <a:pt x="100" y="72"/>
                                </a:lnTo>
                                <a:lnTo>
                                  <a:pt x="100" y="72"/>
                                </a:lnTo>
                                <a:lnTo>
                                  <a:pt x="100" y="72"/>
                                </a:lnTo>
                                <a:lnTo>
                                  <a:pt x="100" y="72"/>
                                </a:lnTo>
                                <a:lnTo>
                                  <a:pt x="100" y="72"/>
                                </a:lnTo>
                                <a:lnTo>
                                  <a:pt x="100" y="72"/>
                                </a:lnTo>
                                <a:lnTo>
                                  <a:pt x="101" y="72"/>
                                </a:lnTo>
                                <a:lnTo>
                                  <a:pt x="101" y="72"/>
                                </a:lnTo>
                                <a:lnTo>
                                  <a:pt x="101" y="72"/>
                                </a:lnTo>
                                <a:lnTo>
                                  <a:pt x="101" y="72"/>
                                </a:lnTo>
                                <a:lnTo>
                                  <a:pt x="101" y="72"/>
                                </a:lnTo>
                                <a:lnTo>
                                  <a:pt x="101" y="72"/>
                                </a:lnTo>
                                <a:lnTo>
                                  <a:pt x="101" y="72"/>
                                </a:lnTo>
                                <a:lnTo>
                                  <a:pt x="101" y="72"/>
                                </a:lnTo>
                                <a:lnTo>
                                  <a:pt x="101" y="72"/>
                                </a:lnTo>
                                <a:lnTo>
                                  <a:pt x="101" y="72"/>
                                </a:lnTo>
                                <a:lnTo>
                                  <a:pt x="101" y="72"/>
                                </a:lnTo>
                                <a:lnTo>
                                  <a:pt x="101" y="72"/>
                                </a:lnTo>
                                <a:lnTo>
                                  <a:pt x="102" y="72"/>
                                </a:lnTo>
                                <a:lnTo>
                                  <a:pt x="102" y="72"/>
                                </a:lnTo>
                                <a:lnTo>
                                  <a:pt x="102" y="73"/>
                                </a:lnTo>
                                <a:lnTo>
                                  <a:pt x="102" y="73"/>
                                </a:lnTo>
                                <a:lnTo>
                                  <a:pt x="102" y="73"/>
                                </a:lnTo>
                                <a:lnTo>
                                  <a:pt x="102" y="73"/>
                                </a:lnTo>
                                <a:lnTo>
                                  <a:pt x="102" y="73"/>
                                </a:lnTo>
                                <a:lnTo>
                                  <a:pt x="102" y="73"/>
                                </a:lnTo>
                                <a:lnTo>
                                  <a:pt x="102" y="73"/>
                                </a:lnTo>
                                <a:lnTo>
                                  <a:pt x="102" y="73"/>
                                </a:lnTo>
                                <a:lnTo>
                                  <a:pt x="102" y="73"/>
                                </a:lnTo>
                                <a:lnTo>
                                  <a:pt x="103" y="74"/>
                                </a:lnTo>
                                <a:lnTo>
                                  <a:pt x="103" y="74"/>
                                </a:lnTo>
                                <a:lnTo>
                                  <a:pt x="103" y="74"/>
                                </a:lnTo>
                                <a:lnTo>
                                  <a:pt x="103" y="74"/>
                                </a:lnTo>
                                <a:lnTo>
                                  <a:pt x="103" y="74"/>
                                </a:lnTo>
                                <a:lnTo>
                                  <a:pt x="103" y="74"/>
                                </a:lnTo>
                                <a:lnTo>
                                  <a:pt x="103" y="75"/>
                                </a:lnTo>
                                <a:lnTo>
                                  <a:pt x="103" y="75"/>
                                </a:lnTo>
                                <a:lnTo>
                                  <a:pt x="103" y="75"/>
                                </a:lnTo>
                                <a:lnTo>
                                  <a:pt x="103" y="75"/>
                                </a:lnTo>
                                <a:lnTo>
                                  <a:pt x="103" y="76"/>
                                </a:lnTo>
                                <a:lnTo>
                                  <a:pt x="103" y="76"/>
                                </a:lnTo>
                                <a:lnTo>
                                  <a:pt x="104" y="76"/>
                                </a:lnTo>
                                <a:lnTo>
                                  <a:pt x="104" y="76"/>
                                </a:lnTo>
                                <a:lnTo>
                                  <a:pt x="104" y="76"/>
                                </a:lnTo>
                                <a:lnTo>
                                  <a:pt x="104" y="76"/>
                                </a:lnTo>
                                <a:lnTo>
                                  <a:pt x="104" y="76"/>
                                </a:lnTo>
                                <a:lnTo>
                                  <a:pt x="104" y="76"/>
                                </a:lnTo>
                                <a:lnTo>
                                  <a:pt x="104" y="76"/>
                                </a:lnTo>
                                <a:lnTo>
                                  <a:pt x="104" y="76"/>
                                </a:lnTo>
                                <a:lnTo>
                                  <a:pt x="104" y="76"/>
                                </a:lnTo>
                                <a:lnTo>
                                  <a:pt x="104" y="76"/>
                                </a:lnTo>
                                <a:lnTo>
                                  <a:pt x="104" y="76"/>
                                </a:lnTo>
                                <a:lnTo>
                                  <a:pt x="104" y="76"/>
                                </a:lnTo>
                                <a:lnTo>
                                  <a:pt x="105" y="76"/>
                                </a:lnTo>
                                <a:lnTo>
                                  <a:pt x="105" y="76"/>
                                </a:lnTo>
                                <a:lnTo>
                                  <a:pt x="105" y="76"/>
                                </a:lnTo>
                                <a:lnTo>
                                  <a:pt x="105" y="76"/>
                                </a:lnTo>
                                <a:lnTo>
                                  <a:pt x="105" y="76"/>
                                </a:lnTo>
                                <a:lnTo>
                                  <a:pt x="105" y="76"/>
                                </a:lnTo>
                                <a:lnTo>
                                  <a:pt x="105" y="76"/>
                                </a:lnTo>
                                <a:lnTo>
                                  <a:pt x="105" y="76"/>
                                </a:lnTo>
                                <a:lnTo>
                                  <a:pt x="105" y="76"/>
                                </a:lnTo>
                                <a:lnTo>
                                  <a:pt x="105" y="76"/>
                                </a:lnTo>
                                <a:lnTo>
                                  <a:pt x="105" y="76"/>
                                </a:lnTo>
                                <a:lnTo>
                                  <a:pt x="105" y="76"/>
                                </a:lnTo>
                                <a:lnTo>
                                  <a:pt x="106" y="76"/>
                                </a:lnTo>
                                <a:lnTo>
                                  <a:pt x="106" y="76"/>
                                </a:lnTo>
                                <a:lnTo>
                                  <a:pt x="106" y="76"/>
                                </a:lnTo>
                                <a:lnTo>
                                  <a:pt x="106" y="75"/>
                                </a:lnTo>
                                <a:lnTo>
                                  <a:pt x="106" y="75"/>
                                </a:lnTo>
                                <a:lnTo>
                                  <a:pt x="106" y="75"/>
                                </a:lnTo>
                                <a:lnTo>
                                  <a:pt x="106" y="75"/>
                                </a:lnTo>
                                <a:lnTo>
                                  <a:pt x="106" y="75"/>
                                </a:lnTo>
                                <a:lnTo>
                                  <a:pt x="106" y="75"/>
                                </a:lnTo>
                                <a:lnTo>
                                  <a:pt x="106" y="75"/>
                                </a:lnTo>
                                <a:lnTo>
                                  <a:pt x="106" y="75"/>
                                </a:lnTo>
                                <a:lnTo>
                                  <a:pt x="107" y="75"/>
                                </a:lnTo>
                                <a:lnTo>
                                  <a:pt x="107" y="75"/>
                                </a:lnTo>
                                <a:lnTo>
                                  <a:pt x="107" y="75"/>
                                </a:lnTo>
                                <a:lnTo>
                                  <a:pt x="107" y="75"/>
                                </a:lnTo>
                                <a:lnTo>
                                  <a:pt x="107" y="75"/>
                                </a:lnTo>
                                <a:lnTo>
                                  <a:pt x="107" y="75"/>
                                </a:lnTo>
                                <a:lnTo>
                                  <a:pt x="107" y="75"/>
                                </a:lnTo>
                                <a:lnTo>
                                  <a:pt x="107" y="75"/>
                                </a:lnTo>
                                <a:lnTo>
                                  <a:pt x="107" y="75"/>
                                </a:lnTo>
                                <a:lnTo>
                                  <a:pt x="107" y="75"/>
                                </a:lnTo>
                                <a:lnTo>
                                  <a:pt x="107" y="75"/>
                                </a:lnTo>
                                <a:lnTo>
                                  <a:pt x="107" y="75"/>
                                </a:lnTo>
                                <a:lnTo>
                                  <a:pt x="108" y="75"/>
                                </a:lnTo>
                                <a:lnTo>
                                  <a:pt x="108" y="75"/>
                                </a:lnTo>
                                <a:lnTo>
                                  <a:pt x="108" y="75"/>
                                </a:lnTo>
                                <a:lnTo>
                                  <a:pt x="108" y="75"/>
                                </a:lnTo>
                                <a:lnTo>
                                  <a:pt x="108" y="76"/>
                                </a:lnTo>
                                <a:lnTo>
                                  <a:pt x="108" y="76"/>
                                </a:lnTo>
                                <a:lnTo>
                                  <a:pt x="108" y="76"/>
                                </a:lnTo>
                                <a:lnTo>
                                  <a:pt x="108" y="76"/>
                                </a:lnTo>
                                <a:lnTo>
                                  <a:pt x="108" y="76"/>
                                </a:lnTo>
                                <a:lnTo>
                                  <a:pt x="108" y="76"/>
                                </a:lnTo>
                                <a:lnTo>
                                  <a:pt x="108" y="76"/>
                                </a:lnTo>
                                <a:lnTo>
                                  <a:pt x="108" y="76"/>
                                </a:lnTo>
                                <a:lnTo>
                                  <a:pt x="109" y="76"/>
                                </a:lnTo>
                                <a:lnTo>
                                  <a:pt x="109" y="76"/>
                                </a:lnTo>
                                <a:lnTo>
                                  <a:pt x="109" y="76"/>
                                </a:lnTo>
                                <a:lnTo>
                                  <a:pt x="109" y="77"/>
                                </a:lnTo>
                                <a:lnTo>
                                  <a:pt x="109" y="77"/>
                                </a:lnTo>
                                <a:lnTo>
                                  <a:pt x="109" y="77"/>
                                </a:lnTo>
                                <a:lnTo>
                                  <a:pt x="109" y="77"/>
                                </a:lnTo>
                                <a:lnTo>
                                  <a:pt x="109" y="77"/>
                                </a:lnTo>
                                <a:lnTo>
                                  <a:pt x="109" y="77"/>
                                </a:lnTo>
                                <a:lnTo>
                                  <a:pt x="109" y="77"/>
                                </a:lnTo>
                                <a:lnTo>
                                  <a:pt x="109" y="78"/>
                                </a:lnTo>
                                <a:lnTo>
                                  <a:pt x="109" y="78"/>
                                </a:lnTo>
                                <a:lnTo>
                                  <a:pt x="110" y="78"/>
                                </a:lnTo>
                                <a:lnTo>
                                  <a:pt x="110" y="78"/>
                                </a:lnTo>
                                <a:lnTo>
                                  <a:pt x="110" y="79"/>
                                </a:lnTo>
                                <a:lnTo>
                                  <a:pt x="110" y="79"/>
                                </a:lnTo>
                                <a:lnTo>
                                  <a:pt x="110" y="79"/>
                                </a:lnTo>
                                <a:lnTo>
                                  <a:pt x="110" y="79"/>
                                </a:lnTo>
                                <a:lnTo>
                                  <a:pt x="110" y="79"/>
                                </a:lnTo>
                                <a:lnTo>
                                  <a:pt x="110" y="79"/>
                                </a:lnTo>
                                <a:lnTo>
                                  <a:pt x="110" y="80"/>
                                </a:lnTo>
                                <a:lnTo>
                                  <a:pt x="110" y="80"/>
                                </a:lnTo>
                                <a:lnTo>
                                  <a:pt x="111" y="80"/>
                                </a:lnTo>
                                <a:lnTo>
                                  <a:pt x="111" y="80"/>
                                </a:lnTo>
                                <a:lnTo>
                                  <a:pt x="111" y="80"/>
                                </a:lnTo>
                                <a:lnTo>
                                  <a:pt x="111" y="80"/>
                                </a:lnTo>
                                <a:lnTo>
                                  <a:pt x="111" y="80"/>
                                </a:lnTo>
                                <a:lnTo>
                                  <a:pt x="111" y="80"/>
                                </a:lnTo>
                                <a:lnTo>
                                  <a:pt x="111" y="80"/>
                                </a:lnTo>
                                <a:lnTo>
                                  <a:pt x="111" y="80"/>
                                </a:lnTo>
                                <a:lnTo>
                                  <a:pt x="111" y="80"/>
                                </a:lnTo>
                                <a:lnTo>
                                  <a:pt x="111" y="80"/>
                                </a:lnTo>
                                <a:lnTo>
                                  <a:pt x="111" y="80"/>
                                </a:lnTo>
                                <a:lnTo>
                                  <a:pt x="111" y="80"/>
                                </a:lnTo>
                                <a:lnTo>
                                  <a:pt x="112" y="80"/>
                                </a:lnTo>
                                <a:lnTo>
                                  <a:pt x="112" y="80"/>
                                </a:lnTo>
                                <a:lnTo>
                                  <a:pt x="112" y="80"/>
                                </a:lnTo>
                                <a:lnTo>
                                  <a:pt x="112" y="80"/>
                                </a:lnTo>
                                <a:lnTo>
                                  <a:pt x="112" y="80"/>
                                </a:lnTo>
                                <a:lnTo>
                                  <a:pt x="112" y="80"/>
                                </a:lnTo>
                                <a:lnTo>
                                  <a:pt x="112" y="80"/>
                                </a:lnTo>
                                <a:lnTo>
                                  <a:pt x="112" y="80"/>
                                </a:lnTo>
                                <a:lnTo>
                                  <a:pt x="112" y="80"/>
                                </a:lnTo>
                                <a:lnTo>
                                  <a:pt x="112" y="79"/>
                                </a:lnTo>
                                <a:lnTo>
                                  <a:pt x="112" y="79"/>
                                </a:lnTo>
                                <a:lnTo>
                                  <a:pt x="112" y="79"/>
                                </a:lnTo>
                                <a:lnTo>
                                  <a:pt x="113" y="79"/>
                                </a:lnTo>
                                <a:lnTo>
                                  <a:pt x="113" y="79"/>
                                </a:lnTo>
                                <a:lnTo>
                                  <a:pt x="113" y="79"/>
                                </a:lnTo>
                                <a:lnTo>
                                  <a:pt x="113" y="79"/>
                                </a:lnTo>
                                <a:lnTo>
                                  <a:pt x="113" y="79"/>
                                </a:lnTo>
                                <a:lnTo>
                                  <a:pt x="113" y="79"/>
                                </a:lnTo>
                                <a:lnTo>
                                  <a:pt x="113" y="79"/>
                                </a:lnTo>
                                <a:lnTo>
                                  <a:pt x="113" y="79"/>
                                </a:lnTo>
                                <a:lnTo>
                                  <a:pt x="113" y="79"/>
                                </a:lnTo>
                                <a:lnTo>
                                  <a:pt x="113" y="79"/>
                                </a:lnTo>
                                <a:lnTo>
                                  <a:pt x="113" y="79"/>
                                </a:lnTo>
                                <a:lnTo>
                                  <a:pt x="113" y="79"/>
                                </a:lnTo>
                                <a:lnTo>
                                  <a:pt x="114" y="79"/>
                                </a:lnTo>
                                <a:lnTo>
                                  <a:pt x="114" y="79"/>
                                </a:lnTo>
                                <a:lnTo>
                                  <a:pt x="114" y="79"/>
                                </a:lnTo>
                                <a:lnTo>
                                  <a:pt x="114" y="79"/>
                                </a:lnTo>
                                <a:lnTo>
                                  <a:pt x="114" y="79"/>
                                </a:lnTo>
                                <a:lnTo>
                                  <a:pt x="114" y="79"/>
                                </a:lnTo>
                                <a:lnTo>
                                  <a:pt x="114" y="79"/>
                                </a:lnTo>
                                <a:lnTo>
                                  <a:pt x="114" y="79"/>
                                </a:lnTo>
                                <a:lnTo>
                                  <a:pt x="114" y="79"/>
                                </a:lnTo>
                                <a:lnTo>
                                  <a:pt x="114" y="79"/>
                                </a:lnTo>
                                <a:lnTo>
                                  <a:pt x="114" y="79"/>
                                </a:lnTo>
                                <a:lnTo>
                                  <a:pt x="115" y="79"/>
                                </a:lnTo>
                                <a:lnTo>
                                  <a:pt x="115" y="79"/>
                                </a:lnTo>
                                <a:lnTo>
                                  <a:pt x="115" y="79"/>
                                </a:lnTo>
                                <a:lnTo>
                                  <a:pt x="115" y="79"/>
                                </a:lnTo>
                                <a:lnTo>
                                  <a:pt x="115" y="79"/>
                                </a:lnTo>
                                <a:lnTo>
                                  <a:pt x="115" y="79"/>
                                </a:lnTo>
                                <a:lnTo>
                                  <a:pt x="115" y="80"/>
                                </a:lnTo>
                                <a:lnTo>
                                  <a:pt x="115" y="80"/>
                                </a:lnTo>
                                <a:lnTo>
                                  <a:pt x="115" y="80"/>
                                </a:lnTo>
                                <a:lnTo>
                                  <a:pt x="115" y="80"/>
                                </a:lnTo>
                                <a:lnTo>
                                  <a:pt x="115" y="80"/>
                                </a:lnTo>
                                <a:lnTo>
                                  <a:pt x="115" y="80"/>
                                </a:lnTo>
                                <a:lnTo>
                                  <a:pt x="116" y="80"/>
                                </a:lnTo>
                                <a:lnTo>
                                  <a:pt x="116" y="80"/>
                                </a:lnTo>
                                <a:lnTo>
                                  <a:pt x="116" y="80"/>
                                </a:lnTo>
                                <a:lnTo>
                                  <a:pt x="116" y="80"/>
                                </a:lnTo>
                                <a:lnTo>
                                  <a:pt x="116" y="81"/>
                                </a:lnTo>
                                <a:lnTo>
                                  <a:pt x="116" y="81"/>
                                </a:lnTo>
                                <a:lnTo>
                                  <a:pt x="116" y="81"/>
                                </a:lnTo>
                                <a:lnTo>
                                  <a:pt x="116" y="81"/>
                                </a:lnTo>
                                <a:lnTo>
                                  <a:pt x="116" y="81"/>
                                </a:lnTo>
                                <a:lnTo>
                                  <a:pt x="116" y="81"/>
                                </a:lnTo>
                                <a:lnTo>
                                  <a:pt x="116" y="82"/>
                                </a:lnTo>
                                <a:lnTo>
                                  <a:pt x="116" y="82"/>
                                </a:lnTo>
                                <a:lnTo>
                                  <a:pt x="117" y="82"/>
                                </a:lnTo>
                                <a:lnTo>
                                  <a:pt x="117" y="82"/>
                                </a:lnTo>
                                <a:lnTo>
                                  <a:pt x="117" y="82"/>
                                </a:lnTo>
                                <a:lnTo>
                                  <a:pt x="117" y="82"/>
                                </a:lnTo>
                                <a:lnTo>
                                  <a:pt x="117" y="83"/>
                                </a:lnTo>
                                <a:lnTo>
                                  <a:pt x="117" y="83"/>
                                </a:lnTo>
                                <a:lnTo>
                                  <a:pt x="117" y="83"/>
                                </a:lnTo>
                                <a:lnTo>
                                  <a:pt x="117" y="83"/>
                                </a:lnTo>
                                <a:lnTo>
                                  <a:pt x="117" y="83"/>
                                </a:lnTo>
                                <a:lnTo>
                                  <a:pt x="117" y="83"/>
                                </a:lnTo>
                                <a:lnTo>
                                  <a:pt x="117" y="83"/>
                                </a:lnTo>
                                <a:lnTo>
                                  <a:pt x="117" y="83"/>
                                </a:lnTo>
                                <a:lnTo>
                                  <a:pt x="118" y="83"/>
                                </a:lnTo>
                                <a:lnTo>
                                  <a:pt x="118" y="83"/>
                                </a:lnTo>
                                <a:lnTo>
                                  <a:pt x="118" y="83"/>
                                </a:lnTo>
                                <a:lnTo>
                                  <a:pt x="118" y="83"/>
                                </a:lnTo>
                                <a:lnTo>
                                  <a:pt x="118" y="83"/>
                                </a:lnTo>
                                <a:lnTo>
                                  <a:pt x="118" y="83"/>
                                </a:lnTo>
                                <a:lnTo>
                                  <a:pt x="118" y="83"/>
                                </a:lnTo>
                                <a:lnTo>
                                  <a:pt x="118" y="83"/>
                                </a:lnTo>
                                <a:lnTo>
                                  <a:pt x="118" y="83"/>
                                </a:lnTo>
                                <a:lnTo>
                                  <a:pt x="118" y="83"/>
                                </a:lnTo>
                                <a:lnTo>
                                  <a:pt x="118" y="83"/>
                                </a:lnTo>
                                <a:lnTo>
                                  <a:pt x="119" y="83"/>
                                </a:lnTo>
                                <a:lnTo>
                                  <a:pt x="119" y="83"/>
                                </a:lnTo>
                                <a:lnTo>
                                  <a:pt x="119" y="83"/>
                                </a:lnTo>
                                <a:lnTo>
                                  <a:pt x="119" y="83"/>
                                </a:lnTo>
                                <a:lnTo>
                                  <a:pt x="119" y="83"/>
                                </a:lnTo>
                                <a:lnTo>
                                  <a:pt x="119" y="83"/>
                                </a:lnTo>
                                <a:lnTo>
                                  <a:pt x="119" y="83"/>
                                </a:lnTo>
                                <a:lnTo>
                                  <a:pt x="119" y="83"/>
                                </a:lnTo>
                                <a:lnTo>
                                  <a:pt x="119" y="83"/>
                                </a:lnTo>
                                <a:lnTo>
                                  <a:pt x="119" y="83"/>
                                </a:lnTo>
                                <a:lnTo>
                                  <a:pt x="119" y="83"/>
                                </a:lnTo>
                                <a:lnTo>
                                  <a:pt x="119" y="82"/>
                                </a:lnTo>
                                <a:lnTo>
                                  <a:pt x="120" y="82"/>
                                </a:lnTo>
                                <a:lnTo>
                                  <a:pt x="120" y="82"/>
                                </a:lnTo>
                                <a:lnTo>
                                  <a:pt x="120" y="82"/>
                                </a:lnTo>
                                <a:lnTo>
                                  <a:pt x="120" y="82"/>
                                </a:lnTo>
                                <a:lnTo>
                                  <a:pt x="120" y="82"/>
                                </a:lnTo>
                                <a:lnTo>
                                  <a:pt x="120" y="82"/>
                                </a:lnTo>
                                <a:lnTo>
                                  <a:pt x="120" y="82"/>
                                </a:lnTo>
                                <a:lnTo>
                                  <a:pt x="120" y="82"/>
                                </a:lnTo>
                                <a:lnTo>
                                  <a:pt x="120" y="82"/>
                                </a:lnTo>
                                <a:lnTo>
                                  <a:pt x="120" y="82"/>
                                </a:lnTo>
                                <a:lnTo>
                                  <a:pt x="120" y="82"/>
                                </a:lnTo>
                                <a:lnTo>
                                  <a:pt x="121" y="82"/>
                                </a:lnTo>
                                <a:lnTo>
                                  <a:pt x="121" y="82"/>
                                </a:lnTo>
                                <a:lnTo>
                                  <a:pt x="121" y="82"/>
                                </a:lnTo>
                                <a:lnTo>
                                  <a:pt x="121" y="82"/>
                                </a:lnTo>
                                <a:lnTo>
                                  <a:pt x="121" y="82"/>
                                </a:lnTo>
                                <a:lnTo>
                                  <a:pt x="121" y="82"/>
                                </a:lnTo>
                                <a:lnTo>
                                  <a:pt x="121" y="82"/>
                                </a:lnTo>
                                <a:lnTo>
                                  <a:pt x="121" y="82"/>
                                </a:lnTo>
                                <a:lnTo>
                                  <a:pt x="121" y="82"/>
                                </a:lnTo>
                                <a:lnTo>
                                  <a:pt x="121" y="82"/>
                                </a:lnTo>
                                <a:lnTo>
                                  <a:pt x="121" y="82"/>
                                </a:lnTo>
                                <a:lnTo>
                                  <a:pt x="121" y="82"/>
                                </a:lnTo>
                                <a:lnTo>
                                  <a:pt x="122" y="82"/>
                                </a:lnTo>
                                <a:lnTo>
                                  <a:pt x="122" y="82"/>
                                </a:lnTo>
                                <a:lnTo>
                                  <a:pt x="122" y="82"/>
                                </a:lnTo>
                                <a:lnTo>
                                  <a:pt x="122" y="82"/>
                                </a:lnTo>
                                <a:lnTo>
                                  <a:pt x="122" y="82"/>
                                </a:lnTo>
                                <a:lnTo>
                                  <a:pt x="122" y="83"/>
                                </a:lnTo>
                                <a:lnTo>
                                  <a:pt x="122" y="83"/>
                                </a:lnTo>
                                <a:lnTo>
                                  <a:pt x="122" y="83"/>
                                </a:lnTo>
                                <a:lnTo>
                                  <a:pt x="122" y="83"/>
                                </a:lnTo>
                                <a:lnTo>
                                  <a:pt x="122" y="83"/>
                                </a:lnTo>
                                <a:lnTo>
                                  <a:pt x="122" y="83"/>
                                </a:lnTo>
                                <a:lnTo>
                                  <a:pt x="123" y="83"/>
                                </a:lnTo>
                                <a:lnTo>
                                  <a:pt x="123" y="83"/>
                                </a:lnTo>
                                <a:lnTo>
                                  <a:pt x="123" y="83"/>
                                </a:lnTo>
                                <a:lnTo>
                                  <a:pt x="123" y="83"/>
                                </a:lnTo>
                                <a:lnTo>
                                  <a:pt x="123" y="84"/>
                                </a:lnTo>
                                <a:lnTo>
                                  <a:pt x="123" y="84"/>
                                </a:lnTo>
                                <a:lnTo>
                                  <a:pt x="123" y="84"/>
                                </a:lnTo>
                                <a:lnTo>
                                  <a:pt x="123" y="84"/>
                                </a:lnTo>
                                <a:lnTo>
                                  <a:pt x="123" y="84"/>
                                </a:lnTo>
                                <a:lnTo>
                                  <a:pt x="123" y="84"/>
                                </a:lnTo>
                                <a:lnTo>
                                  <a:pt x="123" y="85"/>
                                </a:lnTo>
                                <a:lnTo>
                                  <a:pt x="123" y="85"/>
                                </a:lnTo>
                                <a:lnTo>
                                  <a:pt x="124" y="85"/>
                                </a:lnTo>
                                <a:lnTo>
                                  <a:pt x="124" y="85"/>
                                </a:lnTo>
                                <a:lnTo>
                                  <a:pt x="124" y="85"/>
                                </a:lnTo>
                                <a:lnTo>
                                  <a:pt x="124" y="85"/>
                                </a:lnTo>
                                <a:lnTo>
                                  <a:pt x="124" y="86"/>
                                </a:lnTo>
                                <a:lnTo>
                                  <a:pt x="124" y="86"/>
                                </a:lnTo>
                                <a:lnTo>
                                  <a:pt x="124" y="86"/>
                                </a:lnTo>
                                <a:lnTo>
                                  <a:pt x="124" y="86"/>
                                </a:lnTo>
                                <a:lnTo>
                                  <a:pt x="124" y="87"/>
                                </a:lnTo>
                                <a:lnTo>
                                  <a:pt x="124" y="87"/>
                                </a:lnTo>
                                <a:lnTo>
                                  <a:pt x="124" y="87"/>
                                </a:lnTo>
                                <a:lnTo>
                                  <a:pt x="124" y="87"/>
                                </a:lnTo>
                                <a:lnTo>
                                  <a:pt x="125" y="87"/>
                                </a:lnTo>
                                <a:lnTo>
                                  <a:pt x="125" y="87"/>
                                </a:lnTo>
                                <a:lnTo>
                                  <a:pt x="125" y="87"/>
                                </a:lnTo>
                                <a:lnTo>
                                  <a:pt x="125" y="87"/>
                                </a:lnTo>
                                <a:lnTo>
                                  <a:pt x="125" y="87"/>
                                </a:lnTo>
                                <a:lnTo>
                                  <a:pt x="125" y="87"/>
                                </a:lnTo>
                                <a:lnTo>
                                  <a:pt x="125" y="87"/>
                                </a:lnTo>
                                <a:lnTo>
                                  <a:pt x="125" y="87"/>
                                </a:lnTo>
                                <a:lnTo>
                                  <a:pt x="125" y="87"/>
                                </a:lnTo>
                                <a:lnTo>
                                  <a:pt x="125" y="87"/>
                                </a:lnTo>
                                <a:lnTo>
                                  <a:pt x="125" y="87"/>
                                </a:lnTo>
                                <a:lnTo>
                                  <a:pt x="125" y="87"/>
                                </a:lnTo>
                                <a:lnTo>
                                  <a:pt x="126" y="87"/>
                                </a:lnTo>
                                <a:lnTo>
                                  <a:pt x="126" y="87"/>
                                </a:lnTo>
                                <a:lnTo>
                                  <a:pt x="126" y="87"/>
                                </a:lnTo>
                                <a:lnTo>
                                  <a:pt x="126" y="87"/>
                                </a:lnTo>
                                <a:lnTo>
                                  <a:pt x="126" y="86"/>
                                </a:lnTo>
                                <a:lnTo>
                                  <a:pt x="126" y="86"/>
                                </a:lnTo>
                                <a:lnTo>
                                  <a:pt x="126" y="86"/>
                                </a:lnTo>
                                <a:lnTo>
                                  <a:pt x="126" y="86"/>
                                </a:lnTo>
                                <a:lnTo>
                                  <a:pt x="126" y="86"/>
                                </a:lnTo>
                                <a:lnTo>
                                  <a:pt x="126" y="86"/>
                                </a:lnTo>
                                <a:lnTo>
                                  <a:pt x="126" y="86"/>
                                </a:lnTo>
                                <a:lnTo>
                                  <a:pt x="127" y="86"/>
                                </a:lnTo>
                                <a:lnTo>
                                  <a:pt x="127" y="86"/>
                                </a:lnTo>
                                <a:lnTo>
                                  <a:pt x="127" y="86"/>
                                </a:lnTo>
                                <a:lnTo>
                                  <a:pt x="127" y="86"/>
                                </a:lnTo>
                                <a:lnTo>
                                  <a:pt x="127" y="86"/>
                                </a:lnTo>
                                <a:lnTo>
                                  <a:pt x="127" y="86"/>
                                </a:lnTo>
                                <a:lnTo>
                                  <a:pt x="127" y="86"/>
                                </a:lnTo>
                                <a:lnTo>
                                  <a:pt x="127" y="86"/>
                                </a:lnTo>
                                <a:lnTo>
                                  <a:pt x="127" y="86"/>
                                </a:lnTo>
                                <a:lnTo>
                                  <a:pt x="127" y="86"/>
                                </a:lnTo>
                                <a:lnTo>
                                  <a:pt x="127" y="86"/>
                                </a:lnTo>
                                <a:lnTo>
                                  <a:pt x="127" y="86"/>
                                </a:lnTo>
                                <a:lnTo>
                                  <a:pt x="128" y="85"/>
                                </a:lnTo>
                                <a:lnTo>
                                  <a:pt x="128" y="85"/>
                                </a:lnTo>
                                <a:lnTo>
                                  <a:pt x="128" y="85"/>
                                </a:lnTo>
                                <a:lnTo>
                                  <a:pt x="128" y="85"/>
                                </a:lnTo>
                                <a:lnTo>
                                  <a:pt x="128" y="85"/>
                                </a:lnTo>
                                <a:lnTo>
                                  <a:pt x="128" y="85"/>
                                </a:lnTo>
                                <a:lnTo>
                                  <a:pt x="128" y="85"/>
                                </a:lnTo>
                                <a:lnTo>
                                  <a:pt x="128" y="85"/>
                                </a:lnTo>
                                <a:lnTo>
                                  <a:pt x="128" y="85"/>
                                </a:lnTo>
                                <a:lnTo>
                                  <a:pt x="128" y="86"/>
                                </a:lnTo>
                                <a:lnTo>
                                  <a:pt x="128" y="86"/>
                                </a:lnTo>
                                <a:lnTo>
                                  <a:pt x="128" y="86"/>
                                </a:lnTo>
                                <a:lnTo>
                                  <a:pt x="129" y="86"/>
                                </a:lnTo>
                                <a:lnTo>
                                  <a:pt x="129" y="86"/>
                                </a:lnTo>
                                <a:lnTo>
                                  <a:pt x="129" y="86"/>
                                </a:lnTo>
                                <a:lnTo>
                                  <a:pt x="129" y="86"/>
                                </a:lnTo>
                                <a:lnTo>
                                  <a:pt x="129" y="86"/>
                                </a:lnTo>
                                <a:lnTo>
                                  <a:pt x="129" y="86"/>
                                </a:lnTo>
                                <a:lnTo>
                                  <a:pt x="129" y="86"/>
                                </a:lnTo>
                                <a:lnTo>
                                  <a:pt x="129" y="86"/>
                                </a:lnTo>
                                <a:lnTo>
                                  <a:pt x="129" y="86"/>
                                </a:lnTo>
                                <a:lnTo>
                                  <a:pt x="129" y="86"/>
                                </a:lnTo>
                                <a:lnTo>
                                  <a:pt x="129" y="86"/>
                                </a:lnTo>
                                <a:lnTo>
                                  <a:pt x="129" y="86"/>
                                </a:lnTo>
                                <a:lnTo>
                                  <a:pt x="130" y="87"/>
                                </a:lnTo>
                                <a:lnTo>
                                  <a:pt x="130" y="87"/>
                                </a:lnTo>
                                <a:lnTo>
                                  <a:pt x="130" y="87"/>
                                </a:lnTo>
                                <a:lnTo>
                                  <a:pt x="130" y="87"/>
                                </a:lnTo>
                                <a:lnTo>
                                  <a:pt x="130" y="87"/>
                                </a:lnTo>
                                <a:lnTo>
                                  <a:pt x="130" y="87"/>
                                </a:lnTo>
                                <a:lnTo>
                                  <a:pt x="130" y="87"/>
                                </a:lnTo>
                                <a:lnTo>
                                  <a:pt x="130" y="87"/>
                                </a:lnTo>
                                <a:lnTo>
                                  <a:pt x="130" y="88"/>
                                </a:lnTo>
                                <a:lnTo>
                                  <a:pt x="130" y="88"/>
                                </a:lnTo>
                                <a:lnTo>
                                  <a:pt x="130" y="88"/>
                                </a:lnTo>
                                <a:lnTo>
                                  <a:pt x="131" y="88"/>
                                </a:lnTo>
                                <a:lnTo>
                                  <a:pt x="131" y="88"/>
                                </a:lnTo>
                                <a:lnTo>
                                  <a:pt x="131" y="88"/>
                                </a:lnTo>
                                <a:lnTo>
                                  <a:pt x="131" y="89"/>
                                </a:lnTo>
                                <a:lnTo>
                                  <a:pt x="131" y="89"/>
                                </a:lnTo>
                                <a:lnTo>
                                  <a:pt x="131" y="89"/>
                                </a:lnTo>
                                <a:lnTo>
                                  <a:pt x="131" y="89"/>
                                </a:lnTo>
                                <a:lnTo>
                                  <a:pt x="131" y="90"/>
                                </a:lnTo>
                                <a:lnTo>
                                  <a:pt x="131" y="90"/>
                                </a:lnTo>
                                <a:lnTo>
                                  <a:pt x="131" y="90"/>
                                </a:lnTo>
                                <a:lnTo>
                                  <a:pt x="131" y="90"/>
                                </a:lnTo>
                                <a:lnTo>
                                  <a:pt x="132" y="90"/>
                                </a:lnTo>
                                <a:lnTo>
                                  <a:pt x="132" y="90"/>
                                </a:lnTo>
                                <a:lnTo>
                                  <a:pt x="132" y="90"/>
                                </a:lnTo>
                                <a:lnTo>
                                  <a:pt x="132" y="90"/>
                                </a:lnTo>
                                <a:lnTo>
                                  <a:pt x="132" y="91"/>
                                </a:lnTo>
                                <a:lnTo>
                                  <a:pt x="132" y="91"/>
                                </a:lnTo>
                                <a:lnTo>
                                  <a:pt x="132" y="91"/>
                                </a:lnTo>
                                <a:lnTo>
                                  <a:pt x="132" y="91"/>
                                </a:lnTo>
                                <a:lnTo>
                                  <a:pt x="132" y="91"/>
                                </a:lnTo>
                                <a:lnTo>
                                  <a:pt x="132" y="91"/>
                                </a:lnTo>
                                <a:lnTo>
                                  <a:pt x="132" y="91"/>
                                </a:lnTo>
                                <a:lnTo>
                                  <a:pt x="132" y="91"/>
                                </a:lnTo>
                                <a:lnTo>
                                  <a:pt x="133" y="91"/>
                                </a:lnTo>
                                <a:lnTo>
                                  <a:pt x="133" y="91"/>
                                </a:lnTo>
                                <a:lnTo>
                                  <a:pt x="133" y="90"/>
                                </a:lnTo>
                                <a:lnTo>
                                  <a:pt x="133" y="90"/>
                                </a:lnTo>
                                <a:lnTo>
                                  <a:pt x="133" y="90"/>
                                </a:lnTo>
                                <a:lnTo>
                                  <a:pt x="133" y="90"/>
                                </a:lnTo>
                                <a:lnTo>
                                  <a:pt x="133" y="90"/>
                                </a:lnTo>
                                <a:lnTo>
                                  <a:pt x="133" y="90"/>
                                </a:lnTo>
                                <a:lnTo>
                                  <a:pt x="133" y="90"/>
                                </a:lnTo>
                                <a:lnTo>
                                  <a:pt x="133" y="90"/>
                                </a:lnTo>
                                <a:lnTo>
                                  <a:pt x="133" y="90"/>
                                </a:lnTo>
                                <a:lnTo>
                                  <a:pt x="133" y="90"/>
                                </a:lnTo>
                                <a:lnTo>
                                  <a:pt x="134" y="90"/>
                                </a:lnTo>
                                <a:lnTo>
                                  <a:pt x="134" y="90"/>
                                </a:lnTo>
                                <a:lnTo>
                                  <a:pt x="134" y="90"/>
                                </a:lnTo>
                                <a:lnTo>
                                  <a:pt x="134" y="90"/>
                                </a:lnTo>
                                <a:lnTo>
                                  <a:pt x="134" y="90"/>
                                </a:lnTo>
                                <a:lnTo>
                                  <a:pt x="134" y="90"/>
                                </a:lnTo>
                                <a:lnTo>
                                  <a:pt x="134" y="90"/>
                                </a:lnTo>
                                <a:lnTo>
                                  <a:pt x="134" y="89"/>
                                </a:lnTo>
                                <a:lnTo>
                                  <a:pt x="134" y="89"/>
                                </a:lnTo>
                                <a:lnTo>
                                  <a:pt x="134" y="89"/>
                                </a:lnTo>
                                <a:lnTo>
                                  <a:pt x="134" y="89"/>
                                </a:lnTo>
                                <a:lnTo>
                                  <a:pt x="134" y="89"/>
                                </a:lnTo>
                                <a:lnTo>
                                  <a:pt x="135" y="89"/>
                                </a:lnTo>
                                <a:lnTo>
                                  <a:pt x="135" y="89"/>
                                </a:lnTo>
                                <a:lnTo>
                                  <a:pt x="135" y="89"/>
                                </a:lnTo>
                                <a:lnTo>
                                  <a:pt x="135" y="89"/>
                                </a:lnTo>
                                <a:lnTo>
                                  <a:pt x="135" y="89"/>
                                </a:lnTo>
                                <a:lnTo>
                                  <a:pt x="135" y="89"/>
                                </a:lnTo>
                                <a:lnTo>
                                  <a:pt x="135" y="89"/>
                                </a:lnTo>
                                <a:lnTo>
                                  <a:pt x="135" y="89"/>
                                </a:lnTo>
                                <a:lnTo>
                                  <a:pt x="135" y="89"/>
                                </a:lnTo>
                                <a:lnTo>
                                  <a:pt x="135" y="89"/>
                                </a:lnTo>
                                <a:lnTo>
                                  <a:pt x="135" y="89"/>
                                </a:lnTo>
                                <a:lnTo>
                                  <a:pt x="136" y="89"/>
                                </a:lnTo>
                                <a:lnTo>
                                  <a:pt x="136" y="89"/>
                                </a:lnTo>
                                <a:lnTo>
                                  <a:pt x="136" y="89"/>
                                </a:lnTo>
                                <a:lnTo>
                                  <a:pt x="136" y="89"/>
                                </a:lnTo>
                                <a:lnTo>
                                  <a:pt x="136" y="89"/>
                                </a:lnTo>
                                <a:lnTo>
                                  <a:pt x="136" y="89"/>
                                </a:lnTo>
                                <a:lnTo>
                                  <a:pt x="136" y="89"/>
                                </a:lnTo>
                                <a:lnTo>
                                  <a:pt x="136" y="89"/>
                                </a:lnTo>
                                <a:lnTo>
                                  <a:pt x="136" y="89"/>
                                </a:lnTo>
                                <a:lnTo>
                                  <a:pt x="136" y="89"/>
                                </a:lnTo>
                                <a:lnTo>
                                  <a:pt x="136" y="89"/>
                                </a:lnTo>
                                <a:lnTo>
                                  <a:pt x="136" y="90"/>
                                </a:lnTo>
                                <a:lnTo>
                                  <a:pt x="137" y="90"/>
                                </a:lnTo>
                                <a:lnTo>
                                  <a:pt x="137" y="90"/>
                                </a:lnTo>
                                <a:lnTo>
                                  <a:pt x="137" y="90"/>
                                </a:lnTo>
                                <a:lnTo>
                                  <a:pt x="137" y="90"/>
                                </a:lnTo>
                                <a:lnTo>
                                  <a:pt x="137" y="90"/>
                                </a:lnTo>
                                <a:lnTo>
                                  <a:pt x="137" y="90"/>
                                </a:lnTo>
                                <a:lnTo>
                                  <a:pt x="137" y="90"/>
                                </a:lnTo>
                                <a:lnTo>
                                  <a:pt x="137" y="90"/>
                                </a:lnTo>
                                <a:lnTo>
                                  <a:pt x="137" y="90"/>
                                </a:lnTo>
                                <a:lnTo>
                                  <a:pt x="137" y="91"/>
                                </a:lnTo>
                                <a:lnTo>
                                  <a:pt x="137" y="91"/>
                                </a:lnTo>
                                <a:lnTo>
                                  <a:pt x="137" y="91"/>
                                </a:lnTo>
                                <a:lnTo>
                                  <a:pt x="138" y="91"/>
                                </a:lnTo>
                                <a:lnTo>
                                  <a:pt x="138" y="91"/>
                                </a:lnTo>
                                <a:lnTo>
                                  <a:pt x="138" y="91"/>
                                </a:lnTo>
                                <a:lnTo>
                                  <a:pt x="138" y="91"/>
                                </a:lnTo>
                                <a:lnTo>
                                  <a:pt x="138" y="92"/>
                                </a:lnTo>
                                <a:lnTo>
                                  <a:pt x="138" y="92"/>
                                </a:lnTo>
                                <a:lnTo>
                                  <a:pt x="138" y="92"/>
                                </a:lnTo>
                                <a:lnTo>
                                  <a:pt x="138" y="92"/>
                                </a:lnTo>
                                <a:lnTo>
                                  <a:pt x="138" y="92"/>
                                </a:lnTo>
                                <a:lnTo>
                                  <a:pt x="138" y="92"/>
                                </a:lnTo>
                                <a:lnTo>
                                  <a:pt x="138" y="93"/>
                                </a:lnTo>
                                <a:lnTo>
                                  <a:pt x="138" y="93"/>
                                </a:lnTo>
                                <a:lnTo>
                                  <a:pt x="139" y="93"/>
                                </a:lnTo>
                                <a:lnTo>
                                  <a:pt x="139" y="93"/>
                                </a:lnTo>
                                <a:lnTo>
                                  <a:pt x="139" y="94"/>
                                </a:lnTo>
                                <a:lnTo>
                                  <a:pt x="139" y="94"/>
                                </a:lnTo>
                                <a:lnTo>
                                  <a:pt x="139" y="94"/>
                                </a:lnTo>
                                <a:lnTo>
                                  <a:pt x="139" y="94"/>
                                </a:lnTo>
                                <a:lnTo>
                                  <a:pt x="139" y="94"/>
                                </a:lnTo>
                                <a:lnTo>
                                  <a:pt x="139" y="94"/>
                                </a:lnTo>
                                <a:lnTo>
                                  <a:pt x="139" y="95"/>
                                </a:lnTo>
                                <a:lnTo>
                                  <a:pt x="139" y="95"/>
                                </a:lnTo>
                                <a:lnTo>
                                  <a:pt x="139" y="95"/>
                                </a:lnTo>
                                <a:lnTo>
                                  <a:pt x="140" y="95"/>
                                </a:lnTo>
                                <a:lnTo>
                                  <a:pt x="140" y="95"/>
                                </a:lnTo>
                                <a:lnTo>
                                  <a:pt x="140" y="95"/>
                                </a:lnTo>
                                <a:lnTo>
                                  <a:pt x="140" y="95"/>
                                </a:lnTo>
                                <a:lnTo>
                                  <a:pt x="140" y="95"/>
                                </a:lnTo>
                                <a:lnTo>
                                  <a:pt x="140" y="95"/>
                                </a:lnTo>
                                <a:lnTo>
                                  <a:pt x="140" y="95"/>
                                </a:lnTo>
                                <a:lnTo>
                                  <a:pt x="140" y="95"/>
                                </a:lnTo>
                                <a:lnTo>
                                  <a:pt x="140" y="95"/>
                                </a:lnTo>
                                <a:lnTo>
                                  <a:pt x="140" y="95"/>
                                </a:lnTo>
                                <a:lnTo>
                                  <a:pt x="140" y="95"/>
                                </a:lnTo>
                                <a:lnTo>
                                  <a:pt x="141" y="95"/>
                                </a:lnTo>
                                <a:lnTo>
                                  <a:pt x="141" y="95"/>
                                </a:lnTo>
                                <a:lnTo>
                                  <a:pt x="141" y="95"/>
                                </a:lnTo>
                                <a:lnTo>
                                  <a:pt x="141" y="94"/>
                                </a:lnTo>
                                <a:lnTo>
                                  <a:pt x="141" y="94"/>
                                </a:lnTo>
                                <a:lnTo>
                                  <a:pt x="141" y="94"/>
                                </a:lnTo>
                                <a:lnTo>
                                  <a:pt x="141" y="94"/>
                                </a:lnTo>
                                <a:lnTo>
                                  <a:pt x="141" y="94"/>
                                </a:lnTo>
                                <a:lnTo>
                                  <a:pt x="141" y="94"/>
                                </a:lnTo>
                                <a:lnTo>
                                  <a:pt x="141" y="94"/>
                                </a:lnTo>
                                <a:lnTo>
                                  <a:pt x="141" y="94"/>
                                </a:lnTo>
                                <a:lnTo>
                                  <a:pt x="141" y="94"/>
                                </a:lnTo>
                                <a:lnTo>
                                  <a:pt x="142" y="94"/>
                                </a:lnTo>
                                <a:lnTo>
                                  <a:pt x="142" y="94"/>
                                </a:lnTo>
                                <a:lnTo>
                                  <a:pt x="142" y="94"/>
                                </a:lnTo>
                                <a:lnTo>
                                  <a:pt x="142" y="94"/>
                                </a:lnTo>
                                <a:lnTo>
                                  <a:pt x="142" y="94"/>
                                </a:lnTo>
                                <a:lnTo>
                                  <a:pt x="142" y="94"/>
                                </a:lnTo>
                                <a:lnTo>
                                  <a:pt x="142" y="94"/>
                                </a:lnTo>
                                <a:lnTo>
                                  <a:pt x="142" y="94"/>
                                </a:lnTo>
                                <a:lnTo>
                                  <a:pt x="142" y="93"/>
                                </a:lnTo>
                                <a:lnTo>
                                  <a:pt x="142" y="93"/>
                                </a:lnTo>
                                <a:lnTo>
                                  <a:pt x="142" y="93"/>
                                </a:lnTo>
                                <a:lnTo>
                                  <a:pt x="142" y="93"/>
                                </a:lnTo>
                                <a:lnTo>
                                  <a:pt x="143" y="93"/>
                                </a:lnTo>
                                <a:lnTo>
                                  <a:pt x="143" y="93"/>
                                </a:lnTo>
                                <a:lnTo>
                                  <a:pt x="143" y="93"/>
                                </a:lnTo>
                                <a:lnTo>
                                  <a:pt x="143" y="93"/>
                                </a:lnTo>
                                <a:lnTo>
                                  <a:pt x="143" y="93"/>
                                </a:lnTo>
                                <a:lnTo>
                                  <a:pt x="143" y="93"/>
                                </a:lnTo>
                                <a:lnTo>
                                  <a:pt x="143" y="93"/>
                                </a:lnTo>
                                <a:lnTo>
                                  <a:pt x="143" y="93"/>
                                </a:lnTo>
                                <a:lnTo>
                                  <a:pt x="143" y="93"/>
                                </a:lnTo>
                                <a:lnTo>
                                  <a:pt x="143" y="93"/>
                                </a:lnTo>
                                <a:lnTo>
                                  <a:pt x="143" y="93"/>
                                </a:lnTo>
                                <a:lnTo>
                                  <a:pt x="143" y="93"/>
                                </a:lnTo>
                                <a:lnTo>
                                  <a:pt x="144" y="93"/>
                                </a:lnTo>
                                <a:lnTo>
                                  <a:pt x="144" y="93"/>
                                </a:lnTo>
                                <a:lnTo>
                                  <a:pt x="144" y="93"/>
                                </a:lnTo>
                                <a:lnTo>
                                  <a:pt x="144" y="94"/>
                                </a:lnTo>
                                <a:lnTo>
                                  <a:pt x="144" y="94"/>
                                </a:lnTo>
                                <a:lnTo>
                                  <a:pt x="144" y="94"/>
                                </a:lnTo>
                                <a:lnTo>
                                  <a:pt x="144" y="94"/>
                                </a:lnTo>
                                <a:lnTo>
                                  <a:pt x="144" y="94"/>
                                </a:lnTo>
                                <a:lnTo>
                                  <a:pt x="144" y="94"/>
                                </a:lnTo>
                                <a:lnTo>
                                  <a:pt x="144" y="94"/>
                                </a:lnTo>
                                <a:lnTo>
                                  <a:pt x="144" y="94"/>
                                </a:lnTo>
                                <a:lnTo>
                                  <a:pt x="145" y="94"/>
                                </a:lnTo>
                                <a:lnTo>
                                  <a:pt x="145" y="94"/>
                                </a:lnTo>
                                <a:lnTo>
                                  <a:pt x="145" y="94"/>
                                </a:lnTo>
                                <a:lnTo>
                                  <a:pt x="145" y="94"/>
                                </a:lnTo>
                                <a:lnTo>
                                  <a:pt x="145" y="95"/>
                                </a:lnTo>
                                <a:lnTo>
                                  <a:pt x="145" y="95"/>
                                </a:lnTo>
                                <a:lnTo>
                                  <a:pt x="145" y="95"/>
                                </a:lnTo>
                                <a:lnTo>
                                  <a:pt x="145" y="95"/>
                                </a:lnTo>
                                <a:lnTo>
                                  <a:pt x="145" y="95"/>
                                </a:lnTo>
                                <a:lnTo>
                                  <a:pt x="145" y="95"/>
                                </a:lnTo>
                                <a:lnTo>
                                  <a:pt x="145" y="95"/>
                                </a:lnTo>
                                <a:lnTo>
                                  <a:pt x="145" y="95"/>
                                </a:lnTo>
                                <a:lnTo>
                                  <a:pt x="146" y="96"/>
                                </a:lnTo>
                                <a:lnTo>
                                  <a:pt x="146" y="96"/>
                                </a:lnTo>
                                <a:lnTo>
                                  <a:pt x="146" y="96"/>
                                </a:lnTo>
                                <a:lnTo>
                                  <a:pt x="146" y="96"/>
                                </a:lnTo>
                                <a:lnTo>
                                  <a:pt x="146" y="96"/>
                                </a:lnTo>
                                <a:lnTo>
                                  <a:pt x="146" y="96"/>
                                </a:lnTo>
                                <a:lnTo>
                                  <a:pt x="146" y="97"/>
                                </a:lnTo>
                                <a:lnTo>
                                  <a:pt x="146" y="97"/>
                                </a:lnTo>
                                <a:lnTo>
                                  <a:pt x="146" y="97"/>
                                </a:lnTo>
                                <a:lnTo>
                                  <a:pt x="146" y="97"/>
                                </a:lnTo>
                                <a:lnTo>
                                  <a:pt x="146" y="98"/>
                                </a:lnTo>
                                <a:lnTo>
                                  <a:pt x="146" y="98"/>
                                </a:lnTo>
                                <a:lnTo>
                                  <a:pt x="147" y="98"/>
                                </a:lnTo>
                                <a:lnTo>
                                  <a:pt x="147" y="98"/>
                                </a:lnTo>
                                <a:lnTo>
                                  <a:pt x="147" y="98"/>
                                </a:lnTo>
                                <a:lnTo>
                                  <a:pt x="147" y="98"/>
                                </a:lnTo>
                                <a:lnTo>
                                  <a:pt x="147" y="99"/>
                                </a:lnTo>
                                <a:lnTo>
                                  <a:pt x="147" y="99"/>
                                </a:lnTo>
                                <a:lnTo>
                                  <a:pt x="147" y="99"/>
                                </a:lnTo>
                                <a:lnTo>
                                  <a:pt x="147" y="99"/>
                                </a:lnTo>
                                <a:lnTo>
                                  <a:pt x="147" y="99"/>
                                </a:lnTo>
                                <a:lnTo>
                                  <a:pt x="147" y="99"/>
                                </a:lnTo>
                                <a:lnTo>
                                  <a:pt x="147" y="99"/>
                                </a:lnTo>
                                <a:lnTo>
                                  <a:pt x="147" y="99"/>
                                </a:lnTo>
                                <a:lnTo>
                                  <a:pt x="148" y="99"/>
                                </a:lnTo>
                                <a:lnTo>
                                  <a:pt x="148" y="99"/>
                                </a:lnTo>
                                <a:lnTo>
                                  <a:pt x="148" y="99"/>
                                </a:lnTo>
                                <a:lnTo>
                                  <a:pt x="148" y="99"/>
                                </a:lnTo>
                                <a:lnTo>
                                  <a:pt x="148" y="99"/>
                                </a:lnTo>
                                <a:lnTo>
                                  <a:pt x="148" y="99"/>
                                </a:lnTo>
                                <a:lnTo>
                                  <a:pt x="148" y="99"/>
                                </a:lnTo>
                                <a:lnTo>
                                  <a:pt x="148" y="99"/>
                                </a:lnTo>
                                <a:lnTo>
                                  <a:pt x="148" y="99"/>
                                </a:lnTo>
                                <a:lnTo>
                                  <a:pt x="148" y="99"/>
                                </a:lnTo>
                                <a:lnTo>
                                  <a:pt x="148" y="99"/>
                                </a:lnTo>
                                <a:lnTo>
                                  <a:pt x="149" y="99"/>
                                </a:lnTo>
                                <a:lnTo>
                                  <a:pt x="149" y="99"/>
                                </a:lnTo>
                                <a:lnTo>
                                  <a:pt x="149" y="99"/>
                                </a:lnTo>
                                <a:lnTo>
                                  <a:pt x="149" y="99"/>
                                </a:lnTo>
                                <a:lnTo>
                                  <a:pt x="149" y="98"/>
                                </a:lnTo>
                                <a:lnTo>
                                  <a:pt x="149" y="98"/>
                                </a:lnTo>
                                <a:lnTo>
                                  <a:pt x="149" y="98"/>
                                </a:lnTo>
                                <a:lnTo>
                                  <a:pt x="149" y="98"/>
                                </a:lnTo>
                                <a:lnTo>
                                  <a:pt x="149" y="98"/>
                                </a:lnTo>
                                <a:lnTo>
                                  <a:pt x="149" y="98"/>
                                </a:lnTo>
                                <a:lnTo>
                                  <a:pt x="149" y="98"/>
                                </a:lnTo>
                                <a:lnTo>
                                  <a:pt x="149" y="98"/>
                                </a:lnTo>
                                <a:lnTo>
                                  <a:pt x="150" y="98"/>
                                </a:lnTo>
                                <a:lnTo>
                                  <a:pt x="150" y="98"/>
                                </a:lnTo>
                                <a:lnTo>
                                  <a:pt x="150" y="98"/>
                                </a:lnTo>
                                <a:lnTo>
                                  <a:pt x="150" y="98"/>
                                </a:lnTo>
                                <a:lnTo>
                                  <a:pt x="150" y="98"/>
                                </a:lnTo>
                                <a:lnTo>
                                  <a:pt x="150" y="98"/>
                                </a:lnTo>
                                <a:lnTo>
                                  <a:pt x="150" y="98"/>
                                </a:lnTo>
                                <a:lnTo>
                                  <a:pt x="150" y="98"/>
                                </a:lnTo>
                                <a:lnTo>
                                  <a:pt x="150" y="98"/>
                                </a:lnTo>
                                <a:lnTo>
                                  <a:pt x="150" y="97"/>
                                </a:lnTo>
                                <a:lnTo>
                                  <a:pt x="150" y="97"/>
                                </a:lnTo>
                                <a:lnTo>
                                  <a:pt x="151" y="97"/>
                                </a:lnTo>
                                <a:lnTo>
                                  <a:pt x="151" y="97"/>
                                </a:lnTo>
                                <a:lnTo>
                                  <a:pt x="151" y="97"/>
                                </a:lnTo>
                                <a:lnTo>
                                  <a:pt x="151" y="97"/>
                                </a:lnTo>
                                <a:lnTo>
                                  <a:pt x="151" y="97"/>
                                </a:lnTo>
                                <a:lnTo>
                                  <a:pt x="151" y="97"/>
                                </a:lnTo>
                                <a:lnTo>
                                  <a:pt x="151" y="97"/>
                                </a:lnTo>
                                <a:lnTo>
                                  <a:pt x="151" y="97"/>
                                </a:lnTo>
                                <a:lnTo>
                                  <a:pt x="151" y="97"/>
                                </a:lnTo>
                                <a:lnTo>
                                  <a:pt x="151" y="97"/>
                                </a:lnTo>
                                <a:lnTo>
                                  <a:pt x="151" y="97"/>
                                </a:lnTo>
                                <a:lnTo>
                                  <a:pt x="151" y="97"/>
                                </a:lnTo>
                                <a:lnTo>
                                  <a:pt x="152" y="97"/>
                                </a:lnTo>
                                <a:lnTo>
                                  <a:pt x="152" y="97"/>
                                </a:lnTo>
                                <a:lnTo>
                                  <a:pt x="152" y="98"/>
                                </a:lnTo>
                                <a:lnTo>
                                  <a:pt x="152" y="98"/>
                                </a:lnTo>
                                <a:lnTo>
                                  <a:pt x="152" y="98"/>
                                </a:lnTo>
                                <a:lnTo>
                                  <a:pt x="152" y="98"/>
                                </a:lnTo>
                                <a:lnTo>
                                  <a:pt x="152" y="98"/>
                                </a:lnTo>
                                <a:lnTo>
                                  <a:pt x="152" y="98"/>
                                </a:lnTo>
                                <a:lnTo>
                                  <a:pt x="152" y="98"/>
                                </a:lnTo>
                                <a:lnTo>
                                  <a:pt x="152" y="98"/>
                                </a:lnTo>
                                <a:lnTo>
                                  <a:pt x="152" y="98"/>
                                </a:lnTo>
                                <a:lnTo>
                                  <a:pt x="153" y="98"/>
                                </a:lnTo>
                                <a:lnTo>
                                  <a:pt x="153" y="98"/>
                                </a:lnTo>
                                <a:lnTo>
                                  <a:pt x="153" y="98"/>
                                </a:lnTo>
                                <a:lnTo>
                                  <a:pt x="153" y="98"/>
                                </a:lnTo>
                                <a:lnTo>
                                  <a:pt x="153" y="99"/>
                                </a:lnTo>
                                <a:lnTo>
                                  <a:pt x="153" y="99"/>
                                </a:lnTo>
                                <a:lnTo>
                                  <a:pt x="153" y="99"/>
                                </a:lnTo>
                                <a:lnTo>
                                  <a:pt x="153" y="99"/>
                                </a:lnTo>
                                <a:lnTo>
                                  <a:pt x="153" y="99"/>
                                </a:lnTo>
                                <a:lnTo>
                                  <a:pt x="153" y="99"/>
                                </a:lnTo>
                                <a:lnTo>
                                  <a:pt x="153" y="99"/>
                                </a:lnTo>
                                <a:lnTo>
                                  <a:pt x="153" y="99"/>
                                </a:lnTo>
                                <a:lnTo>
                                  <a:pt x="154" y="100"/>
                                </a:lnTo>
                                <a:lnTo>
                                  <a:pt x="154" y="100"/>
                                </a:lnTo>
                                <a:lnTo>
                                  <a:pt x="154" y="100"/>
                                </a:lnTo>
                                <a:lnTo>
                                  <a:pt x="154" y="100"/>
                                </a:lnTo>
                                <a:lnTo>
                                  <a:pt x="154" y="100"/>
                                </a:lnTo>
                                <a:lnTo>
                                  <a:pt x="154" y="100"/>
                                </a:lnTo>
                                <a:lnTo>
                                  <a:pt x="154" y="101"/>
                                </a:lnTo>
                                <a:lnTo>
                                  <a:pt x="154" y="101"/>
                                </a:lnTo>
                                <a:lnTo>
                                  <a:pt x="154" y="101"/>
                                </a:lnTo>
                                <a:lnTo>
                                  <a:pt x="154" y="101"/>
                                </a:lnTo>
                                <a:lnTo>
                                  <a:pt x="154" y="102"/>
                                </a:lnTo>
                                <a:lnTo>
                                  <a:pt x="154" y="102"/>
                                </a:lnTo>
                                <a:lnTo>
                                  <a:pt x="155" y="102"/>
                                </a:lnTo>
                                <a:lnTo>
                                  <a:pt x="155" y="102"/>
                                </a:lnTo>
                                <a:lnTo>
                                  <a:pt x="155" y="102"/>
                                </a:lnTo>
                                <a:lnTo>
                                  <a:pt x="155" y="102"/>
                                </a:lnTo>
                                <a:lnTo>
                                  <a:pt x="155" y="103"/>
                                </a:lnTo>
                                <a:lnTo>
                                  <a:pt x="155" y="103"/>
                                </a:lnTo>
                                <a:lnTo>
                                  <a:pt x="155" y="103"/>
                                </a:lnTo>
                                <a:lnTo>
                                  <a:pt x="155" y="103"/>
                                </a:lnTo>
                                <a:lnTo>
                                  <a:pt x="155" y="103"/>
                                </a:lnTo>
                                <a:lnTo>
                                  <a:pt x="155" y="103"/>
                                </a:lnTo>
                                <a:lnTo>
                                  <a:pt x="155" y="103"/>
                                </a:lnTo>
                                <a:lnTo>
                                  <a:pt x="155" y="103"/>
                                </a:lnTo>
                                <a:lnTo>
                                  <a:pt x="156" y="104"/>
                                </a:lnTo>
                                <a:lnTo>
                                  <a:pt x="156" y="104"/>
                                </a:lnTo>
                                <a:lnTo>
                                  <a:pt x="156" y="104"/>
                                </a:lnTo>
                                <a:lnTo>
                                  <a:pt x="156" y="104"/>
                                </a:lnTo>
                                <a:lnTo>
                                  <a:pt x="156" y="104"/>
                                </a:lnTo>
                                <a:lnTo>
                                  <a:pt x="156" y="104"/>
                                </a:lnTo>
                                <a:lnTo>
                                  <a:pt x="156" y="104"/>
                                </a:lnTo>
                                <a:lnTo>
                                  <a:pt x="156" y="103"/>
                                </a:lnTo>
                                <a:lnTo>
                                  <a:pt x="156" y="103"/>
                                </a:lnTo>
                                <a:lnTo>
                                  <a:pt x="156" y="103"/>
                                </a:lnTo>
                                <a:lnTo>
                                  <a:pt x="156" y="103"/>
                                </a:lnTo>
                                <a:lnTo>
                                  <a:pt x="156" y="103"/>
                                </a:lnTo>
                                <a:lnTo>
                                  <a:pt x="157" y="103"/>
                                </a:lnTo>
                                <a:lnTo>
                                  <a:pt x="157" y="103"/>
                                </a:lnTo>
                                <a:lnTo>
                                  <a:pt x="157" y="103"/>
                                </a:lnTo>
                                <a:lnTo>
                                  <a:pt x="157" y="103"/>
                                </a:lnTo>
                                <a:lnTo>
                                  <a:pt x="157" y="103"/>
                                </a:lnTo>
                                <a:lnTo>
                                  <a:pt x="157" y="103"/>
                                </a:lnTo>
                                <a:lnTo>
                                  <a:pt x="157" y="103"/>
                                </a:lnTo>
                                <a:lnTo>
                                  <a:pt x="157" y="103"/>
                                </a:lnTo>
                                <a:lnTo>
                                  <a:pt x="157" y="103"/>
                                </a:lnTo>
                                <a:lnTo>
                                  <a:pt x="157" y="103"/>
                                </a:lnTo>
                                <a:lnTo>
                                  <a:pt x="157" y="102"/>
                                </a:lnTo>
                                <a:lnTo>
                                  <a:pt x="158" y="102"/>
                                </a:lnTo>
                                <a:lnTo>
                                  <a:pt x="158" y="102"/>
                                </a:lnTo>
                                <a:lnTo>
                                  <a:pt x="158" y="102"/>
                                </a:lnTo>
                                <a:lnTo>
                                  <a:pt x="158" y="102"/>
                                </a:lnTo>
                                <a:lnTo>
                                  <a:pt x="158" y="102"/>
                                </a:lnTo>
                                <a:lnTo>
                                  <a:pt x="158" y="102"/>
                                </a:lnTo>
                                <a:lnTo>
                                  <a:pt x="158" y="102"/>
                                </a:lnTo>
                                <a:lnTo>
                                  <a:pt x="158" y="102"/>
                                </a:lnTo>
                                <a:lnTo>
                                  <a:pt x="158" y="102"/>
                                </a:lnTo>
                                <a:lnTo>
                                  <a:pt x="158" y="102"/>
                                </a:lnTo>
                                <a:lnTo>
                                  <a:pt x="158" y="102"/>
                                </a:lnTo>
                                <a:lnTo>
                                  <a:pt x="158" y="102"/>
                                </a:lnTo>
                                <a:lnTo>
                                  <a:pt x="159" y="102"/>
                                </a:lnTo>
                                <a:lnTo>
                                  <a:pt x="159" y="102"/>
                                </a:lnTo>
                                <a:lnTo>
                                  <a:pt x="159" y="102"/>
                                </a:lnTo>
                                <a:lnTo>
                                  <a:pt x="159" y="102"/>
                                </a:lnTo>
                                <a:lnTo>
                                  <a:pt x="159" y="102"/>
                                </a:lnTo>
                                <a:lnTo>
                                  <a:pt x="159" y="102"/>
                                </a:lnTo>
                                <a:lnTo>
                                  <a:pt x="159" y="102"/>
                                </a:lnTo>
                                <a:lnTo>
                                  <a:pt x="159" y="102"/>
                                </a:lnTo>
                                <a:lnTo>
                                  <a:pt x="159" y="102"/>
                                </a:lnTo>
                                <a:lnTo>
                                  <a:pt x="159" y="102"/>
                                </a:lnTo>
                                <a:lnTo>
                                  <a:pt x="159" y="102"/>
                                </a:lnTo>
                                <a:lnTo>
                                  <a:pt x="159" y="102"/>
                                </a:lnTo>
                                <a:lnTo>
                                  <a:pt x="160" y="102"/>
                                </a:lnTo>
                                <a:lnTo>
                                  <a:pt x="160" y="102"/>
                                </a:lnTo>
                                <a:lnTo>
                                  <a:pt x="160" y="102"/>
                                </a:lnTo>
                                <a:lnTo>
                                  <a:pt x="160" y="102"/>
                                </a:lnTo>
                                <a:lnTo>
                                  <a:pt x="160" y="102"/>
                                </a:lnTo>
                                <a:lnTo>
                                  <a:pt x="160" y="102"/>
                                </a:lnTo>
                                <a:lnTo>
                                  <a:pt x="160" y="102"/>
                                </a:lnTo>
                                <a:lnTo>
                                  <a:pt x="160" y="102"/>
                                </a:lnTo>
                                <a:lnTo>
                                  <a:pt x="160" y="102"/>
                                </a:lnTo>
                                <a:lnTo>
                                  <a:pt x="160" y="102"/>
                                </a:lnTo>
                                <a:lnTo>
                                  <a:pt x="160" y="102"/>
                                </a:lnTo>
                                <a:lnTo>
                                  <a:pt x="161" y="102"/>
                                </a:lnTo>
                                <a:lnTo>
                                  <a:pt x="161" y="102"/>
                                </a:lnTo>
                                <a:lnTo>
                                  <a:pt x="161" y="102"/>
                                </a:lnTo>
                                <a:lnTo>
                                  <a:pt x="161" y="102"/>
                                </a:lnTo>
                                <a:lnTo>
                                  <a:pt x="161" y="102"/>
                                </a:lnTo>
                                <a:lnTo>
                                  <a:pt x="161" y="103"/>
                                </a:lnTo>
                                <a:lnTo>
                                  <a:pt x="161" y="103"/>
                                </a:lnTo>
                                <a:lnTo>
                                  <a:pt x="161" y="103"/>
                                </a:lnTo>
                                <a:lnTo>
                                  <a:pt x="161" y="103"/>
                                </a:lnTo>
                                <a:lnTo>
                                  <a:pt x="161" y="103"/>
                                </a:lnTo>
                                <a:lnTo>
                                  <a:pt x="161" y="103"/>
                                </a:lnTo>
                                <a:lnTo>
                                  <a:pt x="161" y="103"/>
                                </a:lnTo>
                                <a:lnTo>
                                  <a:pt x="162" y="103"/>
                                </a:lnTo>
                                <a:lnTo>
                                  <a:pt x="162" y="104"/>
                                </a:lnTo>
                                <a:lnTo>
                                  <a:pt x="162" y="104"/>
                                </a:lnTo>
                                <a:lnTo>
                                  <a:pt x="162" y="104"/>
                                </a:lnTo>
                                <a:lnTo>
                                  <a:pt x="162" y="104"/>
                                </a:lnTo>
                                <a:lnTo>
                                  <a:pt x="162" y="104"/>
                                </a:lnTo>
                                <a:lnTo>
                                  <a:pt x="162" y="104"/>
                                </a:lnTo>
                                <a:lnTo>
                                  <a:pt x="162" y="105"/>
                                </a:lnTo>
                                <a:lnTo>
                                  <a:pt x="162" y="105"/>
                                </a:lnTo>
                                <a:lnTo>
                                  <a:pt x="162" y="105"/>
                                </a:lnTo>
                                <a:lnTo>
                                  <a:pt x="162" y="105"/>
                                </a:lnTo>
                                <a:lnTo>
                                  <a:pt x="163" y="105"/>
                                </a:lnTo>
                                <a:lnTo>
                                  <a:pt x="163" y="105"/>
                                </a:lnTo>
                                <a:lnTo>
                                  <a:pt x="163" y="106"/>
                                </a:lnTo>
                                <a:lnTo>
                                  <a:pt x="163" y="106"/>
                                </a:lnTo>
                                <a:lnTo>
                                  <a:pt x="163" y="106"/>
                                </a:lnTo>
                                <a:lnTo>
                                  <a:pt x="163" y="106"/>
                                </a:lnTo>
                                <a:lnTo>
                                  <a:pt x="163" y="107"/>
                                </a:lnTo>
                                <a:lnTo>
                                  <a:pt x="163" y="107"/>
                                </a:lnTo>
                                <a:lnTo>
                                  <a:pt x="163" y="107"/>
                                </a:lnTo>
                                <a:lnTo>
                                  <a:pt x="163" y="107"/>
                                </a:lnTo>
                                <a:lnTo>
                                  <a:pt x="163" y="107"/>
                                </a:lnTo>
                                <a:lnTo>
                                  <a:pt x="163" y="107"/>
                                </a:lnTo>
                                <a:lnTo>
                                  <a:pt x="164" y="108"/>
                                </a:lnTo>
                                <a:lnTo>
                                  <a:pt x="164" y="108"/>
                                </a:lnTo>
                                <a:lnTo>
                                  <a:pt x="164" y="108"/>
                                </a:lnTo>
                                <a:lnTo>
                                  <a:pt x="164" y="108"/>
                                </a:lnTo>
                                <a:lnTo>
                                  <a:pt x="164" y="108"/>
                                </a:lnTo>
                                <a:lnTo>
                                  <a:pt x="164" y="108"/>
                                </a:lnTo>
                                <a:lnTo>
                                  <a:pt x="164" y="108"/>
                                </a:lnTo>
                                <a:lnTo>
                                  <a:pt x="164" y="108"/>
                                </a:lnTo>
                                <a:lnTo>
                                  <a:pt x="164" y="108"/>
                                </a:lnTo>
                                <a:lnTo>
                                  <a:pt x="164" y="108"/>
                                </a:lnTo>
                                <a:lnTo>
                                  <a:pt x="164" y="108"/>
                                </a:lnTo>
                                <a:lnTo>
                                  <a:pt x="164" y="108"/>
                                </a:lnTo>
                                <a:lnTo>
                                  <a:pt x="165" y="108"/>
                                </a:lnTo>
                                <a:lnTo>
                                  <a:pt x="165" y="108"/>
                                </a:lnTo>
                                <a:lnTo>
                                  <a:pt x="165" y="108"/>
                                </a:lnTo>
                                <a:lnTo>
                                  <a:pt x="165" y="108"/>
                                </a:lnTo>
                                <a:lnTo>
                                  <a:pt x="165" y="108"/>
                                </a:lnTo>
                                <a:lnTo>
                                  <a:pt x="165" y="108"/>
                                </a:lnTo>
                                <a:lnTo>
                                  <a:pt x="165" y="108"/>
                                </a:lnTo>
                                <a:lnTo>
                                  <a:pt x="165" y="108"/>
                                </a:lnTo>
                                <a:lnTo>
                                  <a:pt x="165" y="108"/>
                                </a:lnTo>
                                <a:lnTo>
                                  <a:pt x="165" y="108"/>
                                </a:lnTo>
                                <a:lnTo>
                                  <a:pt x="165" y="108"/>
                                </a:lnTo>
                                <a:lnTo>
                                  <a:pt x="165" y="108"/>
                                </a:lnTo>
                                <a:lnTo>
                                  <a:pt x="166" y="107"/>
                                </a:lnTo>
                                <a:lnTo>
                                  <a:pt x="166" y="107"/>
                                </a:lnTo>
                                <a:lnTo>
                                  <a:pt x="166" y="107"/>
                                </a:lnTo>
                                <a:lnTo>
                                  <a:pt x="166" y="107"/>
                                </a:lnTo>
                                <a:lnTo>
                                  <a:pt x="166" y="107"/>
                                </a:lnTo>
                                <a:lnTo>
                                  <a:pt x="166" y="107"/>
                                </a:lnTo>
                                <a:lnTo>
                                  <a:pt x="166" y="107"/>
                                </a:lnTo>
                                <a:lnTo>
                                  <a:pt x="166" y="107"/>
                                </a:lnTo>
                                <a:lnTo>
                                  <a:pt x="166" y="107"/>
                                </a:lnTo>
                                <a:lnTo>
                                  <a:pt x="166" y="107"/>
                                </a:lnTo>
                                <a:lnTo>
                                  <a:pt x="166" y="107"/>
                                </a:lnTo>
                                <a:lnTo>
                                  <a:pt x="167" y="107"/>
                                </a:lnTo>
                                <a:lnTo>
                                  <a:pt x="167" y="107"/>
                                </a:lnTo>
                                <a:lnTo>
                                  <a:pt x="167" y="106"/>
                                </a:lnTo>
                                <a:lnTo>
                                  <a:pt x="167" y="106"/>
                                </a:lnTo>
                                <a:lnTo>
                                  <a:pt x="167" y="106"/>
                                </a:lnTo>
                                <a:lnTo>
                                  <a:pt x="167" y="106"/>
                                </a:lnTo>
                                <a:lnTo>
                                  <a:pt x="167" y="106"/>
                                </a:lnTo>
                                <a:lnTo>
                                  <a:pt x="167" y="106"/>
                                </a:lnTo>
                                <a:lnTo>
                                  <a:pt x="167" y="106"/>
                                </a:lnTo>
                                <a:lnTo>
                                  <a:pt x="167" y="106"/>
                                </a:lnTo>
                                <a:lnTo>
                                  <a:pt x="167" y="106"/>
                                </a:lnTo>
                                <a:lnTo>
                                  <a:pt x="167" y="106"/>
                                </a:lnTo>
                                <a:lnTo>
                                  <a:pt x="168" y="106"/>
                                </a:lnTo>
                                <a:lnTo>
                                  <a:pt x="168" y="106"/>
                                </a:lnTo>
                                <a:lnTo>
                                  <a:pt x="168" y="106"/>
                                </a:lnTo>
                                <a:lnTo>
                                  <a:pt x="168" y="106"/>
                                </a:lnTo>
                                <a:lnTo>
                                  <a:pt x="168" y="106"/>
                                </a:lnTo>
                                <a:lnTo>
                                  <a:pt x="168" y="106"/>
                                </a:lnTo>
                                <a:lnTo>
                                  <a:pt x="168" y="106"/>
                                </a:lnTo>
                                <a:lnTo>
                                  <a:pt x="168" y="106"/>
                                </a:lnTo>
                                <a:lnTo>
                                  <a:pt x="168" y="106"/>
                                </a:lnTo>
                                <a:lnTo>
                                  <a:pt x="168" y="106"/>
                                </a:lnTo>
                                <a:lnTo>
                                  <a:pt x="168" y="106"/>
                                </a:lnTo>
                                <a:lnTo>
                                  <a:pt x="168" y="106"/>
                                </a:lnTo>
                                <a:lnTo>
                                  <a:pt x="169" y="106"/>
                                </a:lnTo>
                                <a:lnTo>
                                  <a:pt x="169" y="106"/>
                                </a:lnTo>
                                <a:lnTo>
                                  <a:pt x="169" y="106"/>
                                </a:lnTo>
                                <a:lnTo>
                                  <a:pt x="169" y="106"/>
                                </a:lnTo>
                                <a:lnTo>
                                  <a:pt x="169" y="106"/>
                                </a:lnTo>
                                <a:lnTo>
                                  <a:pt x="169" y="106"/>
                                </a:lnTo>
                                <a:lnTo>
                                  <a:pt x="169" y="107"/>
                                </a:lnTo>
                                <a:lnTo>
                                  <a:pt x="169" y="107"/>
                                </a:lnTo>
                                <a:lnTo>
                                  <a:pt x="169" y="107"/>
                                </a:lnTo>
                                <a:lnTo>
                                  <a:pt x="169" y="107"/>
                                </a:lnTo>
                                <a:lnTo>
                                  <a:pt x="169" y="107"/>
                                </a:lnTo>
                                <a:lnTo>
                                  <a:pt x="169" y="107"/>
                                </a:lnTo>
                                <a:lnTo>
                                  <a:pt x="170" y="107"/>
                                </a:lnTo>
                                <a:lnTo>
                                  <a:pt x="170" y="107"/>
                                </a:lnTo>
                                <a:lnTo>
                                  <a:pt x="170" y="107"/>
                                </a:lnTo>
                                <a:lnTo>
                                  <a:pt x="170" y="107"/>
                                </a:lnTo>
                                <a:lnTo>
                                  <a:pt x="170" y="107"/>
                                </a:lnTo>
                                <a:lnTo>
                                  <a:pt x="170" y="108"/>
                                </a:lnTo>
                                <a:lnTo>
                                  <a:pt x="170" y="108"/>
                                </a:lnTo>
                                <a:lnTo>
                                  <a:pt x="170" y="108"/>
                                </a:lnTo>
                                <a:lnTo>
                                  <a:pt x="170" y="108"/>
                                </a:lnTo>
                                <a:lnTo>
                                  <a:pt x="170" y="108"/>
                                </a:lnTo>
                                <a:lnTo>
                                  <a:pt x="170" y="108"/>
                                </a:lnTo>
                                <a:lnTo>
                                  <a:pt x="171" y="108"/>
                                </a:lnTo>
                                <a:lnTo>
                                  <a:pt x="171" y="109"/>
                                </a:lnTo>
                                <a:lnTo>
                                  <a:pt x="171" y="109"/>
                                </a:lnTo>
                                <a:lnTo>
                                  <a:pt x="171" y="109"/>
                                </a:lnTo>
                                <a:lnTo>
                                  <a:pt x="171" y="109"/>
                                </a:lnTo>
                                <a:lnTo>
                                  <a:pt x="171" y="109"/>
                                </a:lnTo>
                                <a:lnTo>
                                  <a:pt x="171" y="109"/>
                                </a:lnTo>
                                <a:lnTo>
                                  <a:pt x="171" y="110"/>
                                </a:lnTo>
                                <a:lnTo>
                                  <a:pt x="171" y="110"/>
                                </a:lnTo>
                                <a:lnTo>
                                  <a:pt x="171" y="110"/>
                                </a:lnTo>
                                <a:lnTo>
                                  <a:pt x="171" y="110"/>
                                </a:lnTo>
                                <a:lnTo>
                                  <a:pt x="172" y="110"/>
                                </a:lnTo>
                                <a:lnTo>
                                  <a:pt x="172" y="110"/>
                                </a:lnTo>
                                <a:lnTo>
                                  <a:pt x="172" y="111"/>
                                </a:lnTo>
                                <a:lnTo>
                                  <a:pt x="172" y="111"/>
                                </a:lnTo>
                                <a:lnTo>
                                  <a:pt x="172" y="111"/>
                                </a:lnTo>
                                <a:lnTo>
                                  <a:pt x="172" y="111"/>
                                </a:lnTo>
                                <a:lnTo>
                                  <a:pt x="172" y="112"/>
                                </a:lnTo>
                                <a:lnTo>
                                  <a:pt x="172" y="112"/>
                                </a:lnTo>
                                <a:lnTo>
                                  <a:pt x="172" y="112"/>
                                </a:lnTo>
                                <a:lnTo>
                                  <a:pt x="172" y="112"/>
                                </a:lnTo>
                                <a:lnTo>
                                  <a:pt x="172" y="113"/>
                                </a:lnTo>
                                <a:lnTo>
                                  <a:pt x="172" y="113"/>
                                </a:lnTo>
                                <a:lnTo>
                                  <a:pt x="173" y="113"/>
                                </a:lnTo>
                                <a:lnTo>
                                  <a:pt x="173" y="113"/>
                                </a:lnTo>
                                <a:lnTo>
                                  <a:pt x="173" y="113"/>
                                </a:lnTo>
                                <a:lnTo>
                                  <a:pt x="173" y="113"/>
                                </a:lnTo>
                                <a:lnTo>
                                  <a:pt x="173" y="113"/>
                                </a:lnTo>
                                <a:lnTo>
                                  <a:pt x="173" y="113"/>
                                </a:lnTo>
                                <a:lnTo>
                                  <a:pt x="173" y="113"/>
                                </a:lnTo>
                                <a:lnTo>
                                  <a:pt x="173" y="113"/>
                                </a:lnTo>
                                <a:lnTo>
                                  <a:pt x="173" y="113"/>
                                </a:lnTo>
                                <a:lnTo>
                                  <a:pt x="173" y="113"/>
                                </a:lnTo>
                                <a:lnTo>
                                  <a:pt x="173" y="113"/>
                                </a:lnTo>
                                <a:lnTo>
                                  <a:pt x="173" y="113"/>
                                </a:lnTo>
                                <a:lnTo>
                                  <a:pt x="174" y="113"/>
                                </a:lnTo>
                                <a:lnTo>
                                  <a:pt x="174" y="113"/>
                                </a:lnTo>
                                <a:lnTo>
                                  <a:pt x="174" y="113"/>
                                </a:lnTo>
                                <a:lnTo>
                                  <a:pt x="174" y="113"/>
                                </a:lnTo>
                                <a:lnTo>
                                  <a:pt x="174" y="113"/>
                                </a:lnTo>
                                <a:lnTo>
                                  <a:pt x="174" y="113"/>
                                </a:lnTo>
                                <a:lnTo>
                                  <a:pt x="174" y="112"/>
                                </a:lnTo>
                                <a:lnTo>
                                  <a:pt x="174" y="112"/>
                                </a:lnTo>
                                <a:lnTo>
                                  <a:pt x="174" y="112"/>
                                </a:lnTo>
                                <a:lnTo>
                                  <a:pt x="174" y="112"/>
                                </a:lnTo>
                                <a:lnTo>
                                  <a:pt x="174" y="112"/>
                                </a:lnTo>
                                <a:lnTo>
                                  <a:pt x="174" y="112"/>
                                </a:lnTo>
                                <a:lnTo>
                                  <a:pt x="175" y="112"/>
                                </a:lnTo>
                                <a:lnTo>
                                  <a:pt x="175" y="112"/>
                                </a:lnTo>
                                <a:lnTo>
                                  <a:pt x="175" y="112"/>
                                </a:lnTo>
                                <a:lnTo>
                                  <a:pt x="175" y="112"/>
                                </a:lnTo>
                                <a:lnTo>
                                  <a:pt x="175" y="112"/>
                                </a:lnTo>
                                <a:lnTo>
                                  <a:pt x="175" y="112"/>
                                </a:lnTo>
                                <a:lnTo>
                                  <a:pt x="175" y="111"/>
                                </a:lnTo>
                                <a:lnTo>
                                  <a:pt x="175" y="111"/>
                                </a:lnTo>
                                <a:lnTo>
                                  <a:pt x="175" y="111"/>
                                </a:lnTo>
                                <a:lnTo>
                                  <a:pt x="175" y="111"/>
                                </a:lnTo>
                                <a:lnTo>
                                  <a:pt x="175" y="111"/>
                                </a:lnTo>
                                <a:lnTo>
                                  <a:pt x="175" y="111"/>
                                </a:lnTo>
                                <a:lnTo>
                                  <a:pt x="176" y="111"/>
                                </a:lnTo>
                                <a:lnTo>
                                  <a:pt x="176" y="111"/>
                                </a:lnTo>
                                <a:lnTo>
                                  <a:pt x="176" y="111"/>
                                </a:lnTo>
                                <a:lnTo>
                                  <a:pt x="176" y="111"/>
                                </a:lnTo>
                                <a:lnTo>
                                  <a:pt x="176" y="111"/>
                                </a:lnTo>
                                <a:lnTo>
                                  <a:pt x="176" y="111"/>
                                </a:lnTo>
                                <a:lnTo>
                                  <a:pt x="176" y="111"/>
                                </a:lnTo>
                                <a:lnTo>
                                  <a:pt x="176" y="111"/>
                                </a:lnTo>
                                <a:lnTo>
                                  <a:pt x="176" y="111"/>
                                </a:lnTo>
                                <a:lnTo>
                                  <a:pt x="176" y="111"/>
                                </a:lnTo>
                                <a:lnTo>
                                  <a:pt x="176" y="111"/>
                                </a:lnTo>
                                <a:lnTo>
                                  <a:pt x="177" y="110"/>
                                </a:lnTo>
                                <a:lnTo>
                                  <a:pt x="177" y="110"/>
                                </a:lnTo>
                                <a:lnTo>
                                  <a:pt x="177" y="110"/>
                                </a:lnTo>
                                <a:lnTo>
                                  <a:pt x="177" y="110"/>
                                </a:lnTo>
                                <a:lnTo>
                                  <a:pt x="177" y="110"/>
                                </a:lnTo>
                                <a:lnTo>
                                  <a:pt x="177" y="110"/>
                                </a:lnTo>
                                <a:lnTo>
                                  <a:pt x="177" y="110"/>
                                </a:lnTo>
                                <a:lnTo>
                                  <a:pt x="177" y="110"/>
                                </a:lnTo>
                                <a:lnTo>
                                  <a:pt x="177" y="110"/>
                                </a:lnTo>
                                <a:lnTo>
                                  <a:pt x="177" y="110"/>
                                </a:lnTo>
                                <a:lnTo>
                                  <a:pt x="177" y="111"/>
                                </a:lnTo>
                                <a:lnTo>
                                  <a:pt x="177" y="111"/>
                                </a:lnTo>
                                <a:lnTo>
                                  <a:pt x="178" y="111"/>
                                </a:lnTo>
                                <a:lnTo>
                                  <a:pt x="178" y="111"/>
                                </a:lnTo>
                                <a:lnTo>
                                  <a:pt x="178" y="111"/>
                                </a:lnTo>
                                <a:lnTo>
                                  <a:pt x="178" y="111"/>
                                </a:lnTo>
                                <a:lnTo>
                                  <a:pt x="178" y="111"/>
                                </a:lnTo>
                                <a:lnTo>
                                  <a:pt x="178" y="111"/>
                                </a:lnTo>
                                <a:lnTo>
                                  <a:pt x="178" y="111"/>
                                </a:lnTo>
                                <a:lnTo>
                                  <a:pt x="178" y="111"/>
                                </a:lnTo>
                                <a:lnTo>
                                  <a:pt x="178" y="111"/>
                                </a:lnTo>
                                <a:lnTo>
                                  <a:pt x="178" y="111"/>
                                </a:lnTo>
                                <a:lnTo>
                                  <a:pt x="178" y="111"/>
                                </a:lnTo>
                                <a:lnTo>
                                  <a:pt x="178" y="111"/>
                                </a:lnTo>
                                <a:lnTo>
                                  <a:pt x="179" y="111"/>
                                </a:lnTo>
                                <a:lnTo>
                                  <a:pt x="179" y="111"/>
                                </a:lnTo>
                                <a:lnTo>
                                  <a:pt x="179" y="112"/>
                                </a:lnTo>
                                <a:lnTo>
                                  <a:pt x="179" y="112"/>
                                </a:lnTo>
                                <a:lnTo>
                                  <a:pt x="179" y="112"/>
                                </a:lnTo>
                                <a:lnTo>
                                  <a:pt x="179" y="112"/>
                                </a:lnTo>
                                <a:lnTo>
                                  <a:pt x="179" y="112"/>
                                </a:lnTo>
                                <a:lnTo>
                                  <a:pt x="179" y="112"/>
                                </a:lnTo>
                                <a:lnTo>
                                  <a:pt x="179" y="112"/>
                                </a:lnTo>
                                <a:lnTo>
                                  <a:pt x="179" y="112"/>
                                </a:lnTo>
                                <a:lnTo>
                                  <a:pt x="179" y="113"/>
                                </a:lnTo>
                                <a:lnTo>
                                  <a:pt x="179" y="113"/>
                                </a:lnTo>
                                <a:lnTo>
                                  <a:pt x="180" y="113"/>
                                </a:lnTo>
                                <a:lnTo>
                                  <a:pt x="180" y="113"/>
                                </a:lnTo>
                                <a:lnTo>
                                  <a:pt x="180" y="113"/>
                                </a:lnTo>
                                <a:lnTo>
                                  <a:pt x="180" y="113"/>
                                </a:lnTo>
                                <a:lnTo>
                                  <a:pt x="180" y="114"/>
                                </a:lnTo>
                                <a:lnTo>
                                  <a:pt x="180" y="114"/>
                                </a:lnTo>
                                <a:lnTo>
                                  <a:pt x="180" y="114"/>
                                </a:lnTo>
                                <a:lnTo>
                                  <a:pt x="180" y="114"/>
                                </a:lnTo>
                                <a:lnTo>
                                  <a:pt x="180" y="114"/>
                                </a:lnTo>
                                <a:lnTo>
                                  <a:pt x="180" y="114"/>
                                </a:lnTo>
                                <a:lnTo>
                                  <a:pt x="181" y="115"/>
                                </a:lnTo>
                                <a:lnTo>
                                  <a:pt x="181" y="115"/>
                                </a:lnTo>
                                <a:lnTo>
                                  <a:pt x="181" y="115"/>
                                </a:lnTo>
                                <a:lnTo>
                                  <a:pt x="181" y="115"/>
                                </a:lnTo>
                                <a:lnTo>
                                  <a:pt x="181" y="116"/>
                                </a:lnTo>
                                <a:lnTo>
                                  <a:pt x="181" y="116"/>
                                </a:lnTo>
                                <a:lnTo>
                                  <a:pt x="181" y="116"/>
                                </a:lnTo>
                                <a:lnTo>
                                  <a:pt x="181" y="116"/>
                                </a:lnTo>
                                <a:lnTo>
                                  <a:pt x="181" y="116"/>
                                </a:lnTo>
                                <a:lnTo>
                                  <a:pt x="181" y="116"/>
                                </a:lnTo>
                                <a:lnTo>
                                  <a:pt x="181" y="117"/>
                                </a:lnTo>
                                <a:lnTo>
                                  <a:pt x="181" y="117"/>
                                </a:lnTo>
                                <a:lnTo>
                                  <a:pt x="182" y="117"/>
                                </a:lnTo>
                                <a:lnTo>
                                  <a:pt x="182" y="117"/>
                                </a:lnTo>
                                <a:lnTo>
                                  <a:pt x="182" y="117"/>
                                </a:lnTo>
                                <a:lnTo>
                                  <a:pt x="182" y="117"/>
                                </a:lnTo>
                                <a:lnTo>
                                  <a:pt x="182" y="117"/>
                                </a:lnTo>
                                <a:lnTo>
                                  <a:pt x="182" y="117"/>
                                </a:lnTo>
                                <a:lnTo>
                                  <a:pt x="182" y="118"/>
                                </a:lnTo>
                                <a:lnTo>
                                  <a:pt x="182" y="118"/>
                                </a:lnTo>
                                <a:lnTo>
                                  <a:pt x="182" y="118"/>
                                </a:lnTo>
                                <a:lnTo>
                                  <a:pt x="182" y="118"/>
                                </a:lnTo>
                                <a:lnTo>
                                  <a:pt x="182" y="118"/>
                                </a:lnTo>
                                <a:lnTo>
                                  <a:pt x="182" y="118"/>
                                </a:lnTo>
                                <a:lnTo>
                                  <a:pt x="183" y="117"/>
                                </a:lnTo>
                                <a:lnTo>
                                  <a:pt x="183" y="117"/>
                                </a:lnTo>
                                <a:lnTo>
                                  <a:pt x="183" y="117"/>
                                </a:lnTo>
                                <a:lnTo>
                                  <a:pt x="183" y="117"/>
                                </a:lnTo>
                                <a:lnTo>
                                  <a:pt x="183" y="117"/>
                                </a:lnTo>
                                <a:lnTo>
                                  <a:pt x="183" y="117"/>
                                </a:lnTo>
                                <a:lnTo>
                                  <a:pt x="183" y="117"/>
                                </a:lnTo>
                                <a:lnTo>
                                  <a:pt x="183" y="117"/>
                                </a:lnTo>
                                <a:lnTo>
                                  <a:pt x="183" y="117"/>
                                </a:lnTo>
                                <a:lnTo>
                                  <a:pt x="183" y="117"/>
                                </a:lnTo>
                                <a:lnTo>
                                  <a:pt x="183" y="117"/>
                                </a:lnTo>
                                <a:lnTo>
                                  <a:pt x="183" y="117"/>
                                </a:lnTo>
                                <a:lnTo>
                                  <a:pt x="184" y="117"/>
                                </a:lnTo>
                                <a:lnTo>
                                  <a:pt x="184" y="117"/>
                                </a:lnTo>
                                <a:lnTo>
                                  <a:pt x="184" y="116"/>
                                </a:lnTo>
                                <a:lnTo>
                                  <a:pt x="184" y="116"/>
                                </a:lnTo>
                                <a:lnTo>
                                  <a:pt x="184" y="116"/>
                                </a:lnTo>
                                <a:lnTo>
                                  <a:pt x="184" y="116"/>
                                </a:lnTo>
                                <a:lnTo>
                                  <a:pt x="184" y="116"/>
                                </a:lnTo>
                                <a:lnTo>
                                  <a:pt x="184" y="116"/>
                                </a:lnTo>
                                <a:lnTo>
                                  <a:pt x="184" y="116"/>
                                </a:lnTo>
                                <a:lnTo>
                                  <a:pt x="184" y="116"/>
                                </a:lnTo>
                                <a:lnTo>
                                  <a:pt x="184" y="116"/>
                                </a:lnTo>
                                <a:lnTo>
                                  <a:pt x="184" y="116"/>
                                </a:lnTo>
                                <a:lnTo>
                                  <a:pt x="185" y="115"/>
                                </a:lnTo>
                                <a:lnTo>
                                  <a:pt x="185" y="115"/>
                                </a:lnTo>
                                <a:lnTo>
                                  <a:pt x="185" y="115"/>
                                </a:lnTo>
                                <a:lnTo>
                                  <a:pt x="185" y="115"/>
                                </a:lnTo>
                                <a:lnTo>
                                  <a:pt x="185" y="115"/>
                                </a:lnTo>
                                <a:lnTo>
                                  <a:pt x="185" y="115"/>
                                </a:lnTo>
                                <a:lnTo>
                                  <a:pt x="185" y="115"/>
                                </a:lnTo>
                                <a:lnTo>
                                  <a:pt x="185" y="115"/>
                                </a:lnTo>
                                <a:lnTo>
                                  <a:pt x="185" y="115"/>
                                </a:lnTo>
                                <a:lnTo>
                                  <a:pt x="185" y="115"/>
                                </a:lnTo>
                                <a:lnTo>
                                  <a:pt x="185" y="115"/>
                                </a:lnTo>
                                <a:lnTo>
                                  <a:pt x="186" y="115"/>
                                </a:lnTo>
                                <a:lnTo>
                                  <a:pt x="186" y="115"/>
                                </a:lnTo>
                                <a:lnTo>
                                  <a:pt x="186" y="115"/>
                                </a:lnTo>
                                <a:lnTo>
                                  <a:pt x="186" y="115"/>
                                </a:lnTo>
                                <a:lnTo>
                                  <a:pt x="186" y="115"/>
                                </a:lnTo>
                                <a:lnTo>
                                  <a:pt x="186" y="115"/>
                                </a:lnTo>
                                <a:lnTo>
                                  <a:pt x="186" y="115"/>
                                </a:lnTo>
                                <a:lnTo>
                                  <a:pt x="186" y="115"/>
                                </a:lnTo>
                                <a:lnTo>
                                  <a:pt x="186" y="115"/>
                                </a:lnTo>
                                <a:lnTo>
                                  <a:pt x="186" y="115"/>
                                </a:lnTo>
                                <a:lnTo>
                                  <a:pt x="186" y="115"/>
                                </a:lnTo>
                                <a:lnTo>
                                  <a:pt x="186" y="115"/>
                                </a:lnTo>
                                <a:lnTo>
                                  <a:pt x="187" y="115"/>
                                </a:lnTo>
                                <a:lnTo>
                                  <a:pt x="187" y="115"/>
                                </a:lnTo>
                                <a:lnTo>
                                  <a:pt x="187" y="115"/>
                                </a:lnTo>
                                <a:lnTo>
                                  <a:pt x="187" y="115"/>
                                </a:lnTo>
                                <a:lnTo>
                                  <a:pt x="187" y="115"/>
                                </a:lnTo>
                                <a:lnTo>
                                  <a:pt x="187" y="115"/>
                                </a:lnTo>
                                <a:lnTo>
                                  <a:pt x="187" y="115"/>
                                </a:lnTo>
                                <a:lnTo>
                                  <a:pt x="187" y="115"/>
                                </a:lnTo>
                                <a:lnTo>
                                  <a:pt x="187" y="115"/>
                                </a:lnTo>
                                <a:lnTo>
                                  <a:pt x="187" y="115"/>
                                </a:lnTo>
                                <a:lnTo>
                                  <a:pt x="187" y="115"/>
                                </a:lnTo>
                                <a:lnTo>
                                  <a:pt x="187" y="115"/>
                                </a:lnTo>
                                <a:lnTo>
                                  <a:pt x="188" y="115"/>
                                </a:lnTo>
                                <a:lnTo>
                                  <a:pt x="188" y="115"/>
                                </a:lnTo>
                                <a:lnTo>
                                  <a:pt x="188" y="115"/>
                                </a:lnTo>
                                <a:lnTo>
                                  <a:pt x="188" y="115"/>
                                </a:lnTo>
                                <a:lnTo>
                                  <a:pt x="188" y="115"/>
                                </a:lnTo>
                                <a:lnTo>
                                  <a:pt x="188" y="116"/>
                                </a:lnTo>
                                <a:lnTo>
                                  <a:pt x="188" y="116"/>
                                </a:lnTo>
                                <a:lnTo>
                                  <a:pt x="188" y="116"/>
                                </a:lnTo>
                                <a:lnTo>
                                  <a:pt x="188" y="116"/>
                                </a:lnTo>
                                <a:lnTo>
                                  <a:pt x="188" y="116"/>
                                </a:lnTo>
                                <a:lnTo>
                                  <a:pt x="188" y="116"/>
                                </a:lnTo>
                                <a:lnTo>
                                  <a:pt x="188" y="116"/>
                                </a:lnTo>
                                <a:lnTo>
                                  <a:pt x="189" y="116"/>
                                </a:lnTo>
                                <a:lnTo>
                                  <a:pt x="189" y="116"/>
                                </a:lnTo>
                                <a:lnTo>
                                  <a:pt x="189" y="117"/>
                                </a:lnTo>
                                <a:lnTo>
                                  <a:pt x="189" y="117"/>
                                </a:lnTo>
                                <a:lnTo>
                                  <a:pt x="189" y="117"/>
                                </a:lnTo>
                                <a:lnTo>
                                  <a:pt x="189" y="117"/>
                                </a:lnTo>
                                <a:lnTo>
                                  <a:pt x="189" y="117"/>
                                </a:lnTo>
                                <a:lnTo>
                                  <a:pt x="189" y="117"/>
                                </a:lnTo>
                                <a:lnTo>
                                  <a:pt x="189" y="118"/>
                                </a:lnTo>
                                <a:lnTo>
                                  <a:pt x="189" y="118"/>
                                </a:lnTo>
                                <a:lnTo>
                                  <a:pt x="189" y="118"/>
                                </a:lnTo>
                                <a:lnTo>
                                  <a:pt x="189" y="118"/>
                                </a:lnTo>
                                <a:lnTo>
                                  <a:pt x="190" y="118"/>
                                </a:lnTo>
                                <a:lnTo>
                                  <a:pt x="190" y="118"/>
                                </a:lnTo>
                                <a:lnTo>
                                  <a:pt x="190" y="119"/>
                                </a:lnTo>
                                <a:lnTo>
                                  <a:pt x="190" y="119"/>
                                </a:lnTo>
                                <a:lnTo>
                                  <a:pt x="190" y="119"/>
                                </a:lnTo>
                                <a:lnTo>
                                  <a:pt x="190" y="119"/>
                                </a:lnTo>
                                <a:lnTo>
                                  <a:pt x="190" y="119"/>
                                </a:lnTo>
                                <a:lnTo>
                                  <a:pt x="190" y="119"/>
                                </a:lnTo>
                                <a:lnTo>
                                  <a:pt x="190" y="120"/>
                                </a:lnTo>
                                <a:lnTo>
                                  <a:pt x="190" y="120"/>
                                </a:lnTo>
                                <a:lnTo>
                                  <a:pt x="191" y="120"/>
                                </a:lnTo>
                                <a:lnTo>
                                  <a:pt x="191" y="120"/>
                                </a:lnTo>
                                <a:lnTo>
                                  <a:pt x="191" y="121"/>
                                </a:lnTo>
                                <a:lnTo>
                                  <a:pt x="191" y="121"/>
                                </a:lnTo>
                                <a:lnTo>
                                  <a:pt x="191" y="121"/>
                                </a:lnTo>
                                <a:lnTo>
                                  <a:pt x="191" y="121"/>
                                </a:lnTo>
                                <a:lnTo>
                                  <a:pt x="191" y="122"/>
                                </a:lnTo>
                                <a:lnTo>
                                  <a:pt x="191" y="122"/>
                                </a:lnTo>
                                <a:lnTo>
                                  <a:pt x="191" y="122"/>
                                </a:lnTo>
                                <a:lnTo>
                                  <a:pt x="191" y="122"/>
                                </a:lnTo>
                                <a:lnTo>
                                  <a:pt x="191" y="122"/>
                                </a:lnTo>
                                <a:lnTo>
                                  <a:pt x="191" y="122"/>
                                </a:lnTo>
                                <a:lnTo>
                                  <a:pt x="192" y="123"/>
                                </a:lnTo>
                                <a:lnTo>
                                  <a:pt x="192" y="123"/>
                                </a:lnTo>
                                <a:lnTo>
                                  <a:pt x="192" y="123"/>
                                </a:lnTo>
                                <a:lnTo>
                                  <a:pt x="192" y="123"/>
                                </a:lnTo>
                                <a:lnTo>
                                  <a:pt x="192" y="123"/>
                                </a:lnTo>
                                <a:lnTo>
                                  <a:pt x="192" y="123"/>
                                </a:lnTo>
                                <a:lnTo>
                                  <a:pt x="192" y="123"/>
                                </a:lnTo>
                                <a:lnTo>
                                  <a:pt x="192" y="123"/>
                                </a:lnTo>
                                <a:lnTo>
                                  <a:pt x="192" y="123"/>
                                </a:lnTo>
                                <a:lnTo>
                                  <a:pt x="192" y="123"/>
                                </a:lnTo>
                                <a:lnTo>
                                  <a:pt x="192" y="123"/>
                                </a:lnTo>
                                <a:lnTo>
                                  <a:pt x="192" y="123"/>
                                </a:lnTo>
                                <a:lnTo>
                                  <a:pt x="193" y="123"/>
                                </a:lnTo>
                                <a:lnTo>
                                  <a:pt x="193" y="123"/>
                                </a:lnTo>
                                <a:lnTo>
                                  <a:pt x="193" y="123"/>
                                </a:lnTo>
                                <a:lnTo>
                                  <a:pt x="193" y="123"/>
                                </a:lnTo>
                                <a:lnTo>
                                  <a:pt x="193" y="122"/>
                                </a:lnTo>
                                <a:lnTo>
                                  <a:pt x="193" y="122"/>
                                </a:lnTo>
                                <a:lnTo>
                                  <a:pt x="193" y="122"/>
                                </a:lnTo>
                                <a:lnTo>
                                  <a:pt x="193" y="122"/>
                                </a:lnTo>
                                <a:lnTo>
                                  <a:pt x="193" y="122"/>
                                </a:lnTo>
                                <a:lnTo>
                                  <a:pt x="193" y="122"/>
                                </a:lnTo>
                                <a:lnTo>
                                  <a:pt x="193" y="122"/>
                                </a:lnTo>
                                <a:lnTo>
                                  <a:pt x="193" y="122"/>
                                </a:lnTo>
                                <a:lnTo>
                                  <a:pt x="194" y="122"/>
                                </a:lnTo>
                                <a:lnTo>
                                  <a:pt x="194" y="122"/>
                                </a:lnTo>
                                <a:lnTo>
                                  <a:pt x="194" y="122"/>
                                </a:lnTo>
                                <a:lnTo>
                                  <a:pt x="194" y="121"/>
                                </a:lnTo>
                                <a:lnTo>
                                  <a:pt x="194" y="121"/>
                                </a:lnTo>
                                <a:lnTo>
                                  <a:pt x="194" y="121"/>
                                </a:lnTo>
                                <a:lnTo>
                                  <a:pt x="194" y="121"/>
                                </a:lnTo>
                                <a:lnTo>
                                  <a:pt x="194" y="121"/>
                                </a:lnTo>
                                <a:lnTo>
                                  <a:pt x="194" y="121"/>
                                </a:lnTo>
                                <a:lnTo>
                                  <a:pt x="194" y="121"/>
                                </a:lnTo>
                                <a:lnTo>
                                  <a:pt x="194" y="121"/>
                                </a:lnTo>
                                <a:lnTo>
                                  <a:pt x="194" y="121"/>
                                </a:lnTo>
                                <a:lnTo>
                                  <a:pt x="195" y="121"/>
                                </a:lnTo>
                                <a:lnTo>
                                  <a:pt x="195" y="121"/>
                                </a:lnTo>
                                <a:lnTo>
                                  <a:pt x="195" y="120"/>
                                </a:lnTo>
                                <a:lnTo>
                                  <a:pt x="195" y="120"/>
                                </a:lnTo>
                                <a:lnTo>
                                  <a:pt x="195" y="120"/>
                                </a:lnTo>
                                <a:lnTo>
                                  <a:pt x="195" y="120"/>
                                </a:lnTo>
                                <a:lnTo>
                                  <a:pt x="195" y="120"/>
                                </a:lnTo>
                                <a:lnTo>
                                  <a:pt x="195" y="120"/>
                                </a:lnTo>
                                <a:lnTo>
                                  <a:pt x="195" y="120"/>
                                </a:lnTo>
                                <a:lnTo>
                                  <a:pt x="195" y="120"/>
                                </a:lnTo>
                                <a:lnTo>
                                  <a:pt x="195" y="120"/>
                                </a:lnTo>
                                <a:lnTo>
                                  <a:pt x="196" y="120"/>
                                </a:lnTo>
                                <a:lnTo>
                                  <a:pt x="196" y="120"/>
                                </a:lnTo>
                                <a:lnTo>
                                  <a:pt x="196" y="120"/>
                                </a:lnTo>
                                <a:lnTo>
                                  <a:pt x="196" y="120"/>
                                </a:lnTo>
                                <a:lnTo>
                                  <a:pt x="196" y="120"/>
                                </a:lnTo>
                                <a:lnTo>
                                  <a:pt x="196" y="120"/>
                                </a:lnTo>
                                <a:lnTo>
                                  <a:pt x="196" y="120"/>
                                </a:lnTo>
                                <a:lnTo>
                                  <a:pt x="196" y="120"/>
                                </a:lnTo>
                                <a:lnTo>
                                  <a:pt x="196" y="120"/>
                                </a:lnTo>
                                <a:lnTo>
                                  <a:pt x="196" y="120"/>
                                </a:lnTo>
                                <a:lnTo>
                                  <a:pt x="196" y="120"/>
                                </a:lnTo>
                                <a:lnTo>
                                  <a:pt x="196" y="120"/>
                                </a:lnTo>
                                <a:lnTo>
                                  <a:pt x="197" y="120"/>
                                </a:lnTo>
                                <a:lnTo>
                                  <a:pt x="197" y="120"/>
                                </a:lnTo>
                                <a:lnTo>
                                  <a:pt x="197" y="120"/>
                                </a:lnTo>
                                <a:lnTo>
                                  <a:pt x="197" y="120"/>
                                </a:lnTo>
                                <a:lnTo>
                                  <a:pt x="197" y="120"/>
                                </a:lnTo>
                                <a:lnTo>
                                  <a:pt x="197" y="120"/>
                                </a:lnTo>
                                <a:lnTo>
                                  <a:pt x="197" y="120"/>
                                </a:lnTo>
                                <a:lnTo>
                                  <a:pt x="197" y="120"/>
                                </a:lnTo>
                                <a:lnTo>
                                  <a:pt x="197" y="120"/>
                                </a:lnTo>
                                <a:lnTo>
                                  <a:pt x="197" y="120"/>
                                </a:lnTo>
                                <a:lnTo>
                                  <a:pt x="197" y="120"/>
                                </a:lnTo>
                                <a:lnTo>
                                  <a:pt x="197" y="120"/>
                                </a:lnTo>
                                <a:lnTo>
                                  <a:pt x="198" y="120"/>
                                </a:lnTo>
                                <a:lnTo>
                                  <a:pt x="198" y="120"/>
                                </a:lnTo>
                                <a:lnTo>
                                  <a:pt x="198" y="120"/>
                                </a:lnTo>
                                <a:lnTo>
                                  <a:pt x="198" y="121"/>
                                </a:lnTo>
                                <a:lnTo>
                                  <a:pt x="198" y="121"/>
                                </a:lnTo>
                                <a:lnTo>
                                  <a:pt x="198" y="121"/>
                                </a:lnTo>
                                <a:lnTo>
                                  <a:pt x="198" y="121"/>
                                </a:lnTo>
                                <a:lnTo>
                                  <a:pt x="198" y="121"/>
                                </a:lnTo>
                                <a:lnTo>
                                  <a:pt x="198" y="121"/>
                                </a:lnTo>
                                <a:lnTo>
                                  <a:pt x="198" y="121"/>
                                </a:lnTo>
                                <a:lnTo>
                                  <a:pt x="198" y="121"/>
                                </a:lnTo>
                                <a:lnTo>
                                  <a:pt x="198" y="121"/>
                                </a:lnTo>
                                <a:lnTo>
                                  <a:pt x="199" y="121"/>
                                </a:lnTo>
                                <a:lnTo>
                                  <a:pt x="199" y="122"/>
                                </a:lnTo>
                                <a:lnTo>
                                  <a:pt x="199" y="122"/>
                                </a:lnTo>
                                <a:lnTo>
                                  <a:pt x="199" y="122"/>
                                </a:lnTo>
                                <a:lnTo>
                                  <a:pt x="199" y="122"/>
                                </a:lnTo>
                                <a:lnTo>
                                  <a:pt x="199" y="122"/>
                                </a:lnTo>
                                <a:lnTo>
                                  <a:pt x="199" y="122"/>
                                </a:lnTo>
                                <a:lnTo>
                                  <a:pt x="199" y="122"/>
                                </a:lnTo>
                                <a:lnTo>
                                  <a:pt x="199" y="123"/>
                                </a:lnTo>
                                <a:lnTo>
                                  <a:pt x="199" y="123"/>
                                </a:lnTo>
                                <a:lnTo>
                                  <a:pt x="199" y="123"/>
                                </a:lnTo>
                                <a:lnTo>
                                  <a:pt x="199" y="123"/>
                                </a:lnTo>
                                <a:lnTo>
                                  <a:pt x="200" y="123"/>
                                </a:lnTo>
                                <a:lnTo>
                                  <a:pt x="200" y="123"/>
                                </a:lnTo>
                                <a:lnTo>
                                  <a:pt x="200" y="124"/>
                                </a:lnTo>
                                <a:lnTo>
                                  <a:pt x="200" y="124"/>
                                </a:lnTo>
                                <a:lnTo>
                                  <a:pt x="200" y="124"/>
                                </a:lnTo>
                                <a:lnTo>
                                  <a:pt x="200" y="124"/>
                                </a:lnTo>
                                <a:lnTo>
                                  <a:pt x="200" y="124"/>
                                </a:lnTo>
                                <a:lnTo>
                                  <a:pt x="200" y="124"/>
                                </a:lnTo>
                                <a:lnTo>
                                  <a:pt x="200" y="125"/>
                                </a:lnTo>
                                <a:lnTo>
                                  <a:pt x="200" y="125"/>
                                </a:lnTo>
                                <a:lnTo>
                                  <a:pt x="201" y="125"/>
                                </a:lnTo>
                                <a:lnTo>
                                  <a:pt x="201" y="125"/>
                                </a:lnTo>
                                <a:lnTo>
                                  <a:pt x="201" y="126"/>
                                </a:lnTo>
                                <a:lnTo>
                                  <a:pt x="201" y="126"/>
                                </a:lnTo>
                                <a:lnTo>
                                  <a:pt x="201" y="126"/>
                                </a:lnTo>
                                <a:lnTo>
                                  <a:pt x="201" y="126"/>
                                </a:lnTo>
                                <a:lnTo>
                                  <a:pt x="201" y="126"/>
                                </a:lnTo>
                                <a:lnTo>
                                  <a:pt x="201" y="127"/>
                                </a:lnTo>
                                <a:lnTo>
                                  <a:pt x="201" y="127"/>
                                </a:lnTo>
                                <a:lnTo>
                                  <a:pt x="201" y="127"/>
                                </a:lnTo>
                                <a:lnTo>
                                  <a:pt x="201" y="127"/>
                                </a:lnTo>
                                <a:lnTo>
                                  <a:pt x="201" y="127"/>
                                </a:lnTo>
                                <a:lnTo>
                                  <a:pt x="202" y="128"/>
                                </a:lnTo>
                                <a:lnTo>
                                  <a:pt x="202" y="128"/>
                                </a:lnTo>
                                <a:lnTo>
                                  <a:pt x="202" y="128"/>
                                </a:lnTo>
                                <a:lnTo>
                                  <a:pt x="202" y="128"/>
                                </a:lnTo>
                                <a:lnTo>
                                  <a:pt x="202" y="128"/>
                                </a:lnTo>
                                <a:lnTo>
                                  <a:pt x="202" y="128"/>
                                </a:lnTo>
                                <a:lnTo>
                                  <a:pt x="202" y="129"/>
                                </a:lnTo>
                                <a:lnTo>
                                  <a:pt x="202" y="129"/>
                                </a:lnTo>
                                <a:lnTo>
                                  <a:pt x="202" y="129"/>
                                </a:lnTo>
                                <a:lnTo>
                                  <a:pt x="202" y="129"/>
                                </a:lnTo>
                                <a:lnTo>
                                  <a:pt x="202" y="129"/>
                                </a:lnTo>
                                <a:lnTo>
                                  <a:pt x="202" y="129"/>
                                </a:lnTo>
                                <a:lnTo>
                                  <a:pt x="203" y="129"/>
                                </a:lnTo>
                                <a:lnTo>
                                  <a:pt x="203" y="129"/>
                                </a:lnTo>
                                <a:lnTo>
                                  <a:pt x="203" y="129"/>
                                </a:lnTo>
                                <a:lnTo>
                                  <a:pt x="203" y="129"/>
                                </a:lnTo>
                                <a:lnTo>
                                  <a:pt x="203" y="128"/>
                                </a:lnTo>
                                <a:lnTo>
                                  <a:pt x="203" y="128"/>
                                </a:lnTo>
                                <a:lnTo>
                                  <a:pt x="203" y="128"/>
                                </a:lnTo>
                                <a:lnTo>
                                  <a:pt x="203" y="128"/>
                                </a:lnTo>
                                <a:lnTo>
                                  <a:pt x="203" y="128"/>
                                </a:lnTo>
                                <a:lnTo>
                                  <a:pt x="203" y="128"/>
                                </a:lnTo>
                                <a:lnTo>
                                  <a:pt x="203" y="128"/>
                                </a:lnTo>
                                <a:lnTo>
                                  <a:pt x="203" y="128"/>
                                </a:lnTo>
                                <a:lnTo>
                                  <a:pt x="204" y="128"/>
                                </a:lnTo>
                                <a:lnTo>
                                  <a:pt x="204" y="128"/>
                                </a:lnTo>
                                <a:lnTo>
                                  <a:pt x="204" y="128"/>
                                </a:lnTo>
                                <a:lnTo>
                                  <a:pt x="204" y="128"/>
                                </a:lnTo>
                                <a:lnTo>
                                  <a:pt x="204" y="127"/>
                                </a:lnTo>
                                <a:lnTo>
                                  <a:pt x="204" y="127"/>
                                </a:lnTo>
                                <a:lnTo>
                                  <a:pt x="204" y="127"/>
                                </a:lnTo>
                                <a:lnTo>
                                  <a:pt x="204" y="127"/>
                                </a:lnTo>
                                <a:lnTo>
                                  <a:pt x="204" y="127"/>
                                </a:lnTo>
                                <a:lnTo>
                                  <a:pt x="204" y="127"/>
                                </a:lnTo>
                                <a:lnTo>
                                  <a:pt x="204" y="127"/>
                                </a:lnTo>
                                <a:lnTo>
                                  <a:pt x="204" y="127"/>
                                </a:lnTo>
                                <a:lnTo>
                                  <a:pt x="205" y="127"/>
                                </a:lnTo>
                                <a:lnTo>
                                  <a:pt x="205" y="127"/>
                                </a:lnTo>
                                <a:lnTo>
                                  <a:pt x="205" y="126"/>
                                </a:lnTo>
                                <a:lnTo>
                                  <a:pt x="205" y="126"/>
                                </a:lnTo>
                                <a:lnTo>
                                  <a:pt x="205" y="126"/>
                                </a:lnTo>
                                <a:lnTo>
                                  <a:pt x="205" y="126"/>
                                </a:lnTo>
                                <a:lnTo>
                                  <a:pt x="205" y="126"/>
                                </a:lnTo>
                                <a:lnTo>
                                  <a:pt x="205" y="126"/>
                                </a:lnTo>
                                <a:lnTo>
                                  <a:pt x="205" y="126"/>
                                </a:lnTo>
                                <a:lnTo>
                                  <a:pt x="205" y="126"/>
                                </a:lnTo>
                                <a:lnTo>
                                  <a:pt x="205" y="126"/>
                                </a:lnTo>
                                <a:lnTo>
                                  <a:pt x="205" y="126"/>
                                </a:lnTo>
                                <a:lnTo>
                                  <a:pt x="206" y="126"/>
                                </a:lnTo>
                                <a:lnTo>
                                  <a:pt x="206" y="126"/>
                                </a:lnTo>
                                <a:lnTo>
                                  <a:pt x="206" y="126"/>
                                </a:lnTo>
                                <a:lnTo>
                                  <a:pt x="206" y="125"/>
                                </a:lnTo>
                                <a:lnTo>
                                  <a:pt x="206" y="125"/>
                                </a:lnTo>
                                <a:lnTo>
                                  <a:pt x="206" y="125"/>
                                </a:lnTo>
                                <a:lnTo>
                                  <a:pt x="206" y="125"/>
                                </a:lnTo>
                                <a:lnTo>
                                  <a:pt x="206" y="125"/>
                                </a:lnTo>
                                <a:lnTo>
                                  <a:pt x="206" y="125"/>
                                </a:lnTo>
                                <a:lnTo>
                                  <a:pt x="206" y="125"/>
                                </a:lnTo>
                                <a:lnTo>
                                  <a:pt x="206" y="125"/>
                                </a:lnTo>
                                <a:lnTo>
                                  <a:pt x="207" y="125"/>
                                </a:lnTo>
                                <a:lnTo>
                                  <a:pt x="207" y="125"/>
                                </a:lnTo>
                                <a:lnTo>
                                  <a:pt x="207" y="125"/>
                                </a:lnTo>
                                <a:lnTo>
                                  <a:pt x="207" y="125"/>
                                </a:lnTo>
                                <a:lnTo>
                                  <a:pt x="207" y="125"/>
                                </a:lnTo>
                                <a:lnTo>
                                  <a:pt x="207" y="125"/>
                                </a:lnTo>
                                <a:lnTo>
                                  <a:pt x="207" y="125"/>
                                </a:lnTo>
                                <a:lnTo>
                                  <a:pt x="207" y="125"/>
                                </a:lnTo>
                                <a:lnTo>
                                  <a:pt x="207" y="125"/>
                                </a:lnTo>
                                <a:lnTo>
                                  <a:pt x="207" y="125"/>
                                </a:lnTo>
                                <a:lnTo>
                                  <a:pt x="207" y="125"/>
                                </a:lnTo>
                                <a:lnTo>
                                  <a:pt x="207" y="125"/>
                                </a:lnTo>
                                <a:lnTo>
                                  <a:pt x="208" y="125"/>
                                </a:lnTo>
                                <a:lnTo>
                                  <a:pt x="208" y="125"/>
                                </a:lnTo>
                                <a:lnTo>
                                  <a:pt x="208" y="125"/>
                                </a:lnTo>
                                <a:lnTo>
                                  <a:pt x="208" y="125"/>
                                </a:lnTo>
                                <a:lnTo>
                                  <a:pt x="208" y="125"/>
                                </a:lnTo>
                                <a:lnTo>
                                  <a:pt x="208" y="125"/>
                                </a:lnTo>
                                <a:lnTo>
                                  <a:pt x="208" y="126"/>
                                </a:lnTo>
                                <a:lnTo>
                                  <a:pt x="208" y="126"/>
                                </a:lnTo>
                                <a:lnTo>
                                  <a:pt x="208" y="126"/>
                                </a:lnTo>
                                <a:lnTo>
                                  <a:pt x="208" y="126"/>
                                </a:lnTo>
                                <a:lnTo>
                                  <a:pt x="208" y="126"/>
                                </a:lnTo>
                                <a:lnTo>
                                  <a:pt x="208" y="126"/>
                                </a:lnTo>
                                <a:lnTo>
                                  <a:pt x="209" y="126"/>
                                </a:lnTo>
                                <a:lnTo>
                                  <a:pt x="209" y="126"/>
                                </a:lnTo>
                                <a:lnTo>
                                  <a:pt x="209" y="126"/>
                                </a:lnTo>
                                <a:lnTo>
                                  <a:pt x="209" y="126"/>
                                </a:lnTo>
                                <a:lnTo>
                                  <a:pt x="209" y="126"/>
                                </a:lnTo>
                                <a:lnTo>
                                  <a:pt x="209" y="126"/>
                                </a:lnTo>
                                <a:lnTo>
                                  <a:pt x="209" y="127"/>
                                </a:lnTo>
                                <a:lnTo>
                                  <a:pt x="209" y="127"/>
                                </a:lnTo>
                                <a:lnTo>
                                  <a:pt x="209" y="127"/>
                                </a:lnTo>
                                <a:lnTo>
                                  <a:pt x="209" y="127"/>
                                </a:lnTo>
                                <a:lnTo>
                                  <a:pt x="209" y="127"/>
                                </a:lnTo>
                                <a:lnTo>
                                  <a:pt x="209" y="127"/>
                                </a:lnTo>
                                <a:lnTo>
                                  <a:pt x="210" y="127"/>
                                </a:lnTo>
                                <a:lnTo>
                                  <a:pt x="210" y="127"/>
                                </a:lnTo>
                                <a:lnTo>
                                  <a:pt x="210" y="128"/>
                                </a:lnTo>
                                <a:lnTo>
                                  <a:pt x="210" y="128"/>
                                </a:lnTo>
                                <a:lnTo>
                                  <a:pt x="210" y="128"/>
                                </a:lnTo>
                                <a:lnTo>
                                  <a:pt x="210" y="128"/>
                                </a:lnTo>
                                <a:lnTo>
                                  <a:pt x="210" y="128"/>
                                </a:lnTo>
                                <a:lnTo>
                                  <a:pt x="210" y="128"/>
                                </a:lnTo>
                                <a:lnTo>
                                  <a:pt x="210" y="129"/>
                                </a:lnTo>
                                <a:lnTo>
                                  <a:pt x="210" y="129"/>
                                </a:lnTo>
                                <a:lnTo>
                                  <a:pt x="210" y="129"/>
                                </a:lnTo>
                                <a:lnTo>
                                  <a:pt x="211" y="129"/>
                                </a:lnTo>
                                <a:lnTo>
                                  <a:pt x="211" y="129"/>
                                </a:lnTo>
                                <a:lnTo>
                                  <a:pt x="211" y="129"/>
                                </a:lnTo>
                                <a:lnTo>
                                  <a:pt x="211" y="130"/>
                                </a:lnTo>
                                <a:lnTo>
                                  <a:pt x="211" y="130"/>
                                </a:lnTo>
                                <a:lnTo>
                                  <a:pt x="211" y="130"/>
                                </a:lnTo>
                                <a:lnTo>
                                  <a:pt x="211" y="130"/>
                                </a:lnTo>
                                <a:lnTo>
                                  <a:pt x="211" y="130"/>
                                </a:lnTo>
                                <a:lnTo>
                                  <a:pt x="211" y="130"/>
                                </a:lnTo>
                                <a:lnTo>
                                  <a:pt x="211" y="131"/>
                                </a:lnTo>
                                <a:lnTo>
                                  <a:pt x="211" y="131"/>
                                </a:lnTo>
                                <a:lnTo>
                                  <a:pt x="212" y="131"/>
                                </a:lnTo>
                                <a:lnTo>
                                  <a:pt x="212" y="131"/>
                                </a:lnTo>
                                <a:lnTo>
                                  <a:pt x="212" y="132"/>
                                </a:lnTo>
                                <a:lnTo>
                                  <a:pt x="212" y="132"/>
                                </a:lnTo>
                                <a:lnTo>
                                  <a:pt x="212" y="132"/>
                                </a:lnTo>
                                <a:lnTo>
                                  <a:pt x="212" y="132"/>
                                </a:lnTo>
                                <a:lnTo>
                                  <a:pt x="212" y="133"/>
                                </a:lnTo>
                                <a:lnTo>
                                  <a:pt x="212" y="133"/>
                                </a:lnTo>
                                <a:lnTo>
                                  <a:pt x="212" y="133"/>
                                </a:lnTo>
                                <a:lnTo>
                                  <a:pt x="212" y="133"/>
                                </a:lnTo>
                                <a:lnTo>
                                  <a:pt x="212" y="133"/>
                                </a:lnTo>
                                <a:lnTo>
                                  <a:pt x="212" y="133"/>
                                </a:lnTo>
                                <a:lnTo>
                                  <a:pt x="213" y="134"/>
                                </a:lnTo>
                                <a:lnTo>
                                  <a:pt x="213" y="134"/>
                                </a:lnTo>
                                <a:lnTo>
                                  <a:pt x="213" y="134"/>
                                </a:lnTo>
                                <a:lnTo>
                                  <a:pt x="213" y="134"/>
                                </a:lnTo>
                                <a:lnTo>
                                  <a:pt x="213" y="134"/>
                                </a:lnTo>
                                <a:lnTo>
                                  <a:pt x="213" y="134"/>
                                </a:lnTo>
                                <a:lnTo>
                                  <a:pt x="213" y="135"/>
                                </a:lnTo>
                                <a:lnTo>
                                  <a:pt x="213" y="135"/>
                                </a:lnTo>
                                <a:lnTo>
                                  <a:pt x="213" y="135"/>
                                </a:lnTo>
                                <a:lnTo>
                                  <a:pt x="213" y="135"/>
                                </a:lnTo>
                                <a:lnTo>
                                  <a:pt x="213" y="135"/>
                                </a:lnTo>
                                <a:lnTo>
                                  <a:pt x="213" y="135"/>
                                </a:lnTo>
                                <a:lnTo>
                                  <a:pt x="214" y="135"/>
                                </a:lnTo>
                                <a:lnTo>
                                  <a:pt x="214" y="135"/>
                                </a:lnTo>
                                <a:lnTo>
                                  <a:pt x="214" y="135"/>
                                </a:lnTo>
                                <a:lnTo>
                                  <a:pt x="214" y="135"/>
                                </a:lnTo>
                                <a:lnTo>
                                  <a:pt x="214" y="134"/>
                                </a:lnTo>
                                <a:lnTo>
                                  <a:pt x="214" y="134"/>
                                </a:lnTo>
                                <a:lnTo>
                                  <a:pt x="214" y="134"/>
                                </a:lnTo>
                                <a:lnTo>
                                  <a:pt x="214" y="134"/>
                                </a:lnTo>
                                <a:lnTo>
                                  <a:pt x="214" y="134"/>
                                </a:lnTo>
                                <a:lnTo>
                                  <a:pt x="214" y="134"/>
                                </a:lnTo>
                                <a:lnTo>
                                  <a:pt x="214" y="134"/>
                                </a:lnTo>
                                <a:lnTo>
                                  <a:pt x="214" y="134"/>
                                </a:lnTo>
                                <a:lnTo>
                                  <a:pt x="215" y="134"/>
                                </a:lnTo>
                                <a:lnTo>
                                  <a:pt x="215" y="134"/>
                                </a:lnTo>
                                <a:lnTo>
                                  <a:pt x="215" y="134"/>
                                </a:lnTo>
                                <a:lnTo>
                                  <a:pt x="215" y="134"/>
                                </a:lnTo>
                                <a:lnTo>
                                  <a:pt x="215" y="133"/>
                                </a:lnTo>
                                <a:lnTo>
                                  <a:pt x="215" y="133"/>
                                </a:lnTo>
                                <a:lnTo>
                                  <a:pt x="215" y="133"/>
                                </a:lnTo>
                                <a:lnTo>
                                  <a:pt x="215" y="133"/>
                                </a:lnTo>
                                <a:lnTo>
                                  <a:pt x="215" y="133"/>
                                </a:lnTo>
                                <a:lnTo>
                                  <a:pt x="215" y="133"/>
                                </a:lnTo>
                                <a:lnTo>
                                  <a:pt x="215" y="133"/>
                                </a:lnTo>
                                <a:lnTo>
                                  <a:pt x="215" y="133"/>
                                </a:lnTo>
                                <a:lnTo>
                                  <a:pt x="216" y="132"/>
                                </a:lnTo>
                                <a:lnTo>
                                  <a:pt x="216" y="132"/>
                                </a:lnTo>
                                <a:lnTo>
                                  <a:pt x="216" y="132"/>
                                </a:lnTo>
                                <a:lnTo>
                                  <a:pt x="216" y="132"/>
                                </a:lnTo>
                                <a:lnTo>
                                  <a:pt x="216" y="132"/>
                                </a:lnTo>
                                <a:lnTo>
                                  <a:pt x="216" y="132"/>
                                </a:lnTo>
                                <a:lnTo>
                                  <a:pt x="216" y="132"/>
                                </a:lnTo>
                                <a:lnTo>
                                  <a:pt x="216" y="132"/>
                                </a:lnTo>
                                <a:lnTo>
                                  <a:pt x="216" y="132"/>
                                </a:lnTo>
                                <a:lnTo>
                                  <a:pt x="216" y="132"/>
                                </a:lnTo>
                                <a:lnTo>
                                  <a:pt x="216" y="132"/>
                                </a:lnTo>
                                <a:lnTo>
                                  <a:pt x="217" y="131"/>
                                </a:lnTo>
                                <a:lnTo>
                                  <a:pt x="217" y="131"/>
                                </a:lnTo>
                                <a:lnTo>
                                  <a:pt x="217" y="131"/>
                                </a:lnTo>
                                <a:lnTo>
                                  <a:pt x="217" y="131"/>
                                </a:lnTo>
                                <a:lnTo>
                                  <a:pt x="217" y="131"/>
                                </a:lnTo>
                                <a:lnTo>
                                  <a:pt x="217" y="131"/>
                                </a:lnTo>
                                <a:lnTo>
                                  <a:pt x="217" y="131"/>
                                </a:lnTo>
                                <a:lnTo>
                                  <a:pt x="217" y="131"/>
                                </a:lnTo>
                                <a:lnTo>
                                  <a:pt x="217" y="131"/>
                                </a:lnTo>
                                <a:lnTo>
                                  <a:pt x="217" y="131"/>
                                </a:lnTo>
                                <a:lnTo>
                                  <a:pt x="217" y="131"/>
                                </a:lnTo>
                                <a:lnTo>
                                  <a:pt x="217" y="131"/>
                                </a:lnTo>
                                <a:lnTo>
                                  <a:pt x="218" y="131"/>
                                </a:lnTo>
                                <a:lnTo>
                                  <a:pt x="218" y="131"/>
                                </a:lnTo>
                                <a:lnTo>
                                  <a:pt x="218" y="131"/>
                                </a:lnTo>
                                <a:lnTo>
                                  <a:pt x="218" y="131"/>
                                </a:lnTo>
                                <a:lnTo>
                                  <a:pt x="218" y="131"/>
                                </a:lnTo>
                                <a:lnTo>
                                  <a:pt x="218" y="131"/>
                                </a:lnTo>
                                <a:lnTo>
                                  <a:pt x="218" y="131"/>
                                </a:lnTo>
                                <a:lnTo>
                                  <a:pt x="218" y="131"/>
                                </a:lnTo>
                                <a:lnTo>
                                  <a:pt x="218" y="131"/>
                                </a:lnTo>
                                <a:lnTo>
                                  <a:pt x="218" y="131"/>
                                </a:lnTo>
                                <a:lnTo>
                                  <a:pt x="218" y="131"/>
                                </a:lnTo>
                                <a:lnTo>
                                  <a:pt x="218" y="131"/>
                                </a:lnTo>
                                <a:lnTo>
                                  <a:pt x="219" y="131"/>
                                </a:lnTo>
                                <a:lnTo>
                                  <a:pt x="219" y="131"/>
                                </a:lnTo>
                                <a:lnTo>
                                  <a:pt x="219" y="131"/>
                                </a:lnTo>
                                <a:lnTo>
                                  <a:pt x="219" y="131"/>
                                </a:lnTo>
                                <a:lnTo>
                                  <a:pt x="219" y="131"/>
                                </a:lnTo>
                                <a:lnTo>
                                  <a:pt x="219" y="131"/>
                                </a:lnTo>
                                <a:lnTo>
                                  <a:pt x="219" y="131"/>
                                </a:lnTo>
                                <a:lnTo>
                                  <a:pt x="219" y="131"/>
                                </a:lnTo>
                                <a:lnTo>
                                  <a:pt x="219" y="131"/>
                                </a:lnTo>
                                <a:lnTo>
                                  <a:pt x="219" y="131"/>
                                </a:lnTo>
                                <a:lnTo>
                                  <a:pt x="219" y="131"/>
                                </a:lnTo>
                                <a:lnTo>
                                  <a:pt x="219" y="131"/>
                                </a:lnTo>
                                <a:lnTo>
                                  <a:pt x="220" y="131"/>
                                </a:lnTo>
                                <a:lnTo>
                                  <a:pt x="220" y="131"/>
                                </a:lnTo>
                                <a:lnTo>
                                  <a:pt x="220" y="131"/>
                                </a:lnTo>
                                <a:lnTo>
                                  <a:pt x="220" y="131"/>
                                </a:lnTo>
                                <a:lnTo>
                                  <a:pt x="220" y="131"/>
                                </a:lnTo>
                                <a:lnTo>
                                  <a:pt x="220" y="131"/>
                                </a:lnTo>
                                <a:lnTo>
                                  <a:pt x="220" y="132"/>
                                </a:lnTo>
                                <a:lnTo>
                                  <a:pt x="220" y="132"/>
                                </a:lnTo>
                                <a:lnTo>
                                  <a:pt x="220" y="132"/>
                                </a:lnTo>
                                <a:lnTo>
                                  <a:pt x="220" y="132"/>
                                </a:lnTo>
                                <a:lnTo>
                                  <a:pt x="220" y="132"/>
                                </a:lnTo>
                                <a:lnTo>
                                  <a:pt x="221" y="132"/>
                                </a:lnTo>
                                <a:lnTo>
                                  <a:pt x="221" y="132"/>
                                </a:lnTo>
                                <a:lnTo>
                                  <a:pt x="221" y="132"/>
                                </a:lnTo>
                                <a:lnTo>
                                  <a:pt x="221" y="132"/>
                                </a:lnTo>
                                <a:lnTo>
                                  <a:pt x="221" y="132"/>
                                </a:lnTo>
                                <a:lnTo>
                                  <a:pt x="221" y="133"/>
                                </a:lnTo>
                                <a:lnTo>
                                  <a:pt x="221" y="133"/>
                                </a:lnTo>
                                <a:lnTo>
                                  <a:pt x="221" y="133"/>
                                </a:lnTo>
                                <a:lnTo>
                                  <a:pt x="221" y="133"/>
                                </a:lnTo>
                                <a:lnTo>
                                  <a:pt x="221" y="133"/>
                                </a:lnTo>
                                <a:lnTo>
                                  <a:pt x="221" y="133"/>
                                </a:lnTo>
                                <a:lnTo>
                                  <a:pt x="221" y="133"/>
                                </a:lnTo>
                                <a:lnTo>
                                  <a:pt x="222" y="134"/>
                                </a:lnTo>
                                <a:lnTo>
                                  <a:pt x="222" y="134"/>
                                </a:lnTo>
                                <a:lnTo>
                                  <a:pt x="222" y="134"/>
                                </a:lnTo>
                                <a:lnTo>
                                  <a:pt x="222" y="134"/>
                                </a:lnTo>
                                <a:lnTo>
                                  <a:pt x="222" y="134"/>
                                </a:lnTo>
                                <a:lnTo>
                                  <a:pt x="222" y="134"/>
                                </a:lnTo>
                                <a:lnTo>
                                  <a:pt x="222" y="135"/>
                                </a:lnTo>
                                <a:lnTo>
                                  <a:pt x="222" y="135"/>
                                </a:lnTo>
                                <a:lnTo>
                                  <a:pt x="222" y="135"/>
                                </a:lnTo>
                                <a:lnTo>
                                  <a:pt x="222" y="135"/>
                                </a:lnTo>
                                <a:lnTo>
                                  <a:pt x="222" y="135"/>
                                </a:lnTo>
                                <a:lnTo>
                                  <a:pt x="223" y="136"/>
                                </a:lnTo>
                                <a:lnTo>
                                  <a:pt x="223" y="136"/>
                                </a:lnTo>
                                <a:lnTo>
                                  <a:pt x="223" y="136"/>
                                </a:lnTo>
                                <a:lnTo>
                                  <a:pt x="223" y="136"/>
                                </a:lnTo>
                                <a:lnTo>
                                  <a:pt x="223" y="136"/>
                                </a:lnTo>
                                <a:lnTo>
                                  <a:pt x="223" y="136"/>
                                </a:lnTo>
                                <a:lnTo>
                                  <a:pt x="223" y="137"/>
                                </a:lnTo>
                                <a:lnTo>
                                  <a:pt x="223" y="137"/>
                                </a:lnTo>
                                <a:lnTo>
                                  <a:pt x="223" y="137"/>
                                </a:lnTo>
                                <a:lnTo>
                                  <a:pt x="223" y="137"/>
                                </a:lnTo>
                                <a:lnTo>
                                  <a:pt x="223" y="138"/>
                                </a:lnTo>
                                <a:lnTo>
                                  <a:pt x="223" y="138"/>
                                </a:lnTo>
                                <a:lnTo>
                                  <a:pt x="224" y="138"/>
                                </a:lnTo>
                                <a:lnTo>
                                  <a:pt x="224" y="138"/>
                                </a:lnTo>
                                <a:lnTo>
                                  <a:pt x="224" y="138"/>
                                </a:lnTo>
                                <a:lnTo>
                                  <a:pt x="224" y="138"/>
                                </a:lnTo>
                                <a:lnTo>
                                  <a:pt x="224" y="139"/>
                                </a:lnTo>
                                <a:lnTo>
                                  <a:pt x="224" y="139"/>
                                </a:lnTo>
                                <a:lnTo>
                                  <a:pt x="224" y="139"/>
                                </a:lnTo>
                                <a:lnTo>
                                  <a:pt x="224" y="139"/>
                                </a:lnTo>
                                <a:lnTo>
                                  <a:pt x="224" y="140"/>
                                </a:lnTo>
                                <a:lnTo>
                                  <a:pt x="224" y="140"/>
                                </a:lnTo>
                                <a:lnTo>
                                  <a:pt x="224" y="140"/>
                                </a:lnTo>
                                <a:lnTo>
                                  <a:pt x="224" y="140"/>
                                </a:lnTo>
                                <a:lnTo>
                                  <a:pt x="225" y="141"/>
                                </a:lnTo>
                                <a:lnTo>
                                  <a:pt x="225" y="141"/>
                                </a:lnTo>
                                <a:lnTo>
                                  <a:pt x="225" y="141"/>
                                </a:lnTo>
                                <a:lnTo>
                                  <a:pt x="225" y="141"/>
                                </a:lnTo>
                                <a:lnTo>
                                  <a:pt x="225" y="141"/>
                                </a:lnTo>
                                <a:lnTo>
                                  <a:pt x="225" y="141"/>
                                </a:lnTo>
                                <a:lnTo>
                                  <a:pt x="225" y="141"/>
                                </a:lnTo>
                                <a:lnTo>
                                  <a:pt x="225" y="141"/>
                                </a:lnTo>
                                <a:lnTo>
                                  <a:pt x="225" y="141"/>
                                </a:lnTo>
                                <a:lnTo>
                                  <a:pt x="225" y="141"/>
                                </a:lnTo>
                                <a:lnTo>
                                  <a:pt x="225" y="141"/>
                                </a:lnTo>
                                <a:lnTo>
                                  <a:pt x="225" y="141"/>
                                </a:lnTo>
                                <a:lnTo>
                                  <a:pt x="226" y="141"/>
                                </a:lnTo>
                                <a:lnTo>
                                  <a:pt x="226" y="141"/>
                                </a:lnTo>
                                <a:lnTo>
                                  <a:pt x="226" y="141"/>
                                </a:lnTo>
                                <a:lnTo>
                                  <a:pt x="226" y="141"/>
                                </a:lnTo>
                                <a:lnTo>
                                  <a:pt x="226" y="141"/>
                                </a:lnTo>
                                <a:lnTo>
                                  <a:pt x="226" y="141"/>
                                </a:lnTo>
                                <a:lnTo>
                                  <a:pt x="226" y="141"/>
                                </a:lnTo>
                                <a:lnTo>
                                  <a:pt x="226" y="140"/>
                                </a:lnTo>
                                <a:lnTo>
                                  <a:pt x="226" y="140"/>
                                </a:lnTo>
                                <a:lnTo>
                                  <a:pt x="226" y="140"/>
                                </a:lnTo>
                                <a:lnTo>
                                  <a:pt x="226" y="140"/>
                                </a:lnTo>
                                <a:lnTo>
                                  <a:pt x="226" y="140"/>
                                </a:lnTo>
                                <a:lnTo>
                                  <a:pt x="227" y="140"/>
                                </a:lnTo>
                                <a:lnTo>
                                  <a:pt x="227" y="140"/>
                                </a:lnTo>
                                <a:lnTo>
                                  <a:pt x="227" y="140"/>
                                </a:lnTo>
                                <a:lnTo>
                                  <a:pt x="227" y="140"/>
                                </a:lnTo>
                                <a:lnTo>
                                  <a:pt x="227" y="139"/>
                                </a:lnTo>
                                <a:lnTo>
                                  <a:pt x="227" y="139"/>
                                </a:lnTo>
                                <a:lnTo>
                                  <a:pt x="227" y="139"/>
                                </a:lnTo>
                                <a:lnTo>
                                  <a:pt x="227" y="139"/>
                                </a:lnTo>
                                <a:lnTo>
                                  <a:pt x="227" y="139"/>
                                </a:lnTo>
                                <a:lnTo>
                                  <a:pt x="227" y="139"/>
                                </a:lnTo>
                                <a:lnTo>
                                  <a:pt x="227" y="139"/>
                                </a:lnTo>
                                <a:lnTo>
                                  <a:pt x="228" y="139"/>
                                </a:lnTo>
                                <a:lnTo>
                                  <a:pt x="228" y="138"/>
                                </a:lnTo>
                                <a:lnTo>
                                  <a:pt x="228" y="138"/>
                                </a:lnTo>
                                <a:lnTo>
                                  <a:pt x="228" y="138"/>
                                </a:lnTo>
                                <a:lnTo>
                                  <a:pt x="228" y="138"/>
                                </a:lnTo>
                                <a:lnTo>
                                  <a:pt x="228" y="138"/>
                                </a:lnTo>
                                <a:lnTo>
                                  <a:pt x="228" y="138"/>
                                </a:lnTo>
                                <a:lnTo>
                                  <a:pt x="228" y="138"/>
                                </a:lnTo>
                                <a:lnTo>
                                  <a:pt x="228" y="138"/>
                                </a:lnTo>
                                <a:lnTo>
                                  <a:pt x="228" y="138"/>
                                </a:lnTo>
                                <a:lnTo>
                                  <a:pt x="228" y="138"/>
                                </a:lnTo>
                                <a:lnTo>
                                  <a:pt x="228" y="137"/>
                                </a:lnTo>
                                <a:lnTo>
                                  <a:pt x="229" y="137"/>
                                </a:lnTo>
                                <a:lnTo>
                                  <a:pt x="229" y="137"/>
                                </a:lnTo>
                                <a:lnTo>
                                  <a:pt x="229" y="137"/>
                                </a:lnTo>
                                <a:lnTo>
                                  <a:pt x="229" y="137"/>
                                </a:lnTo>
                                <a:lnTo>
                                  <a:pt x="229" y="137"/>
                                </a:lnTo>
                                <a:lnTo>
                                  <a:pt x="229" y="137"/>
                                </a:lnTo>
                                <a:lnTo>
                                  <a:pt x="229" y="137"/>
                                </a:lnTo>
                                <a:lnTo>
                                  <a:pt x="229" y="137"/>
                                </a:lnTo>
                                <a:lnTo>
                                  <a:pt x="229" y="137"/>
                                </a:lnTo>
                                <a:lnTo>
                                  <a:pt x="229" y="137"/>
                                </a:lnTo>
                                <a:lnTo>
                                  <a:pt x="229" y="137"/>
                                </a:lnTo>
                                <a:lnTo>
                                  <a:pt x="229" y="137"/>
                                </a:lnTo>
                                <a:lnTo>
                                  <a:pt x="230" y="137"/>
                                </a:lnTo>
                                <a:lnTo>
                                  <a:pt x="230" y="136"/>
                                </a:lnTo>
                                <a:lnTo>
                                  <a:pt x="230" y="136"/>
                                </a:lnTo>
                                <a:lnTo>
                                  <a:pt x="230" y="136"/>
                                </a:lnTo>
                                <a:lnTo>
                                  <a:pt x="230" y="136"/>
                                </a:lnTo>
                                <a:lnTo>
                                  <a:pt x="230" y="136"/>
                                </a:lnTo>
                                <a:lnTo>
                                  <a:pt x="230" y="136"/>
                                </a:lnTo>
                                <a:lnTo>
                                  <a:pt x="230" y="136"/>
                                </a:lnTo>
                                <a:lnTo>
                                  <a:pt x="230" y="136"/>
                                </a:lnTo>
                                <a:lnTo>
                                  <a:pt x="230" y="136"/>
                                </a:lnTo>
                                <a:lnTo>
                                  <a:pt x="230" y="136"/>
                                </a:lnTo>
                                <a:lnTo>
                                  <a:pt x="231" y="136"/>
                                </a:lnTo>
                                <a:lnTo>
                                  <a:pt x="231" y="136"/>
                                </a:lnTo>
                                <a:lnTo>
                                  <a:pt x="231" y="136"/>
                                </a:lnTo>
                                <a:lnTo>
                                  <a:pt x="231" y="136"/>
                                </a:lnTo>
                                <a:lnTo>
                                  <a:pt x="231" y="136"/>
                                </a:lnTo>
                                <a:lnTo>
                                  <a:pt x="231" y="136"/>
                                </a:lnTo>
                                <a:lnTo>
                                  <a:pt x="231" y="136"/>
                                </a:lnTo>
                                <a:lnTo>
                                  <a:pt x="231" y="136"/>
                                </a:lnTo>
                                <a:lnTo>
                                  <a:pt x="231" y="136"/>
                                </a:lnTo>
                                <a:lnTo>
                                  <a:pt x="231" y="136"/>
                                </a:lnTo>
                                <a:lnTo>
                                  <a:pt x="231" y="136"/>
                                </a:lnTo>
                                <a:lnTo>
                                  <a:pt x="231" y="136"/>
                                </a:lnTo>
                                <a:lnTo>
                                  <a:pt x="232" y="137"/>
                                </a:lnTo>
                                <a:lnTo>
                                  <a:pt x="232" y="137"/>
                                </a:lnTo>
                                <a:lnTo>
                                  <a:pt x="232" y="137"/>
                                </a:lnTo>
                                <a:lnTo>
                                  <a:pt x="232" y="137"/>
                                </a:lnTo>
                                <a:lnTo>
                                  <a:pt x="232" y="137"/>
                                </a:lnTo>
                                <a:lnTo>
                                  <a:pt x="232" y="137"/>
                                </a:lnTo>
                                <a:lnTo>
                                  <a:pt x="232" y="137"/>
                                </a:lnTo>
                                <a:lnTo>
                                  <a:pt x="232" y="137"/>
                                </a:lnTo>
                                <a:lnTo>
                                  <a:pt x="232" y="137"/>
                                </a:lnTo>
                                <a:lnTo>
                                  <a:pt x="232" y="137"/>
                                </a:lnTo>
                                <a:lnTo>
                                  <a:pt x="232" y="137"/>
                                </a:lnTo>
                                <a:lnTo>
                                  <a:pt x="232" y="137"/>
                                </a:lnTo>
                                <a:lnTo>
                                  <a:pt x="233" y="137"/>
                                </a:lnTo>
                                <a:lnTo>
                                  <a:pt x="233" y="137"/>
                                </a:lnTo>
                                <a:lnTo>
                                  <a:pt x="233" y="138"/>
                                </a:lnTo>
                                <a:lnTo>
                                  <a:pt x="233" y="138"/>
                                </a:lnTo>
                                <a:lnTo>
                                  <a:pt x="233" y="138"/>
                                </a:lnTo>
                                <a:lnTo>
                                  <a:pt x="233" y="138"/>
                                </a:lnTo>
                                <a:lnTo>
                                  <a:pt x="233" y="138"/>
                                </a:lnTo>
                                <a:lnTo>
                                  <a:pt x="233" y="138"/>
                                </a:lnTo>
                                <a:lnTo>
                                  <a:pt x="233" y="138"/>
                                </a:lnTo>
                                <a:lnTo>
                                  <a:pt x="233" y="138"/>
                                </a:lnTo>
                                <a:lnTo>
                                  <a:pt x="233" y="138"/>
                                </a:lnTo>
                                <a:lnTo>
                                  <a:pt x="234" y="139"/>
                                </a:lnTo>
                                <a:lnTo>
                                  <a:pt x="234" y="139"/>
                                </a:lnTo>
                                <a:lnTo>
                                  <a:pt x="234" y="139"/>
                                </a:lnTo>
                                <a:lnTo>
                                  <a:pt x="234" y="139"/>
                                </a:lnTo>
                                <a:lnTo>
                                  <a:pt x="234" y="139"/>
                                </a:lnTo>
                                <a:lnTo>
                                  <a:pt x="234" y="139"/>
                                </a:lnTo>
                                <a:lnTo>
                                  <a:pt x="234" y="140"/>
                                </a:lnTo>
                                <a:lnTo>
                                  <a:pt x="234" y="140"/>
                                </a:lnTo>
                                <a:lnTo>
                                  <a:pt x="234" y="140"/>
                                </a:lnTo>
                                <a:lnTo>
                                  <a:pt x="234" y="140"/>
                                </a:lnTo>
                                <a:lnTo>
                                  <a:pt x="234" y="140"/>
                                </a:lnTo>
                                <a:lnTo>
                                  <a:pt x="234" y="140"/>
                                </a:lnTo>
                                <a:lnTo>
                                  <a:pt x="235" y="140"/>
                                </a:lnTo>
                                <a:lnTo>
                                  <a:pt x="235" y="141"/>
                                </a:lnTo>
                                <a:lnTo>
                                  <a:pt x="235" y="141"/>
                                </a:lnTo>
                                <a:lnTo>
                                  <a:pt x="235" y="141"/>
                                </a:lnTo>
                                <a:lnTo>
                                  <a:pt x="235" y="141"/>
                                </a:lnTo>
                                <a:lnTo>
                                  <a:pt x="235" y="141"/>
                                </a:lnTo>
                                <a:lnTo>
                                  <a:pt x="235" y="142"/>
                                </a:lnTo>
                                <a:lnTo>
                                  <a:pt x="235" y="142"/>
                                </a:lnTo>
                                <a:lnTo>
                                  <a:pt x="235" y="142"/>
                                </a:lnTo>
                                <a:lnTo>
                                  <a:pt x="235" y="142"/>
                                </a:lnTo>
                                <a:lnTo>
                                  <a:pt x="235" y="142"/>
                                </a:lnTo>
                                <a:lnTo>
                                  <a:pt x="235" y="142"/>
                                </a:lnTo>
                                <a:lnTo>
                                  <a:pt x="236" y="143"/>
                                </a:lnTo>
                                <a:lnTo>
                                  <a:pt x="236" y="143"/>
                                </a:lnTo>
                                <a:lnTo>
                                  <a:pt x="236" y="143"/>
                                </a:lnTo>
                                <a:lnTo>
                                  <a:pt x="236" y="143"/>
                                </a:lnTo>
                                <a:lnTo>
                                  <a:pt x="236" y="144"/>
                                </a:lnTo>
                                <a:lnTo>
                                  <a:pt x="236" y="144"/>
                                </a:lnTo>
                                <a:lnTo>
                                  <a:pt x="236" y="144"/>
                                </a:lnTo>
                                <a:lnTo>
                                  <a:pt x="236" y="144"/>
                                </a:lnTo>
                                <a:lnTo>
                                  <a:pt x="236" y="144"/>
                                </a:lnTo>
                                <a:lnTo>
                                  <a:pt x="236" y="144"/>
                                </a:lnTo>
                                <a:lnTo>
                                  <a:pt x="236" y="145"/>
                                </a:lnTo>
                                <a:lnTo>
                                  <a:pt x="236" y="145"/>
                                </a:lnTo>
                                <a:lnTo>
                                  <a:pt x="237" y="145"/>
                                </a:lnTo>
                                <a:lnTo>
                                  <a:pt x="237" y="145"/>
                                </a:lnTo>
                                <a:lnTo>
                                  <a:pt x="237" y="146"/>
                                </a:lnTo>
                                <a:lnTo>
                                  <a:pt x="237" y="146"/>
                                </a:lnTo>
                                <a:lnTo>
                                  <a:pt x="237" y="146"/>
                                </a:lnTo>
                                <a:lnTo>
                                  <a:pt x="237" y="146"/>
                                </a:lnTo>
                                <a:lnTo>
                                  <a:pt x="237" y="147"/>
                                </a:lnTo>
                                <a:lnTo>
                                  <a:pt x="237" y="147"/>
                                </a:lnTo>
                                <a:lnTo>
                                  <a:pt x="237" y="147"/>
                                </a:lnTo>
                                <a:lnTo>
                                  <a:pt x="237" y="147"/>
                                </a:lnTo>
                                <a:lnTo>
                                  <a:pt x="237" y="148"/>
                                </a:lnTo>
                                <a:lnTo>
                                  <a:pt x="237" y="148"/>
                                </a:lnTo>
                                <a:lnTo>
                                  <a:pt x="238" y="148"/>
                                </a:lnTo>
                                <a:lnTo>
                                  <a:pt x="238" y="148"/>
                                </a:lnTo>
                                <a:lnTo>
                                  <a:pt x="238" y="148"/>
                                </a:lnTo>
                                <a:lnTo>
                                  <a:pt x="238" y="148"/>
                                </a:lnTo>
                                <a:lnTo>
                                  <a:pt x="238" y="148"/>
                                </a:lnTo>
                                <a:lnTo>
                                  <a:pt x="238" y="148"/>
                                </a:lnTo>
                                <a:lnTo>
                                  <a:pt x="238" y="148"/>
                                </a:lnTo>
                                <a:lnTo>
                                  <a:pt x="238" y="148"/>
                                </a:lnTo>
                                <a:lnTo>
                                  <a:pt x="238" y="148"/>
                                </a:lnTo>
                                <a:lnTo>
                                  <a:pt x="238" y="148"/>
                                </a:lnTo>
                                <a:lnTo>
                                  <a:pt x="238" y="148"/>
                                </a:lnTo>
                                <a:lnTo>
                                  <a:pt x="238" y="148"/>
                                </a:lnTo>
                                <a:lnTo>
                                  <a:pt x="239" y="148"/>
                                </a:lnTo>
                                <a:lnTo>
                                  <a:pt x="239" y="148"/>
                                </a:lnTo>
                                <a:lnTo>
                                  <a:pt x="239" y="148"/>
                                </a:lnTo>
                                <a:lnTo>
                                  <a:pt x="239" y="148"/>
                                </a:lnTo>
                                <a:lnTo>
                                  <a:pt x="239" y="148"/>
                                </a:lnTo>
                                <a:lnTo>
                                  <a:pt x="239" y="148"/>
                                </a:lnTo>
                                <a:lnTo>
                                  <a:pt x="239" y="148"/>
                                </a:lnTo>
                                <a:lnTo>
                                  <a:pt x="239" y="148"/>
                                </a:lnTo>
                                <a:lnTo>
                                  <a:pt x="239" y="148"/>
                                </a:lnTo>
                                <a:lnTo>
                                  <a:pt x="239" y="148"/>
                                </a:lnTo>
                                <a:lnTo>
                                  <a:pt x="239" y="147"/>
                                </a:lnTo>
                                <a:lnTo>
                                  <a:pt x="240" y="147"/>
                                </a:lnTo>
                                <a:lnTo>
                                  <a:pt x="240" y="147"/>
                                </a:lnTo>
                                <a:lnTo>
                                  <a:pt x="240" y="147"/>
                                </a:lnTo>
                                <a:lnTo>
                                  <a:pt x="240" y="147"/>
                                </a:lnTo>
                                <a:lnTo>
                                  <a:pt x="240" y="147"/>
                                </a:lnTo>
                                <a:lnTo>
                                  <a:pt x="240" y="147"/>
                                </a:lnTo>
                                <a:lnTo>
                                  <a:pt x="240" y="147"/>
                                </a:lnTo>
                                <a:lnTo>
                                  <a:pt x="240" y="146"/>
                                </a:lnTo>
                                <a:lnTo>
                                  <a:pt x="240" y="146"/>
                                </a:lnTo>
                                <a:lnTo>
                                  <a:pt x="240" y="146"/>
                                </a:lnTo>
                                <a:lnTo>
                                  <a:pt x="240" y="146"/>
                                </a:lnTo>
                                <a:lnTo>
                                  <a:pt x="241" y="146"/>
                                </a:lnTo>
                                <a:lnTo>
                                  <a:pt x="241" y="146"/>
                                </a:lnTo>
                                <a:lnTo>
                                  <a:pt x="241" y="146"/>
                                </a:lnTo>
                                <a:lnTo>
                                  <a:pt x="241" y="146"/>
                                </a:lnTo>
                                <a:lnTo>
                                  <a:pt x="241" y="145"/>
                                </a:lnTo>
                                <a:lnTo>
                                  <a:pt x="241" y="145"/>
                                </a:lnTo>
                                <a:lnTo>
                                  <a:pt x="241" y="145"/>
                                </a:lnTo>
                                <a:lnTo>
                                  <a:pt x="241" y="145"/>
                                </a:lnTo>
                                <a:lnTo>
                                  <a:pt x="241" y="145"/>
                                </a:lnTo>
                                <a:lnTo>
                                  <a:pt x="241" y="145"/>
                                </a:lnTo>
                                <a:lnTo>
                                  <a:pt x="241" y="145"/>
                                </a:lnTo>
                                <a:lnTo>
                                  <a:pt x="241" y="145"/>
                                </a:lnTo>
                                <a:lnTo>
                                  <a:pt x="242" y="144"/>
                                </a:lnTo>
                                <a:lnTo>
                                  <a:pt x="242" y="144"/>
                                </a:lnTo>
                                <a:lnTo>
                                  <a:pt x="242" y="144"/>
                                </a:lnTo>
                                <a:lnTo>
                                  <a:pt x="242" y="144"/>
                                </a:lnTo>
                                <a:lnTo>
                                  <a:pt x="242" y="144"/>
                                </a:lnTo>
                                <a:lnTo>
                                  <a:pt x="242" y="144"/>
                                </a:lnTo>
                                <a:lnTo>
                                  <a:pt x="242" y="144"/>
                                </a:lnTo>
                                <a:lnTo>
                                  <a:pt x="242" y="144"/>
                                </a:lnTo>
                                <a:lnTo>
                                  <a:pt x="242" y="144"/>
                                </a:lnTo>
                                <a:lnTo>
                                  <a:pt x="242" y="144"/>
                                </a:lnTo>
                                <a:lnTo>
                                  <a:pt x="242" y="144"/>
                                </a:lnTo>
                                <a:lnTo>
                                  <a:pt x="242" y="143"/>
                                </a:lnTo>
                                <a:lnTo>
                                  <a:pt x="243" y="143"/>
                                </a:lnTo>
                                <a:lnTo>
                                  <a:pt x="243" y="143"/>
                                </a:lnTo>
                                <a:lnTo>
                                  <a:pt x="243" y="143"/>
                                </a:lnTo>
                                <a:lnTo>
                                  <a:pt x="243" y="143"/>
                                </a:lnTo>
                                <a:lnTo>
                                  <a:pt x="243" y="143"/>
                                </a:lnTo>
                                <a:lnTo>
                                  <a:pt x="243" y="143"/>
                                </a:lnTo>
                                <a:lnTo>
                                  <a:pt x="243" y="143"/>
                                </a:lnTo>
                                <a:lnTo>
                                  <a:pt x="243" y="143"/>
                                </a:lnTo>
                                <a:lnTo>
                                  <a:pt x="243" y="143"/>
                                </a:lnTo>
                                <a:lnTo>
                                  <a:pt x="243" y="143"/>
                                </a:lnTo>
                                <a:lnTo>
                                  <a:pt x="243" y="143"/>
                                </a:lnTo>
                                <a:lnTo>
                                  <a:pt x="243" y="143"/>
                                </a:lnTo>
                                <a:lnTo>
                                  <a:pt x="244" y="143"/>
                                </a:lnTo>
                                <a:lnTo>
                                  <a:pt x="244" y="143"/>
                                </a:lnTo>
                                <a:lnTo>
                                  <a:pt x="244" y="143"/>
                                </a:lnTo>
                                <a:lnTo>
                                  <a:pt x="244" y="143"/>
                                </a:lnTo>
                                <a:lnTo>
                                  <a:pt x="244" y="143"/>
                                </a:lnTo>
                                <a:lnTo>
                                  <a:pt x="244" y="143"/>
                                </a:lnTo>
                                <a:lnTo>
                                  <a:pt x="244" y="143"/>
                                </a:lnTo>
                                <a:lnTo>
                                  <a:pt x="244" y="143"/>
                                </a:lnTo>
                                <a:lnTo>
                                  <a:pt x="244" y="143"/>
                                </a:lnTo>
                                <a:lnTo>
                                  <a:pt x="244" y="143"/>
                                </a:lnTo>
                                <a:lnTo>
                                  <a:pt x="244" y="143"/>
                                </a:lnTo>
                                <a:lnTo>
                                  <a:pt x="244" y="143"/>
                                </a:lnTo>
                                <a:lnTo>
                                  <a:pt x="245" y="143"/>
                                </a:lnTo>
                                <a:lnTo>
                                  <a:pt x="245" y="143"/>
                                </a:lnTo>
                                <a:lnTo>
                                  <a:pt x="245" y="143"/>
                                </a:lnTo>
                                <a:lnTo>
                                  <a:pt x="245" y="143"/>
                                </a:lnTo>
                                <a:lnTo>
                                  <a:pt x="245" y="143"/>
                                </a:lnTo>
                                <a:lnTo>
                                  <a:pt x="245" y="143"/>
                                </a:lnTo>
                                <a:lnTo>
                                  <a:pt x="245" y="143"/>
                                </a:lnTo>
                                <a:lnTo>
                                  <a:pt x="245" y="143"/>
                                </a:lnTo>
                                <a:lnTo>
                                  <a:pt x="245" y="143"/>
                                </a:lnTo>
                                <a:lnTo>
                                  <a:pt x="245" y="143"/>
                                </a:lnTo>
                                <a:lnTo>
                                  <a:pt x="245" y="143"/>
                                </a:lnTo>
                                <a:lnTo>
                                  <a:pt x="246" y="143"/>
                                </a:lnTo>
                                <a:lnTo>
                                  <a:pt x="246" y="143"/>
                                </a:lnTo>
                                <a:lnTo>
                                  <a:pt x="246" y="143"/>
                                </a:lnTo>
                                <a:lnTo>
                                  <a:pt x="246" y="144"/>
                                </a:lnTo>
                                <a:lnTo>
                                  <a:pt x="246" y="144"/>
                                </a:lnTo>
                                <a:lnTo>
                                  <a:pt x="246" y="144"/>
                                </a:lnTo>
                                <a:lnTo>
                                  <a:pt x="246" y="144"/>
                                </a:lnTo>
                                <a:lnTo>
                                  <a:pt x="246" y="144"/>
                                </a:lnTo>
                                <a:lnTo>
                                  <a:pt x="246" y="144"/>
                                </a:lnTo>
                                <a:lnTo>
                                  <a:pt x="246" y="144"/>
                                </a:lnTo>
                                <a:lnTo>
                                  <a:pt x="246" y="144"/>
                                </a:lnTo>
                                <a:lnTo>
                                  <a:pt x="246" y="144"/>
                                </a:lnTo>
                                <a:lnTo>
                                  <a:pt x="247" y="144"/>
                                </a:lnTo>
                                <a:lnTo>
                                  <a:pt x="247" y="144"/>
                                </a:lnTo>
                                <a:lnTo>
                                  <a:pt x="247" y="145"/>
                                </a:lnTo>
                                <a:lnTo>
                                  <a:pt x="247" y="145"/>
                                </a:lnTo>
                                <a:lnTo>
                                  <a:pt x="247" y="145"/>
                                </a:lnTo>
                                <a:lnTo>
                                  <a:pt x="247" y="145"/>
                                </a:lnTo>
                                <a:lnTo>
                                  <a:pt x="247" y="145"/>
                                </a:lnTo>
                                <a:lnTo>
                                  <a:pt x="247" y="145"/>
                                </a:lnTo>
                                <a:lnTo>
                                  <a:pt x="247" y="145"/>
                                </a:lnTo>
                                <a:lnTo>
                                  <a:pt x="247" y="145"/>
                                </a:lnTo>
                                <a:lnTo>
                                  <a:pt x="247" y="146"/>
                                </a:lnTo>
                                <a:lnTo>
                                  <a:pt x="247" y="146"/>
                                </a:lnTo>
                                <a:lnTo>
                                  <a:pt x="248" y="146"/>
                                </a:lnTo>
                                <a:lnTo>
                                  <a:pt x="248" y="146"/>
                                </a:lnTo>
                                <a:lnTo>
                                  <a:pt x="248" y="146"/>
                                </a:lnTo>
                                <a:lnTo>
                                  <a:pt x="248" y="146"/>
                                </a:lnTo>
                                <a:lnTo>
                                  <a:pt x="248" y="146"/>
                                </a:lnTo>
                                <a:lnTo>
                                  <a:pt x="248" y="147"/>
                                </a:lnTo>
                                <a:lnTo>
                                  <a:pt x="248" y="147"/>
                                </a:lnTo>
                                <a:lnTo>
                                  <a:pt x="248" y="147"/>
                                </a:lnTo>
                                <a:lnTo>
                                  <a:pt x="248" y="147"/>
                                </a:lnTo>
                                <a:lnTo>
                                  <a:pt x="248" y="147"/>
                                </a:lnTo>
                                <a:lnTo>
                                  <a:pt x="248" y="147"/>
                                </a:lnTo>
                                <a:lnTo>
                                  <a:pt x="248" y="148"/>
                                </a:lnTo>
                                <a:lnTo>
                                  <a:pt x="249" y="148"/>
                                </a:lnTo>
                                <a:lnTo>
                                  <a:pt x="249" y="148"/>
                                </a:lnTo>
                                <a:lnTo>
                                  <a:pt x="249" y="148"/>
                                </a:lnTo>
                                <a:lnTo>
                                  <a:pt x="249" y="148"/>
                                </a:lnTo>
                                <a:lnTo>
                                  <a:pt x="249" y="149"/>
                                </a:lnTo>
                                <a:lnTo>
                                  <a:pt x="249" y="149"/>
                                </a:lnTo>
                                <a:lnTo>
                                  <a:pt x="249" y="149"/>
                                </a:lnTo>
                                <a:lnTo>
                                  <a:pt x="249" y="149"/>
                                </a:lnTo>
                                <a:lnTo>
                                  <a:pt x="249" y="149"/>
                                </a:lnTo>
                                <a:lnTo>
                                  <a:pt x="249" y="149"/>
                                </a:lnTo>
                                <a:lnTo>
                                  <a:pt x="249" y="150"/>
                                </a:lnTo>
                                <a:lnTo>
                                  <a:pt x="249" y="150"/>
                                </a:lnTo>
                                <a:lnTo>
                                  <a:pt x="250" y="150"/>
                                </a:lnTo>
                                <a:lnTo>
                                  <a:pt x="250" y="150"/>
                                </a:lnTo>
                                <a:lnTo>
                                  <a:pt x="250" y="150"/>
                                </a:lnTo>
                                <a:lnTo>
                                  <a:pt x="250" y="150"/>
                                </a:lnTo>
                                <a:lnTo>
                                  <a:pt x="250" y="151"/>
                                </a:lnTo>
                                <a:lnTo>
                                  <a:pt x="250" y="151"/>
                                </a:lnTo>
                                <a:lnTo>
                                  <a:pt x="250" y="151"/>
                                </a:lnTo>
                                <a:lnTo>
                                  <a:pt x="250" y="151"/>
                                </a:lnTo>
                                <a:lnTo>
                                  <a:pt x="250" y="152"/>
                                </a:lnTo>
                                <a:lnTo>
                                  <a:pt x="250" y="152"/>
                                </a:lnTo>
                                <a:lnTo>
                                  <a:pt x="250" y="152"/>
                                </a:lnTo>
                                <a:lnTo>
                                  <a:pt x="251" y="152"/>
                                </a:lnTo>
                                <a:lnTo>
                                  <a:pt x="251" y="153"/>
                                </a:lnTo>
                                <a:lnTo>
                                  <a:pt x="251" y="153"/>
                                </a:lnTo>
                                <a:lnTo>
                                  <a:pt x="251" y="153"/>
                                </a:lnTo>
                                <a:lnTo>
                                  <a:pt x="251" y="153"/>
                                </a:lnTo>
                                <a:lnTo>
                                  <a:pt x="251" y="154"/>
                                </a:lnTo>
                                <a:lnTo>
                                  <a:pt x="251" y="154"/>
                                </a:lnTo>
                                <a:lnTo>
                                  <a:pt x="251" y="154"/>
                                </a:lnTo>
                                <a:lnTo>
                                  <a:pt x="251" y="154"/>
                                </a:lnTo>
                                <a:lnTo>
                                  <a:pt x="251" y="154"/>
                                </a:lnTo>
                                <a:lnTo>
                                  <a:pt x="251" y="154"/>
                                </a:lnTo>
                                <a:lnTo>
                                  <a:pt x="252" y="155"/>
                                </a:lnTo>
                                <a:lnTo>
                                  <a:pt x="252" y="155"/>
                                </a:lnTo>
                                <a:lnTo>
                                  <a:pt x="252" y="155"/>
                                </a:lnTo>
                                <a:lnTo>
                                  <a:pt x="252" y="155"/>
                                </a:lnTo>
                                <a:lnTo>
                                  <a:pt x="252" y="156"/>
                                </a:lnTo>
                                <a:lnTo>
                                  <a:pt x="252" y="156"/>
                                </a:lnTo>
                                <a:lnTo>
                                  <a:pt x="252" y="156"/>
                                </a:lnTo>
                                <a:lnTo>
                                  <a:pt x="252" y="156"/>
                                </a:lnTo>
                                <a:lnTo>
                                  <a:pt x="252" y="156"/>
                                </a:lnTo>
                                <a:lnTo>
                                  <a:pt x="252" y="156"/>
                                </a:lnTo>
                                <a:lnTo>
                                  <a:pt x="252" y="156"/>
                                </a:lnTo>
                                <a:lnTo>
                                  <a:pt x="252" y="156"/>
                                </a:lnTo>
                                <a:lnTo>
                                  <a:pt x="253" y="157"/>
                                </a:lnTo>
                                <a:lnTo>
                                  <a:pt x="253" y="157"/>
                                </a:lnTo>
                                <a:lnTo>
                                  <a:pt x="253" y="157"/>
                                </a:lnTo>
                                <a:lnTo>
                                  <a:pt x="253" y="157"/>
                                </a:lnTo>
                                <a:lnTo>
                                  <a:pt x="253" y="156"/>
                                </a:lnTo>
                                <a:lnTo>
                                  <a:pt x="253" y="156"/>
                                </a:lnTo>
                                <a:lnTo>
                                  <a:pt x="253" y="156"/>
                                </a:lnTo>
                                <a:lnTo>
                                  <a:pt x="253" y="156"/>
                                </a:lnTo>
                                <a:lnTo>
                                  <a:pt x="253" y="156"/>
                                </a:lnTo>
                                <a:lnTo>
                                  <a:pt x="253" y="156"/>
                                </a:lnTo>
                                <a:lnTo>
                                  <a:pt x="253" y="156"/>
                                </a:lnTo>
                                <a:lnTo>
                                  <a:pt x="253" y="156"/>
                                </a:lnTo>
                                <a:lnTo>
                                  <a:pt x="254" y="156"/>
                                </a:lnTo>
                                <a:lnTo>
                                  <a:pt x="254" y="156"/>
                                </a:lnTo>
                                <a:lnTo>
                                  <a:pt x="254" y="156"/>
                                </a:lnTo>
                                <a:lnTo>
                                  <a:pt x="254" y="156"/>
                                </a:lnTo>
                                <a:lnTo>
                                  <a:pt x="254" y="155"/>
                                </a:lnTo>
                                <a:lnTo>
                                  <a:pt x="254" y="155"/>
                                </a:lnTo>
                                <a:lnTo>
                                  <a:pt x="254" y="155"/>
                                </a:lnTo>
                                <a:lnTo>
                                  <a:pt x="254" y="155"/>
                                </a:lnTo>
                                <a:lnTo>
                                  <a:pt x="254" y="155"/>
                                </a:lnTo>
                                <a:lnTo>
                                  <a:pt x="254" y="155"/>
                                </a:lnTo>
                                <a:lnTo>
                                  <a:pt x="254" y="154"/>
                                </a:lnTo>
                                <a:lnTo>
                                  <a:pt x="254" y="154"/>
                                </a:lnTo>
                                <a:lnTo>
                                  <a:pt x="255" y="154"/>
                                </a:lnTo>
                                <a:lnTo>
                                  <a:pt x="255" y="154"/>
                                </a:lnTo>
                                <a:lnTo>
                                  <a:pt x="255" y="154"/>
                                </a:lnTo>
                                <a:lnTo>
                                  <a:pt x="255" y="154"/>
                                </a:lnTo>
                                <a:lnTo>
                                  <a:pt x="255" y="154"/>
                                </a:lnTo>
                                <a:lnTo>
                                  <a:pt x="255" y="154"/>
                                </a:lnTo>
                                <a:lnTo>
                                  <a:pt x="255" y="153"/>
                                </a:lnTo>
                                <a:lnTo>
                                  <a:pt x="255" y="153"/>
                                </a:lnTo>
                                <a:lnTo>
                                  <a:pt x="255" y="153"/>
                                </a:lnTo>
                                <a:lnTo>
                                  <a:pt x="255" y="153"/>
                                </a:lnTo>
                                <a:lnTo>
                                  <a:pt x="255" y="153"/>
                                </a:lnTo>
                                <a:lnTo>
                                  <a:pt x="255" y="153"/>
                                </a:lnTo>
                                <a:lnTo>
                                  <a:pt x="256" y="152"/>
                                </a:lnTo>
                                <a:lnTo>
                                  <a:pt x="256" y="152"/>
                                </a:lnTo>
                                <a:lnTo>
                                  <a:pt x="256" y="152"/>
                                </a:lnTo>
                                <a:lnTo>
                                  <a:pt x="256" y="152"/>
                                </a:lnTo>
                                <a:lnTo>
                                  <a:pt x="256" y="152"/>
                                </a:lnTo>
                                <a:lnTo>
                                  <a:pt x="256" y="152"/>
                                </a:lnTo>
                                <a:lnTo>
                                  <a:pt x="256" y="152"/>
                                </a:lnTo>
                                <a:lnTo>
                                  <a:pt x="256" y="152"/>
                                </a:lnTo>
                                <a:lnTo>
                                  <a:pt x="256" y="151"/>
                                </a:lnTo>
                                <a:lnTo>
                                  <a:pt x="256" y="151"/>
                                </a:lnTo>
                                <a:lnTo>
                                  <a:pt x="256" y="151"/>
                                </a:lnTo>
                                <a:lnTo>
                                  <a:pt x="256" y="151"/>
                                </a:lnTo>
                                <a:lnTo>
                                  <a:pt x="257" y="151"/>
                                </a:lnTo>
                                <a:lnTo>
                                  <a:pt x="257" y="151"/>
                                </a:lnTo>
                                <a:lnTo>
                                  <a:pt x="257" y="151"/>
                                </a:lnTo>
                                <a:lnTo>
                                  <a:pt x="257" y="151"/>
                                </a:lnTo>
                                <a:lnTo>
                                  <a:pt x="257" y="151"/>
                                </a:lnTo>
                                <a:lnTo>
                                  <a:pt x="257" y="151"/>
                                </a:lnTo>
                                <a:lnTo>
                                  <a:pt x="257" y="150"/>
                                </a:lnTo>
                                <a:lnTo>
                                  <a:pt x="257" y="150"/>
                                </a:lnTo>
                                <a:lnTo>
                                  <a:pt x="257" y="150"/>
                                </a:lnTo>
                                <a:lnTo>
                                  <a:pt x="257" y="150"/>
                                </a:lnTo>
                                <a:lnTo>
                                  <a:pt x="257" y="150"/>
                                </a:lnTo>
                                <a:lnTo>
                                  <a:pt x="258" y="150"/>
                                </a:lnTo>
                                <a:lnTo>
                                  <a:pt x="258" y="150"/>
                                </a:lnTo>
                                <a:lnTo>
                                  <a:pt x="258" y="150"/>
                                </a:lnTo>
                                <a:lnTo>
                                  <a:pt x="258" y="150"/>
                                </a:lnTo>
                                <a:lnTo>
                                  <a:pt x="258" y="150"/>
                                </a:lnTo>
                                <a:lnTo>
                                  <a:pt x="258" y="150"/>
                                </a:lnTo>
                                <a:lnTo>
                                  <a:pt x="258" y="150"/>
                                </a:lnTo>
                                <a:lnTo>
                                  <a:pt x="258" y="150"/>
                                </a:lnTo>
                                <a:lnTo>
                                  <a:pt x="258" y="150"/>
                                </a:lnTo>
                                <a:lnTo>
                                  <a:pt x="258" y="150"/>
                                </a:lnTo>
                                <a:lnTo>
                                  <a:pt x="258" y="150"/>
                                </a:lnTo>
                                <a:lnTo>
                                  <a:pt x="258" y="150"/>
                                </a:lnTo>
                                <a:lnTo>
                                  <a:pt x="259" y="150"/>
                                </a:lnTo>
                                <a:lnTo>
                                  <a:pt x="259" y="149"/>
                                </a:lnTo>
                                <a:lnTo>
                                  <a:pt x="259" y="149"/>
                                </a:lnTo>
                                <a:lnTo>
                                  <a:pt x="259" y="149"/>
                                </a:lnTo>
                                <a:lnTo>
                                  <a:pt x="259" y="149"/>
                                </a:lnTo>
                                <a:lnTo>
                                  <a:pt x="259" y="149"/>
                                </a:lnTo>
                                <a:lnTo>
                                  <a:pt x="259" y="149"/>
                                </a:lnTo>
                                <a:lnTo>
                                  <a:pt x="259" y="149"/>
                                </a:lnTo>
                                <a:lnTo>
                                  <a:pt x="259" y="149"/>
                                </a:lnTo>
                                <a:lnTo>
                                  <a:pt x="259" y="149"/>
                                </a:lnTo>
                                <a:lnTo>
                                  <a:pt x="259" y="149"/>
                                </a:lnTo>
                                <a:lnTo>
                                  <a:pt x="259" y="149"/>
                                </a:lnTo>
                                <a:lnTo>
                                  <a:pt x="260" y="150"/>
                                </a:lnTo>
                                <a:lnTo>
                                  <a:pt x="260" y="150"/>
                                </a:lnTo>
                                <a:lnTo>
                                  <a:pt x="260" y="150"/>
                                </a:lnTo>
                                <a:lnTo>
                                  <a:pt x="260" y="150"/>
                                </a:lnTo>
                                <a:lnTo>
                                  <a:pt x="260" y="150"/>
                                </a:lnTo>
                                <a:lnTo>
                                  <a:pt x="260" y="150"/>
                                </a:lnTo>
                                <a:lnTo>
                                  <a:pt x="260" y="150"/>
                                </a:lnTo>
                                <a:lnTo>
                                  <a:pt x="260" y="150"/>
                                </a:lnTo>
                                <a:lnTo>
                                  <a:pt x="260" y="150"/>
                                </a:lnTo>
                                <a:lnTo>
                                  <a:pt x="260" y="150"/>
                                </a:lnTo>
                                <a:lnTo>
                                  <a:pt x="260" y="150"/>
                                </a:lnTo>
                                <a:lnTo>
                                  <a:pt x="261" y="150"/>
                                </a:lnTo>
                                <a:lnTo>
                                  <a:pt x="261" y="150"/>
                                </a:lnTo>
                                <a:lnTo>
                                  <a:pt x="261" y="150"/>
                                </a:lnTo>
                                <a:lnTo>
                                  <a:pt x="261" y="150"/>
                                </a:lnTo>
                                <a:lnTo>
                                  <a:pt x="261" y="150"/>
                                </a:lnTo>
                                <a:lnTo>
                                  <a:pt x="261" y="150"/>
                                </a:lnTo>
                                <a:lnTo>
                                  <a:pt x="261" y="150"/>
                                </a:lnTo>
                                <a:lnTo>
                                  <a:pt x="261" y="150"/>
                                </a:lnTo>
                                <a:lnTo>
                                  <a:pt x="261" y="150"/>
                                </a:lnTo>
                                <a:lnTo>
                                  <a:pt x="261" y="151"/>
                                </a:lnTo>
                                <a:lnTo>
                                  <a:pt x="261" y="151"/>
                                </a:lnTo>
                                <a:lnTo>
                                  <a:pt x="261" y="151"/>
                                </a:lnTo>
                                <a:lnTo>
                                  <a:pt x="262" y="151"/>
                                </a:lnTo>
                                <a:lnTo>
                                  <a:pt x="262" y="151"/>
                                </a:lnTo>
                                <a:lnTo>
                                  <a:pt x="262" y="151"/>
                                </a:lnTo>
                                <a:lnTo>
                                  <a:pt x="262" y="151"/>
                                </a:lnTo>
                                <a:lnTo>
                                  <a:pt x="262" y="151"/>
                                </a:lnTo>
                                <a:lnTo>
                                  <a:pt x="262" y="151"/>
                                </a:lnTo>
                                <a:lnTo>
                                  <a:pt x="262" y="151"/>
                                </a:lnTo>
                                <a:lnTo>
                                  <a:pt x="262" y="152"/>
                                </a:lnTo>
                                <a:lnTo>
                                  <a:pt x="262" y="152"/>
                                </a:lnTo>
                                <a:lnTo>
                                  <a:pt x="262" y="152"/>
                                </a:lnTo>
                                <a:lnTo>
                                  <a:pt x="262" y="152"/>
                                </a:lnTo>
                                <a:lnTo>
                                  <a:pt x="262" y="152"/>
                                </a:lnTo>
                                <a:lnTo>
                                  <a:pt x="263" y="152"/>
                                </a:lnTo>
                                <a:lnTo>
                                  <a:pt x="263" y="152"/>
                                </a:lnTo>
                                <a:lnTo>
                                  <a:pt x="263" y="152"/>
                                </a:lnTo>
                                <a:lnTo>
                                  <a:pt x="263" y="153"/>
                                </a:lnTo>
                                <a:lnTo>
                                  <a:pt x="263" y="153"/>
                                </a:lnTo>
                                <a:lnTo>
                                  <a:pt x="263" y="153"/>
                                </a:lnTo>
                                <a:lnTo>
                                  <a:pt x="263" y="153"/>
                                </a:lnTo>
                                <a:lnTo>
                                  <a:pt x="263" y="153"/>
                                </a:lnTo>
                                <a:lnTo>
                                  <a:pt x="263" y="153"/>
                                </a:lnTo>
                                <a:lnTo>
                                  <a:pt x="263" y="153"/>
                                </a:lnTo>
                                <a:lnTo>
                                  <a:pt x="263" y="154"/>
                                </a:lnTo>
                                <a:lnTo>
                                  <a:pt x="264" y="154"/>
                                </a:lnTo>
                                <a:lnTo>
                                  <a:pt x="264" y="154"/>
                                </a:lnTo>
                                <a:lnTo>
                                  <a:pt x="264" y="154"/>
                                </a:lnTo>
                                <a:lnTo>
                                  <a:pt x="264" y="154"/>
                                </a:lnTo>
                                <a:lnTo>
                                  <a:pt x="264" y="154"/>
                                </a:lnTo>
                                <a:lnTo>
                                  <a:pt x="264" y="155"/>
                                </a:lnTo>
                                <a:lnTo>
                                  <a:pt x="264" y="155"/>
                                </a:lnTo>
                                <a:lnTo>
                                  <a:pt x="264" y="155"/>
                                </a:lnTo>
                                <a:lnTo>
                                  <a:pt x="264" y="155"/>
                                </a:lnTo>
                                <a:lnTo>
                                  <a:pt x="264" y="155"/>
                                </a:lnTo>
                                <a:lnTo>
                                  <a:pt x="264" y="155"/>
                                </a:lnTo>
                                <a:lnTo>
                                  <a:pt x="264" y="156"/>
                                </a:lnTo>
                                <a:lnTo>
                                  <a:pt x="265" y="156"/>
                                </a:lnTo>
                                <a:lnTo>
                                  <a:pt x="265" y="156"/>
                                </a:lnTo>
                                <a:lnTo>
                                  <a:pt x="265" y="156"/>
                                </a:lnTo>
                                <a:lnTo>
                                  <a:pt x="265" y="156"/>
                                </a:lnTo>
                                <a:lnTo>
                                  <a:pt x="265" y="157"/>
                                </a:lnTo>
                                <a:lnTo>
                                  <a:pt x="265" y="157"/>
                                </a:lnTo>
                                <a:lnTo>
                                  <a:pt x="265" y="157"/>
                                </a:lnTo>
                                <a:lnTo>
                                  <a:pt x="265" y="157"/>
                                </a:lnTo>
                                <a:lnTo>
                                  <a:pt x="265" y="157"/>
                                </a:lnTo>
                                <a:lnTo>
                                  <a:pt x="265" y="157"/>
                                </a:lnTo>
                                <a:lnTo>
                                  <a:pt x="265" y="158"/>
                                </a:lnTo>
                                <a:lnTo>
                                  <a:pt x="265" y="158"/>
                                </a:lnTo>
                                <a:lnTo>
                                  <a:pt x="266" y="158"/>
                                </a:lnTo>
                                <a:lnTo>
                                  <a:pt x="266" y="158"/>
                                </a:lnTo>
                                <a:lnTo>
                                  <a:pt x="266" y="159"/>
                                </a:lnTo>
                                <a:lnTo>
                                  <a:pt x="266" y="159"/>
                                </a:lnTo>
                                <a:lnTo>
                                  <a:pt x="266" y="159"/>
                                </a:lnTo>
                                <a:lnTo>
                                  <a:pt x="266" y="159"/>
                                </a:lnTo>
                                <a:lnTo>
                                  <a:pt x="266" y="159"/>
                                </a:lnTo>
                                <a:lnTo>
                                  <a:pt x="266" y="159"/>
                                </a:lnTo>
                                <a:lnTo>
                                  <a:pt x="266" y="160"/>
                                </a:lnTo>
                                <a:lnTo>
                                  <a:pt x="266" y="160"/>
                                </a:lnTo>
                                <a:lnTo>
                                  <a:pt x="266" y="160"/>
                                </a:lnTo>
                                <a:lnTo>
                                  <a:pt x="266" y="160"/>
                                </a:lnTo>
                                <a:lnTo>
                                  <a:pt x="267" y="161"/>
                                </a:lnTo>
                                <a:lnTo>
                                  <a:pt x="267" y="161"/>
                                </a:lnTo>
                                <a:lnTo>
                                  <a:pt x="267" y="161"/>
                                </a:lnTo>
                                <a:lnTo>
                                  <a:pt x="267" y="161"/>
                                </a:lnTo>
                                <a:lnTo>
                                  <a:pt x="267" y="161"/>
                                </a:lnTo>
                                <a:lnTo>
                                  <a:pt x="267" y="162"/>
                                </a:lnTo>
                                <a:lnTo>
                                  <a:pt x="267" y="162"/>
                                </a:lnTo>
                                <a:lnTo>
                                  <a:pt x="267" y="162"/>
                                </a:lnTo>
                                <a:lnTo>
                                  <a:pt x="267" y="162"/>
                                </a:lnTo>
                                <a:lnTo>
                                  <a:pt x="267" y="162"/>
                                </a:lnTo>
                                <a:lnTo>
                                  <a:pt x="267" y="163"/>
                                </a:lnTo>
                                <a:lnTo>
                                  <a:pt x="267" y="163"/>
                                </a:lnTo>
                                <a:lnTo>
                                  <a:pt x="268" y="163"/>
                                </a:lnTo>
                                <a:lnTo>
                                  <a:pt x="268" y="163"/>
                                </a:lnTo>
                                <a:lnTo>
                                  <a:pt x="268" y="164"/>
                                </a:lnTo>
                                <a:lnTo>
                                  <a:pt x="268" y="164"/>
                                </a:lnTo>
                                <a:lnTo>
                                  <a:pt x="268" y="164"/>
                                </a:lnTo>
                                <a:lnTo>
                                  <a:pt x="268" y="164"/>
                                </a:lnTo>
                                <a:lnTo>
                                  <a:pt x="268" y="165"/>
                                </a:lnTo>
                                <a:lnTo>
                                  <a:pt x="268" y="165"/>
                                </a:lnTo>
                                <a:lnTo>
                                  <a:pt x="268" y="165"/>
                                </a:lnTo>
                                <a:lnTo>
                                  <a:pt x="268" y="165"/>
                                </a:lnTo>
                                <a:lnTo>
                                  <a:pt x="268" y="166"/>
                                </a:lnTo>
                                <a:lnTo>
                                  <a:pt x="268" y="166"/>
                                </a:lnTo>
                                <a:lnTo>
                                  <a:pt x="269" y="166"/>
                                </a:lnTo>
                                <a:lnTo>
                                  <a:pt x="269" y="166"/>
                                </a:lnTo>
                                <a:lnTo>
                                  <a:pt x="269" y="166"/>
                                </a:lnTo>
                                <a:lnTo>
                                  <a:pt x="269" y="166"/>
                                </a:lnTo>
                                <a:lnTo>
                                  <a:pt x="269" y="166"/>
                                </a:lnTo>
                                <a:lnTo>
                                  <a:pt x="269" y="166"/>
                                </a:lnTo>
                                <a:lnTo>
                                  <a:pt x="269" y="166"/>
                                </a:lnTo>
                                <a:lnTo>
                                  <a:pt x="269" y="166"/>
                                </a:lnTo>
                                <a:lnTo>
                                  <a:pt x="269" y="166"/>
                                </a:lnTo>
                                <a:lnTo>
                                  <a:pt x="269" y="166"/>
                                </a:lnTo>
                                <a:lnTo>
                                  <a:pt x="269" y="166"/>
                                </a:lnTo>
                                <a:lnTo>
                                  <a:pt x="270" y="166"/>
                                </a:lnTo>
                                <a:lnTo>
                                  <a:pt x="270" y="166"/>
                                </a:lnTo>
                                <a:lnTo>
                                  <a:pt x="270" y="166"/>
                                </a:lnTo>
                                <a:lnTo>
                                  <a:pt x="270" y="166"/>
                                </a:lnTo>
                                <a:lnTo>
                                  <a:pt x="270" y="166"/>
                                </a:lnTo>
                                <a:lnTo>
                                  <a:pt x="270" y="166"/>
                                </a:lnTo>
                                <a:lnTo>
                                  <a:pt x="270" y="166"/>
                                </a:lnTo>
                                <a:lnTo>
                                  <a:pt x="270" y="165"/>
                                </a:lnTo>
                                <a:lnTo>
                                  <a:pt x="270" y="165"/>
                                </a:lnTo>
                                <a:lnTo>
                                  <a:pt x="270" y="165"/>
                                </a:lnTo>
                                <a:lnTo>
                                  <a:pt x="270" y="165"/>
                                </a:lnTo>
                                <a:lnTo>
                                  <a:pt x="271" y="165"/>
                                </a:lnTo>
                                <a:lnTo>
                                  <a:pt x="271" y="165"/>
                                </a:lnTo>
                                <a:lnTo>
                                  <a:pt x="271" y="165"/>
                                </a:lnTo>
                                <a:lnTo>
                                  <a:pt x="271" y="165"/>
                                </a:lnTo>
                                <a:lnTo>
                                  <a:pt x="271" y="164"/>
                                </a:lnTo>
                                <a:lnTo>
                                  <a:pt x="271" y="164"/>
                                </a:lnTo>
                                <a:lnTo>
                                  <a:pt x="271" y="164"/>
                                </a:lnTo>
                                <a:lnTo>
                                  <a:pt x="271" y="164"/>
                                </a:lnTo>
                                <a:lnTo>
                                  <a:pt x="271" y="164"/>
                                </a:lnTo>
                                <a:lnTo>
                                  <a:pt x="271" y="164"/>
                                </a:lnTo>
                                <a:lnTo>
                                  <a:pt x="271" y="163"/>
                                </a:lnTo>
                                <a:lnTo>
                                  <a:pt x="271" y="163"/>
                                </a:lnTo>
                                <a:lnTo>
                                  <a:pt x="272" y="163"/>
                                </a:lnTo>
                                <a:lnTo>
                                  <a:pt x="272" y="163"/>
                                </a:lnTo>
                                <a:lnTo>
                                  <a:pt x="272" y="163"/>
                                </a:lnTo>
                                <a:lnTo>
                                  <a:pt x="272" y="163"/>
                                </a:lnTo>
                                <a:lnTo>
                                  <a:pt x="272" y="162"/>
                                </a:lnTo>
                                <a:lnTo>
                                  <a:pt x="272" y="162"/>
                                </a:lnTo>
                                <a:lnTo>
                                  <a:pt x="272" y="162"/>
                                </a:lnTo>
                                <a:lnTo>
                                  <a:pt x="272" y="162"/>
                                </a:lnTo>
                                <a:lnTo>
                                  <a:pt x="272" y="162"/>
                                </a:lnTo>
                                <a:lnTo>
                                  <a:pt x="272" y="162"/>
                                </a:lnTo>
                                <a:lnTo>
                                  <a:pt x="272" y="161"/>
                                </a:lnTo>
                                <a:lnTo>
                                  <a:pt x="272" y="161"/>
                                </a:lnTo>
                                <a:lnTo>
                                  <a:pt x="273" y="161"/>
                                </a:lnTo>
                                <a:lnTo>
                                  <a:pt x="273" y="161"/>
                                </a:lnTo>
                                <a:lnTo>
                                  <a:pt x="273" y="161"/>
                                </a:lnTo>
                                <a:lnTo>
                                  <a:pt x="273" y="161"/>
                                </a:lnTo>
                                <a:lnTo>
                                  <a:pt x="273" y="160"/>
                                </a:lnTo>
                                <a:lnTo>
                                  <a:pt x="273" y="160"/>
                                </a:lnTo>
                                <a:lnTo>
                                  <a:pt x="273" y="160"/>
                                </a:lnTo>
                                <a:lnTo>
                                  <a:pt x="273" y="160"/>
                                </a:lnTo>
                                <a:lnTo>
                                  <a:pt x="273" y="160"/>
                                </a:lnTo>
                                <a:lnTo>
                                  <a:pt x="273" y="160"/>
                                </a:lnTo>
                                <a:lnTo>
                                  <a:pt x="273" y="160"/>
                                </a:lnTo>
                                <a:lnTo>
                                  <a:pt x="273" y="159"/>
                                </a:lnTo>
                                <a:lnTo>
                                  <a:pt x="274" y="159"/>
                                </a:lnTo>
                                <a:lnTo>
                                  <a:pt x="274" y="159"/>
                                </a:lnTo>
                                <a:lnTo>
                                  <a:pt x="274" y="159"/>
                                </a:lnTo>
                                <a:lnTo>
                                  <a:pt x="274" y="159"/>
                                </a:lnTo>
                                <a:lnTo>
                                  <a:pt x="274" y="159"/>
                                </a:lnTo>
                                <a:lnTo>
                                  <a:pt x="274" y="159"/>
                                </a:lnTo>
                                <a:lnTo>
                                  <a:pt x="274" y="159"/>
                                </a:lnTo>
                                <a:lnTo>
                                  <a:pt x="274" y="159"/>
                                </a:lnTo>
                                <a:lnTo>
                                  <a:pt x="274" y="158"/>
                                </a:lnTo>
                                <a:lnTo>
                                  <a:pt x="274" y="158"/>
                                </a:lnTo>
                                <a:lnTo>
                                  <a:pt x="274" y="158"/>
                                </a:lnTo>
                                <a:lnTo>
                                  <a:pt x="274" y="158"/>
                                </a:lnTo>
                                <a:lnTo>
                                  <a:pt x="275" y="158"/>
                                </a:lnTo>
                                <a:lnTo>
                                  <a:pt x="275" y="158"/>
                                </a:lnTo>
                                <a:lnTo>
                                  <a:pt x="275" y="158"/>
                                </a:lnTo>
                                <a:lnTo>
                                  <a:pt x="275" y="158"/>
                                </a:lnTo>
                                <a:lnTo>
                                  <a:pt x="275" y="158"/>
                                </a:lnTo>
                                <a:lnTo>
                                  <a:pt x="275" y="158"/>
                                </a:lnTo>
                                <a:lnTo>
                                  <a:pt x="275" y="158"/>
                                </a:lnTo>
                                <a:lnTo>
                                  <a:pt x="275" y="158"/>
                                </a:lnTo>
                                <a:lnTo>
                                  <a:pt x="275" y="158"/>
                                </a:lnTo>
                                <a:lnTo>
                                  <a:pt x="275" y="158"/>
                                </a:lnTo>
                                <a:lnTo>
                                  <a:pt x="275" y="158"/>
                                </a:lnTo>
                                <a:lnTo>
                                  <a:pt x="275" y="157"/>
                                </a:lnTo>
                                <a:lnTo>
                                  <a:pt x="276" y="157"/>
                                </a:lnTo>
                                <a:lnTo>
                                  <a:pt x="276" y="157"/>
                                </a:lnTo>
                                <a:lnTo>
                                  <a:pt x="276" y="157"/>
                                </a:lnTo>
                                <a:lnTo>
                                  <a:pt x="276" y="157"/>
                                </a:lnTo>
                                <a:lnTo>
                                  <a:pt x="276" y="157"/>
                                </a:lnTo>
                                <a:lnTo>
                                  <a:pt x="276" y="157"/>
                                </a:lnTo>
                                <a:lnTo>
                                  <a:pt x="276" y="157"/>
                                </a:lnTo>
                                <a:lnTo>
                                  <a:pt x="276" y="157"/>
                                </a:lnTo>
                                <a:lnTo>
                                  <a:pt x="276" y="157"/>
                                </a:lnTo>
                                <a:lnTo>
                                  <a:pt x="276" y="157"/>
                                </a:lnTo>
                                <a:lnTo>
                                  <a:pt x="276" y="157"/>
                                </a:lnTo>
                                <a:lnTo>
                                  <a:pt x="277" y="157"/>
                                </a:lnTo>
                                <a:lnTo>
                                  <a:pt x="277" y="157"/>
                                </a:lnTo>
                                <a:lnTo>
                                  <a:pt x="277" y="157"/>
                                </a:lnTo>
                                <a:lnTo>
                                  <a:pt x="277" y="157"/>
                                </a:lnTo>
                                <a:lnTo>
                                  <a:pt x="277" y="157"/>
                                </a:lnTo>
                                <a:lnTo>
                                  <a:pt x="277" y="157"/>
                                </a:lnTo>
                                <a:lnTo>
                                  <a:pt x="277" y="157"/>
                                </a:lnTo>
                                <a:lnTo>
                                  <a:pt x="277" y="157"/>
                                </a:lnTo>
                                <a:lnTo>
                                  <a:pt x="277" y="157"/>
                                </a:lnTo>
                                <a:lnTo>
                                  <a:pt x="277" y="157"/>
                                </a:lnTo>
                                <a:lnTo>
                                  <a:pt x="277" y="157"/>
                                </a:lnTo>
                                <a:lnTo>
                                  <a:pt x="277" y="157"/>
                                </a:lnTo>
                                <a:lnTo>
                                  <a:pt x="278" y="157"/>
                                </a:lnTo>
                                <a:lnTo>
                                  <a:pt x="278" y="158"/>
                                </a:lnTo>
                                <a:lnTo>
                                  <a:pt x="278" y="158"/>
                                </a:lnTo>
                                <a:lnTo>
                                  <a:pt x="278" y="158"/>
                                </a:lnTo>
                                <a:lnTo>
                                  <a:pt x="278" y="158"/>
                                </a:lnTo>
                                <a:lnTo>
                                  <a:pt x="278" y="158"/>
                                </a:lnTo>
                                <a:lnTo>
                                  <a:pt x="278" y="158"/>
                                </a:lnTo>
                                <a:lnTo>
                                  <a:pt x="278" y="158"/>
                                </a:lnTo>
                                <a:lnTo>
                                  <a:pt x="278" y="158"/>
                                </a:lnTo>
                                <a:lnTo>
                                  <a:pt x="278" y="158"/>
                                </a:lnTo>
                                <a:lnTo>
                                  <a:pt x="278" y="158"/>
                                </a:lnTo>
                                <a:lnTo>
                                  <a:pt x="278" y="158"/>
                                </a:lnTo>
                                <a:lnTo>
                                  <a:pt x="279" y="158"/>
                                </a:lnTo>
                                <a:lnTo>
                                  <a:pt x="279" y="158"/>
                                </a:lnTo>
                                <a:lnTo>
                                  <a:pt x="279" y="158"/>
                                </a:lnTo>
                                <a:lnTo>
                                  <a:pt x="279" y="158"/>
                                </a:lnTo>
                                <a:lnTo>
                                  <a:pt x="279" y="158"/>
                                </a:lnTo>
                                <a:lnTo>
                                  <a:pt x="279" y="159"/>
                                </a:lnTo>
                                <a:lnTo>
                                  <a:pt x="279" y="159"/>
                                </a:lnTo>
                                <a:lnTo>
                                  <a:pt x="279" y="159"/>
                                </a:lnTo>
                                <a:lnTo>
                                  <a:pt x="279" y="159"/>
                                </a:lnTo>
                                <a:lnTo>
                                  <a:pt x="279" y="159"/>
                                </a:lnTo>
                                <a:lnTo>
                                  <a:pt x="279" y="159"/>
                                </a:lnTo>
                                <a:lnTo>
                                  <a:pt x="279" y="159"/>
                                </a:lnTo>
                                <a:lnTo>
                                  <a:pt x="280" y="159"/>
                                </a:lnTo>
                                <a:lnTo>
                                  <a:pt x="280" y="159"/>
                                </a:lnTo>
                                <a:lnTo>
                                  <a:pt x="280" y="159"/>
                                </a:lnTo>
                                <a:lnTo>
                                  <a:pt x="280" y="159"/>
                                </a:lnTo>
                                <a:lnTo>
                                  <a:pt x="280" y="160"/>
                                </a:lnTo>
                                <a:lnTo>
                                  <a:pt x="280" y="160"/>
                                </a:lnTo>
                                <a:lnTo>
                                  <a:pt x="280" y="160"/>
                                </a:lnTo>
                                <a:lnTo>
                                  <a:pt x="280" y="160"/>
                                </a:lnTo>
                                <a:lnTo>
                                  <a:pt x="280" y="160"/>
                                </a:lnTo>
                                <a:lnTo>
                                  <a:pt x="280" y="160"/>
                                </a:lnTo>
                                <a:lnTo>
                                  <a:pt x="280" y="160"/>
                                </a:lnTo>
                                <a:lnTo>
                                  <a:pt x="281" y="160"/>
                                </a:lnTo>
                                <a:lnTo>
                                  <a:pt x="281" y="161"/>
                                </a:lnTo>
                                <a:lnTo>
                                  <a:pt x="281" y="161"/>
                                </a:lnTo>
                                <a:lnTo>
                                  <a:pt x="281" y="161"/>
                                </a:lnTo>
                                <a:lnTo>
                                  <a:pt x="281" y="161"/>
                                </a:lnTo>
                                <a:lnTo>
                                  <a:pt x="281" y="161"/>
                                </a:lnTo>
                                <a:lnTo>
                                  <a:pt x="281" y="161"/>
                                </a:lnTo>
                                <a:lnTo>
                                  <a:pt x="281" y="161"/>
                                </a:lnTo>
                                <a:lnTo>
                                  <a:pt x="281" y="161"/>
                                </a:lnTo>
                                <a:lnTo>
                                  <a:pt x="281" y="162"/>
                                </a:lnTo>
                                <a:lnTo>
                                  <a:pt x="281" y="162"/>
                                </a:lnTo>
                                <a:lnTo>
                                  <a:pt x="281" y="162"/>
                                </a:lnTo>
                                <a:lnTo>
                                  <a:pt x="282" y="162"/>
                                </a:lnTo>
                                <a:lnTo>
                                  <a:pt x="282" y="162"/>
                                </a:lnTo>
                                <a:lnTo>
                                  <a:pt x="282" y="162"/>
                                </a:lnTo>
                                <a:lnTo>
                                  <a:pt x="282" y="163"/>
                                </a:lnTo>
                                <a:lnTo>
                                  <a:pt x="282" y="163"/>
                                </a:lnTo>
                                <a:lnTo>
                                  <a:pt x="282" y="163"/>
                                </a:lnTo>
                                <a:lnTo>
                                  <a:pt x="282" y="163"/>
                                </a:lnTo>
                                <a:lnTo>
                                  <a:pt x="282" y="163"/>
                                </a:lnTo>
                                <a:lnTo>
                                  <a:pt x="282" y="163"/>
                                </a:lnTo>
                                <a:lnTo>
                                  <a:pt x="282" y="164"/>
                                </a:lnTo>
                                <a:lnTo>
                                  <a:pt x="282" y="164"/>
                                </a:lnTo>
                                <a:lnTo>
                                  <a:pt x="283" y="164"/>
                                </a:lnTo>
                                <a:lnTo>
                                  <a:pt x="283" y="164"/>
                                </a:lnTo>
                                <a:lnTo>
                                  <a:pt x="283" y="164"/>
                                </a:lnTo>
                                <a:lnTo>
                                  <a:pt x="283" y="164"/>
                                </a:lnTo>
                                <a:lnTo>
                                  <a:pt x="283" y="165"/>
                                </a:lnTo>
                                <a:lnTo>
                                  <a:pt x="283" y="165"/>
                                </a:lnTo>
                                <a:lnTo>
                                  <a:pt x="283" y="165"/>
                                </a:lnTo>
                                <a:lnTo>
                                  <a:pt x="283" y="165"/>
                                </a:lnTo>
                                <a:lnTo>
                                  <a:pt x="283" y="165"/>
                                </a:lnTo>
                                <a:lnTo>
                                  <a:pt x="283" y="165"/>
                                </a:lnTo>
                                <a:lnTo>
                                  <a:pt x="283" y="166"/>
                                </a:lnTo>
                                <a:lnTo>
                                  <a:pt x="283" y="166"/>
                                </a:lnTo>
                                <a:lnTo>
                                  <a:pt x="284" y="166"/>
                                </a:lnTo>
                                <a:lnTo>
                                  <a:pt x="284" y="166"/>
                                </a:lnTo>
                                <a:lnTo>
                                  <a:pt x="284" y="166"/>
                                </a:lnTo>
                                <a:lnTo>
                                  <a:pt x="284" y="166"/>
                                </a:lnTo>
                                <a:lnTo>
                                  <a:pt x="284" y="167"/>
                                </a:lnTo>
                                <a:lnTo>
                                  <a:pt x="284" y="167"/>
                                </a:lnTo>
                                <a:lnTo>
                                  <a:pt x="284" y="167"/>
                                </a:lnTo>
                                <a:lnTo>
                                  <a:pt x="284" y="167"/>
                                </a:lnTo>
                                <a:lnTo>
                                  <a:pt x="284" y="167"/>
                                </a:lnTo>
                                <a:lnTo>
                                  <a:pt x="284" y="168"/>
                                </a:lnTo>
                                <a:lnTo>
                                  <a:pt x="284" y="168"/>
                                </a:lnTo>
                                <a:lnTo>
                                  <a:pt x="284" y="168"/>
                                </a:lnTo>
                                <a:lnTo>
                                  <a:pt x="285" y="168"/>
                                </a:lnTo>
                                <a:lnTo>
                                  <a:pt x="285" y="168"/>
                                </a:lnTo>
                                <a:lnTo>
                                  <a:pt x="285" y="169"/>
                                </a:lnTo>
                                <a:lnTo>
                                  <a:pt x="285" y="169"/>
                                </a:lnTo>
                                <a:lnTo>
                                  <a:pt x="285" y="169"/>
                                </a:lnTo>
                                <a:lnTo>
                                  <a:pt x="285" y="169"/>
                                </a:lnTo>
                                <a:lnTo>
                                  <a:pt x="285" y="169"/>
                                </a:lnTo>
                                <a:lnTo>
                                  <a:pt x="285" y="170"/>
                                </a:lnTo>
                                <a:lnTo>
                                  <a:pt x="285" y="170"/>
                                </a:lnTo>
                                <a:lnTo>
                                  <a:pt x="285" y="170"/>
                                </a:lnTo>
                                <a:lnTo>
                                  <a:pt x="285" y="170"/>
                                </a:lnTo>
                                <a:lnTo>
                                  <a:pt x="285" y="170"/>
                                </a:lnTo>
                                <a:lnTo>
                                  <a:pt x="286" y="171"/>
                                </a:lnTo>
                                <a:lnTo>
                                  <a:pt x="286" y="171"/>
                                </a:lnTo>
                                <a:lnTo>
                                  <a:pt x="286" y="171"/>
                                </a:lnTo>
                                <a:lnTo>
                                  <a:pt x="286" y="171"/>
                                </a:lnTo>
                                <a:lnTo>
                                  <a:pt x="286" y="172"/>
                                </a:lnTo>
                                <a:lnTo>
                                  <a:pt x="286" y="172"/>
                                </a:lnTo>
                                <a:lnTo>
                                  <a:pt x="286" y="172"/>
                                </a:lnTo>
                                <a:lnTo>
                                  <a:pt x="286" y="172"/>
                                </a:lnTo>
                                <a:lnTo>
                                  <a:pt x="286" y="172"/>
                                </a:lnTo>
                                <a:lnTo>
                                  <a:pt x="286" y="172"/>
                                </a:lnTo>
                                <a:lnTo>
                                  <a:pt x="286" y="173"/>
                                </a:lnTo>
                                <a:lnTo>
                                  <a:pt x="286" y="173"/>
                                </a:lnTo>
                                <a:lnTo>
                                  <a:pt x="287" y="173"/>
                                </a:lnTo>
                                <a:lnTo>
                                  <a:pt x="287" y="173"/>
                                </a:lnTo>
                                <a:lnTo>
                                  <a:pt x="287" y="174"/>
                                </a:lnTo>
                                <a:lnTo>
                                  <a:pt x="287" y="174"/>
                                </a:lnTo>
                                <a:lnTo>
                                  <a:pt x="287" y="174"/>
                                </a:lnTo>
                                <a:lnTo>
                                  <a:pt x="287" y="174"/>
                                </a:lnTo>
                                <a:lnTo>
                                  <a:pt x="287" y="175"/>
                                </a:lnTo>
                                <a:lnTo>
                                  <a:pt x="287" y="175"/>
                                </a:lnTo>
                                <a:lnTo>
                                  <a:pt x="287" y="175"/>
                                </a:lnTo>
                                <a:lnTo>
                                  <a:pt x="287" y="175"/>
                                </a:lnTo>
                                <a:lnTo>
                                  <a:pt x="287" y="175"/>
                                </a:lnTo>
                                <a:lnTo>
                                  <a:pt x="287" y="175"/>
                                </a:lnTo>
                                <a:lnTo>
                                  <a:pt x="288" y="176"/>
                                </a:lnTo>
                                <a:lnTo>
                                  <a:pt x="288" y="176"/>
                                </a:lnTo>
                                <a:lnTo>
                                  <a:pt x="288" y="176"/>
                                </a:lnTo>
                                <a:lnTo>
                                  <a:pt x="288" y="176"/>
                                </a:lnTo>
                                <a:lnTo>
                                  <a:pt x="288" y="177"/>
                                </a:lnTo>
                                <a:lnTo>
                                  <a:pt x="288" y="177"/>
                                </a:lnTo>
                                <a:lnTo>
                                  <a:pt x="288" y="177"/>
                                </a:lnTo>
                                <a:lnTo>
                                  <a:pt x="288" y="177"/>
                                </a:lnTo>
                                <a:lnTo>
                                  <a:pt x="288" y="178"/>
                                </a:lnTo>
                                <a:lnTo>
                                  <a:pt x="288" y="178"/>
                                </a:lnTo>
                                <a:lnTo>
                                  <a:pt x="288" y="178"/>
                                </a:lnTo>
                                <a:lnTo>
                                  <a:pt x="288" y="178"/>
                                </a:lnTo>
                                <a:lnTo>
                                  <a:pt x="289" y="178"/>
                                </a:lnTo>
                                <a:lnTo>
                                  <a:pt x="289" y="178"/>
                                </a:lnTo>
                                <a:lnTo>
                                  <a:pt x="289" y="179"/>
                                </a:lnTo>
                                <a:lnTo>
                                  <a:pt x="289" y="179"/>
                                </a:lnTo>
                                <a:lnTo>
                                  <a:pt x="289" y="179"/>
                                </a:lnTo>
                                <a:lnTo>
                                  <a:pt x="289" y="179"/>
                                </a:lnTo>
                                <a:lnTo>
                                  <a:pt x="289" y="179"/>
                                </a:lnTo>
                                <a:lnTo>
                                  <a:pt x="289" y="179"/>
                                </a:lnTo>
                                <a:lnTo>
                                  <a:pt x="289" y="179"/>
                                </a:lnTo>
                                <a:lnTo>
                                  <a:pt x="289" y="179"/>
                                </a:lnTo>
                                <a:lnTo>
                                  <a:pt x="289" y="179"/>
                                </a:lnTo>
                                <a:lnTo>
                                  <a:pt x="289" y="179"/>
                                </a:lnTo>
                                <a:lnTo>
                                  <a:pt x="290" y="179"/>
                                </a:lnTo>
                                <a:lnTo>
                                  <a:pt x="290" y="179"/>
                                </a:lnTo>
                                <a:lnTo>
                                  <a:pt x="290" y="179"/>
                                </a:lnTo>
                                <a:lnTo>
                                  <a:pt x="290" y="179"/>
                                </a:lnTo>
                                <a:lnTo>
                                  <a:pt x="290" y="178"/>
                                </a:lnTo>
                                <a:lnTo>
                                  <a:pt x="290" y="178"/>
                                </a:lnTo>
                                <a:lnTo>
                                  <a:pt x="290" y="178"/>
                                </a:lnTo>
                                <a:lnTo>
                                  <a:pt x="290" y="178"/>
                                </a:lnTo>
                                <a:lnTo>
                                  <a:pt x="290" y="178"/>
                                </a:lnTo>
                                <a:lnTo>
                                  <a:pt x="290" y="178"/>
                                </a:lnTo>
                                <a:lnTo>
                                  <a:pt x="291" y="177"/>
                                </a:lnTo>
                                <a:lnTo>
                                  <a:pt x="291" y="177"/>
                                </a:lnTo>
                                <a:lnTo>
                                  <a:pt x="291" y="177"/>
                                </a:lnTo>
                                <a:lnTo>
                                  <a:pt x="291" y="177"/>
                                </a:lnTo>
                                <a:lnTo>
                                  <a:pt x="291" y="177"/>
                                </a:lnTo>
                                <a:lnTo>
                                  <a:pt x="291" y="177"/>
                                </a:lnTo>
                                <a:lnTo>
                                  <a:pt x="291" y="176"/>
                                </a:lnTo>
                                <a:lnTo>
                                  <a:pt x="291" y="176"/>
                                </a:lnTo>
                                <a:lnTo>
                                  <a:pt x="291" y="176"/>
                                </a:lnTo>
                                <a:lnTo>
                                  <a:pt x="291" y="176"/>
                                </a:lnTo>
                                <a:lnTo>
                                  <a:pt x="291" y="176"/>
                                </a:lnTo>
                                <a:lnTo>
                                  <a:pt x="291" y="176"/>
                                </a:lnTo>
                                <a:lnTo>
                                  <a:pt x="292" y="175"/>
                                </a:lnTo>
                                <a:lnTo>
                                  <a:pt x="292" y="175"/>
                                </a:lnTo>
                                <a:lnTo>
                                  <a:pt x="292" y="175"/>
                                </a:lnTo>
                                <a:lnTo>
                                  <a:pt x="292" y="175"/>
                                </a:lnTo>
                                <a:lnTo>
                                  <a:pt x="292" y="174"/>
                                </a:lnTo>
                                <a:lnTo>
                                  <a:pt x="292" y="174"/>
                                </a:lnTo>
                                <a:lnTo>
                                  <a:pt x="292" y="174"/>
                                </a:lnTo>
                                <a:lnTo>
                                  <a:pt x="292" y="174"/>
                                </a:lnTo>
                                <a:lnTo>
                                  <a:pt x="292" y="174"/>
                                </a:lnTo>
                                <a:lnTo>
                                  <a:pt x="292" y="174"/>
                                </a:lnTo>
                                <a:lnTo>
                                  <a:pt x="292" y="173"/>
                                </a:lnTo>
                                <a:lnTo>
                                  <a:pt x="292" y="173"/>
                                </a:lnTo>
                                <a:lnTo>
                                  <a:pt x="293" y="173"/>
                                </a:lnTo>
                                <a:lnTo>
                                  <a:pt x="293" y="173"/>
                                </a:lnTo>
                                <a:lnTo>
                                  <a:pt x="293" y="172"/>
                                </a:lnTo>
                                <a:lnTo>
                                  <a:pt x="293" y="172"/>
                                </a:lnTo>
                                <a:lnTo>
                                  <a:pt x="293" y="172"/>
                                </a:lnTo>
                                <a:lnTo>
                                  <a:pt x="293" y="172"/>
                                </a:lnTo>
                                <a:lnTo>
                                  <a:pt x="293" y="172"/>
                                </a:lnTo>
                                <a:lnTo>
                                  <a:pt x="293" y="172"/>
                                </a:lnTo>
                                <a:lnTo>
                                  <a:pt x="293" y="171"/>
                                </a:lnTo>
                                <a:lnTo>
                                  <a:pt x="293" y="171"/>
                                </a:lnTo>
                                <a:lnTo>
                                  <a:pt x="293" y="171"/>
                                </a:lnTo>
                                <a:lnTo>
                                  <a:pt x="293" y="171"/>
                                </a:lnTo>
                                <a:lnTo>
                                  <a:pt x="294" y="171"/>
                                </a:lnTo>
                                <a:lnTo>
                                  <a:pt x="294" y="171"/>
                                </a:lnTo>
                                <a:lnTo>
                                  <a:pt x="294" y="170"/>
                                </a:lnTo>
                                <a:lnTo>
                                  <a:pt x="294" y="170"/>
                                </a:lnTo>
                                <a:lnTo>
                                  <a:pt x="294" y="170"/>
                                </a:lnTo>
                                <a:lnTo>
                                  <a:pt x="294" y="170"/>
                                </a:lnTo>
                                <a:lnTo>
                                  <a:pt x="294" y="170"/>
                                </a:lnTo>
                                <a:lnTo>
                                  <a:pt x="294" y="170"/>
                                </a:lnTo>
                                <a:lnTo>
                                  <a:pt x="294" y="169"/>
                                </a:lnTo>
                                <a:lnTo>
                                  <a:pt x="294" y="169"/>
                                </a:lnTo>
                                <a:lnTo>
                                  <a:pt x="294" y="169"/>
                                </a:lnTo>
                                <a:lnTo>
                                  <a:pt x="294" y="169"/>
                                </a:lnTo>
                                <a:lnTo>
                                  <a:pt x="295" y="169"/>
                                </a:lnTo>
                                <a:lnTo>
                                  <a:pt x="295" y="169"/>
                                </a:lnTo>
                                <a:lnTo>
                                  <a:pt x="295" y="169"/>
                                </a:lnTo>
                                <a:lnTo>
                                  <a:pt x="295" y="169"/>
                                </a:lnTo>
                                <a:lnTo>
                                  <a:pt x="295" y="168"/>
                                </a:lnTo>
                                <a:lnTo>
                                  <a:pt x="295" y="168"/>
                                </a:lnTo>
                                <a:lnTo>
                                  <a:pt x="295" y="168"/>
                                </a:lnTo>
                                <a:lnTo>
                                  <a:pt x="295" y="168"/>
                                </a:lnTo>
                                <a:lnTo>
                                  <a:pt x="295" y="168"/>
                                </a:lnTo>
                                <a:lnTo>
                                  <a:pt x="295" y="168"/>
                                </a:lnTo>
                                <a:lnTo>
                                  <a:pt x="295" y="168"/>
                                </a:lnTo>
                                <a:lnTo>
                                  <a:pt x="295" y="168"/>
                                </a:lnTo>
                                <a:lnTo>
                                  <a:pt x="296" y="168"/>
                                </a:lnTo>
                                <a:lnTo>
                                  <a:pt x="296" y="168"/>
                                </a:lnTo>
                                <a:lnTo>
                                  <a:pt x="296" y="167"/>
                                </a:lnTo>
                                <a:lnTo>
                                  <a:pt x="296" y="167"/>
                                </a:lnTo>
                                <a:lnTo>
                                  <a:pt x="296" y="167"/>
                                </a:lnTo>
                                <a:lnTo>
                                  <a:pt x="296" y="167"/>
                                </a:lnTo>
                                <a:lnTo>
                                  <a:pt x="296" y="167"/>
                                </a:lnTo>
                                <a:lnTo>
                                  <a:pt x="296" y="167"/>
                                </a:lnTo>
                                <a:lnTo>
                                  <a:pt x="296" y="167"/>
                                </a:lnTo>
                                <a:lnTo>
                                  <a:pt x="296" y="167"/>
                                </a:lnTo>
                                <a:lnTo>
                                  <a:pt x="296" y="167"/>
                                </a:lnTo>
                                <a:lnTo>
                                  <a:pt x="296" y="167"/>
                                </a:lnTo>
                                <a:lnTo>
                                  <a:pt x="297" y="167"/>
                                </a:lnTo>
                                <a:lnTo>
                                  <a:pt x="297" y="167"/>
                                </a:lnTo>
                                <a:lnTo>
                                  <a:pt x="297" y="167"/>
                                </a:lnTo>
                                <a:lnTo>
                                  <a:pt x="297" y="167"/>
                                </a:lnTo>
                                <a:lnTo>
                                  <a:pt x="297" y="167"/>
                                </a:lnTo>
                                <a:lnTo>
                                  <a:pt x="297" y="167"/>
                                </a:lnTo>
                                <a:lnTo>
                                  <a:pt x="297" y="167"/>
                                </a:lnTo>
                                <a:lnTo>
                                  <a:pt x="297" y="167"/>
                                </a:lnTo>
                                <a:lnTo>
                                  <a:pt x="297" y="166"/>
                                </a:lnTo>
                                <a:lnTo>
                                  <a:pt x="297" y="166"/>
                                </a:lnTo>
                                <a:lnTo>
                                  <a:pt x="297" y="166"/>
                                </a:lnTo>
                                <a:lnTo>
                                  <a:pt x="298" y="166"/>
                                </a:lnTo>
                                <a:lnTo>
                                  <a:pt x="298" y="166"/>
                                </a:lnTo>
                                <a:lnTo>
                                  <a:pt x="298" y="166"/>
                                </a:lnTo>
                                <a:lnTo>
                                  <a:pt x="298" y="166"/>
                                </a:lnTo>
                                <a:lnTo>
                                  <a:pt x="298" y="166"/>
                                </a:lnTo>
                                <a:lnTo>
                                  <a:pt x="298" y="166"/>
                                </a:lnTo>
                                <a:lnTo>
                                  <a:pt x="298" y="166"/>
                                </a:lnTo>
                                <a:lnTo>
                                  <a:pt x="298" y="166"/>
                                </a:lnTo>
                                <a:lnTo>
                                  <a:pt x="298" y="166"/>
                                </a:lnTo>
                                <a:lnTo>
                                  <a:pt x="298" y="166"/>
                                </a:lnTo>
                                <a:lnTo>
                                  <a:pt x="298" y="166"/>
                                </a:lnTo>
                                <a:lnTo>
                                  <a:pt x="298" y="166"/>
                                </a:lnTo>
                                <a:lnTo>
                                  <a:pt x="299" y="166"/>
                                </a:lnTo>
                                <a:lnTo>
                                  <a:pt x="299" y="166"/>
                                </a:lnTo>
                                <a:lnTo>
                                  <a:pt x="299" y="166"/>
                                </a:lnTo>
                                <a:lnTo>
                                  <a:pt x="299" y="166"/>
                                </a:lnTo>
                                <a:lnTo>
                                  <a:pt x="299" y="166"/>
                                </a:lnTo>
                                <a:lnTo>
                                  <a:pt x="299" y="167"/>
                                </a:lnTo>
                                <a:lnTo>
                                  <a:pt x="299" y="167"/>
                                </a:lnTo>
                                <a:lnTo>
                                  <a:pt x="299" y="167"/>
                                </a:lnTo>
                                <a:lnTo>
                                  <a:pt x="299" y="167"/>
                                </a:lnTo>
                                <a:lnTo>
                                  <a:pt x="299" y="167"/>
                                </a:lnTo>
                                <a:lnTo>
                                  <a:pt x="299" y="167"/>
                                </a:lnTo>
                                <a:lnTo>
                                  <a:pt x="299" y="167"/>
                                </a:lnTo>
                                <a:lnTo>
                                  <a:pt x="300" y="167"/>
                                </a:lnTo>
                                <a:lnTo>
                                  <a:pt x="300" y="167"/>
                                </a:lnTo>
                                <a:lnTo>
                                  <a:pt x="300" y="167"/>
                                </a:lnTo>
                                <a:lnTo>
                                  <a:pt x="300" y="167"/>
                                </a:lnTo>
                                <a:lnTo>
                                  <a:pt x="300" y="167"/>
                                </a:lnTo>
                                <a:lnTo>
                                  <a:pt x="300" y="167"/>
                                </a:lnTo>
                                <a:lnTo>
                                  <a:pt x="300" y="167"/>
                                </a:lnTo>
                                <a:lnTo>
                                  <a:pt x="300" y="167"/>
                                </a:lnTo>
                                <a:lnTo>
                                  <a:pt x="300" y="167"/>
                                </a:lnTo>
                                <a:lnTo>
                                  <a:pt x="300" y="167"/>
                                </a:lnTo>
                                <a:lnTo>
                                  <a:pt x="300" y="167"/>
                                </a:lnTo>
                                <a:lnTo>
                                  <a:pt x="301" y="167"/>
                                </a:lnTo>
                                <a:lnTo>
                                  <a:pt x="301" y="168"/>
                                </a:lnTo>
                                <a:lnTo>
                                  <a:pt x="301" y="168"/>
                                </a:lnTo>
                                <a:lnTo>
                                  <a:pt x="301" y="168"/>
                                </a:lnTo>
                                <a:lnTo>
                                  <a:pt x="301" y="168"/>
                                </a:lnTo>
                                <a:lnTo>
                                  <a:pt x="301" y="168"/>
                                </a:lnTo>
                                <a:lnTo>
                                  <a:pt x="301" y="168"/>
                                </a:lnTo>
                                <a:lnTo>
                                  <a:pt x="301" y="168"/>
                                </a:lnTo>
                                <a:lnTo>
                                  <a:pt x="301" y="168"/>
                                </a:lnTo>
                                <a:lnTo>
                                  <a:pt x="301" y="168"/>
                                </a:lnTo>
                                <a:lnTo>
                                  <a:pt x="301" y="168"/>
                                </a:lnTo>
                                <a:lnTo>
                                  <a:pt x="301" y="168"/>
                                </a:lnTo>
                                <a:lnTo>
                                  <a:pt x="302" y="168"/>
                                </a:lnTo>
                                <a:lnTo>
                                  <a:pt x="302" y="169"/>
                                </a:lnTo>
                                <a:lnTo>
                                  <a:pt x="302" y="169"/>
                                </a:lnTo>
                                <a:lnTo>
                                  <a:pt x="302" y="169"/>
                                </a:lnTo>
                                <a:lnTo>
                                  <a:pt x="302" y="169"/>
                                </a:lnTo>
                                <a:lnTo>
                                  <a:pt x="302" y="169"/>
                                </a:lnTo>
                                <a:lnTo>
                                  <a:pt x="302" y="169"/>
                                </a:lnTo>
                                <a:lnTo>
                                  <a:pt x="302" y="169"/>
                                </a:lnTo>
                                <a:lnTo>
                                  <a:pt x="302" y="169"/>
                                </a:lnTo>
                                <a:lnTo>
                                  <a:pt x="302" y="169"/>
                                </a:lnTo>
                                <a:lnTo>
                                  <a:pt x="302" y="169"/>
                                </a:lnTo>
                                <a:lnTo>
                                  <a:pt x="302" y="170"/>
                                </a:lnTo>
                                <a:lnTo>
                                  <a:pt x="303" y="170"/>
                                </a:lnTo>
                                <a:lnTo>
                                  <a:pt x="303" y="170"/>
                                </a:lnTo>
                                <a:lnTo>
                                  <a:pt x="303" y="170"/>
                                </a:lnTo>
                                <a:lnTo>
                                  <a:pt x="303" y="170"/>
                                </a:lnTo>
                                <a:lnTo>
                                  <a:pt x="303" y="170"/>
                                </a:lnTo>
                                <a:lnTo>
                                  <a:pt x="303" y="170"/>
                                </a:lnTo>
                                <a:lnTo>
                                  <a:pt x="303" y="170"/>
                                </a:lnTo>
                                <a:lnTo>
                                  <a:pt x="303" y="171"/>
                                </a:lnTo>
                                <a:lnTo>
                                  <a:pt x="303" y="171"/>
                                </a:lnTo>
                                <a:lnTo>
                                  <a:pt x="303" y="171"/>
                                </a:lnTo>
                                <a:lnTo>
                                  <a:pt x="303" y="171"/>
                                </a:lnTo>
                                <a:lnTo>
                                  <a:pt x="303" y="171"/>
                                </a:lnTo>
                                <a:lnTo>
                                  <a:pt x="304" y="171"/>
                                </a:lnTo>
                                <a:lnTo>
                                  <a:pt x="304" y="171"/>
                                </a:lnTo>
                                <a:lnTo>
                                  <a:pt x="304" y="171"/>
                                </a:lnTo>
                                <a:lnTo>
                                  <a:pt x="304" y="172"/>
                                </a:lnTo>
                                <a:lnTo>
                                  <a:pt x="304" y="172"/>
                                </a:lnTo>
                                <a:lnTo>
                                  <a:pt x="304" y="172"/>
                                </a:lnTo>
                                <a:lnTo>
                                  <a:pt x="304" y="172"/>
                                </a:lnTo>
                                <a:lnTo>
                                  <a:pt x="304" y="172"/>
                                </a:lnTo>
                                <a:lnTo>
                                  <a:pt x="304" y="172"/>
                                </a:lnTo>
                                <a:lnTo>
                                  <a:pt x="304" y="172"/>
                                </a:lnTo>
                                <a:lnTo>
                                  <a:pt x="304" y="173"/>
                                </a:lnTo>
                                <a:lnTo>
                                  <a:pt x="305" y="173"/>
                                </a:lnTo>
                                <a:lnTo>
                                  <a:pt x="305" y="173"/>
                                </a:lnTo>
                                <a:lnTo>
                                  <a:pt x="305" y="173"/>
                                </a:lnTo>
                                <a:lnTo>
                                  <a:pt x="305" y="173"/>
                                </a:lnTo>
                                <a:lnTo>
                                  <a:pt x="305" y="173"/>
                                </a:lnTo>
                                <a:lnTo>
                                  <a:pt x="305" y="173"/>
                                </a:lnTo>
                                <a:lnTo>
                                  <a:pt x="305" y="174"/>
                                </a:lnTo>
                                <a:lnTo>
                                  <a:pt x="305" y="174"/>
                                </a:lnTo>
                                <a:lnTo>
                                  <a:pt x="305" y="174"/>
                                </a:lnTo>
                                <a:lnTo>
                                  <a:pt x="305" y="174"/>
                                </a:lnTo>
                                <a:lnTo>
                                  <a:pt x="305" y="174"/>
                                </a:lnTo>
                                <a:lnTo>
                                  <a:pt x="305" y="174"/>
                                </a:lnTo>
                                <a:lnTo>
                                  <a:pt x="306" y="175"/>
                                </a:lnTo>
                                <a:lnTo>
                                  <a:pt x="306" y="175"/>
                                </a:lnTo>
                                <a:lnTo>
                                  <a:pt x="306" y="175"/>
                                </a:lnTo>
                                <a:lnTo>
                                  <a:pt x="306" y="175"/>
                                </a:lnTo>
                                <a:lnTo>
                                  <a:pt x="306" y="175"/>
                                </a:lnTo>
                                <a:lnTo>
                                  <a:pt x="306" y="175"/>
                                </a:lnTo>
                                <a:lnTo>
                                  <a:pt x="306" y="176"/>
                                </a:lnTo>
                                <a:lnTo>
                                  <a:pt x="306" y="176"/>
                                </a:lnTo>
                                <a:lnTo>
                                  <a:pt x="306" y="176"/>
                                </a:lnTo>
                                <a:lnTo>
                                  <a:pt x="306" y="176"/>
                                </a:lnTo>
                                <a:lnTo>
                                  <a:pt x="306" y="176"/>
                                </a:lnTo>
                                <a:lnTo>
                                  <a:pt x="306" y="176"/>
                                </a:lnTo>
                                <a:lnTo>
                                  <a:pt x="307" y="177"/>
                                </a:lnTo>
                                <a:lnTo>
                                  <a:pt x="307" y="177"/>
                                </a:lnTo>
                                <a:lnTo>
                                  <a:pt x="307" y="177"/>
                                </a:lnTo>
                                <a:lnTo>
                                  <a:pt x="307" y="177"/>
                                </a:lnTo>
                                <a:lnTo>
                                  <a:pt x="307" y="177"/>
                                </a:lnTo>
                                <a:lnTo>
                                  <a:pt x="307" y="177"/>
                                </a:lnTo>
                                <a:lnTo>
                                  <a:pt x="307" y="178"/>
                                </a:lnTo>
                                <a:lnTo>
                                  <a:pt x="307" y="178"/>
                                </a:lnTo>
                                <a:lnTo>
                                  <a:pt x="307" y="178"/>
                                </a:lnTo>
                                <a:lnTo>
                                  <a:pt x="307" y="178"/>
                                </a:lnTo>
                                <a:lnTo>
                                  <a:pt x="307" y="178"/>
                                </a:lnTo>
                                <a:lnTo>
                                  <a:pt x="307" y="178"/>
                                </a:lnTo>
                                <a:lnTo>
                                  <a:pt x="308" y="179"/>
                                </a:lnTo>
                                <a:lnTo>
                                  <a:pt x="308" y="179"/>
                                </a:lnTo>
                                <a:lnTo>
                                  <a:pt x="308" y="179"/>
                                </a:lnTo>
                                <a:lnTo>
                                  <a:pt x="308" y="179"/>
                                </a:lnTo>
                                <a:lnTo>
                                  <a:pt x="308" y="179"/>
                                </a:lnTo>
                                <a:lnTo>
                                  <a:pt x="308" y="179"/>
                                </a:lnTo>
                                <a:lnTo>
                                  <a:pt x="308" y="180"/>
                                </a:lnTo>
                                <a:lnTo>
                                  <a:pt x="308" y="180"/>
                                </a:lnTo>
                                <a:lnTo>
                                  <a:pt x="308" y="180"/>
                                </a:lnTo>
                                <a:lnTo>
                                  <a:pt x="308" y="180"/>
                                </a:lnTo>
                                <a:lnTo>
                                  <a:pt x="308" y="180"/>
                                </a:lnTo>
                                <a:lnTo>
                                  <a:pt x="308" y="180"/>
                                </a:lnTo>
                                <a:lnTo>
                                  <a:pt x="309" y="181"/>
                                </a:lnTo>
                                <a:lnTo>
                                  <a:pt x="309" y="181"/>
                                </a:lnTo>
                                <a:lnTo>
                                  <a:pt x="309" y="181"/>
                                </a:lnTo>
                                <a:lnTo>
                                  <a:pt x="309" y="181"/>
                                </a:lnTo>
                                <a:lnTo>
                                  <a:pt x="309" y="181"/>
                                </a:lnTo>
                                <a:lnTo>
                                  <a:pt x="309" y="181"/>
                                </a:lnTo>
                                <a:lnTo>
                                  <a:pt x="309" y="182"/>
                                </a:lnTo>
                                <a:lnTo>
                                  <a:pt x="309" y="182"/>
                                </a:lnTo>
                                <a:lnTo>
                                  <a:pt x="309" y="182"/>
                                </a:lnTo>
                                <a:lnTo>
                                  <a:pt x="309" y="182"/>
                                </a:lnTo>
                                <a:lnTo>
                                  <a:pt x="309" y="183"/>
                                </a:lnTo>
                                <a:lnTo>
                                  <a:pt x="309" y="183"/>
                                </a:lnTo>
                                <a:lnTo>
                                  <a:pt x="310" y="183"/>
                                </a:lnTo>
                                <a:lnTo>
                                  <a:pt x="310" y="183"/>
                                </a:lnTo>
                                <a:lnTo>
                                  <a:pt x="310" y="183"/>
                                </a:lnTo>
                                <a:lnTo>
                                  <a:pt x="310" y="183"/>
                                </a:lnTo>
                                <a:lnTo>
                                  <a:pt x="310" y="184"/>
                                </a:lnTo>
                                <a:lnTo>
                                  <a:pt x="310" y="184"/>
                                </a:lnTo>
                                <a:lnTo>
                                  <a:pt x="310" y="184"/>
                                </a:lnTo>
                                <a:lnTo>
                                  <a:pt x="310" y="184"/>
                                </a:lnTo>
                                <a:lnTo>
                                  <a:pt x="310" y="184"/>
                                </a:lnTo>
                                <a:lnTo>
                                  <a:pt x="310" y="184"/>
                                </a:lnTo>
                                <a:lnTo>
                                  <a:pt x="310" y="185"/>
                                </a:lnTo>
                                <a:lnTo>
                                  <a:pt x="311" y="185"/>
                                </a:lnTo>
                                <a:lnTo>
                                  <a:pt x="311" y="185"/>
                                </a:lnTo>
                                <a:lnTo>
                                  <a:pt x="311" y="185"/>
                                </a:lnTo>
                                <a:lnTo>
                                  <a:pt x="311" y="185"/>
                                </a:lnTo>
                                <a:lnTo>
                                  <a:pt x="311" y="186"/>
                                </a:lnTo>
                                <a:lnTo>
                                  <a:pt x="311" y="186"/>
                                </a:lnTo>
                                <a:lnTo>
                                  <a:pt x="311" y="186"/>
                                </a:lnTo>
                                <a:lnTo>
                                  <a:pt x="311" y="186"/>
                                </a:lnTo>
                                <a:lnTo>
                                  <a:pt x="311" y="186"/>
                                </a:lnTo>
                                <a:lnTo>
                                  <a:pt x="311" y="187"/>
                                </a:lnTo>
                                <a:lnTo>
                                  <a:pt x="311" y="187"/>
                                </a:lnTo>
                                <a:lnTo>
                                  <a:pt x="312" y="187"/>
                                </a:lnTo>
                                <a:lnTo>
                                  <a:pt x="312" y="187"/>
                                </a:lnTo>
                                <a:lnTo>
                                  <a:pt x="312" y="187"/>
                                </a:lnTo>
                                <a:lnTo>
                                  <a:pt x="312" y="187"/>
                                </a:lnTo>
                                <a:lnTo>
                                  <a:pt x="312" y="188"/>
                                </a:lnTo>
                                <a:lnTo>
                                  <a:pt x="312" y="188"/>
                                </a:lnTo>
                                <a:lnTo>
                                  <a:pt x="312" y="188"/>
                                </a:lnTo>
                                <a:lnTo>
                                  <a:pt x="312" y="188"/>
                                </a:lnTo>
                                <a:lnTo>
                                  <a:pt x="312" y="188"/>
                                </a:lnTo>
                                <a:lnTo>
                                  <a:pt x="312" y="189"/>
                                </a:lnTo>
                                <a:lnTo>
                                  <a:pt x="312" y="189"/>
                                </a:lnTo>
                                <a:lnTo>
                                  <a:pt x="312" y="189"/>
                                </a:lnTo>
                                <a:lnTo>
                                  <a:pt x="313" y="189"/>
                                </a:lnTo>
                                <a:lnTo>
                                  <a:pt x="313" y="189"/>
                                </a:lnTo>
                                <a:lnTo>
                                  <a:pt x="313" y="190"/>
                                </a:lnTo>
                                <a:lnTo>
                                  <a:pt x="313" y="190"/>
                                </a:lnTo>
                                <a:lnTo>
                                  <a:pt x="313" y="190"/>
                                </a:lnTo>
                                <a:lnTo>
                                  <a:pt x="313" y="190"/>
                                </a:lnTo>
                                <a:lnTo>
                                  <a:pt x="313" y="190"/>
                                </a:lnTo>
                                <a:lnTo>
                                  <a:pt x="313" y="190"/>
                                </a:lnTo>
                                <a:lnTo>
                                  <a:pt x="313" y="191"/>
                                </a:lnTo>
                                <a:lnTo>
                                  <a:pt x="313" y="191"/>
                                </a:lnTo>
                                <a:lnTo>
                                  <a:pt x="313" y="191"/>
                                </a:lnTo>
                                <a:lnTo>
                                  <a:pt x="313" y="191"/>
                                </a:lnTo>
                                <a:lnTo>
                                  <a:pt x="314" y="191"/>
                                </a:lnTo>
                                <a:lnTo>
                                  <a:pt x="314" y="191"/>
                                </a:lnTo>
                                <a:lnTo>
                                  <a:pt x="314" y="192"/>
                                </a:lnTo>
                                <a:lnTo>
                                  <a:pt x="314" y="192"/>
                                </a:lnTo>
                                <a:lnTo>
                                  <a:pt x="314" y="192"/>
                                </a:lnTo>
                                <a:lnTo>
                                  <a:pt x="314" y="192"/>
                                </a:lnTo>
                                <a:lnTo>
                                  <a:pt x="314" y="193"/>
                                </a:lnTo>
                                <a:lnTo>
                                  <a:pt x="314" y="193"/>
                                </a:lnTo>
                                <a:lnTo>
                                  <a:pt x="314" y="193"/>
                                </a:lnTo>
                                <a:lnTo>
                                  <a:pt x="314" y="193"/>
                                </a:lnTo>
                                <a:lnTo>
                                  <a:pt x="314" y="193"/>
                                </a:lnTo>
                                <a:lnTo>
                                  <a:pt x="314" y="193"/>
                                </a:lnTo>
                                <a:lnTo>
                                  <a:pt x="315" y="194"/>
                                </a:lnTo>
                                <a:lnTo>
                                  <a:pt x="315" y="194"/>
                                </a:lnTo>
                                <a:lnTo>
                                  <a:pt x="315" y="194"/>
                                </a:lnTo>
                                <a:lnTo>
                                  <a:pt x="315" y="194"/>
                                </a:lnTo>
                                <a:lnTo>
                                  <a:pt x="315" y="194"/>
                                </a:lnTo>
                                <a:lnTo>
                                  <a:pt x="315" y="194"/>
                                </a:lnTo>
                                <a:lnTo>
                                  <a:pt x="315" y="195"/>
                                </a:lnTo>
                                <a:lnTo>
                                  <a:pt x="315" y="195"/>
                                </a:lnTo>
                                <a:lnTo>
                                  <a:pt x="315" y="195"/>
                                </a:lnTo>
                                <a:lnTo>
                                  <a:pt x="315" y="195"/>
                                </a:lnTo>
                                <a:lnTo>
                                  <a:pt x="315" y="195"/>
                                </a:lnTo>
                                <a:lnTo>
                                  <a:pt x="315" y="195"/>
                                </a:lnTo>
                                <a:lnTo>
                                  <a:pt x="316" y="196"/>
                                </a:lnTo>
                                <a:lnTo>
                                  <a:pt x="316" y="196"/>
                                </a:lnTo>
                                <a:lnTo>
                                  <a:pt x="316" y="196"/>
                                </a:lnTo>
                                <a:lnTo>
                                  <a:pt x="316" y="196"/>
                                </a:lnTo>
                                <a:lnTo>
                                  <a:pt x="316" y="196"/>
                                </a:lnTo>
                                <a:lnTo>
                                  <a:pt x="316" y="196"/>
                                </a:lnTo>
                                <a:lnTo>
                                  <a:pt x="316" y="197"/>
                                </a:lnTo>
                                <a:lnTo>
                                  <a:pt x="316" y="197"/>
                                </a:lnTo>
                                <a:lnTo>
                                  <a:pt x="316" y="197"/>
                                </a:lnTo>
                                <a:lnTo>
                                  <a:pt x="316" y="197"/>
                                </a:lnTo>
                                <a:lnTo>
                                  <a:pt x="316" y="198"/>
                                </a:lnTo>
                                <a:lnTo>
                                  <a:pt x="316" y="198"/>
                                </a:lnTo>
                                <a:lnTo>
                                  <a:pt x="317" y="198"/>
                                </a:lnTo>
                                <a:lnTo>
                                  <a:pt x="317" y="198"/>
                                </a:lnTo>
                                <a:lnTo>
                                  <a:pt x="317" y="198"/>
                                </a:lnTo>
                                <a:lnTo>
                                  <a:pt x="317" y="198"/>
                                </a:lnTo>
                                <a:lnTo>
                                  <a:pt x="317" y="199"/>
                                </a:lnTo>
                                <a:lnTo>
                                  <a:pt x="317" y="199"/>
                                </a:lnTo>
                                <a:lnTo>
                                  <a:pt x="317" y="199"/>
                                </a:lnTo>
                                <a:lnTo>
                                  <a:pt x="317" y="199"/>
                                </a:lnTo>
                                <a:lnTo>
                                  <a:pt x="317" y="199"/>
                                </a:lnTo>
                                <a:lnTo>
                                  <a:pt x="317" y="199"/>
                                </a:lnTo>
                                <a:lnTo>
                                  <a:pt x="317" y="200"/>
                                </a:lnTo>
                                <a:lnTo>
                                  <a:pt x="317" y="200"/>
                                </a:lnTo>
                                <a:lnTo>
                                  <a:pt x="318" y="200"/>
                                </a:lnTo>
                                <a:lnTo>
                                  <a:pt x="318" y="200"/>
                                </a:lnTo>
                                <a:lnTo>
                                  <a:pt x="318" y="200"/>
                                </a:lnTo>
                                <a:lnTo>
                                  <a:pt x="318" y="200"/>
                                </a:lnTo>
                                <a:lnTo>
                                  <a:pt x="318" y="201"/>
                                </a:lnTo>
                                <a:lnTo>
                                  <a:pt x="318" y="201"/>
                                </a:lnTo>
                                <a:lnTo>
                                  <a:pt x="318" y="201"/>
                                </a:lnTo>
                                <a:lnTo>
                                  <a:pt x="318" y="201"/>
                                </a:lnTo>
                                <a:lnTo>
                                  <a:pt x="318" y="201"/>
                                </a:lnTo>
                                <a:lnTo>
                                  <a:pt x="318" y="201"/>
                                </a:lnTo>
                                <a:lnTo>
                                  <a:pt x="318" y="202"/>
                                </a:lnTo>
                                <a:lnTo>
                                  <a:pt x="318" y="202"/>
                                </a:lnTo>
                                <a:lnTo>
                                  <a:pt x="319" y="202"/>
                                </a:lnTo>
                                <a:lnTo>
                                  <a:pt x="319" y="202"/>
                                </a:lnTo>
                                <a:lnTo>
                                  <a:pt x="319" y="202"/>
                                </a:lnTo>
                                <a:lnTo>
                                  <a:pt x="319" y="202"/>
                                </a:lnTo>
                                <a:lnTo>
                                  <a:pt x="319" y="203"/>
                                </a:lnTo>
                                <a:lnTo>
                                  <a:pt x="319" y="203"/>
                                </a:lnTo>
                                <a:lnTo>
                                  <a:pt x="319" y="203"/>
                                </a:lnTo>
                                <a:lnTo>
                                  <a:pt x="319" y="203"/>
                                </a:lnTo>
                                <a:lnTo>
                                  <a:pt x="319" y="203"/>
                                </a:lnTo>
                                <a:lnTo>
                                  <a:pt x="319" y="203"/>
                                </a:lnTo>
                                <a:lnTo>
                                  <a:pt x="319" y="204"/>
                                </a:lnTo>
                                <a:lnTo>
                                  <a:pt x="319" y="204"/>
                                </a:lnTo>
                                <a:lnTo>
                                  <a:pt x="320" y="204"/>
                                </a:lnTo>
                                <a:lnTo>
                                  <a:pt x="320" y="204"/>
                                </a:lnTo>
                                <a:lnTo>
                                  <a:pt x="320" y="204"/>
                                </a:lnTo>
                                <a:lnTo>
                                  <a:pt x="320" y="204"/>
                                </a:lnTo>
                                <a:lnTo>
                                  <a:pt x="320" y="204"/>
                                </a:lnTo>
                                <a:lnTo>
                                  <a:pt x="320" y="204"/>
                                </a:lnTo>
                                <a:lnTo>
                                  <a:pt x="320" y="205"/>
                                </a:lnTo>
                                <a:lnTo>
                                  <a:pt x="320" y="205"/>
                                </a:lnTo>
                                <a:lnTo>
                                  <a:pt x="320" y="205"/>
                                </a:lnTo>
                                <a:lnTo>
                                  <a:pt x="320" y="205"/>
                                </a:lnTo>
                                <a:lnTo>
                                  <a:pt x="321" y="205"/>
                                </a:lnTo>
                                <a:lnTo>
                                  <a:pt x="321" y="205"/>
                                </a:lnTo>
                                <a:lnTo>
                                  <a:pt x="321" y="206"/>
                                </a:lnTo>
                                <a:lnTo>
                                  <a:pt x="321" y="206"/>
                                </a:lnTo>
                                <a:lnTo>
                                  <a:pt x="321" y="206"/>
                                </a:lnTo>
                                <a:lnTo>
                                  <a:pt x="321" y="206"/>
                                </a:lnTo>
                                <a:lnTo>
                                  <a:pt x="321" y="206"/>
                                </a:lnTo>
                                <a:lnTo>
                                  <a:pt x="321" y="206"/>
                                </a:lnTo>
                                <a:lnTo>
                                  <a:pt x="321" y="207"/>
                                </a:lnTo>
                                <a:lnTo>
                                  <a:pt x="321" y="207"/>
                                </a:lnTo>
                                <a:lnTo>
                                  <a:pt x="321" y="207"/>
                                </a:lnTo>
                                <a:lnTo>
                                  <a:pt x="321" y="207"/>
                                </a:lnTo>
                                <a:lnTo>
                                  <a:pt x="322" y="207"/>
                                </a:lnTo>
                                <a:lnTo>
                                  <a:pt x="322" y="207"/>
                                </a:lnTo>
                                <a:lnTo>
                                  <a:pt x="322" y="207"/>
                                </a:lnTo>
                                <a:lnTo>
                                  <a:pt x="322" y="207"/>
                                </a:lnTo>
                                <a:lnTo>
                                  <a:pt x="322" y="208"/>
                                </a:lnTo>
                                <a:lnTo>
                                  <a:pt x="322" y="208"/>
                                </a:lnTo>
                                <a:lnTo>
                                  <a:pt x="322" y="208"/>
                                </a:lnTo>
                                <a:lnTo>
                                  <a:pt x="322" y="208"/>
                                </a:lnTo>
                                <a:lnTo>
                                  <a:pt x="322" y="208"/>
                                </a:lnTo>
                                <a:lnTo>
                                  <a:pt x="322" y="208"/>
                                </a:lnTo>
                                <a:lnTo>
                                  <a:pt x="322" y="209"/>
                                </a:lnTo>
                                <a:lnTo>
                                  <a:pt x="322" y="209"/>
                                </a:lnTo>
                                <a:lnTo>
                                  <a:pt x="323" y="209"/>
                                </a:lnTo>
                                <a:lnTo>
                                  <a:pt x="323" y="209"/>
                                </a:lnTo>
                                <a:lnTo>
                                  <a:pt x="323" y="209"/>
                                </a:lnTo>
                                <a:lnTo>
                                  <a:pt x="323" y="209"/>
                                </a:lnTo>
                                <a:lnTo>
                                  <a:pt x="323" y="209"/>
                                </a:lnTo>
                                <a:lnTo>
                                  <a:pt x="323" y="209"/>
                                </a:lnTo>
                                <a:lnTo>
                                  <a:pt x="323" y="210"/>
                                </a:lnTo>
                                <a:lnTo>
                                  <a:pt x="323" y="210"/>
                                </a:lnTo>
                                <a:lnTo>
                                  <a:pt x="323" y="210"/>
                                </a:lnTo>
                                <a:lnTo>
                                  <a:pt x="323" y="210"/>
                                </a:lnTo>
                                <a:lnTo>
                                  <a:pt x="323" y="210"/>
                                </a:lnTo>
                                <a:lnTo>
                                  <a:pt x="323" y="210"/>
                                </a:lnTo>
                                <a:lnTo>
                                  <a:pt x="324" y="210"/>
                                </a:lnTo>
                                <a:lnTo>
                                  <a:pt x="324" y="210"/>
                                </a:lnTo>
                                <a:lnTo>
                                  <a:pt x="324" y="211"/>
                                </a:lnTo>
                                <a:lnTo>
                                  <a:pt x="324" y="211"/>
                                </a:lnTo>
                                <a:lnTo>
                                  <a:pt x="324" y="211"/>
                                </a:lnTo>
                                <a:lnTo>
                                  <a:pt x="324" y="211"/>
                                </a:lnTo>
                                <a:lnTo>
                                  <a:pt x="324" y="211"/>
                                </a:lnTo>
                                <a:lnTo>
                                  <a:pt x="324" y="211"/>
                                </a:lnTo>
                                <a:lnTo>
                                  <a:pt x="324" y="211"/>
                                </a:lnTo>
                                <a:lnTo>
                                  <a:pt x="324" y="211"/>
                                </a:lnTo>
                                <a:lnTo>
                                  <a:pt x="324" y="212"/>
                                </a:lnTo>
                                <a:lnTo>
                                  <a:pt x="324" y="212"/>
                                </a:lnTo>
                                <a:lnTo>
                                  <a:pt x="325" y="212"/>
                                </a:lnTo>
                                <a:lnTo>
                                  <a:pt x="325" y="212"/>
                                </a:lnTo>
                                <a:lnTo>
                                  <a:pt x="325" y="212"/>
                                </a:lnTo>
                                <a:lnTo>
                                  <a:pt x="325" y="212"/>
                                </a:lnTo>
                                <a:lnTo>
                                  <a:pt x="325" y="212"/>
                                </a:lnTo>
                                <a:lnTo>
                                  <a:pt x="325" y="212"/>
                                </a:lnTo>
                                <a:lnTo>
                                  <a:pt x="325" y="213"/>
                                </a:lnTo>
                                <a:lnTo>
                                  <a:pt x="325" y="213"/>
                                </a:lnTo>
                                <a:lnTo>
                                  <a:pt x="325" y="213"/>
                                </a:lnTo>
                                <a:lnTo>
                                  <a:pt x="325" y="213"/>
                                </a:lnTo>
                                <a:lnTo>
                                  <a:pt x="325" y="213"/>
                                </a:lnTo>
                                <a:lnTo>
                                  <a:pt x="325" y="213"/>
                                </a:lnTo>
                                <a:lnTo>
                                  <a:pt x="326" y="213"/>
                                </a:lnTo>
                                <a:lnTo>
                                  <a:pt x="326" y="213"/>
                                </a:lnTo>
                                <a:lnTo>
                                  <a:pt x="326" y="214"/>
                                </a:lnTo>
                                <a:lnTo>
                                  <a:pt x="326" y="214"/>
                                </a:lnTo>
                                <a:lnTo>
                                  <a:pt x="326" y="214"/>
                                </a:lnTo>
                                <a:lnTo>
                                  <a:pt x="326" y="214"/>
                                </a:lnTo>
                                <a:lnTo>
                                  <a:pt x="326" y="214"/>
                                </a:lnTo>
                                <a:lnTo>
                                  <a:pt x="326" y="214"/>
                                </a:lnTo>
                                <a:lnTo>
                                  <a:pt x="326" y="214"/>
                                </a:lnTo>
                                <a:lnTo>
                                  <a:pt x="326" y="214"/>
                                </a:lnTo>
                                <a:lnTo>
                                  <a:pt x="326" y="214"/>
                                </a:lnTo>
                                <a:lnTo>
                                  <a:pt x="326" y="214"/>
                                </a:lnTo>
                                <a:lnTo>
                                  <a:pt x="327" y="215"/>
                                </a:lnTo>
                                <a:lnTo>
                                  <a:pt x="327" y="215"/>
                                </a:lnTo>
                                <a:lnTo>
                                  <a:pt x="327" y="215"/>
                                </a:lnTo>
                                <a:lnTo>
                                  <a:pt x="327" y="215"/>
                                </a:lnTo>
                                <a:lnTo>
                                  <a:pt x="327" y="215"/>
                                </a:lnTo>
                                <a:lnTo>
                                  <a:pt x="327" y="215"/>
                                </a:lnTo>
                                <a:lnTo>
                                  <a:pt x="327" y="215"/>
                                </a:lnTo>
                                <a:lnTo>
                                  <a:pt x="327" y="215"/>
                                </a:lnTo>
                                <a:lnTo>
                                  <a:pt x="327" y="215"/>
                                </a:lnTo>
                                <a:lnTo>
                                  <a:pt x="327" y="215"/>
                                </a:lnTo>
                                <a:lnTo>
                                  <a:pt x="327" y="216"/>
                                </a:lnTo>
                                <a:lnTo>
                                  <a:pt x="327" y="216"/>
                                </a:lnTo>
                                <a:lnTo>
                                  <a:pt x="328" y="216"/>
                                </a:lnTo>
                                <a:lnTo>
                                  <a:pt x="328" y="216"/>
                                </a:lnTo>
                                <a:lnTo>
                                  <a:pt x="328" y="216"/>
                                </a:lnTo>
                                <a:lnTo>
                                  <a:pt x="328" y="216"/>
                                </a:lnTo>
                                <a:lnTo>
                                  <a:pt x="328" y="216"/>
                                </a:lnTo>
                                <a:lnTo>
                                  <a:pt x="328" y="216"/>
                                </a:lnTo>
                                <a:lnTo>
                                  <a:pt x="328" y="216"/>
                                </a:lnTo>
                                <a:lnTo>
                                  <a:pt x="328" y="216"/>
                                </a:lnTo>
                                <a:lnTo>
                                  <a:pt x="328" y="217"/>
                                </a:lnTo>
                                <a:lnTo>
                                  <a:pt x="328" y="217"/>
                                </a:lnTo>
                                <a:lnTo>
                                  <a:pt x="328" y="217"/>
                                </a:lnTo>
                                <a:lnTo>
                                  <a:pt x="328" y="217"/>
                                </a:lnTo>
                                <a:lnTo>
                                  <a:pt x="329" y="217"/>
                                </a:lnTo>
                                <a:lnTo>
                                  <a:pt x="329" y="217"/>
                                </a:lnTo>
                                <a:lnTo>
                                  <a:pt x="329" y="217"/>
                                </a:lnTo>
                                <a:lnTo>
                                  <a:pt x="329" y="217"/>
                                </a:lnTo>
                                <a:lnTo>
                                  <a:pt x="329" y="217"/>
                                </a:lnTo>
                                <a:lnTo>
                                  <a:pt x="329" y="217"/>
                                </a:lnTo>
                                <a:lnTo>
                                  <a:pt x="329" y="218"/>
                                </a:lnTo>
                                <a:lnTo>
                                  <a:pt x="329" y="218"/>
                                </a:lnTo>
                                <a:lnTo>
                                  <a:pt x="329" y="218"/>
                                </a:lnTo>
                                <a:lnTo>
                                  <a:pt x="329" y="218"/>
                                </a:lnTo>
                                <a:lnTo>
                                  <a:pt x="329" y="218"/>
                                </a:lnTo>
                                <a:lnTo>
                                  <a:pt x="329" y="218"/>
                                </a:lnTo>
                                <a:lnTo>
                                  <a:pt x="330" y="218"/>
                                </a:lnTo>
                                <a:lnTo>
                                  <a:pt x="330" y="218"/>
                                </a:lnTo>
                                <a:lnTo>
                                  <a:pt x="330" y="218"/>
                                </a:lnTo>
                                <a:lnTo>
                                  <a:pt x="330" y="218"/>
                                </a:lnTo>
                                <a:lnTo>
                                  <a:pt x="330" y="218"/>
                                </a:lnTo>
                                <a:lnTo>
                                  <a:pt x="330" y="218"/>
                                </a:lnTo>
                                <a:lnTo>
                                  <a:pt x="330" y="219"/>
                                </a:lnTo>
                                <a:lnTo>
                                  <a:pt x="330" y="219"/>
                                </a:lnTo>
                                <a:lnTo>
                                  <a:pt x="330" y="219"/>
                                </a:lnTo>
                                <a:lnTo>
                                  <a:pt x="330" y="219"/>
                                </a:lnTo>
                                <a:lnTo>
                                  <a:pt x="330" y="219"/>
                                </a:lnTo>
                                <a:lnTo>
                                  <a:pt x="331" y="219"/>
                                </a:lnTo>
                                <a:lnTo>
                                  <a:pt x="331" y="219"/>
                                </a:lnTo>
                                <a:lnTo>
                                  <a:pt x="331" y="219"/>
                                </a:lnTo>
                                <a:lnTo>
                                  <a:pt x="331" y="219"/>
                                </a:lnTo>
                                <a:lnTo>
                                  <a:pt x="331" y="219"/>
                                </a:lnTo>
                                <a:lnTo>
                                  <a:pt x="331" y="219"/>
                                </a:lnTo>
                                <a:lnTo>
                                  <a:pt x="331" y="219"/>
                                </a:lnTo>
                                <a:lnTo>
                                  <a:pt x="331" y="220"/>
                                </a:lnTo>
                                <a:lnTo>
                                  <a:pt x="331" y="220"/>
                                </a:lnTo>
                                <a:lnTo>
                                  <a:pt x="331" y="220"/>
                                </a:lnTo>
                                <a:lnTo>
                                  <a:pt x="331" y="220"/>
                                </a:lnTo>
                                <a:lnTo>
                                  <a:pt x="332" y="220"/>
                                </a:lnTo>
                                <a:lnTo>
                                  <a:pt x="332" y="220"/>
                                </a:lnTo>
                                <a:lnTo>
                                  <a:pt x="332" y="220"/>
                                </a:lnTo>
                                <a:lnTo>
                                  <a:pt x="332" y="220"/>
                                </a:lnTo>
                                <a:lnTo>
                                  <a:pt x="332" y="220"/>
                                </a:lnTo>
                                <a:lnTo>
                                  <a:pt x="332" y="220"/>
                                </a:lnTo>
                                <a:lnTo>
                                  <a:pt x="332" y="220"/>
                                </a:lnTo>
                                <a:lnTo>
                                  <a:pt x="332" y="220"/>
                                </a:lnTo>
                                <a:lnTo>
                                  <a:pt x="332" y="220"/>
                                </a:lnTo>
                                <a:lnTo>
                                  <a:pt x="332" y="220"/>
                                </a:lnTo>
                                <a:lnTo>
                                  <a:pt x="332" y="221"/>
                                </a:lnTo>
                                <a:lnTo>
                                  <a:pt x="332" y="221"/>
                                </a:lnTo>
                                <a:lnTo>
                                  <a:pt x="333" y="221"/>
                                </a:lnTo>
                                <a:lnTo>
                                  <a:pt x="333" y="221"/>
                                </a:lnTo>
                                <a:lnTo>
                                  <a:pt x="333" y="221"/>
                                </a:lnTo>
                                <a:lnTo>
                                  <a:pt x="333" y="221"/>
                                </a:lnTo>
                                <a:lnTo>
                                  <a:pt x="333" y="221"/>
                                </a:lnTo>
                                <a:lnTo>
                                  <a:pt x="333" y="221"/>
                                </a:lnTo>
                                <a:lnTo>
                                  <a:pt x="333" y="221"/>
                                </a:lnTo>
                                <a:lnTo>
                                  <a:pt x="333" y="221"/>
                                </a:lnTo>
                                <a:lnTo>
                                  <a:pt x="333" y="221"/>
                                </a:lnTo>
                                <a:lnTo>
                                  <a:pt x="333" y="221"/>
                                </a:lnTo>
                                <a:lnTo>
                                  <a:pt x="333" y="221"/>
                                </a:lnTo>
                                <a:lnTo>
                                  <a:pt x="333" y="221"/>
                                </a:lnTo>
                                <a:lnTo>
                                  <a:pt x="334" y="221"/>
                                </a:lnTo>
                                <a:lnTo>
                                  <a:pt x="334" y="221"/>
                                </a:lnTo>
                                <a:lnTo>
                                  <a:pt x="334" y="221"/>
                                </a:lnTo>
                                <a:lnTo>
                                  <a:pt x="334" y="222"/>
                                </a:lnTo>
                                <a:lnTo>
                                  <a:pt x="334" y="222"/>
                                </a:lnTo>
                                <a:lnTo>
                                  <a:pt x="334" y="222"/>
                                </a:lnTo>
                                <a:lnTo>
                                  <a:pt x="334" y="222"/>
                                </a:lnTo>
                                <a:lnTo>
                                  <a:pt x="334" y="222"/>
                                </a:lnTo>
                                <a:lnTo>
                                  <a:pt x="334" y="222"/>
                                </a:lnTo>
                                <a:lnTo>
                                  <a:pt x="334" y="222"/>
                                </a:lnTo>
                                <a:lnTo>
                                  <a:pt x="334" y="222"/>
                                </a:lnTo>
                                <a:lnTo>
                                  <a:pt x="334" y="222"/>
                                </a:lnTo>
                                <a:lnTo>
                                  <a:pt x="335" y="222"/>
                                </a:lnTo>
                                <a:lnTo>
                                  <a:pt x="335" y="222"/>
                                </a:lnTo>
                                <a:lnTo>
                                  <a:pt x="335" y="222"/>
                                </a:lnTo>
                                <a:lnTo>
                                  <a:pt x="335" y="222"/>
                                </a:lnTo>
                                <a:lnTo>
                                  <a:pt x="335" y="222"/>
                                </a:lnTo>
                                <a:lnTo>
                                  <a:pt x="335" y="222"/>
                                </a:lnTo>
                                <a:lnTo>
                                  <a:pt x="335" y="222"/>
                                </a:lnTo>
                                <a:lnTo>
                                  <a:pt x="335" y="222"/>
                                </a:lnTo>
                                <a:lnTo>
                                  <a:pt x="335" y="222"/>
                                </a:lnTo>
                                <a:lnTo>
                                  <a:pt x="335" y="222"/>
                                </a:lnTo>
                                <a:lnTo>
                                  <a:pt x="335" y="223"/>
                                </a:lnTo>
                                <a:lnTo>
                                  <a:pt x="335" y="223"/>
                                </a:lnTo>
                                <a:lnTo>
                                  <a:pt x="336" y="223"/>
                                </a:lnTo>
                                <a:lnTo>
                                  <a:pt x="336" y="223"/>
                                </a:lnTo>
                                <a:lnTo>
                                  <a:pt x="336" y="223"/>
                                </a:lnTo>
                                <a:lnTo>
                                  <a:pt x="336" y="223"/>
                                </a:lnTo>
                                <a:lnTo>
                                  <a:pt x="336" y="223"/>
                                </a:lnTo>
                                <a:lnTo>
                                  <a:pt x="336" y="223"/>
                                </a:lnTo>
                                <a:lnTo>
                                  <a:pt x="336" y="223"/>
                                </a:lnTo>
                                <a:lnTo>
                                  <a:pt x="336" y="223"/>
                                </a:lnTo>
                                <a:lnTo>
                                  <a:pt x="336" y="223"/>
                                </a:lnTo>
                                <a:lnTo>
                                  <a:pt x="336" y="223"/>
                                </a:lnTo>
                                <a:lnTo>
                                  <a:pt x="336" y="223"/>
                                </a:lnTo>
                                <a:lnTo>
                                  <a:pt x="336" y="223"/>
                                </a:lnTo>
                                <a:lnTo>
                                  <a:pt x="337" y="223"/>
                                </a:lnTo>
                                <a:lnTo>
                                  <a:pt x="337" y="223"/>
                                </a:lnTo>
                                <a:lnTo>
                                  <a:pt x="337" y="223"/>
                                </a:lnTo>
                                <a:lnTo>
                                  <a:pt x="337" y="223"/>
                                </a:lnTo>
                                <a:lnTo>
                                  <a:pt x="337" y="223"/>
                                </a:lnTo>
                                <a:lnTo>
                                  <a:pt x="337" y="223"/>
                                </a:lnTo>
                                <a:lnTo>
                                  <a:pt x="337" y="223"/>
                                </a:lnTo>
                                <a:lnTo>
                                  <a:pt x="337" y="223"/>
                                </a:lnTo>
                                <a:lnTo>
                                  <a:pt x="337" y="223"/>
                                </a:lnTo>
                                <a:lnTo>
                                  <a:pt x="337" y="223"/>
                                </a:lnTo>
                                <a:lnTo>
                                  <a:pt x="337" y="224"/>
                                </a:lnTo>
                                <a:lnTo>
                                  <a:pt x="337" y="224"/>
                                </a:lnTo>
                                <a:lnTo>
                                  <a:pt x="338" y="224"/>
                                </a:lnTo>
                                <a:lnTo>
                                  <a:pt x="338" y="224"/>
                                </a:lnTo>
                                <a:lnTo>
                                  <a:pt x="338" y="224"/>
                                </a:lnTo>
                                <a:lnTo>
                                  <a:pt x="338" y="224"/>
                                </a:lnTo>
                                <a:lnTo>
                                  <a:pt x="338" y="224"/>
                                </a:lnTo>
                                <a:lnTo>
                                  <a:pt x="338" y="224"/>
                                </a:lnTo>
                                <a:lnTo>
                                  <a:pt x="338" y="224"/>
                                </a:lnTo>
                                <a:lnTo>
                                  <a:pt x="338" y="224"/>
                                </a:lnTo>
                                <a:lnTo>
                                  <a:pt x="338" y="224"/>
                                </a:lnTo>
                                <a:lnTo>
                                  <a:pt x="338" y="224"/>
                                </a:lnTo>
                                <a:lnTo>
                                  <a:pt x="338" y="224"/>
                                </a:lnTo>
                                <a:lnTo>
                                  <a:pt x="338" y="224"/>
                                </a:lnTo>
                                <a:lnTo>
                                  <a:pt x="339" y="224"/>
                                </a:lnTo>
                                <a:lnTo>
                                  <a:pt x="339" y="224"/>
                                </a:lnTo>
                                <a:lnTo>
                                  <a:pt x="339" y="224"/>
                                </a:lnTo>
                                <a:lnTo>
                                  <a:pt x="339" y="224"/>
                                </a:lnTo>
                                <a:lnTo>
                                  <a:pt x="339" y="224"/>
                                </a:lnTo>
                                <a:lnTo>
                                  <a:pt x="339" y="224"/>
                                </a:lnTo>
                                <a:lnTo>
                                  <a:pt x="339" y="224"/>
                                </a:lnTo>
                                <a:lnTo>
                                  <a:pt x="339" y="224"/>
                                </a:lnTo>
                                <a:lnTo>
                                  <a:pt x="339" y="224"/>
                                </a:lnTo>
                                <a:lnTo>
                                  <a:pt x="339" y="224"/>
                                </a:lnTo>
                                <a:lnTo>
                                  <a:pt x="339" y="224"/>
                                </a:lnTo>
                                <a:lnTo>
                                  <a:pt x="339" y="224"/>
                                </a:lnTo>
                                <a:lnTo>
                                  <a:pt x="340" y="224"/>
                                </a:lnTo>
                                <a:lnTo>
                                  <a:pt x="340" y="224"/>
                                </a:lnTo>
                                <a:lnTo>
                                  <a:pt x="340" y="224"/>
                                </a:lnTo>
                                <a:lnTo>
                                  <a:pt x="340" y="224"/>
                                </a:lnTo>
                                <a:lnTo>
                                  <a:pt x="340" y="224"/>
                                </a:lnTo>
                                <a:lnTo>
                                  <a:pt x="340" y="224"/>
                                </a:lnTo>
                                <a:lnTo>
                                  <a:pt x="340" y="224"/>
                                </a:lnTo>
                                <a:lnTo>
                                  <a:pt x="340" y="224"/>
                                </a:lnTo>
                                <a:lnTo>
                                  <a:pt x="340" y="224"/>
                                </a:lnTo>
                                <a:lnTo>
                                  <a:pt x="340" y="224"/>
                                </a:lnTo>
                                <a:lnTo>
                                  <a:pt x="340" y="224"/>
                                </a:lnTo>
                                <a:lnTo>
                                  <a:pt x="341" y="225"/>
                                </a:lnTo>
                                <a:lnTo>
                                  <a:pt x="341" y="225"/>
                                </a:lnTo>
                                <a:lnTo>
                                  <a:pt x="341" y="225"/>
                                </a:lnTo>
                                <a:lnTo>
                                  <a:pt x="341" y="225"/>
                                </a:lnTo>
                                <a:lnTo>
                                  <a:pt x="341" y="225"/>
                                </a:lnTo>
                                <a:lnTo>
                                  <a:pt x="341" y="225"/>
                                </a:lnTo>
                                <a:lnTo>
                                  <a:pt x="341" y="225"/>
                                </a:lnTo>
                                <a:lnTo>
                                  <a:pt x="341" y="225"/>
                                </a:lnTo>
                                <a:lnTo>
                                  <a:pt x="341" y="225"/>
                                </a:lnTo>
                                <a:lnTo>
                                  <a:pt x="341" y="225"/>
                                </a:lnTo>
                                <a:lnTo>
                                  <a:pt x="341" y="225"/>
                                </a:lnTo>
                                <a:lnTo>
                                  <a:pt x="341" y="225"/>
                                </a:lnTo>
                                <a:lnTo>
                                  <a:pt x="342" y="225"/>
                                </a:lnTo>
                                <a:lnTo>
                                  <a:pt x="342" y="225"/>
                                </a:lnTo>
                                <a:lnTo>
                                  <a:pt x="342" y="225"/>
                                </a:lnTo>
                                <a:lnTo>
                                  <a:pt x="342" y="225"/>
                                </a:lnTo>
                                <a:lnTo>
                                  <a:pt x="342" y="225"/>
                                </a:lnTo>
                                <a:lnTo>
                                  <a:pt x="342" y="225"/>
                                </a:lnTo>
                                <a:lnTo>
                                  <a:pt x="342" y="225"/>
                                </a:lnTo>
                                <a:lnTo>
                                  <a:pt x="342" y="225"/>
                                </a:lnTo>
                                <a:lnTo>
                                  <a:pt x="342" y="225"/>
                                </a:lnTo>
                                <a:lnTo>
                                  <a:pt x="342" y="225"/>
                                </a:lnTo>
                                <a:lnTo>
                                  <a:pt x="342" y="225"/>
                                </a:lnTo>
                                <a:lnTo>
                                  <a:pt x="342" y="225"/>
                                </a:lnTo>
                                <a:lnTo>
                                  <a:pt x="343" y="225"/>
                                </a:lnTo>
                                <a:lnTo>
                                  <a:pt x="343" y="225"/>
                                </a:lnTo>
                                <a:lnTo>
                                  <a:pt x="343" y="225"/>
                                </a:lnTo>
                                <a:lnTo>
                                  <a:pt x="343" y="225"/>
                                </a:lnTo>
                                <a:lnTo>
                                  <a:pt x="343" y="225"/>
                                </a:lnTo>
                                <a:lnTo>
                                  <a:pt x="343" y="225"/>
                                </a:lnTo>
                                <a:lnTo>
                                  <a:pt x="343" y="225"/>
                                </a:lnTo>
                                <a:lnTo>
                                  <a:pt x="343" y="225"/>
                                </a:lnTo>
                                <a:lnTo>
                                  <a:pt x="343" y="225"/>
                                </a:lnTo>
                                <a:lnTo>
                                  <a:pt x="343" y="225"/>
                                </a:lnTo>
                                <a:lnTo>
                                  <a:pt x="343" y="225"/>
                                </a:lnTo>
                                <a:lnTo>
                                  <a:pt x="344" y="225"/>
                                </a:lnTo>
                                <a:lnTo>
                                  <a:pt x="344" y="225"/>
                                </a:lnTo>
                                <a:lnTo>
                                  <a:pt x="344" y="225"/>
                                </a:lnTo>
                                <a:lnTo>
                                  <a:pt x="344" y="225"/>
                                </a:lnTo>
                                <a:lnTo>
                                  <a:pt x="344" y="225"/>
                                </a:lnTo>
                                <a:lnTo>
                                  <a:pt x="344" y="225"/>
                                </a:lnTo>
                                <a:lnTo>
                                  <a:pt x="344" y="225"/>
                                </a:lnTo>
                                <a:lnTo>
                                  <a:pt x="344" y="225"/>
                                </a:lnTo>
                                <a:lnTo>
                                  <a:pt x="344" y="225"/>
                                </a:lnTo>
                                <a:lnTo>
                                  <a:pt x="344" y="225"/>
                                </a:lnTo>
                                <a:lnTo>
                                  <a:pt x="344" y="225"/>
                                </a:lnTo>
                                <a:lnTo>
                                  <a:pt x="344" y="225"/>
                                </a:lnTo>
                                <a:lnTo>
                                  <a:pt x="345" y="225"/>
                                </a:lnTo>
                                <a:lnTo>
                                  <a:pt x="345" y="225"/>
                                </a:lnTo>
                                <a:lnTo>
                                  <a:pt x="345" y="225"/>
                                </a:lnTo>
                                <a:lnTo>
                                  <a:pt x="345" y="225"/>
                                </a:lnTo>
                                <a:lnTo>
                                  <a:pt x="345" y="225"/>
                                </a:lnTo>
                                <a:lnTo>
                                  <a:pt x="345" y="225"/>
                                </a:lnTo>
                                <a:lnTo>
                                  <a:pt x="345" y="225"/>
                                </a:lnTo>
                                <a:lnTo>
                                  <a:pt x="345" y="225"/>
                                </a:lnTo>
                                <a:lnTo>
                                  <a:pt x="345" y="225"/>
                                </a:lnTo>
                                <a:lnTo>
                                  <a:pt x="345" y="225"/>
                                </a:lnTo>
                                <a:lnTo>
                                  <a:pt x="345" y="225"/>
                                </a:lnTo>
                                <a:lnTo>
                                  <a:pt x="345" y="225"/>
                                </a:lnTo>
                                <a:lnTo>
                                  <a:pt x="346" y="225"/>
                                </a:lnTo>
                                <a:lnTo>
                                  <a:pt x="346" y="225"/>
                                </a:lnTo>
                                <a:lnTo>
                                  <a:pt x="346" y="225"/>
                                </a:lnTo>
                                <a:lnTo>
                                  <a:pt x="346" y="225"/>
                                </a:lnTo>
                                <a:lnTo>
                                  <a:pt x="346" y="225"/>
                                </a:lnTo>
                                <a:lnTo>
                                  <a:pt x="346" y="225"/>
                                </a:lnTo>
                                <a:lnTo>
                                  <a:pt x="346" y="225"/>
                                </a:lnTo>
                                <a:lnTo>
                                  <a:pt x="346" y="225"/>
                                </a:lnTo>
                                <a:lnTo>
                                  <a:pt x="346" y="225"/>
                                </a:lnTo>
                                <a:lnTo>
                                  <a:pt x="346" y="225"/>
                                </a:lnTo>
                                <a:lnTo>
                                  <a:pt x="346" y="225"/>
                                </a:lnTo>
                                <a:lnTo>
                                  <a:pt x="346" y="225"/>
                                </a:lnTo>
                                <a:lnTo>
                                  <a:pt x="347" y="225"/>
                                </a:lnTo>
                                <a:lnTo>
                                  <a:pt x="347" y="225"/>
                                </a:lnTo>
                                <a:lnTo>
                                  <a:pt x="347" y="225"/>
                                </a:lnTo>
                                <a:lnTo>
                                  <a:pt x="347" y="225"/>
                                </a:lnTo>
                                <a:lnTo>
                                  <a:pt x="347" y="225"/>
                                </a:lnTo>
                                <a:lnTo>
                                  <a:pt x="347" y="225"/>
                                </a:lnTo>
                                <a:lnTo>
                                  <a:pt x="347" y="225"/>
                                </a:lnTo>
                                <a:lnTo>
                                  <a:pt x="347" y="225"/>
                                </a:lnTo>
                                <a:lnTo>
                                  <a:pt x="347" y="225"/>
                                </a:lnTo>
                                <a:lnTo>
                                  <a:pt x="347" y="225"/>
                                </a:lnTo>
                                <a:lnTo>
                                  <a:pt x="347" y="225"/>
                                </a:lnTo>
                                <a:lnTo>
                                  <a:pt x="347" y="225"/>
                                </a:lnTo>
                                <a:lnTo>
                                  <a:pt x="348" y="225"/>
                                </a:lnTo>
                                <a:lnTo>
                                  <a:pt x="348" y="225"/>
                                </a:lnTo>
                                <a:lnTo>
                                  <a:pt x="348" y="225"/>
                                </a:lnTo>
                                <a:lnTo>
                                  <a:pt x="348" y="225"/>
                                </a:lnTo>
                                <a:lnTo>
                                  <a:pt x="348" y="225"/>
                                </a:lnTo>
                                <a:lnTo>
                                  <a:pt x="348" y="225"/>
                                </a:lnTo>
                                <a:lnTo>
                                  <a:pt x="348" y="225"/>
                                </a:lnTo>
                                <a:lnTo>
                                  <a:pt x="348" y="225"/>
                                </a:lnTo>
                                <a:lnTo>
                                  <a:pt x="348" y="225"/>
                                </a:lnTo>
                                <a:lnTo>
                                  <a:pt x="348" y="225"/>
                                </a:lnTo>
                                <a:lnTo>
                                  <a:pt x="348" y="225"/>
                                </a:lnTo>
                                <a:lnTo>
                                  <a:pt x="348" y="225"/>
                                </a:lnTo>
                                <a:lnTo>
                                  <a:pt x="349" y="225"/>
                                </a:lnTo>
                                <a:lnTo>
                                  <a:pt x="349" y="225"/>
                                </a:lnTo>
                                <a:lnTo>
                                  <a:pt x="349" y="225"/>
                                </a:lnTo>
                                <a:lnTo>
                                  <a:pt x="349" y="225"/>
                                </a:lnTo>
                                <a:lnTo>
                                  <a:pt x="349" y="225"/>
                                </a:lnTo>
                                <a:lnTo>
                                  <a:pt x="349" y="225"/>
                                </a:lnTo>
                                <a:lnTo>
                                  <a:pt x="349" y="225"/>
                                </a:lnTo>
                                <a:lnTo>
                                  <a:pt x="349" y="225"/>
                                </a:lnTo>
                                <a:lnTo>
                                  <a:pt x="349" y="225"/>
                                </a:lnTo>
                                <a:lnTo>
                                  <a:pt x="349" y="225"/>
                                </a:lnTo>
                                <a:lnTo>
                                  <a:pt x="349" y="225"/>
                                </a:lnTo>
                                <a:lnTo>
                                  <a:pt x="349" y="225"/>
                                </a:lnTo>
                                <a:lnTo>
                                  <a:pt x="350" y="225"/>
                                </a:lnTo>
                                <a:lnTo>
                                  <a:pt x="350" y="225"/>
                                </a:lnTo>
                                <a:lnTo>
                                  <a:pt x="350" y="225"/>
                                </a:lnTo>
                                <a:lnTo>
                                  <a:pt x="350" y="225"/>
                                </a:lnTo>
                                <a:lnTo>
                                  <a:pt x="350" y="225"/>
                                </a:lnTo>
                                <a:lnTo>
                                  <a:pt x="350" y="225"/>
                                </a:lnTo>
                                <a:lnTo>
                                  <a:pt x="350" y="225"/>
                                </a:lnTo>
                                <a:lnTo>
                                  <a:pt x="350" y="224"/>
                                </a:lnTo>
                                <a:lnTo>
                                  <a:pt x="350" y="224"/>
                                </a:lnTo>
                                <a:lnTo>
                                  <a:pt x="350" y="224"/>
                                </a:lnTo>
                                <a:lnTo>
                                  <a:pt x="350" y="224"/>
                                </a:lnTo>
                                <a:lnTo>
                                  <a:pt x="351" y="224"/>
                                </a:lnTo>
                                <a:lnTo>
                                  <a:pt x="351" y="224"/>
                                </a:lnTo>
                                <a:lnTo>
                                  <a:pt x="351" y="224"/>
                                </a:lnTo>
                                <a:lnTo>
                                  <a:pt x="351" y="224"/>
                                </a:lnTo>
                                <a:lnTo>
                                  <a:pt x="351" y="224"/>
                                </a:lnTo>
                                <a:lnTo>
                                  <a:pt x="351" y="224"/>
                                </a:lnTo>
                                <a:lnTo>
                                  <a:pt x="351" y="224"/>
                                </a:lnTo>
                                <a:lnTo>
                                  <a:pt x="351" y="224"/>
                                </a:lnTo>
                                <a:lnTo>
                                  <a:pt x="351" y="224"/>
                                </a:lnTo>
                                <a:lnTo>
                                  <a:pt x="351" y="224"/>
                                </a:lnTo>
                                <a:lnTo>
                                  <a:pt x="351" y="224"/>
                                </a:lnTo>
                                <a:lnTo>
                                  <a:pt x="351" y="224"/>
                                </a:lnTo>
                                <a:lnTo>
                                  <a:pt x="352" y="224"/>
                                </a:lnTo>
                                <a:lnTo>
                                  <a:pt x="352" y="224"/>
                                </a:lnTo>
                                <a:lnTo>
                                  <a:pt x="352" y="224"/>
                                </a:lnTo>
                                <a:lnTo>
                                  <a:pt x="352" y="224"/>
                                </a:lnTo>
                                <a:lnTo>
                                  <a:pt x="352" y="224"/>
                                </a:lnTo>
                                <a:lnTo>
                                  <a:pt x="352" y="224"/>
                                </a:lnTo>
                                <a:lnTo>
                                  <a:pt x="352" y="224"/>
                                </a:lnTo>
                                <a:lnTo>
                                  <a:pt x="352" y="224"/>
                                </a:lnTo>
                                <a:lnTo>
                                  <a:pt x="352" y="224"/>
                                </a:lnTo>
                                <a:lnTo>
                                  <a:pt x="352" y="224"/>
                                </a:lnTo>
                                <a:lnTo>
                                  <a:pt x="352" y="224"/>
                                </a:lnTo>
                                <a:lnTo>
                                  <a:pt x="352" y="224"/>
                                </a:lnTo>
                                <a:lnTo>
                                  <a:pt x="353" y="224"/>
                                </a:lnTo>
                                <a:lnTo>
                                  <a:pt x="353" y="224"/>
                                </a:lnTo>
                                <a:lnTo>
                                  <a:pt x="353" y="224"/>
                                </a:lnTo>
                                <a:lnTo>
                                  <a:pt x="353" y="224"/>
                                </a:lnTo>
                                <a:lnTo>
                                  <a:pt x="353" y="224"/>
                                </a:lnTo>
                                <a:lnTo>
                                  <a:pt x="353" y="224"/>
                                </a:lnTo>
                                <a:lnTo>
                                  <a:pt x="353" y="224"/>
                                </a:lnTo>
                                <a:lnTo>
                                  <a:pt x="353" y="224"/>
                                </a:lnTo>
                                <a:lnTo>
                                  <a:pt x="353" y="224"/>
                                </a:lnTo>
                                <a:lnTo>
                                  <a:pt x="353" y="224"/>
                                </a:lnTo>
                                <a:lnTo>
                                  <a:pt x="353" y="224"/>
                                </a:lnTo>
                                <a:lnTo>
                                  <a:pt x="353" y="224"/>
                                </a:lnTo>
                                <a:lnTo>
                                  <a:pt x="354" y="224"/>
                                </a:lnTo>
                                <a:lnTo>
                                  <a:pt x="354" y="224"/>
                                </a:lnTo>
                                <a:lnTo>
                                  <a:pt x="354" y="224"/>
                                </a:lnTo>
                                <a:lnTo>
                                  <a:pt x="354" y="224"/>
                                </a:lnTo>
                                <a:lnTo>
                                  <a:pt x="354" y="224"/>
                                </a:lnTo>
                                <a:lnTo>
                                  <a:pt x="354" y="224"/>
                                </a:lnTo>
                                <a:lnTo>
                                  <a:pt x="354" y="224"/>
                                </a:lnTo>
                                <a:lnTo>
                                  <a:pt x="354" y="224"/>
                                </a:lnTo>
                                <a:lnTo>
                                  <a:pt x="354" y="224"/>
                                </a:lnTo>
                                <a:lnTo>
                                  <a:pt x="354" y="224"/>
                                </a:lnTo>
                                <a:lnTo>
                                  <a:pt x="354" y="223"/>
                                </a:lnTo>
                                <a:lnTo>
                                  <a:pt x="354" y="223"/>
                                </a:lnTo>
                                <a:lnTo>
                                  <a:pt x="355" y="223"/>
                                </a:lnTo>
                                <a:lnTo>
                                  <a:pt x="355" y="223"/>
                                </a:lnTo>
                                <a:lnTo>
                                  <a:pt x="355" y="223"/>
                                </a:lnTo>
                                <a:lnTo>
                                  <a:pt x="355" y="223"/>
                                </a:lnTo>
                                <a:lnTo>
                                  <a:pt x="355" y="223"/>
                                </a:lnTo>
                                <a:lnTo>
                                  <a:pt x="355" y="223"/>
                                </a:lnTo>
                                <a:lnTo>
                                  <a:pt x="355" y="223"/>
                                </a:lnTo>
                                <a:lnTo>
                                  <a:pt x="355" y="223"/>
                                </a:lnTo>
                                <a:lnTo>
                                  <a:pt x="355" y="223"/>
                                </a:lnTo>
                                <a:lnTo>
                                  <a:pt x="355" y="223"/>
                                </a:lnTo>
                                <a:lnTo>
                                  <a:pt x="355" y="223"/>
                                </a:lnTo>
                                <a:lnTo>
                                  <a:pt x="356" y="223"/>
                                </a:lnTo>
                                <a:lnTo>
                                  <a:pt x="356" y="223"/>
                                </a:lnTo>
                                <a:lnTo>
                                  <a:pt x="356" y="223"/>
                                </a:lnTo>
                                <a:lnTo>
                                  <a:pt x="356" y="223"/>
                                </a:lnTo>
                                <a:lnTo>
                                  <a:pt x="356" y="223"/>
                                </a:lnTo>
                                <a:lnTo>
                                  <a:pt x="356" y="223"/>
                                </a:lnTo>
                                <a:lnTo>
                                  <a:pt x="356" y="223"/>
                                </a:lnTo>
                                <a:lnTo>
                                  <a:pt x="356" y="223"/>
                                </a:lnTo>
                                <a:lnTo>
                                  <a:pt x="356" y="223"/>
                                </a:lnTo>
                                <a:lnTo>
                                  <a:pt x="356" y="223"/>
                                </a:lnTo>
                                <a:lnTo>
                                  <a:pt x="356" y="223"/>
                                </a:lnTo>
                                <a:lnTo>
                                  <a:pt x="356" y="223"/>
                                </a:lnTo>
                                <a:lnTo>
                                  <a:pt x="357" y="223"/>
                                </a:lnTo>
                                <a:lnTo>
                                  <a:pt x="357" y="223"/>
                                </a:lnTo>
                                <a:lnTo>
                                  <a:pt x="357" y="223"/>
                                </a:lnTo>
                                <a:lnTo>
                                  <a:pt x="357" y="223"/>
                                </a:lnTo>
                                <a:lnTo>
                                  <a:pt x="357" y="223"/>
                                </a:lnTo>
                                <a:lnTo>
                                  <a:pt x="357" y="223"/>
                                </a:lnTo>
                                <a:lnTo>
                                  <a:pt x="357" y="223"/>
                                </a:lnTo>
                                <a:lnTo>
                                  <a:pt x="357" y="223"/>
                                </a:lnTo>
                                <a:lnTo>
                                  <a:pt x="357" y="223"/>
                                </a:lnTo>
                                <a:lnTo>
                                  <a:pt x="357" y="223"/>
                                </a:lnTo>
                                <a:lnTo>
                                  <a:pt x="357" y="223"/>
                                </a:lnTo>
                                <a:lnTo>
                                  <a:pt x="357" y="223"/>
                                </a:lnTo>
                                <a:lnTo>
                                  <a:pt x="358" y="223"/>
                                </a:lnTo>
                                <a:lnTo>
                                  <a:pt x="358" y="222"/>
                                </a:lnTo>
                                <a:lnTo>
                                  <a:pt x="358" y="222"/>
                                </a:lnTo>
                                <a:lnTo>
                                  <a:pt x="358" y="222"/>
                                </a:lnTo>
                                <a:lnTo>
                                  <a:pt x="358" y="222"/>
                                </a:lnTo>
                                <a:lnTo>
                                  <a:pt x="358" y="222"/>
                                </a:lnTo>
                                <a:lnTo>
                                  <a:pt x="358" y="222"/>
                                </a:lnTo>
                                <a:lnTo>
                                  <a:pt x="358" y="222"/>
                                </a:lnTo>
                                <a:lnTo>
                                  <a:pt x="358" y="222"/>
                                </a:lnTo>
                                <a:lnTo>
                                  <a:pt x="358" y="222"/>
                                </a:lnTo>
                                <a:lnTo>
                                  <a:pt x="358" y="222"/>
                                </a:lnTo>
                                <a:lnTo>
                                  <a:pt x="358" y="222"/>
                                </a:lnTo>
                                <a:lnTo>
                                  <a:pt x="359" y="222"/>
                                </a:lnTo>
                                <a:lnTo>
                                  <a:pt x="359" y="222"/>
                                </a:lnTo>
                                <a:lnTo>
                                  <a:pt x="359" y="222"/>
                                </a:lnTo>
                                <a:lnTo>
                                  <a:pt x="359" y="222"/>
                                </a:lnTo>
                                <a:lnTo>
                                  <a:pt x="359" y="222"/>
                                </a:lnTo>
                                <a:lnTo>
                                  <a:pt x="359" y="222"/>
                                </a:lnTo>
                                <a:lnTo>
                                  <a:pt x="359" y="222"/>
                                </a:lnTo>
                                <a:lnTo>
                                  <a:pt x="359" y="222"/>
                                </a:lnTo>
                                <a:lnTo>
                                  <a:pt x="359" y="222"/>
                                </a:lnTo>
                                <a:lnTo>
                                  <a:pt x="359" y="222"/>
                                </a:lnTo>
                                <a:lnTo>
                                  <a:pt x="359" y="222"/>
                                </a:lnTo>
                                <a:lnTo>
                                  <a:pt x="359" y="222"/>
                                </a:lnTo>
                                <a:lnTo>
                                  <a:pt x="360" y="222"/>
                                </a:lnTo>
                                <a:lnTo>
                                  <a:pt x="360" y="222"/>
                                </a:lnTo>
                                <a:lnTo>
                                  <a:pt x="360" y="222"/>
                                </a:lnTo>
                                <a:lnTo>
                                  <a:pt x="360" y="222"/>
                                </a:lnTo>
                                <a:lnTo>
                                  <a:pt x="360" y="222"/>
                                </a:lnTo>
                                <a:lnTo>
                                  <a:pt x="360" y="222"/>
                                </a:lnTo>
                                <a:lnTo>
                                  <a:pt x="360" y="222"/>
                                </a:lnTo>
                                <a:lnTo>
                                  <a:pt x="360" y="222"/>
                                </a:lnTo>
                                <a:lnTo>
                                  <a:pt x="360" y="222"/>
                                </a:lnTo>
                                <a:lnTo>
                                  <a:pt x="360" y="222"/>
                                </a:lnTo>
                                <a:lnTo>
                                  <a:pt x="360" y="222"/>
                                </a:lnTo>
                                <a:lnTo>
                                  <a:pt x="361" y="221"/>
                                </a:lnTo>
                                <a:lnTo>
                                  <a:pt x="361" y="221"/>
                                </a:lnTo>
                                <a:lnTo>
                                  <a:pt x="361" y="221"/>
                                </a:lnTo>
                                <a:lnTo>
                                  <a:pt x="361" y="221"/>
                                </a:lnTo>
                                <a:lnTo>
                                  <a:pt x="361" y="221"/>
                                </a:lnTo>
                                <a:lnTo>
                                  <a:pt x="361" y="221"/>
                                </a:lnTo>
                                <a:lnTo>
                                  <a:pt x="361" y="221"/>
                                </a:lnTo>
                                <a:lnTo>
                                  <a:pt x="361" y="221"/>
                                </a:lnTo>
                                <a:lnTo>
                                  <a:pt x="361" y="221"/>
                                </a:lnTo>
                                <a:lnTo>
                                  <a:pt x="361" y="221"/>
                                </a:lnTo>
                                <a:lnTo>
                                  <a:pt x="361" y="221"/>
                                </a:lnTo>
                                <a:lnTo>
                                  <a:pt x="361" y="221"/>
                                </a:lnTo>
                                <a:lnTo>
                                  <a:pt x="362" y="221"/>
                                </a:lnTo>
                                <a:lnTo>
                                  <a:pt x="362" y="221"/>
                                </a:lnTo>
                                <a:lnTo>
                                  <a:pt x="362" y="221"/>
                                </a:lnTo>
                                <a:lnTo>
                                  <a:pt x="362" y="221"/>
                                </a:lnTo>
                                <a:lnTo>
                                  <a:pt x="362" y="221"/>
                                </a:lnTo>
                                <a:lnTo>
                                  <a:pt x="362" y="221"/>
                                </a:lnTo>
                                <a:lnTo>
                                  <a:pt x="362" y="221"/>
                                </a:lnTo>
                                <a:lnTo>
                                  <a:pt x="362" y="221"/>
                                </a:lnTo>
                                <a:lnTo>
                                  <a:pt x="362" y="221"/>
                                </a:lnTo>
                                <a:lnTo>
                                  <a:pt x="362" y="221"/>
                                </a:lnTo>
                                <a:lnTo>
                                  <a:pt x="362" y="221"/>
                                </a:lnTo>
                                <a:lnTo>
                                  <a:pt x="362" y="221"/>
                                </a:lnTo>
                                <a:lnTo>
                                  <a:pt x="363" y="221"/>
                                </a:lnTo>
                                <a:lnTo>
                                  <a:pt x="363" y="221"/>
                                </a:lnTo>
                                <a:lnTo>
                                  <a:pt x="363" y="221"/>
                                </a:lnTo>
                                <a:lnTo>
                                  <a:pt x="363" y="221"/>
                                </a:lnTo>
                                <a:lnTo>
                                  <a:pt x="363" y="221"/>
                                </a:lnTo>
                                <a:lnTo>
                                  <a:pt x="363" y="221"/>
                                </a:lnTo>
                                <a:lnTo>
                                  <a:pt x="363" y="221"/>
                                </a:lnTo>
                                <a:lnTo>
                                  <a:pt x="363" y="221"/>
                                </a:lnTo>
                                <a:lnTo>
                                  <a:pt x="363" y="220"/>
                                </a:lnTo>
                                <a:lnTo>
                                  <a:pt x="363" y="220"/>
                                </a:lnTo>
                                <a:lnTo>
                                  <a:pt x="363" y="220"/>
                                </a:lnTo>
                                <a:lnTo>
                                  <a:pt x="363" y="220"/>
                                </a:lnTo>
                                <a:lnTo>
                                  <a:pt x="364" y="220"/>
                                </a:lnTo>
                                <a:lnTo>
                                  <a:pt x="364" y="220"/>
                                </a:lnTo>
                                <a:lnTo>
                                  <a:pt x="364" y="220"/>
                                </a:lnTo>
                                <a:lnTo>
                                  <a:pt x="364" y="220"/>
                                </a:lnTo>
                                <a:lnTo>
                                  <a:pt x="364" y="220"/>
                                </a:lnTo>
                                <a:lnTo>
                                  <a:pt x="364" y="220"/>
                                </a:lnTo>
                                <a:lnTo>
                                  <a:pt x="364" y="220"/>
                                </a:lnTo>
                                <a:lnTo>
                                  <a:pt x="364" y="220"/>
                                </a:lnTo>
                                <a:lnTo>
                                  <a:pt x="364" y="220"/>
                                </a:lnTo>
                                <a:lnTo>
                                  <a:pt x="364" y="220"/>
                                </a:lnTo>
                                <a:lnTo>
                                  <a:pt x="364" y="220"/>
                                </a:lnTo>
                                <a:lnTo>
                                  <a:pt x="364" y="220"/>
                                </a:lnTo>
                                <a:lnTo>
                                  <a:pt x="365" y="220"/>
                                </a:lnTo>
                                <a:lnTo>
                                  <a:pt x="365" y="220"/>
                                </a:lnTo>
                                <a:lnTo>
                                  <a:pt x="365" y="220"/>
                                </a:lnTo>
                                <a:lnTo>
                                  <a:pt x="365" y="220"/>
                                </a:lnTo>
                                <a:lnTo>
                                  <a:pt x="365" y="220"/>
                                </a:lnTo>
                                <a:lnTo>
                                  <a:pt x="365" y="220"/>
                                </a:lnTo>
                                <a:lnTo>
                                  <a:pt x="365" y="220"/>
                                </a:lnTo>
                                <a:lnTo>
                                  <a:pt x="365" y="220"/>
                                </a:lnTo>
                                <a:lnTo>
                                  <a:pt x="365" y="220"/>
                                </a:lnTo>
                                <a:lnTo>
                                  <a:pt x="365" y="220"/>
                                </a:lnTo>
                                <a:lnTo>
                                  <a:pt x="365" y="220"/>
                                </a:lnTo>
                                <a:lnTo>
                                  <a:pt x="365" y="220"/>
                                </a:lnTo>
                                <a:lnTo>
                                  <a:pt x="366" y="220"/>
                                </a:lnTo>
                                <a:lnTo>
                                  <a:pt x="366" y="220"/>
                                </a:lnTo>
                                <a:lnTo>
                                  <a:pt x="366" y="220"/>
                                </a:lnTo>
                                <a:lnTo>
                                  <a:pt x="366" y="219"/>
                                </a:lnTo>
                                <a:lnTo>
                                  <a:pt x="366" y="219"/>
                                </a:lnTo>
                                <a:lnTo>
                                  <a:pt x="366" y="219"/>
                                </a:lnTo>
                                <a:lnTo>
                                  <a:pt x="366" y="219"/>
                                </a:lnTo>
                                <a:lnTo>
                                  <a:pt x="366" y="219"/>
                                </a:lnTo>
                                <a:lnTo>
                                  <a:pt x="366" y="219"/>
                                </a:lnTo>
                                <a:lnTo>
                                  <a:pt x="366" y="219"/>
                                </a:lnTo>
                                <a:lnTo>
                                  <a:pt x="366" y="219"/>
                                </a:lnTo>
                                <a:lnTo>
                                  <a:pt x="366" y="219"/>
                                </a:lnTo>
                                <a:lnTo>
                                  <a:pt x="367" y="219"/>
                                </a:lnTo>
                                <a:lnTo>
                                  <a:pt x="367" y="219"/>
                                </a:lnTo>
                                <a:lnTo>
                                  <a:pt x="367" y="219"/>
                                </a:lnTo>
                                <a:lnTo>
                                  <a:pt x="367" y="219"/>
                                </a:lnTo>
                                <a:lnTo>
                                  <a:pt x="367" y="219"/>
                                </a:lnTo>
                                <a:lnTo>
                                  <a:pt x="367" y="219"/>
                                </a:lnTo>
                                <a:lnTo>
                                  <a:pt x="367" y="219"/>
                                </a:lnTo>
                                <a:lnTo>
                                  <a:pt x="367" y="219"/>
                                </a:lnTo>
                                <a:lnTo>
                                  <a:pt x="367" y="219"/>
                                </a:lnTo>
                                <a:lnTo>
                                  <a:pt x="367" y="219"/>
                                </a:lnTo>
                                <a:lnTo>
                                  <a:pt x="367" y="219"/>
                                </a:lnTo>
                                <a:lnTo>
                                  <a:pt x="368" y="219"/>
                                </a:lnTo>
                                <a:lnTo>
                                  <a:pt x="368" y="219"/>
                                </a:lnTo>
                                <a:lnTo>
                                  <a:pt x="368" y="219"/>
                                </a:lnTo>
                                <a:lnTo>
                                  <a:pt x="368" y="219"/>
                                </a:lnTo>
                                <a:lnTo>
                                  <a:pt x="368" y="219"/>
                                </a:lnTo>
                                <a:lnTo>
                                  <a:pt x="368" y="219"/>
                                </a:lnTo>
                                <a:lnTo>
                                  <a:pt x="368" y="219"/>
                                </a:lnTo>
                                <a:lnTo>
                                  <a:pt x="368" y="219"/>
                                </a:lnTo>
                                <a:lnTo>
                                  <a:pt x="368" y="219"/>
                                </a:lnTo>
                                <a:lnTo>
                                  <a:pt x="368" y="219"/>
                                </a:lnTo>
                                <a:lnTo>
                                  <a:pt x="368" y="219"/>
                                </a:lnTo>
                                <a:lnTo>
                                  <a:pt x="368" y="218"/>
                                </a:lnTo>
                                <a:lnTo>
                                  <a:pt x="369" y="218"/>
                                </a:lnTo>
                                <a:lnTo>
                                  <a:pt x="369" y="218"/>
                                </a:lnTo>
                                <a:lnTo>
                                  <a:pt x="369" y="218"/>
                                </a:lnTo>
                                <a:lnTo>
                                  <a:pt x="369" y="218"/>
                                </a:lnTo>
                                <a:lnTo>
                                  <a:pt x="369" y="218"/>
                                </a:lnTo>
                                <a:lnTo>
                                  <a:pt x="369" y="218"/>
                                </a:lnTo>
                                <a:lnTo>
                                  <a:pt x="369" y="218"/>
                                </a:lnTo>
                                <a:lnTo>
                                  <a:pt x="369" y="218"/>
                                </a:lnTo>
                                <a:lnTo>
                                  <a:pt x="369" y="218"/>
                                </a:lnTo>
                                <a:lnTo>
                                  <a:pt x="369" y="218"/>
                                </a:lnTo>
                                <a:lnTo>
                                  <a:pt x="369" y="218"/>
                                </a:lnTo>
                                <a:lnTo>
                                  <a:pt x="369" y="218"/>
                                </a:lnTo>
                                <a:lnTo>
                                  <a:pt x="370" y="218"/>
                                </a:lnTo>
                                <a:lnTo>
                                  <a:pt x="370" y="218"/>
                                </a:lnTo>
                                <a:lnTo>
                                  <a:pt x="370" y="218"/>
                                </a:lnTo>
                                <a:lnTo>
                                  <a:pt x="370" y="218"/>
                                </a:lnTo>
                                <a:lnTo>
                                  <a:pt x="370" y="218"/>
                                </a:lnTo>
                                <a:lnTo>
                                  <a:pt x="370" y="218"/>
                                </a:lnTo>
                                <a:lnTo>
                                  <a:pt x="370" y="218"/>
                                </a:lnTo>
                                <a:lnTo>
                                  <a:pt x="370" y="218"/>
                                </a:lnTo>
                                <a:lnTo>
                                  <a:pt x="370" y="218"/>
                                </a:lnTo>
                                <a:lnTo>
                                  <a:pt x="370" y="218"/>
                                </a:lnTo>
                                <a:lnTo>
                                  <a:pt x="370" y="218"/>
                                </a:lnTo>
                                <a:lnTo>
                                  <a:pt x="371" y="218"/>
                                </a:lnTo>
                                <a:lnTo>
                                  <a:pt x="371" y="218"/>
                                </a:lnTo>
                                <a:lnTo>
                                  <a:pt x="371" y="218"/>
                                </a:lnTo>
                                <a:lnTo>
                                  <a:pt x="371" y="218"/>
                                </a:lnTo>
                                <a:lnTo>
                                  <a:pt x="371" y="218"/>
                                </a:lnTo>
                                <a:lnTo>
                                  <a:pt x="371" y="218"/>
                                </a:lnTo>
                                <a:lnTo>
                                  <a:pt x="371" y="218"/>
                                </a:lnTo>
                                <a:lnTo>
                                  <a:pt x="371" y="218"/>
                                </a:lnTo>
                                <a:lnTo>
                                  <a:pt x="371" y="217"/>
                                </a:lnTo>
                                <a:lnTo>
                                  <a:pt x="371" y="217"/>
                                </a:lnTo>
                                <a:lnTo>
                                  <a:pt x="371" y="217"/>
                                </a:lnTo>
                                <a:lnTo>
                                  <a:pt x="371" y="217"/>
                                </a:lnTo>
                                <a:lnTo>
                                  <a:pt x="372" y="217"/>
                                </a:lnTo>
                                <a:lnTo>
                                  <a:pt x="372" y="217"/>
                                </a:lnTo>
                                <a:lnTo>
                                  <a:pt x="372" y="217"/>
                                </a:lnTo>
                                <a:lnTo>
                                  <a:pt x="372" y="217"/>
                                </a:lnTo>
                                <a:lnTo>
                                  <a:pt x="372" y="217"/>
                                </a:lnTo>
                                <a:lnTo>
                                  <a:pt x="372" y="217"/>
                                </a:lnTo>
                                <a:lnTo>
                                  <a:pt x="372" y="217"/>
                                </a:lnTo>
                                <a:lnTo>
                                  <a:pt x="372" y="217"/>
                                </a:lnTo>
                                <a:lnTo>
                                  <a:pt x="372" y="217"/>
                                </a:lnTo>
                                <a:lnTo>
                                  <a:pt x="372" y="217"/>
                                </a:lnTo>
                                <a:lnTo>
                                  <a:pt x="372" y="217"/>
                                </a:lnTo>
                                <a:lnTo>
                                  <a:pt x="372" y="217"/>
                                </a:lnTo>
                                <a:lnTo>
                                  <a:pt x="373" y="217"/>
                                </a:lnTo>
                                <a:lnTo>
                                  <a:pt x="373" y="217"/>
                                </a:lnTo>
                                <a:lnTo>
                                  <a:pt x="373" y="217"/>
                                </a:lnTo>
                                <a:lnTo>
                                  <a:pt x="373" y="217"/>
                                </a:lnTo>
                                <a:lnTo>
                                  <a:pt x="373" y="217"/>
                                </a:lnTo>
                                <a:lnTo>
                                  <a:pt x="373" y="217"/>
                                </a:lnTo>
                                <a:lnTo>
                                  <a:pt x="373" y="217"/>
                                </a:lnTo>
                                <a:lnTo>
                                  <a:pt x="373" y="217"/>
                                </a:lnTo>
                                <a:lnTo>
                                  <a:pt x="373" y="217"/>
                                </a:lnTo>
                                <a:lnTo>
                                  <a:pt x="373" y="217"/>
                                </a:lnTo>
                                <a:lnTo>
                                  <a:pt x="373" y="217"/>
                                </a:lnTo>
                                <a:lnTo>
                                  <a:pt x="373" y="217"/>
                                </a:lnTo>
                                <a:lnTo>
                                  <a:pt x="374" y="217"/>
                                </a:lnTo>
                                <a:lnTo>
                                  <a:pt x="374" y="217"/>
                                </a:lnTo>
                                <a:lnTo>
                                  <a:pt x="374" y="217"/>
                                </a:lnTo>
                                <a:lnTo>
                                  <a:pt x="374" y="217"/>
                                </a:lnTo>
                                <a:lnTo>
                                  <a:pt x="374" y="216"/>
                                </a:lnTo>
                                <a:lnTo>
                                  <a:pt x="374" y="216"/>
                                </a:lnTo>
                                <a:lnTo>
                                  <a:pt x="374" y="216"/>
                                </a:lnTo>
                                <a:lnTo>
                                  <a:pt x="374" y="216"/>
                                </a:lnTo>
                                <a:lnTo>
                                  <a:pt x="374" y="216"/>
                                </a:lnTo>
                                <a:lnTo>
                                  <a:pt x="374" y="216"/>
                                </a:lnTo>
                                <a:lnTo>
                                  <a:pt x="374" y="216"/>
                                </a:lnTo>
                                <a:lnTo>
                                  <a:pt x="374" y="216"/>
                                </a:lnTo>
                                <a:lnTo>
                                  <a:pt x="375" y="216"/>
                                </a:lnTo>
                                <a:lnTo>
                                  <a:pt x="375" y="216"/>
                                </a:lnTo>
                                <a:lnTo>
                                  <a:pt x="375" y="216"/>
                                </a:lnTo>
                                <a:lnTo>
                                  <a:pt x="375" y="216"/>
                                </a:lnTo>
                                <a:lnTo>
                                  <a:pt x="375" y="216"/>
                                </a:lnTo>
                                <a:lnTo>
                                  <a:pt x="375" y="216"/>
                                </a:lnTo>
                                <a:lnTo>
                                  <a:pt x="375" y="216"/>
                                </a:lnTo>
                                <a:lnTo>
                                  <a:pt x="375" y="216"/>
                                </a:lnTo>
                                <a:lnTo>
                                  <a:pt x="375" y="216"/>
                                </a:lnTo>
                                <a:lnTo>
                                  <a:pt x="375" y="216"/>
                                </a:lnTo>
                                <a:lnTo>
                                  <a:pt x="375" y="216"/>
                                </a:lnTo>
                                <a:lnTo>
                                  <a:pt x="375" y="216"/>
                                </a:lnTo>
                                <a:lnTo>
                                  <a:pt x="376" y="216"/>
                                </a:lnTo>
                                <a:lnTo>
                                  <a:pt x="376" y="216"/>
                                </a:lnTo>
                                <a:lnTo>
                                  <a:pt x="376" y="216"/>
                                </a:lnTo>
                                <a:lnTo>
                                  <a:pt x="376" y="216"/>
                                </a:lnTo>
                                <a:lnTo>
                                  <a:pt x="376" y="216"/>
                                </a:lnTo>
                                <a:lnTo>
                                  <a:pt x="376" y="216"/>
                                </a:lnTo>
                                <a:lnTo>
                                  <a:pt x="376" y="216"/>
                                </a:lnTo>
                                <a:lnTo>
                                  <a:pt x="376" y="216"/>
                                </a:lnTo>
                                <a:lnTo>
                                  <a:pt x="376" y="216"/>
                                </a:lnTo>
                                <a:lnTo>
                                  <a:pt x="376" y="216"/>
                                </a:lnTo>
                                <a:lnTo>
                                  <a:pt x="376" y="216"/>
                                </a:lnTo>
                                <a:lnTo>
                                  <a:pt x="376" y="216"/>
                                </a:lnTo>
                                <a:lnTo>
                                  <a:pt x="377" y="216"/>
                                </a:lnTo>
                                <a:lnTo>
                                  <a:pt x="377" y="216"/>
                                </a:lnTo>
                                <a:lnTo>
                                  <a:pt x="377" y="215"/>
                                </a:lnTo>
                                <a:lnTo>
                                  <a:pt x="377" y="215"/>
                                </a:lnTo>
                                <a:lnTo>
                                  <a:pt x="377" y="215"/>
                                </a:lnTo>
                                <a:lnTo>
                                  <a:pt x="377" y="215"/>
                                </a:lnTo>
                                <a:lnTo>
                                  <a:pt x="377" y="215"/>
                                </a:lnTo>
                                <a:lnTo>
                                  <a:pt x="377" y="215"/>
                                </a:lnTo>
                                <a:lnTo>
                                  <a:pt x="377" y="215"/>
                                </a:lnTo>
                                <a:lnTo>
                                  <a:pt x="377" y="215"/>
                                </a:lnTo>
                                <a:lnTo>
                                  <a:pt x="377" y="215"/>
                                </a:lnTo>
                                <a:lnTo>
                                  <a:pt x="377" y="215"/>
                                </a:lnTo>
                                <a:lnTo>
                                  <a:pt x="378" y="215"/>
                                </a:lnTo>
                                <a:lnTo>
                                  <a:pt x="378" y="215"/>
                                </a:lnTo>
                                <a:lnTo>
                                  <a:pt x="378" y="215"/>
                                </a:lnTo>
                                <a:lnTo>
                                  <a:pt x="378" y="215"/>
                                </a:lnTo>
                                <a:lnTo>
                                  <a:pt x="378" y="215"/>
                                </a:lnTo>
                                <a:lnTo>
                                  <a:pt x="378" y="215"/>
                                </a:lnTo>
                                <a:lnTo>
                                  <a:pt x="378" y="215"/>
                                </a:lnTo>
                                <a:lnTo>
                                  <a:pt x="378" y="215"/>
                                </a:lnTo>
                                <a:lnTo>
                                  <a:pt x="378" y="215"/>
                                </a:lnTo>
                                <a:lnTo>
                                  <a:pt x="378" y="215"/>
                                </a:lnTo>
                                <a:lnTo>
                                  <a:pt x="378" y="215"/>
                                </a:lnTo>
                                <a:lnTo>
                                  <a:pt x="379" y="215"/>
                                </a:lnTo>
                                <a:lnTo>
                                  <a:pt x="379" y="215"/>
                                </a:lnTo>
                                <a:lnTo>
                                  <a:pt x="379" y="215"/>
                                </a:lnTo>
                                <a:lnTo>
                                  <a:pt x="379" y="215"/>
                                </a:lnTo>
                                <a:lnTo>
                                  <a:pt x="379" y="215"/>
                                </a:lnTo>
                                <a:lnTo>
                                  <a:pt x="379" y="215"/>
                                </a:lnTo>
                                <a:lnTo>
                                  <a:pt x="379" y="215"/>
                                </a:lnTo>
                                <a:lnTo>
                                  <a:pt x="379" y="215"/>
                                </a:lnTo>
                                <a:lnTo>
                                  <a:pt x="379" y="215"/>
                                </a:lnTo>
                                <a:lnTo>
                                  <a:pt x="379" y="215"/>
                                </a:lnTo>
                                <a:lnTo>
                                  <a:pt x="379" y="215"/>
                                </a:lnTo>
                                <a:lnTo>
                                  <a:pt x="379" y="215"/>
                                </a:lnTo>
                                <a:lnTo>
                                  <a:pt x="380" y="215"/>
                                </a:lnTo>
                                <a:lnTo>
                                  <a:pt x="380" y="215"/>
                                </a:lnTo>
                                <a:lnTo>
                                  <a:pt x="380" y="215"/>
                                </a:lnTo>
                                <a:lnTo>
                                  <a:pt x="380" y="214"/>
                                </a:lnTo>
                                <a:lnTo>
                                  <a:pt x="380" y="214"/>
                                </a:lnTo>
                                <a:lnTo>
                                  <a:pt x="380" y="214"/>
                                </a:lnTo>
                                <a:lnTo>
                                  <a:pt x="380" y="214"/>
                                </a:lnTo>
                                <a:lnTo>
                                  <a:pt x="380" y="214"/>
                                </a:lnTo>
                                <a:lnTo>
                                  <a:pt x="380" y="214"/>
                                </a:lnTo>
                                <a:lnTo>
                                  <a:pt x="380" y="214"/>
                                </a:lnTo>
                                <a:lnTo>
                                  <a:pt x="380" y="214"/>
                                </a:lnTo>
                                <a:lnTo>
                                  <a:pt x="381" y="214"/>
                                </a:lnTo>
                                <a:lnTo>
                                  <a:pt x="381" y="214"/>
                                </a:lnTo>
                                <a:lnTo>
                                  <a:pt x="381" y="214"/>
                                </a:lnTo>
                                <a:lnTo>
                                  <a:pt x="381" y="214"/>
                                </a:lnTo>
                                <a:lnTo>
                                  <a:pt x="381" y="214"/>
                                </a:lnTo>
                                <a:lnTo>
                                  <a:pt x="381" y="214"/>
                                </a:lnTo>
                                <a:lnTo>
                                  <a:pt x="381" y="214"/>
                                </a:lnTo>
                                <a:lnTo>
                                  <a:pt x="381" y="214"/>
                                </a:lnTo>
                                <a:lnTo>
                                  <a:pt x="381" y="214"/>
                                </a:lnTo>
                                <a:lnTo>
                                  <a:pt x="381" y="214"/>
                                </a:lnTo>
                                <a:lnTo>
                                  <a:pt x="381" y="214"/>
                                </a:lnTo>
                                <a:lnTo>
                                  <a:pt x="381" y="214"/>
                                </a:lnTo>
                                <a:lnTo>
                                  <a:pt x="382" y="214"/>
                                </a:lnTo>
                                <a:lnTo>
                                  <a:pt x="382" y="214"/>
                                </a:lnTo>
                                <a:lnTo>
                                  <a:pt x="382" y="214"/>
                                </a:lnTo>
                                <a:lnTo>
                                  <a:pt x="382" y="214"/>
                                </a:lnTo>
                                <a:lnTo>
                                  <a:pt x="382" y="214"/>
                                </a:lnTo>
                                <a:lnTo>
                                  <a:pt x="382" y="214"/>
                                </a:lnTo>
                                <a:lnTo>
                                  <a:pt x="382" y="214"/>
                                </a:lnTo>
                                <a:lnTo>
                                  <a:pt x="382" y="214"/>
                                </a:lnTo>
                                <a:lnTo>
                                  <a:pt x="382" y="214"/>
                                </a:lnTo>
                                <a:lnTo>
                                  <a:pt x="382" y="214"/>
                                </a:lnTo>
                                <a:lnTo>
                                  <a:pt x="382" y="214"/>
                                </a:lnTo>
                                <a:lnTo>
                                  <a:pt x="382" y="214"/>
                                </a:lnTo>
                                <a:lnTo>
                                  <a:pt x="383" y="214"/>
                                </a:lnTo>
                                <a:lnTo>
                                  <a:pt x="383" y="214"/>
                                </a:lnTo>
                                <a:lnTo>
                                  <a:pt x="383" y="214"/>
                                </a:lnTo>
                                <a:lnTo>
                                  <a:pt x="383" y="214"/>
                                </a:lnTo>
                                <a:lnTo>
                                  <a:pt x="383" y="214"/>
                                </a:lnTo>
                                <a:lnTo>
                                  <a:pt x="383" y="214"/>
                                </a:lnTo>
                                <a:lnTo>
                                  <a:pt x="383" y="214"/>
                                </a:lnTo>
                                <a:lnTo>
                                  <a:pt x="383" y="214"/>
                                </a:lnTo>
                                <a:lnTo>
                                  <a:pt x="383" y="213"/>
                                </a:lnTo>
                                <a:lnTo>
                                  <a:pt x="383" y="213"/>
                                </a:lnTo>
                                <a:lnTo>
                                  <a:pt x="383" y="213"/>
                                </a:lnTo>
                                <a:lnTo>
                                  <a:pt x="383" y="213"/>
                                </a:lnTo>
                                <a:lnTo>
                                  <a:pt x="384" y="213"/>
                                </a:lnTo>
                                <a:lnTo>
                                  <a:pt x="384" y="213"/>
                                </a:lnTo>
                                <a:lnTo>
                                  <a:pt x="384" y="213"/>
                                </a:lnTo>
                                <a:lnTo>
                                  <a:pt x="384" y="213"/>
                                </a:lnTo>
                                <a:lnTo>
                                  <a:pt x="384" y="213"/>
                                </a:lnTo>
                                <a:lnTo>
                                  <a:pt x="384" y="213"/>
                                </a:lnTo>
                                <a:lnTo>
                                  <a:pt x="384" y="213"/>
                                </a:lnTo>
                                <a:lnTo>
                                  <a:pt x="384" y="213"/>
                                </a:lnTo>
                                <a:lnTo>
                                  <a:pt x="384" y="213"/>
                                </a:lnTo>
                                <a:lnTo>
                                  <a:pt x="384" y="213"/>
                                </a:lnTo>
                                <a:lnTo>
                                  <a:pt x="384" y="213"/>
                                </a:lnTo>
                                <a:lnTo>
                                  <a:pt x="384" y="213"/>
                                </a:lnTo>
                                <a:lnTo>
                                  <a:pt x="385" y="213"/>
                                </a:lnTo>
                                <a:lnTo>
                                  <a:pt x="385" y="213"/>
                                </a:lnTo>
                                <a:lnTo>
                                  <a:pt x="385" y="213"/>
                                </a:lnTo>
                                <a:lnTo>
                                  <a:pt x="385" y="213"/>
                                </a:lnTo>
                                <a:lnTo>
                                  <a:pt x="385" y="213"/>
                                </a:lnTo>
                                <a:lnTo>
                                  <a:pt x="385" y="213"/>
                                </a:lnTo>
                                <a:lnTo>
                                  <a:pt x="385" y="213"/>
                                </a:lnTo>
                                <a:lnTo>
                                  <a:pt x="385" y="213"/>
                                </a:lnTo>
                                <a:lnTo>
                                  <a:pt x="385" y="213"/>
                                </a:lnTo>
                                <a:lnTo>
                                  <a:pt x="385" y="213"/>
                                </a:lnTo>
                                <a:lnTo>
                                  <a:pt x="385" y="213"/>
                                </a:lnTo>
                                <a:lnTo>
                                  <a:pt x="385" y="213"/>
                                </a:lnTo>
                                <a:lnTo>
                                  <a:pt x="386" y="213"/>
                                </a:lnTo>
                                <a:lnTo>
                                  <a:pt x="386" y="213"/>
                                </a:lnTo>
                                <a:lnTo>
                                  <a:pt x="386" y="213"/>
                                </a:lnTo>
                                <a:lnTo>
                                  <a:pt x="386" y="213"/>
                                </a:lnTo>
                                <a:lnTo>
                                  <a:pt x="386" y="213"/>
                                </a:lnTo>
                                <a:lnTo>
                                  <a:pt x="386" y="213"/>
                                </a:lnTo>
                                <a:lnTo>
                                  <a:pt x="386" y="213"/>
                                </a:lnTo>
                                <a:lnTo>
                                  <a:pt x="386" y="213"/>
                                </a:lnTo>
                                <a:lnTo>
                                  <a:pt x="386" y="213"/>
                                </a:lnTo>
                                <a:lnTo>
                                  <a:pt x="386" y="213"/>
                                </a:lnTo>
                                <a:lnTo>
                                  <a:pt x="386" y="213"/>
                                </a:lnTo>
                                <a:lnTo>
                                  <a:pt x="386" y="213"/>
                                </a:lnTo>
                                <a:lnTo>
                                  <a:pt x="387" y="213"/>
                                </a:lnTo>
                                <a:lnTo>
                                  <a:pt x="387" y="213"/>
                                </a:lnTo>
                                <a:lnTo>
                                  <a:pt x="387" y="213"/>
                                </a:lnTo>
                                <a:lnTo>
                                  <a:pt x="387" y="212"/>
                                </a:lnTo>
                                <a:lnTo>
                                  <a:pt x="387" y="212"/>
                                </a:lnTo>
                                <a:lnTo>
                                  <a:pt x="387" y="212"/>
                                </a:lnTo>
                                <a:lnTo>
                                  <a:pt x="387" y="212"/>
                                </a:lnTo>
                                <a:lnTo>
                                  <a:pt x="387" y="212"/>
                                </a:lnTo>
                                <a:lnTo>
                                  <a:pt x="387" y="212"/>
                                </a:lnTo>
                                <a:lnTo>
                                  <a:pt x="387" y="212"/>
                                </a:lnTo>
                                <a:lnTo>
                                  <a:pt x="387" y="212"/>
                                </a:lnTo>
                                <a:lnTo>
                                  <a:pt x="387" y="212"/>
                                </a:lnTo>
                                <a:lnTo>
                                  <a:pt x="388" y="212"/>
                                </a:lnTo>
                                <a:lnTo>
                                  <a:pt x="388" y="212"/>
                                </a:lnTo>
                                <a:lnTo>
                                  <a:pt x="388" y="212"/>
                                </a:lnTo>
                                <a:lnTo>
                                  <a:pt x="388" y="212"/>
                                </a:lnTo>
                                <a:lnTo>
                                  <a:pt x="388" y="212"/>
                                </a:lnTo>
                                <a:lnTo>
                                  <a:pt x="388" y="212"/>
                                </a:lnTo>
                                <a:lnTo>
                                  <a:pt x="388" y="212"/>
                                </a:lnTo>
                                <a:lnTo>
                                  <a:pt x="388" y="212"/>
                                </a:lnTo>
                                <a:lnTo>
                                  <a:pt x="388" y="212"/>
                                </a:lnTo>
                                <a:lnTo>
                                  <a:pt x="388" y="212"/>
                                </a:lnTo>
                                <a:lnTo>
                                  <a:pt x="388" y="212"/>
                                </a:lnTo>
                                <a:lnTo>
                                  <a:pt x="388" y="212"/>
                                </a:lnTo>
                                <a:lnTo>
                                  <a:pt x="389" y="212"/>
                                </a:lnTo>
                                <a:lnTo>
                                  <a:pt x="389" y="212"/>
                                </a:lnTo>
                                <a:lnTo>
                                  <a:pt x="389" y="212"/>
                                </a:lnTo>
                                <a:lnTo>
                                  <a:pt x="389" y="212"/>
                                </a:lnTo>
                                <a:lnTo>
                                  <a:pt x="389" y="212"/>
                                </a:lnTo>
                                <a:lnTo>
                                  <a:pt x="389" y="212"/>
                                </a:lnTo>
                                <a:lnTo>
                                  <a:pt x="389" y="212"/>
                                </a:lnTo>
                                <a:lnTo>
                                  <a:pt x="389" y="212"/>
                                </a:lnTo>
                                <a:lnTo>
                                  <a:pt x="389" y="212"/>
                                </a:lnTo>
                                <a:lnTo>
                                  <a:pt x="389" y="212"/>
                                </a:lnTo>
                                <a:lnTo>
                                  <a:pt x="389" y="212"/>
                                </a:lnTo>
                                <a:lnTo>
                                  <a:pt x="390" y="212"/>
                                </a:lnTo>
                                <a:lnTo>
                                  <a:pt x="390" y="212"/>
                                </a:lnTo>
                                <a:lnTo>
                                  <a:pt x="390" y="212"/>
                                </a:lnTo>
                                <a:lnTo>
                                  <a:pt x="390" y="212"/>
                                </a:lnTo>
                                <a:lnTo>
                                  <a:pt x="390" y="212"/>
                                </a:lnTo>
                                <a:lnTo>
                                  <a:pt x="390" y="212"/>
                                </a:lnTo>
                                <a:lnTo>
                                  <a:pt x="390" y="212"/>
                                </a:lnTo>
                                <a:lnTo>
                                  <a:pt x="390" y="212"/>
                                </a:lnTo>
                                <a:lnTo>
                                  <a:pt x="390" y="212"/>
                                </a:lnTo>
                                <a:lnTo>
                                  <a:pt x="390" y="212"/>
                                </a:lnTo>
                                <a:lnTo>
                                  <a:pt x="390" y="212"/>
                                </a:lnTo>
                                <a:lnTo>
                                  <a:pt x="391" y="212"/>
                                </a:lnTo>
                                <a:lnTo>
                                  <a:pt x="391" y="212"/>
                                </a:lnTo>
                                <a:lnTo>
                                  <a:pt x="391" y="212"/>
                                </a:lnTo>
                                <a:lnTo>
                                  <a:pt x="391" y="212"/>
                                </a:lnTo>
                                <a:lnTo>
                                  <a:pt x="391" y="212"/>
                                </a:lnTo>
                                <a:lnTo>
                                  <a:pt x="391" y="212"/>
                                </a:lnTo>
                                <a:lnTo>
                                  <a:pt x="391" y="212"/>
                                </a:lnTo>
                                <a:lnTo>
                                  <a:pt x="391" y="212"/>
                                </a:lnTo>
                                <a:lnTo>
                                  <a:pt x="391" y="211"/>
                                </a:lnTo>
                                <a:lnTo>
                                  <a:pt x="391" y="211"/>
                                </a:lnTo>
                                <a:lnTo>
                                  <a:pt x="391" y="211"/>
                                </a:lnTo>
                                <a:lnTo>
                                  <a:pt x="391" y="211"/>
                                </a:lnTo>
                                <a:lnTo>
                                  <a:pt x="392" y="211"/>
                                </a:lnTo>
                                <a:lnTo>
                                  <a:pt x="392" y="211"/>
                                </a:lnTo>
                                <a:lnTo>
                                  <a:pt x="392" y="211"/>
                                </a:lnTo>
                                <a:lnTo>
                                  <a:pt x="392" y="211"/>
                                </a:lnTo>
                                <a:lnTo>
                                  <a:pt x="392" y="211"/>
                                </a:lnTo>
                                <a:lnTo>
                                  <a:pt x="392" y="211"/>
                                </a:lnTo>
                                <a:lnTo>
                                  <a:pt x="392" y="211"/>
                                </a:lnTo>
                                <a:lnTo>
                                  <a:pt x="392" y="211"/>
                                </a:lnTo>
                                <a:lnTo>
                                  <a:pt x="392" y="211"/>
                                </a:lnTo>
                                <a:lnTo>
                                  <a:pt x="392" y="211"/>
                                </a:lnTo>
                                <a:lnTo>
                                  <a:pt x="392" y="211"/>
                                </a:lnTo>
                                <a:lnTo>
                                  <a:pt x="392" y="211"/>
                                </a:lnTo>
                                <a:lnTo>
                                  <a:pt x="393" y="211"/>
                                </a:lnTo>
                                <a:lnTo>
                                  <a:pt x="393" y="211"/>
                                </a:lnTo>
                                <a:lnTo>
                                  <a:pt x="393" y="211"/>
                                </a:lnTo>
                                <a:lnTo>
                                  <a:pt x="393" y="211"/>
                                </a:lnTo>
                                <a:lnTo>
                                  <a:pt x="393" y="211"/>
                                </a:lnTo>
                                <a:lnTo>
                                  <a:pt x="393" y="211"/>
                                </a:lnTo>
                                <a:lnTo>
                                  <a:pt x="393" y="211"/>
                                </a:lnTo>
                                <a:lnTo>
                                  <a:pt x="393" y="211"/>
                                </a:lnTo>
                                <a:lnTo>
                                  <a:pt x="393" y="211"/>
                                </a:lnTo>
                                <a:lnTo>
                                  <a:pt x="393" y="211"/>
                                </a:lnTo>
                                <a:lnTo>
                                  <a:pt x="393" y="211"/>
                                </a:lnTo>
                                <a:lnTo>
                                  <a:pt x="393" y="211"/>
                                </a:lnTo>
                                <a:lnTo>
                                  <a:pt x="394" y="211"/>
                                </a:lnTo>
                                <a:lnTo>
                                  <a:pt x="394" y="211"/>
                                </a:lnTo>
                                <a:lnTo>
                                  <a:pt x="394" y="211"/>
                                </a:lnTo>
                                <a:lnTo>
                                  <a:pt x="394" y="211"/>
                                </a:lnTo>
                                <a:lnTo>
                                  <a:pt x="394" y="211"/>
                                </a:lnTo>
                                <a:lnTo>
                                  <a:pt x="394" y="211"/>
                                </a:lnTo>
                                <a:lnTo>
                                  <a:pt x="394" y="211"/>
                                </a:lnTo>
                                <a:lnTo>
                                  <a:pt x="394" y="211"/>
                                </a:lnTo>
                                <a:lnTo>
                                  <a:pt x="394" y="211"/>
                                </a:lnTo>
                                <a:lnTo>
                                  <a:pt x="394" y="211"/>
                                </a:lnTo>
                                <a:lnTo>
                                  <a:pt x="394" y="211"/>
                                </a:lnTo>
                                <a:lnTo>
                                  <a:pt x="394" y="211"/>
                                </a:lnTo>
                                <a:lnTo>
                                  <a:pt x="395" y="211"/>
                                </a:lnTo>
                                <a:lnTo>
                                  <a:pt x="395" y="211"/>
                                </a:lnTo>
                                <a:lnTo>
                                  <a:pt x="395" y="211"/>
                                </a:lnTo>
                                <a:lnTo>
                                  <a:pt x="395" y="211"/>
                                </a:lnTo>
                                <a:lnTo>
                                  <a:pt x="395" y="211"/>
                                </a:lnTo>
                                <a:lnTo>
                                  <a:pt x="395" y="211"/>
                                </a:lnTo>
                                <a:lnTo>
                                  <a:pt x="395" y="211"/>
                                </a:lnTo>
                                <a:lnTo>
                                  <a:pt x="395" y="211"/>
                                </a:lnTo>
                                <a:lnTo>
                                  <a:pt x="395" y="211"/>
                                </a:lnTo>
                                <a:lnTo>
                                  <a:pt x="395" y="211"/>
                                </a:lnTo>
                                <a:lnTo>
                                  <a:pt x="395" y="211"/>
                                </a:lnTo>
                                <a:lnTo>
                                  <a:pt x="395" y="211"/>
                                </a:lnTo>
                                <a:lnTo>
                                  <a:pt x="396" y="211"/>
                                </a:lnTo>
                                <a:lnTo>
                                  <a:pt x="396" y="211"/>
                                </a:lnTo>
                                <a:lnTo>
                                  <a:pt x="396" y="211"/>
                                </a:lnTo>
                                <a:lnTo>
                                  <a:pt x="396" y="211"/>
                                </a:lnTo>
                                <a:lnTo>
                                  <a:pt x="396" y="211"/>
                                </a:lnTo>
                                <a:lnTo>
                                  <a:pt x="396" y="211"/>
                                </a:lnTo>
                                <a:lnTo>
                                  <a:pt x="396" y="211"/>
                                </a:lnTo>
                                <a:lnTo>
                                  <a:pt x="396" y="211"/>
                                </a:lnTo>
                                <a:lnTo>
                                  <a:pt x="396" y="210"/>
                                </a:lnTo>
                                <a:lnTo>
                                  <a:pt x="396" y="210"/>
                                </a:lnTo>
                                <a:lnTo>
                                  <a:pt x="396" y="210"/>
                                </a:lnTo>
                                <a:lnTo>
                                  <a:pt x="396" y="210"/>
                                </a:lnTo>
                                <a:lnTo>
                                  <a:pt x="397" y="210"/>
                                </a:lnTo>
                                <a:lnTo>
                                  <a:pt x="397" y="210"/>
                                </a:lnTo>
                                <a:lnTo>
                                  <a:pt x="397" y="210"/>
                                </a:lnTo>
                                <a:lnTo>
                                  <a:pt x="397" y="210"/>
                                </a:lnTo>
                                <a:lnTo>
                                  <a:pt x="397" y="210"/>
                                </a:lnTo>
                                <a:lnTo>
                                  <a:pt x="397" y="210"/>
                                </a:lnTo>
                                <a:lnTo>
                                  <a:pt x="397" y="210"/>
                                </a:lnTo>
                                <a:lnTo>
                                  <a:pt x="397" y="210"/>
                                </a:lnTo>
                                <a:lnTo>
                                  <a:pt x="397" y="210"/>
                                </a:lnTo>
                                <a:lnTo>
                                  <a:pt x="397" y="210"/>
                                </a:lnTo>
                                <a:lnTo>
                                  <a:pt x="397" y="210"/>
                                </a:lnTo>
                                <a:lnTo>
                                  <a:pt x="397" y="210"/>
                                </a:lnTo>
                                <a:lnTo>
                                  <a:pt x="398" y="210"/>
                                </a:lnTo>
                                <a:lnTo>
                                  <a:pt x="398" y="210"/>
                                </a:lnTo>
                                <a:lnTo>
                                  <a:pt x="398" y="210"/>
                                </a:lnTo>
                                <a:lnTo>
                                  <a:pt x="398" y="210"/>
                                </a:lnTo>
                                <a:lnTo>
                                  <a:pt x="398" y="210"/>
                                </a:lnTo>
                                <a:lnTo>
                                  <a:pt x="398" y="210"/>
                                </a:lnTo>
                                <a:lnTo>
                                  <a:pt x="398" y="210"/>
                                </a:lnTo>
                                <a:lnTo>
                                  <a:pt x="398" y="210"/>
                                </a:lnTo>
                                <a:lnTo>
                                  <a:pt x="398" y="210"/>
                                </a:lnTo>
                                <a:lnTo>
                                  <a:pt x="398" y="210"/>
                                </a:lnTo>
                                <a:lnTo>
                                  <a:pt x="398" y="210"/>
                                </a:lnTo>
                                <a:lnTo>
                                  <a:pt x="398" y="210"/>
                                </a:lnTo>
                                <a:lnTo>
                                  <a:pt x="399" y="210"/>
                                </a:lnTo>
                                <a:lnTo>
                                  <a:pt x="399" y="210"/>
                                </a:lnTo>
                                <a:lnTo>
                                  <a:pt x="399" y="210"/>
                                </a:lnTo>
                                <a:lnTo>
                                  <a:pt x="399" y="210"/>
                                </a:lnTo>
                                <a:lnTo>
                                  <a:pt x="399" y="210"/>
                                </a:lnTo>
                                <a:lnTo>
                                  <a:pt x="399" y="210"/>
                                </a:lnTo>
                                <a:lnTo>
                                  <a:pt x="399" y="210"/>
                                </a:lnTo>
                                <a:lnTo>
                                  <a:pt x="399" y="210"/>
                                </a:lnTo>
                                <a:lnTo>
                                  <a:pt x="399" y="210"/>
                                </a:lnTo>
                                <a:lnTo>
                                  <a:pt x="399" y="210"/>
                                </a:lnTo>
                                <a:lnTo>
                                  <a:pt x="399" y="210"/>
                                </a:lnTo>
                                <a:lnTo>
                                  <a:pt x="399" y="210"/>
                                </a:lnTo>
                                <a:lnTo>
                                  <a:pt x="400" y="210"/>
                                </a:lnTo>
                                <a:lnTo>
                                  <a:pt x="400" y="210"/>
                                </a:lnTo>
                                <a:lnTo>
                                  <a:pt x="400" y="210"/>
                                </a:lnTo>
                                <a:lnTo>
                                  <a:pt x="400" y="210"/>
                                </a:lnTo>
                                <a:lnTo>
                                  <a:pt x="400" y="210"/>
                                </a:lnTo>
                                <a:lnTo>
                                  <a:pt x="400" y="210"/>
                                </a:lnTo>
                                <a:lnTo>
                                  <a:pt x="400" y="210"/>
                                </a:lnTo>
                                <a:lnTo>
                                  <a:pt x="400" y="210"/>
                                </a:lnTo>
                                <a:lnTo>
                                  <a:pt x="400" y="210"/>
                                </a:lnTo>
                                <a:lnTo>
                                  <a:pt x="400" y="210"/>
                                </a:lnTo>
                                <a:lnTo>
                                  <a:pt x="401" y="210"/>
                                </a:lnTo>
                                <a:lnTo>
                                  <a:pt x="401" y="210"/>
                                </a:lnTo>
                                <a:lnTo>
                                  <a:pt x="401" y="210"/>
                                </a:lnTo>
                                <a:lnTo>
                                  <a:pt x="401" y="210"/>
                                </a:lnTo>
                                <a:lnTo>
                                  <a:pt x="401" y="210"/>
                                </a:lnTo>
                                <a:lnTo>
                                  <a:pt x="401" y="210"/>
                                </a:lnTo>
                                <a:lnTo>
                                  <a:pt x="401" y="210"/>
                                </a:lnTo>
                                <a:lnTo>
                                  <a:pt x="401" y="210"/>
                                </a:lnTo>
                                <a:lnTo>
                                  <a:pt x="401" y="210"/>
                                </a:lnTo>
                                <a:lnTo>
                                  <a:pt x="401" y="210"/>
                                </a:lnTo>
                                <a:lnTo>
                                  <a:pt x="401" y="210"/>
                                </a:lnTo>
                                <a:lnTo>
                                  <a:pt x="401" y="210"/>
                                </a:lnTo>
                                <a:lnTo>
                                  <a:pt x="402" y="210"/>
                                </a:lnTo>
                                <a:lnTo>
                                  <a:pt x="402" y="210"/>
                                </a:lnTo>
                                <a:lnTo>
                                  <a:pt x="402" y="210"/>
                                </a:lnTo>
                                <a:lnTo>
                                  <a:pt x="402" y="210"/>
                                </a:lnTo>
                                <a:lnTo>
                                  <a:pt x="402" y="210"/>
                                </a:lnTo>
                                <a:lnTo>
                                  <a:pt x="402" y="210"/>
                                </a:lnTo>
                                <a:lnTo>
                                  <a:pt x="402" y="210"/>
                                </a:lnTo>
                                <a:lnTo>
                                  <a:pt x="402" y="210"/>
                                </a:lnTo>
                                <a:lnTo>
                                  <a:pt x="402" y="210"/>
                                </a:lnTo>
                                <a:lnTo>
                                  <a:pt x="402" y="210"/>
                                </a:lnTo>
                                <a:lnTo>
                                  <a:pt x="402" y="210"/>
                                </a:lnTo>
                                <a:lnTo>
                                  <a:pt x="402" y="210"/>
                                </a:lnTo>
                                <a:lnTo>
                                  <a:pt x="403" y="210"/>
                                </a:lnTo>
                                <a:lnTo>
                                  <a:pt x="403" y="210"/>
                                </a:lnTo>
                                <a:lnTo>
                                  <a:pt x="403" y="210"/>
                                </a:lnTo>
                                <a:lnTo>
                                  <a:pt x="403" y="210"/>
                                </a:lnTo>
                                <a:lnTo>
                                  <a:pt x="403" y="209"/>
                                </a:lnTo>
                                <a:lnTo>
                                  <a:pt x="403" y="209"/>
                                </a:lnTo>
                                <a:lnTo>
                                  <a:pt x="403" y="209"/>
                                </a:lnTo>
                                <a:lnTo>
                                  <a:pt x="403" y="209"/>
                                </a:lnTo>
                                <a:lnTo>
                                  <a:pt x="403" y="209"/>
                                </a:lnTo>
                                <a:lnTo>
                                  <a:pt x="403" y="209"/>
                                </a:lnTo>
                                <a:lnTo>
                                  <a:pt x="403" y="209"/>
                                </a:lnTo>
                                <a:lnTo>
                                  <a:pt x="403" y="209"/>
                                </a:lnTo>
                                <a:lnTo>
                                  <a:pt x="404" y="209"/>
                                </a:lnTo>
                                <a:lnTo>
                                  <a:pt x="404" y="209"/>
                                </a:lnTo>
                                <a:lnTo>
                                  <a:pt x="404" y="209"/>
                                </a:lnTo>
                                <a:lnTo>
                                  <a:pt x="404" y="209"/>
                                </a:lnTo>
                                <a:lnTo>
                                  <a:pt x="404" y="209"/>
                                </a:lnTo>
                                <a:lnTo>
                                  <a:pt x="404" y="209"/>
                                </a:lnTo>
                                <a:lnTo>
                                  <a:pt x="404" y="209"/>
                                </a:lnTo>
                                <a:lnTo>
                                  <a:pt x="404" y="209"/>
                                </a:lnTo>
                                <a:lnTo>
                                  <a:pt x="404" y="209"/>
                                </a:lnTo>
                                <a:lnTo>
                                  <a:pt x="404" y="209"/>
                                </a:lnTo>
                                <a:lnTo>
                                  <a:pt x="404" y="209"/>
                                </a:lnTo>
                                <a:lnTo>
                                  <a:pt x="404" y="209"/>
                                </a:lnTo>
                                <a:lnTo>
                                  <a:pt x="405" y="209"/>
                                </a:lnTo>
                                <a:lnTo>
                                  <a:pt x="405" y="209"/>
                                </a:lnTo>
                                <a:lnTo>
                                  <a:pt x="405" y="209"/>
                                </a:lnTo>
                                <a:lnTo>
                                  <a:pt x="405" y="209"/>
                                </a:lnTo>
                                <a:lnTo>
                                  <a:pt x="405" y="209"/>
                                </a:lnTo>
                                <a:lnTo>
                                  <a:pt x="405" y="209"/>
                                </a:lnTo>
                                <a:lnTo>
                                  <a:pt x="405" y="209"/>
                                </a:lnTo>
                                <a:lnTo>
                                  <a:pt x="405" y="209"/>
                                </a:lnTo>
                                <a:lnTo>
                                  <a:pt x="405" y="209"/>
                                </a:lnTo>
                                <a:lnTo>
                                  <a:pt x="405" y="209"/>
                                </a:lnTo>
                                <a:lnTo>
                                  <a:pt x="405" y="209"/>
                                </a:lnTo>
                                <a:lnTo>
                                  <a:pt x="405" y="209"/>
                                </a:lnTo>
                                <a:lnTo>
                                  <a:pt x="406" y="209"/>
                                </a:lnTo>
                                <a:lnTo>
                                  <a:pt x="406" y="209"/>
                                </a:lnTo>
                                <a:lnTo>
                                  <a:pt x="406" y="209"/>
                                </a:lnTo>
                                <a:lnTo>
                                  <a:pt x="406" y="209"/>
                                </a:lnTo>
                                <a:lnTo>
                                  <a:pt x="406" y="209"/>
                                </a:lnTo>
                                <a:lnTo>
                                  <a:pt x="406" y="209"/>
                                </a:lnTo>
                                <a:lnTo>
                                  <a:pt x="406" y="209"/>
                                </a:lnTo>
                                <a:lnTo>
                                  <a:pt x="406" y="209"/>
                                </a:lnTo>
                                <a:lnTo>
                                  <a:pt x="406" y="209"/>
                                </a:lnTo>
                                <a:lnTo>
                                  <a:pt x="406" y="209"/>
                                </a:lnTo>
                                <a:lnTo>
                                  <a:pt x="406" y="209"/>
                                </a:lnTo>
                                <a:lnTo>
                                  <a:pt x="406" y="209"/>
                                </a:lnTo>
                                <a:lnTo>
                                  <a:pt x="407" y="209"/>
                                </a:lnTo>
                                <a:lnTo>
                                  <a:pt x="407" y="209"/>
                                </a:lnTo>
                                <a:lnTo>
                                  <a:pt x="407" y="209"/>
                                </a:lnTo>
                                <a:lnTo>
                                  <a:pt x="407" y="209"/>
                                </a:lnTo>
                                <a:lnTo>
                                  <a:pt x="407" y="209"/>
                                </a:lnTo>
                                <a:lnTo>
                                  <a:pt x="407" y="209"/>
                                </a:lnTo>
                                <a:lnTo>
                                  <a:pt x="407" y="209"/>
                                </a:lnTo>
                                <a:lnTo>
                                  <a:pt x="407" y="209"/>
                                </a:lnTo>
                                <a:lnTo>
                                  <a:pt x="407" y="209"/>
                                </a:lnTo>
                                <a:lnTo>
                                  <a:pt x="407" y="209"/>
                                </a:lnTo>
                                <a:lnTo>
                                  <a:pt x="407" y="209"/>
                                </a:lnTo>
                                <a:lnTo>
                                  <a:pt x="407" y="209"/>
                                </a:lnTo>
                                <a:lnTo>
                                  <a:pt x="408" y="209"/>
                                </a:lnTo>
                                <a:lnTo>
                                  <a:pt x="408" y="209"/>
                                </a:lnTo>
                                <a:lnTo>
                                  <a:pt x="408" y="209"/>
                                </a:lnTo>
                                <a:lnTo>
                                  <a:pt x="408" y="209"/>
                                </a:lnTo>
                                <a:lnTo>
                                  <a:pt x="408" y="209"/>
                                </a:lnTo>
                                <a:lnTo>
                                  <a:pt x="408" y="209"/>
                                </a:lnTo>
                                <a:lnTo>
                                  <a:pt x="408" y="209"/>
                                </a:lnTo>
                                <a:lnTo>
                                  <a:pt x="408" y="209"/>
                                </a:lnTo>
                                <a:lnTo>
                                  <a:pt x="408" y="209"/>
                                </a:lnTo>
                                <a:lnTo>
                                  <a:pt x="408" y="209"/>
                                </a:lnTo>
                                <a:lnTo>
                                  <a:pt x="408" y="209"/>
                                </a:lnTo>
                                <a:lnTo>
                                  <a:pt x="408" y="209"/>
                                </a:lnTo>
                                <a:lnTo>
                                  <a:pt x="409" y="209"/>
                                </a:lnTo>
                                <a:lnTo>
                                  <a:pt x="409" y="209"/>
                                </a:lnTo>
                                <a:lnTo>
                                  <a:pt x="409" y="209"/>
                                </a:lnTo>
                                <a:lnTo>
                                  <a:pt x="409" y="209"/>
                                </a:lnTo>
                                <a:lnTo>
                                  <a:pt x="409" y="209"/>
                                </a:lnTo>
                                <a:lnTo>
                                  <a:pt x="409" y="209"/>
                                </a:lnTo>
                                <a:lnTo>
                                  <a:pt x="409" y="209"/>
                                </a:lnTo>
                                <a:lnTo>
                                  <a:pt x="409" y="209"/>
                                </a:lnTo>
                                <a:lnTo>
                                  <a:pt x="409" y="209"/>
                                </a:lnTo>
                                <a:lnTo>
                                  <a:pt x="409" y="209"/>
                                </a:lnTo>
                                <a:lnTo>
                                  <a:pt x="409" y="209"/>
                                </a:lnTo>
                                <a:lnTo>
                                  <a:pt x="409" y="209"/>
                                </a:lnTo>
                                <a:lnTo>
                                  <a:pt x="410" y="209"/>
                                </a:lnTo>
                                <a:lnTo>
                                  <a:pt x="410" y="209"/>
                                </a:lnTo>
                                <a:lnTo>
                                  <a:pt x="410" y="209"/>
                                </a:lnTo>
                                <a:lnTo>
                                  <a:pt x="410" y="209"/>
                                </a:lnTo>
                                <a:lnTo>
                                  <a:pt x="410" y="209"/>
                                </a:lnTo>
                                <a:lnTo>
                                  <a:pt x="410" y="209"/>
                                </a:lnTo>
                                <a:lnTo>
                                  <a:pt x="410" y="209"/>
                                </a:lnTo>
                                <a:lnTo>
                                  <a:pt x="410" y="209"/>
                                </a:lnTo>
                                <a:lnTo>
                                  <a:pt x="410" y="209"/>
                                </a:lnTo>
                                <a:lnTo>
                                  <a:pt x="410" y="209"/>
                                </a:lnTo>
                                <a:lnTo>
                                  <a:pt x="411" y="209"/>
                                </a:lnTo>
                                <a:lnTo>
                                  <a:pt x="411" y="209"/>
                                </a:lnTo>
                                <a:lnTo>
                                  <a:pt x="411" y="209"/>
                                </a:lnTo>
                                <a:lnTo>
                                  <a:pt x="411" y="209"/>
                                </a:lnTo>
                                <a:lnTo>
                                  <a:pt x="411" y="209"/>
                                </a:lnTo>
                                <a:lnTo>
                                  <a:pt x="411" y="209"/>
                                </a:lnTo>
                                <a:lnTo>
                                  <a:pt x="411" y="209"/>
                                </a:lnTo>
                                <a:lnTo>
                                  <a:pt x="411" y="209"/>
                                </a:lnTo>
                                <a:lnTo>
                                  <a:pt x="411" y="209"/>
                                </a:lnTo>
                                <a:lnTo>
                                  <a:pt x="411" y="209"/>
                                </a:lnTo>
                                <a:lnTo>
                                  <a:pt x="411" y="209"/>
                                </a:lnTo>
                                <a:lnTo>
                                  <a:pt x="411" y="209"/>
                                </a:lnTo>
                                <a:lnTo>
                                  <a:pt x="412" y="209"/>
                                </a:lnTo>
                                <a:lnTo>
                                  <a:pt x="412" y="209"/>
                                </a:lnTo>
                                <a:lnTo>
                                  <a:pt x="412" y="209"/>
                                </a:lnTo>
                                <a:lnTo>
                                  <a:pt x="412" y="209"/>
                                </a:lnTo>
                                <a:lnTo>
                                  <a:pt x="412" y="209"/>
                                </a:lnTo>
                                <a:lnTo>
                                  <a:pt x="412" y="209"/>
                                </a:lnTo>
                                <a:lnTo>
                                  <a:pt x="412" y="209"/>
                                </a:lnTo>
                                <a:lnTo>
                                  <a:pt x="412" y="209"/>
                                </a:lnTo>
                                <a:lnTo>
                                  <a:pt x="412" y="209"/>
                                </a:lnTo>
                                <a:lnTo>
                                  <a:pt x="412" y="209"/>
                                </a:lnTo>
                                <a:lnTo>
                                  <a:pt x="412" y="209"/>
                                </a:lnTo>
                                <a:lnTo>
                                  <a:pt x="412" y="209"/>
                                </a:lnTo>
                                <a:lnTo>
                                  <a:pt x="413" y="209"/>
                                </a:lnTo>
                                <a:lnTo>
                                  <a:pt x="413" y="209"/>
                                </a:lnTo>
                                <a:lnTo>
                                  <a:pt x="413" y="209"/>
                                </a:lnTo>
                                <a:lnTo>
                                  <a:pt x="413" y="209"/>
                                </a:lnTo>
                                <a:lnTo>
                                  <a:pt x="413" y="208"/>
                                </a:lnTo>
                                <a:lnTo>
                                  <a:pt x="413" y="208"/>
                                </a:lnTo>
                                <a:lnTo>
                                  <a:pt x="413" y="208"/>
                                </a:lnTo>
                                <a:lnTo>
                                  <a:pt x="413" y="208"/>
                                </a:lnTo>
                                <a:lnTo>
                                  <a:pt x="413" y="208"/>
                                </a:lnTo>
                                <a:lnTo>
                                  <a:pt x="413" y="208"/>
                                </a:lnTo>
                                <a:lnTo>
                                  <a:pt x="413" y="208"/>
                                </a:lnTo>
                                <a:lnTo>
                                  <a:pt x="413" y="208"/>
                                </a:lnTo>
                                <a:lnTo>
                                  <a:pt x="414" y="208"/>
                                </a:lnTo>
                                <a:lnTo>
                                  <a:pt x="414" y="208"/>
                                </a:lnTo>
                                <a:lnTo>
                                  <a:pt x="414" y="208"/>
                                </a:lnTo>
                                <a:lnTo>
                                  <a:pt x="414" y="208"/>
                                </a:lnTo>
                                <a:lnTo>
                                  <a:pt x="414" y="208"/>
                                </a:lnTo>
                                <a:lnTo>
                                  <a:pt x="414" y="208"/>
                                </a:lnTo>
                                <a:lnTo>
                                  <a:pt x="414" y="208"/>
                                </a:lnTo>
                                <a:lnTo>
                                  <a:pt x="414" y="208"/>
                                </a:lnTo>
                                <a:lnTo>
                                  <a:pt x="414" y="208"/>
                                </a:lnTo>
                                <a:lnTo>
                                  <a:pt x="414" y="208"/>
                                </a:lnTo>
                                <a:lnTo>
                                  <a:pt x="414" y="208"/>
                                </a:lnTo>
                                <a:lnTo>
                                  <a:pt x="414" y="208"/>
                                </a:lnTo>
                                <a:lnTo>
                                  <a:pt x="415" y="208"/>
                                </a:lnTo>
                                <a:lnTo>
                                  <a:pt x="415" y="208"/>
                                </a:lnTo>
                                <a:lnTo>
                                  <a:pt x="415" y="208"/>
                                </a:lnTo>
                                <a:lnTo>
                                  <a:pt x="415" y="208"/>
                                </a:lnTo>
                                <a:lnTo>
                                  <a:pt x="415" y="208"/>
                                </a:lnTo>
                                <a:lnTo>
                                  <a:pt x="415" y="208"/>
                                </a:lnTo>
                                <a:lnTo>
                                  <a:pt x="415" y="208"/>
                                </a:lnTo>
                                <a:lnTo>
                                  <a:pt x="415" y="208"/>
                                </a:lnTo>
                                <a:lnTo>
                                  <a:pt x="415" y="208"/>
                                </a:lnTo>
                                <a:lnTo>
                                  <a:pt x="415" y="208"/>
                                </a:lnTo>
                                <a:lnTo>
                                  <a:pt x="415" y="208"/>
                                </a:lnTo>
                                <a:lnTo>
                                  <a:pt x="415" y="208"/>
                                </a:lnTo>
                                <a:lnTo>
                                  <a:pt x="416" y="208"/>
                                </a:lnTo>
                                <a:lnTo>
                                  <a:pt x="416" y="208"/>
                                </a:lnTo>
                                <a:lnTo>
                                  <a:pt x="416" y="208"/>
                                </a:lnTo>
                                <a:lnTo>
                                  <a:pt x="416" y="208"/>
                                </a:lnTo>
                                <a:lnTo>
                                  <a:pt x="416" y="208"/>
                                </a:lnTo>
                                <a:lnTo>
                                  <a:pt x="416" y="208"/>
                                </a:lnTo>
                                <a:lnTo>
                                  <a:pt x="416" y="208"/>
                                </a:lnTo>
                                <a:lnTo>
                                  <a:pt x="416" y="208"/>
                                </a:lnTo>
                                <a:lnTo>
                                  <a:pt x="416" y="208"/>
                                </a:lnTo>
                                <a:lnTo>
                                  <a:pt x="416" y="208"/>
                                </a:lnTo>
                                <a:lnTo>
                                  <a:pt x="416" y="208"/>
                                </a:lnTo>
                                <a:lnTo>
                                  <a:pt x="416" y="208"/>
                                </a:lnTo>
                                <a:lnTo>
                                  <a:pt x="417" y="208"/>
                                </a:lnTo>
                                <a:lnTo>
                                  <a:pt x="417" y="208"/>
                                </a:lnTo>
                                <a:lnTo>
                                  <a:pt x="417" y="208"/>
                                </a:lnTo>
                                <a:lnTo>
                                  <a:pt x="417" y="208"/>
                                </a:lnTo>
                                <a:lnTo>
                                  <a:pt x="417" y="208"/>
                                </a:lnTo>
                                <a:lnTo>
                                  <a:pt x="417" y="208"/>
                                </a:lnTo>
                                <a:lnTo>
                                  <a:pt x="417" y="208"/>
                                </a:lnTo>
                                <a:lnTo>
                                  <a:pt x="417" y="208"/>
                                </a:lnTo>
                                <a:lnTo>
                                  <a:pt x="417" y="208"/>
                                </a:lnTo>
                                <a:lnTo>
                                  <a:pt x="417" y="208"/>
                                </a:lnTo>
                                <a:lnTo>
                                  <a:pt x="417" y="208"/>
                                </a:lnTo>
                                <a:lnTo>
                                  <a:pt x="417" y="208"/>
                                </a:lnTo>
                                <a:lnTo>
                                  <a:pt x="418" y="208"/>
                                </a:lnTo>
                                <a:lnTo>
                                  <a:pt x="418" y="208"/>
                                </a:lnTo>
                                <a:lnTo>
                                  <a:pt x="418" y="208"/>
                                </a:lnTo>
                                <a:lnTo>
                                  <a:pt x="418" y="208"/>
                                </a:lnTo>
                                <a:lnTo>
                                  <a:pt x="418" y="208"/>
                                </a:lnTo>
                                <a:lnTo>
                                  <a:pt x="418" y="208"/>
                                </a:lnTo>
                                <a:lnTo>
                                  <a:pt x="418" y="208"/>
                                </a:lnTo>
                                <a:lnTo>
                                  <a:pt x="418" y="208"/>
                                </a:lnTo>
                                <a:lnTo>
                                  <a:pt x="418" y="208"/>
                                </a:lnTo>
                                <a:lnTo>
                                  <a:pt x="418" y="208"/>
                                </a:lnTo>
                                <a:lnTo>
                                  <a:pt x="418" y="208"/>
                                </a:lnTo>
                                <a:lnTo>
                                  <a:pt x="418" y="208"/>
                                </a:lnTo>
                                <a:lnTo>
                                  <a:pt x="419" y="208"/>
                                </a:lnTo>
                                <a:lnTo>
                                  <a:pt x="419" y="208"/>
                                </a:lnTo>
                                <a:lnTo>
                                  <a:pt x="419" y="208"/>
                                </a:lnTo>
                                <a:lnTo>
                                  <a:pt x="419" y="208"/>
                                </a:lnTo>
                                <a:lnTo>
                                  <a:pt x="419" y="208"/>
                                </a:lnTo>
                                <a:lnTo>
                                  <a:pt x="419" y="208"/>
                                </a:lnTo>
                                <a:lnTo>
                                  <a:pt x="419" y="208"/>
                                </a:lnTo>
                                <a:lnTo>
                                  <a:pt x="419" y="208"/>
                                </a:lnTo>
                                <a:lnTo>
                                  <a:pt x="419" y="208"/>
                                </a:lnTo>
                                <a:lnTo>
                                  <a:pt x="419" y="208"/>
                                </a:lnTo>
                                <a:lnTo>
                                  <a:pt x="419" y="208"/>
                                </a:lnTo>
                                <a:lnTo>
                                  <a:pt x="419" y="208"/>
                                </a:lnTo>
                                <a:lnTo>
                                  <a:pt x="420" y="208"/>
                                </a:lnTo>
                                <a:lnTo>
                                  <a:pt x="420" y="208"/>
                                </a:lnTo>
                                <a:lnTo>
                                  <a:pt x="420" y="208"/>
                                </a:lnTo>
                                <a:lnTo>
                                  <a:pt x="420" y="208"/>
                                </a:lnTo>
                                <a:lnTo>
                                  <a:pt x="420" y="208"/>
                                </a:lnTo>
                                <a:lnTo>
                                  <a:pt x="420" y="208"/>
                                </a:lnTo>
                                <a:lnTo>
                                  <a:pt x="420" y="208"/>
                                </a:lnTo>
                                <a:lnTo>
                                  <a:pt x="420" y="208"/>
                                </a:lnTo>
                                <a:lnTo>
                                  <a:pt x="420" y="208"/>
                                </a:lnTo>
                                <a:lnTo>
                                  <a:pt x="420" y="208"/>
                                </a:lnTo>
                                <a:lnTo>
                                  <a:pt x="421" y="208"/>
                                </a:lnTo>
                                <a:lnTo>
                                  <a:pt x="421" y="208"/>
                                </a:lnTo>
                                <a:lnTo>
                                  <a:pt x="421" y="208"/>
                                </a:lnTo>
                                <a:lnTo>
                                  <a:pt x="421" y="208"/>
                                </a:lnTo>
                                <a:lnTo>
                                  <a:pt x="421" y="208"/>
                                </a:lnTo>
                                <a:lnTo>
                                  <a:pt x="421" y="208"/>
                                </a:lnTo>
                                <a:lnTo>
                                  <a:pt x="421" y="208"/>
                                </a:lnTo>
                                <a:lnTo>
                                  <a:pt x="421" y="208"/>
                                </a:lnTo>
                                <a:lnTo>
                                  <a:pt x="421" y="208"/>
                                </a:lnTo>
                                <a:lnTo>
                                  <a:pt x="421" y="208"/>
                                </a:lnTo>
                                <a:lnTo>
                                  <a:pt x="421" y="208"/>
                                </a:lnTo>
                                <a:lnTo>
                                  <a:pt x="421" y="208"/>
                                </a:lnTo>
                                <a:lnTo>
                                  <a:pt x="422" y="208"/>
                                </a:lnTo>
                                <a:lnTo>
                                  <a:pt x="422" y="208"/>
                                </a:lnTo>
                                <a:lnTo>
                                  <a:pt x="422" y="208"/>
                                </a:lnTo>
                                <a:lnTo>
                                  <a:pt x="422" y="208"/>
                                </a:lnTo>
                                <a:lnTo>
                                  <a:pt x="422" y="208"/>
                                </a:lnTo>
                                <a:lnTo>
                                  <a:pt x="422" y="208"/>
                                </a:lnTo>
                                <a:lnTo>
                                  <a:pt x="422" y="208"/>
                                </a:lnTo>
                                <a:lnTo>
                                  <a:pt x="422" y="208"/>
                                </a:lnTo>
                                <a:lnTo>
                                  <a:pt x="422" y="208"/>
                                </a:lnTo>
                                <a:lnTo>
                                  <a:pt x="422" y="208"/>
                                </a:lnTo>
                                <a:lnTo>
                                  <a:pt x="422" y="208"/>
                                </a:lnTo>
                                <a:lnTo>
                                  <a:pt x="422" y="208"/>
                                </a:lnTo>
                                <a:lnTo>
                                  <a:pt x="423" y="208"/>
                                </a:lnTo>
                                <a:lnTo>
                                  <a:pt x="423" y="208"/>
                                </a:lnTo>
                                <a:lnTo>
                                  <a:pt x="423" y="208"/>
                                </a:lnTo>
                                <a:lnTo>
                                  <a:pt x="423" y="208"/>
                                </a:lnTo>
                                <a:lnTo>
                                  <a:pt x="423" y="208"/>
                                </a:lnTo>
                                <a:lnTo>
                                  <a:pt x="423" y="208"/>
                                </a:lnTo>
                                <a:lnTo>
                                  <a:pt x="423" y="208"/>
                                </a:lnTo>
                                <a:lnTo>
                                  <a:pt x="423" y="208"/>
                                </a:lnTo>
                                <a:lnTo>
                                  <a:pt x="423" y="208"/>
                                </a:lnTo>
                                <a:lnTo>
                                  <a:pt x="423" y="208"/>
                                </a:lnTo>
                                <a:lnTo>
                                  <a:pt x="423" y="208"/>
                                </a:lnTo>
                                <a:lnTo>
                                  <a:pt x="423" y="208"/>
                                </a:lnTo>
                                <a:lnTo>
                                  <a:pt x="424" y="208"/>
                                </a:lnTo>
                                <a:lnTo>
                                  <a:pt x="424" y="208"/>
                                </a:lnTo>
                                <a:lnTo>
                                  <a:pt x="424" y="208"/>
                                </a:lnTo>
                                <a:lnTo>
                                  <a:pt x="424" y="208"/>
                                </a:lnTo>
                                <a:lnTo>
                                  <a:pt x="424" y="208"/>
                                </a:lnTo>
                                <a:lnTo>
                                  <a:pt x="424" y="208"/>
                                </a:lnTo>
                                <a:lnTo>
                                  <a:pt x="424" y="208"/>
                                </a:lnTo>
                                <a:lnTo>
                                  <a:pt x="424" y="208"/>
                                </a:lnTo>
                                <a:lnTo>
                                  <a:pt x="424" y="208"/>
                                </a:lnTo>
                                <a:lnTo>
                                  <a:pt x="424" y="208"/>
                                </a:lnTo>
                                <a:lnTo>
                                  <a:pt x="424" y="208"/>
                                </a:lnTo>
                                <a:lnTo>
                                  <a:pt x="424" y="208"/>
                                </a:lnTo>
                                <a:lnTo>
                                  <a:pt x="425" y="208"/>
                                </a:lnTo>
                                <a:lnTo>
                                  <a:pt x="425" y="208"/>
                                </a:lnTo>
                                <a:lnTo>
                                  <a:pt x="425" y="208"/>
                                </a:lnTo>
                                <a:lnTo>
                                  <a:pt x="425" y="208"/>
                                </a:lnTo>
                                <a:lnTo>
                                  <a:pt x="425" y="208"/>
                                </a:lnTo>
                                <a:lnTo>
                                  <a:pt x="425" y="208"/>
                                </a:lnTo>
                                <a:lnTo>
                                  <a:pt x="425" y="208"/>
                                </a:lnTo>
                                <a:lnTo>
                                  <a:pt x="425" y="208"/>
                                </a:lnTo>
                                <a:lnTo>
                                  <a:pt x="425" y="208"/>
                                </a:lnTo>
                                <a:lnTo>
                                  <a:pt x="425" y="208"/>
                                </a:lnTo>
                                <a:lnTo>
                                  <a:pt x="425" y="208"/>
                                </a:lnTo>
                                <a:lnTo>
                                  <a:pt x="425" y="208"/>
                                </a:lnTo>
                                <a:lnTo>
                                  <a:pt x="426" y="208"/>
                                </a:lnTo>
                                <a:lnTo>
                                  <a:pt x="426" y="208"/>
                                </a:lnTo>
                                <a:lnTo>
                                  <a:pt x="426" y="208"/>
                                </a:lnTo>
                                <a:lnTo>
                                  <a:pt x="426" y="208"/>
                                </a:lnTo>
                                <a:lnTo>
                                  <a:pt x="426" y="208"/>
                                </a:lnTo>
                                <a:lnTo>
                                  <a:pt x="426" y="208"/>
                                </a:lnTo>
                                <a:lnTo>
                                  <a:pt x="426" y="208"/>
                                </a:lnTo>
                                <a:lnTo>
                                  <a:pt x="426" y="208"/>
                                </a:lnTo>
                                <a:lnTo>
                                  <a:pt x="426" y="208"/>
                                </a:lnTo>
                                <a:lnTo>
                                  <a:pt x="426" y="208"/>
                                </a:lnTo>
                                <a:lnTo>
                                  <a:pt x="426" y="208"/>
                                </a:lnTo>
                                <a:lnTo>
                                  <a:pt x="426" y="208"/>
                                </a:lnTo>
                                <a:lnTo>
                                  <a:pt x="427" y="208"/>
                                </a:lnTo>
                                <a:lnTo>
                                  <a:pt x="427" y="208"/>
                                </a:lnTo>
                                <a:lnTo>
                                  <a:pt x="427" y="208"/>
                                </a:lnTo>
                                <a:lnTo>
                                  <a:pt x="427" y="208"/>
                                </a:lnTo>
                                <a:lnTo>
                                  <a:pt x="427" y="208"/>
                                </a:lnTo>
                                <a:lnTo>
                                  <a:pt x="427" y="208"/>
                                </a:lnTo>
                                <a:lnTo>
                                  <a:pt x="427" y="208"/>
                                </a:lnTo>
                                <a:lnTo>
                                  <a:pt x="427" y="208"/>
                                </a:lnTo>
                                <a:lnTo>
                                  <a:pt x="427" y="208"/>
                                </a:lnTo>
                                <a:lnTo>
                                  <a:pt x="427" y="208"/>
                                </a:lnTo>
                                <a:lnTo>
                                  <a:pt x="427" y="208"/>
                                </a:lnTo>
                                <a:lnTo>
                                  <a:pt x="427" y="208"/>
                                </a:lnTo>
                                <a:lnTo>
                                  <a:pt x="428" y="208"/>
                                </a:lnTo>
                                <a:lnTo>
                                  <a:pt x="428" y="208"/>
                                </a:lnTo>
                                <a:lnTo>
                                  <a:pt x="428" y="208"/>
                                </a:lnTo>
                                <a:lnTo>
                                  <a:pt x="428" y="208"/>
                                </a:lnTo>
                                <a:lnTo>
                                  <a:pt x="428" y="208"/>
                                </a:lnTo>
                                <a:lnTo>
                                  <a:pt x="428" y="208"/>
                                </a:lnTo>
                                <a:lnTo>
                                  <a:pt x="428" y="208"/>
                                </a:lnTo>
                                <a:lnTo>
                                  <a:pt x="428" y="208"/>
                                </a:lnTo>
                                <a:lnTo>
                                  <a:pt x="428" y="208"/>
                                </a:lnTo>
                                <a:lnTo>
                                  <a:pt x="428" y="208"/>
                                </a:lnTo>
                                <a:lnTo>
                                  <a:pt x="428" y="208"/>
                                </a:lnTo>
                                <a:lnTo>
                                  <a:pt x="428" y="208"/>
                                </a:lnTo>
                                <a:lnTo>
                                  <a:pt x="429" y="208"/>
                                </a:lnTo>
                                <a:lnTo>
                                  <a:pt x="429" y="208"/>
                                </a:lnTo>
                                <a:lnTo>
                                  <a:pt x="429" y="208"/>
                                </a:lnTo>
                                <a:lnTo>
                                  <a:pt x="429" y="208"/>
                                </a:lnTo>
                                <a:lnTo>
                                  <a:pt x="429" y="208"/>
                                </a:lnTo>
                                <a:lnTo>
                                  <a:pt x="429" y="208"/>
                                </a:lnTo>
                                <a:lnTo>
                                  <a:pt x="429" y="208"/>
                                </a:lnTo>
                                <a:lnTo>
                                  <a:pt x="429" y="208"/>
                                </a:lnTo>
                                <a:lnTo>
                                  <a:pt x="429" y="208"/>
                                </a:lnTo>
                                <a:lnTo>
                                  <a:pt x="429" y="208"/>
                                </a:lnTo>
                                <a:lnTo>
                                  <a:pt x="429" y="208"/>
                                </a:lnTo>
                                <a:lnTo>
                                  <a:pt x="429" y="208"/>
                                </a:lnTo>
                                <a:lnTo>
                                  <a:pt x="430" y="208"/>
                                </a:lnTo>
                                <a:lnTo>
                                  <a:pt x="430" y="208"/>
                                </a:lnTo>
                                <a:lnTo>
                                  <a:pt x="430" y="208"/>
                                </a:lnTo>
                                <a:lnTo>
                                  <a:pt x="430" y="208"/>
                                </a:lnTo>
                                <a:lnTo>
                                  <a:pt x="430" y="208"/>
                                </a:lnTo>
                                <a:lnTo>
                                  <a:pt x="430" y="208"/>
                                </a:lnTo>
                                <a:lnTo>
                                  <a:pt x="430" y="208"/>
                                </a:lnTo>
                                <a:lnTo>
                                  <a:pt x="430" y="208"/>
                                </a:lnTo>
                                <a:lnTo>
                                  <a:pt x="430" y="208"/>
                                </a:lnTo>
                                <a:lnTo>
                                  <a:pt x="430" y="208"/>
                                </a:lnTo>
                                <a:lnTo>
                                  <a:pt x="431" y="208"/>
                                </a:lnTo>
                                <a:lnTo>
                                  <a:pt x="431" y="208"/>
                                </a:lnTo>
                                <a:lnTo>
                                  <a:pt x="431" y="208"/>
                                </a:lnTo>
                                <a:lnTo>
                                  <a:pt x="431" y="208"/>
                                </a:lnTo>
                                <a:lnTo>
                                  <a:pt x="431" y="208"/>
                                </a:lnTo>
                                <a:lnTo>
                                  <a:pt x="431" y="208"/>
                                </a:lnTo>
                                <a:lnTo>
                                  <a:pt x="431" y="208"/>
                                </a:lnTo>
                                <a:lnTo>
                                  <a:pt x="431" y="208"/>
                                </a:lnTo>
                                <a:lnTo>
                                  <a:pt x="431" y="208"/>
                                </a:lnTo>
                                <a:lnTo>
                                  <a:pt x="431" y="208"/>
                                </a:lnTo>
                                <a:lnTo>
                                  <a:pt x="431" y="208"/>
                                </a:lnTo>
                                <a:lnTo>
                                  <a:pt x="431" y="208"/>
                                </a:lnTo>
                                <a:lnTo>
                                  <a:pt x="432" y="208"/>
                                </a:lnTo>
                                <a:lnTo>
                                  <a:pt x="432" y="208"/>
                                </a:lnTo>
                                <a:lnTo>
                                  <a:pt x="432" y="208"/>
                                </a:lnTo>
                                <a:lnTo>
                                  <a:pt x="432" y="208"/>
                                </a:lnTo>
                                <a:lnTo>
                                  <a:pt x="432" y="208"/>
                                </a:lnTo>
                                <a:lnTo>
                                  <a:pt x="432" y="208"/>
                                </a:lnTo>
                                <a:lnTo>
                                  <a:pt x="432" y="208"/>
                                </a:lnTo>
                                <a:lnTo>
                                  <a:pt x="432" y="208"/>
                                </a:lnTo>
                                <a:lnTo>
                                  <a:pt x="432" y="208"/>
                                </a:lnTo>
                                <a:lnTo>
                                  <a:pt x="432" y="208"/>
                                </a:lnTo>
                                <a:lnTo>
                                  <a:pt x="432" y="208"/>
                                </a:lnTo>
                                <a:lnTo>
                                  <a:pt x="432" y="208"/>
                                </a:lnTo>
                                <a:lnTo>
                                  <a:pt x="433" y="208"/>
                                </a:lnTo>
                                <a:lnTo>
                                  <a:pt x="433" y="208"/>
                                </a:lnTo>
                                <a:lnTo>
                                  <a:pt x="433" y="208"/>
                                </a:lnTo>
                                <a:lnTo>
                                  <a:pt x="433" y="208"/>
                                </a:lnTo>
                                <a:lnTo>
                                  <a:pt x="433" y="208"/>
                                </a:lnTo>
                                <a:lnTo>
                                  <a:pt x="433" y="208"/>
                                </a:lnTo>
                                <a:lnTo>
                                  <a:pt x="433" y="208"/>
                                </a:lnTo>
                                <a:lnTo>
                                  <a:pt x="433" y="208"/>
                                </a:lnTo>
                                <a:lnTo>
                                  <a:pt x="433" y="208"/>
                                </a:lnTo>
                                <a:lnTo>
                                  <a:pt x="433" y="208"/>
                                </a:lnTo>
                                <a:lnTo>
                                  <a:pt x="433" y="208"/>
                                </a:lnTo>
                                <a:lnTo>
                                  <a:pt x="433" y="208"/>
                                </a:lnTo>
                                <a:lnTo>
                                  <a:pt x="434" y="208"/>
                                </a:lnTo>
                                <a:lnTo>
                                  <a:pt x="434" y="208"/>
                                </a:lnTo>
                                <a:lnTo>
                                  <a:pt x="434" y="208"/>
                                </a:lnTo>
                                <a:lnTo>
                                  <a:pt x="434" y="208"/>
                                </a:lnTo>
                                <a:lnTo>
                                  <a:pt x="434" y="208"/>
                                </a:lnTo>
                                <a:lnTo>
                                  <a:pt x="434" y="208"/>
                                </a:lnTo>
                                <a:lnTo>
                                  <a:pt x="434" y="208"/>
                                </a:lnTo>
                                <a:lnTo>
                                  <a:pt x="434" y="208"/>
                                </a:lnTo>
                                <a:lnTo>
                                  <a:pt x="434" y="208"/>
                                </a:lnTo>
                                <a:lnTo>
                                  <a:pt x="434" y="208"/>
                                </a:lnTo>
                                <a:lnTo>
                                  <a:pt x="434" y="208"/>
                                </a:lnTo>
                                <a:lnTo>
                                  <a:pt x="434" y="208"/>
                                </a:lnTo>
                                <a:lnTo>
                                  <a:pt x="435" y="208"/>
                                </a:lnTo>
                                <a:lnTo>
                                  <a:pt x="435" y="208"/>
                                </a:lnTo>
                                <a:lnTo>
                                  <a:pt x="435" y="208"/>
                                </a:lnTo>
                                <a:lnTo>
                                  <a:pt x="435" y="208"/>
                                </a:lnTo>
                                <a:lnTo>
                                  <a:pt x="435" y="208"/>
                                </a:lnTo>
                                <a:lnTo>
                                  <a:pt x="435" y="208"/>
                                </a:lnTo>
                                <a:lnTo>
                                  <a:pt x="435" y="208"/>
                                </a:lnTo>
                                <a:lnTo>
                                  <a:pt x="435" y="208"/>
                                </a:lnTo>
                                <a:lnTo>
                                  <a:pt x="435" y="208"/>
                                </a:lnTo>
                                <a:lnTo>
                                  <a:pt x="435" y="208"/>
                                </a:lnTo>
                                <a:lnTo>
                                  <a:pt x="435" y="208"/>
                                </a:lnTo>
                                <a:lnTo>
                                  <a:pt x="435" y="208"/>
                                </a:lnTo>
                                <a:lnTo>
                                  <a:pt x="436" y="208"/>
                                </a:lnTo>
                                <a:lnTo>
                                  <a:pt x="436" y="208"/>
                                </a:lnTo>
                                <a:lnTo>
                                  <a:pt x="436" y="208"/>
                                </a:lnTo>
                                <a:lnTo>
                                  <a:pt x="436" y="208"/>
                                </a:lnTo>
                                <a:lnTo>
                                  <a:pt x="436" y="208"/>
                                </a:lnTo>
                                <a:lnTo>
                                  <a:pt x="436" y="208"/>
                                </a:lnTo>
                                <a:lnTo>
                                  <a:pt x="436" y="208"/>
                                </a:lnTo>
                                <a:lnTo>
                                  <a:pt x="436" y="208"/>
                                </a:lnTo>
                                <a:lnTo>
                                  <a:pt x="436" y="208"/>
                                </a:lnTo>
                                <a:lnTo>
                                  <a:pt x="436" y="208"/>
                                </a:lnTo>
                                <a:lnTo>
                                  <a:pt x="436" y="208"/>
                                </a:lnTo>
                                <a:lnTo>
                                  <a:pt x="436" y="208"/>
                                </a:lnTo>
                                <a:lnTo>
                                  <a:pt x="437" y="208"/>
                                </a:lnTo>
                                <a:lnTo>
                                  <a:pt x="437" y="208"/>
                                </a:lnTo>
                                <a:lnTo>
                                  <a:pt x="437" y="208"/>
                                </a:lnTo>
                                <a:lnTo>
                                  <a:pt x="437" y="208"/>
                                </a:lnTo>
                                <a:lnTo>
                                  <a:pt x="437" y="208"/>
                                </a:lnTo>
                                <a:lnTo>
                                  <a:pt x="437" y="208"/>
                                </a:lnTo>
                                <a:lnTo>
                                  <a:pt x="437" y="208"/>
                                </a:lnTo>
                                <a:lnTo>
                                  <a:pt x="437" y="208"/>
                                </a:lnTo>
                                <a:lnTo>
                                  <a:pt x="437" y="208"/>
                                </a:lnTo>
                                <a:lnTo>
                                  <a:pt x="437" y="208"/>
                                </a:lnTo>
                                <a:lnTo>
                                  <a:pt x="437" y="208"/>
                                </a:lnTo>
                                <a:lnTo>
                                  <a:pt x="437" y="208"/>
                                </a:lnTo>
                                <a:lnTo>
                                  <a:pt x="438" y="208"/>
                                </a:lnTo>
                                <a:lnTo>
                                  <a:pt x="438" y="208"/>
                                </a:lnTo>
                                <a:lnTo>
                                  <a:pt x="438" y="208"/>
                                </a:lnTo>
                                <a:lnTo>
                                  <a:pt x="438" y="208"/>
                                </a:lnTo>
                                <a:lnTo>
                                  <a:pt x="438" y="208"/>
                                </a:lnTo>
                                <a:lnTo>
                                  <a:pt x="438" y="208"/>
                                </a:lnTo>
                                <a:lnTo>
                                  <a:pt x="438" y="208"/>
                                </a:lnTo>
                                <a:lnTo>
                                  <a:pt x="438" y="208"/>
                                </a:lnTo>
                                <a:lnTo>
                                  <a:pt x="438" y="208"/>
                                </a:lnTo>
                                <a:lnTo>
                                  <a:pt x="438" y="208"/>
                                </a:lnTo>
                                <a:lnTo>
                                  <a:pt x="438" y="208"/>
                                </a:lnTo>
                                <a:lnTo>
                                  <a:pt x="438" y="208"/>
                                </a:lnTo>
                                <a:lnTo>
                                  <a:pt x="439" y="208"/>
                                </a:lnTo>
                                <a:lnTo>
                                  <a:pt x="439" y="208"/>
                                </a:lnTo>
                                <a:lnTo>
                                  <a:pt x="439" y="208"/>
                                </a:lnTo>
                                <a:lnTo>
                                  <a:pt x="439" y="208"/>
                                </a:lnTo>
                                <a:lnTo>
                                  <a:pt x="439" y="208"/>
                                </a:lnTo>
                                <a:lnTo>
                                  <a:pt x="439" y="208"/>
                                </a:lnTo>
                                <a:lnTo>
                                  <a:pt x="439" y="208"/>
                                </a:lnTo>
                                <a:lnTo>
                                  <a:pt x="439" y="208"/>
                                </a:lnTo>
                                <a:lnTo>
                                  <a:pt x="439" y="208"/>
                                </a:lnTo>
                                <a:lnTo>
                                  <a:pt x="439" y="208"/>
                                </a:lnTo>
                                <a:lnTo>
                                  <a:pt x="439" y="208"/>
                                </a:lnTo>
                                <a:lnTo>
                                  <a:pt x="439" y="208"/>
                                </a:lnTo>
                                <a:lnTo>
                                  <a:pt x="440" y="208"/>
                                </a:lnTo>
                                <a:lnTo>
                                  <a:pt x="440" y="208"/>
                                </a:lnTo>
                                <a:lnTo>
                                  <a:pt x="440" y="208"/>
                                </a:lnTo>
                                <a:lnTo>
                                  <a:pt x="440" y="208"/>
                                </a:lnTo>
                                <a:lnTo>
                                  <a:pt x="440" y="208"/>
                                </a:lnTo>
                                <a:lnTo>
                                  <a:pt x="440" y="208"/>
                                </a:lnTo>
                                <a:lnTo>
                                  <a:pt x="440" y="208"/>
                                </a:lnTo>
                                <a:lnTo>
                                  <a:pt x="440" y="208"/>
                                </a:lnTo>
                                <a:lnTo>
                                  <a:pt x="440" y="208"/>
                                </a:lnTo>
                                <a:lnTo>
                                  <a:pt x="440" y="208"/>
                                </a:lnTo>
                                <a:lnTo>
                                  <a:pt x="441" y="208"/>
                                </a:lnTo>
                                <a:lnTo>
                                  <a:pt x="441" y="208"/>
                                </a:lnTo>
                                <a:lnTo>
                                  <a:pt x="441" y="208"/>
                                </a:lnTo>
                                <a:lnTo>
                                  <a:pt x="441" y="208"/>
                                </a:lnTo>
                                <a:lnTo>
                                  <a:pt x="441" y="208"/>
                                </a:lnTo>
                                <a:lnTo>
                                  <a:pt x="441" y="208"/>
                                </a:lnTo>
                                <a:lnTo>
                                  <a:pt x="441" y="208"/>
                                </a:lnTo>
                                <a:lnTo>
                                  <a:pt x="441" y="208"/>
                                </a:lnTo>
                                <a:lnTo>
                                  <a:pt x="441" y="208"/>
                                </a:lnTo>
                                <a:lnTo>
                                  <a:pt x="441" y="208"/>
                                </a:lnTo>
                                <a:lnTo>
                                  <a:pt x="441" y="208"/>
                                </a:lnTo>
                                <a:lnTo>
                                  <a:pt x="441" y="208"/>
                                </a:lnTo>
                                <a:lnTo>
                                  <a:pt x="442" y="208"/>
                                </a:lnTo>
                                <a:lnTo>
                                  <a:pt x="442" y="208"/>
                                </a:lnTo>
                                <a:lnTo>
                                  <a:pt x="442" y="208"/>
                                </a:lnTo>
                                <a:lnTo>
                                  <a:pt x="442" y="208"/>
                                </a:lnTo>
                                <a:lnTo>
                                  <a:pt x="442" y="208"/>
                                </a:lnTo>
                                <a:lnTo>
                                  <a:pt x="442" y="208"/>
                                </a:lnTo>
                                <a:lnTo>
                                  <a:pt x="442" y="208"/>
                                </a:lnTo>
                                <a:lnTo>
                                  <a:pt x="442" y="208"/>
                                </a:lnTo>
                                <a:lnTo>
                                  <a:pt x="442" y="208"/>
                                </a:lnTo>
                                <a:lnTo>
                                  <a:pt x="442" y="208"/>
                                </a:lnTo>
                                <a:lnTo>
                                  <a:pt x="442" y="208"/>
                                </a:lnTo>
                                <a:lnTo>
                                  <a:pt x="442" y="208"/>
                                </a:lnTo>
                                <a:lnTo>
                                  <a:pt x="443" y="207"/>
                                </a:lnTo>
                                <a:lnTo>
                                  <a:pt x="443" y="207"/>
                                </a:lnTo>
                                <a:lnTo>
                                  <a:pt x="443" y="207"/>
                                </a:lnTo>
                                <a:lnTo>
                                  <a:pt x="443" y="207"/>
                                </a:lnTo>
                                <a:lnTo>
                                  <a:pt x="443" y="207"/>
                                </a:lnTo>
                                <a:lnTo>
                                  <a:pt x="443" y="207"/>
                                </a:lnTo>
                                <a:lnTo>
                                  <a:pt x="443" y="207"/>
                                </a:lnTo>
                                <a:lnTo>
                                  <a:pt x="443" y="207"/>
                                </a:lnTo>
                                <a:lnTo>
                                  <a:pt x="443" y="207"/>
                                </a:lnTo>
                                <a:lnTo>
                                  <a:pt x="443" y="207"/>
                                </a:lnTo>
                                <a:lnTo>
                                  <a:pt x="443" y="207"/>
                                </a:lnTo>
                                <a:lnTo>
                                  <a:pt x="443" y="207"/>
                                </a:lnTo>
                                <a:lnTo>
                                  <a:pt x="444" y="207"/>
                                </a:lnTo>
                                <a:lnTo>
                                  <a:pt x="444" y="207"/>
                                </a:lnTo>
                                <a:lnTo>
                                  <a:pt x="444" y="207"/>
                                </a:lnTo>
                                <a:lnTo>
                                  <a:pt x="444" y="207"/>
                                </a:lnTo>
                                <a:lnTo>
                                  <a:pt x="444" y="207"/>
                                </a:lnTo>
                                <a:lnTo>
                                  <a:pt x="444" y="207"/>
                                </a:lnTo>
                                <a:lnTo>
                                  <a:pt x="444" y="207"/>
                                </a:lnTo>
                                <a:lnTo>
                                  <a:pt x="444" y="207"/>
                                </a:lnTo>
                                <a:lnTo>
                                  <a:pt x="444" y="207"/>
                                </a:lnTo>
                                <a:lnTo>
                                  <a:pt x="444" y="207"/>
                                </a:lnTo>
                                <a:lnTo>
                                  <a:pt x="444" y="207"/>
                                </a:lnTo>
                                <a:lnTo>
                                  <a:pt x="444" y="207"/>
                                </a:lnTo>
                                <a:lnTo>
                                  <a:pt x="445" y="207"/>
                                </a:lnTo>
                                <a:lnTo>
                                  <a:pt x="445" y="207"/>
                                </a:lnTo>
                                <a:lnTo>
                                  <a:pt x="445" y="207"/>
                                </a:lnTo>
                                <a:lnTo>
                                  <a:pt x="445" y="207"/>
                                </a:lnTo>
                                <a:lnTo>
                                  <a:pt x="445" y="207"/>
                                </a:lnTo>
                                <a:lnTo>
                                  <a:pt x="445" y="207"/>
                                </a:lnTo>
                                <a:lnTo>
                                  <a:pt x="445" y="207"/>
                                </a:lnTo>
                                <a:lnTo>
                                  <a:pt x="445" y="207"/>
                                </a:lnTo>
                                <a:lnTo>
                                  <a:pt x="445" y="207"/>
                                </a:lnTo>
                                <a:lnTo>
                                  <a:pt x="445" y="207"/>
                                </a:lnTo>
                                <a:lnTo>
                                  <a:pt x="445" y="207"/>
                                </a:lnTo>
                                <a:lnTo>
                                  <a:pt x="445" y="207"/>
                                </a:lnTo>
                                <a:lnTo>
                                  <a:pt x="446" y="207"/>
                                </a:lnTo>
                                <a:lnTo>
                                  <a:pt x="446" y="207"/>
                                </a:lnTo>
                                <a:lnTo>
                                  <a:pt x="446" y="207"/>
                                </a:lnTo>
                                <a:lnTo>
                                  <a:pt x="446" y="207"/>
                                </a:lnTo>
                                <a:lnTo>
                                  <a:pt x="446" y="207"/>
                                </a:lnTo>
                                <a:lnTo>
                                  <a:pt x="446" y="207"/>
                                </a:lnTo>
                                <a:lnTo>
                                  <a:pt x="446" y="207"/>
                                </a:lnTo>
                                <a:lnTo>
                                  <a:pt x="446" y="207"/>
                                </a:lnTo>
                                <a:lnTo>
                                  <a:pt x="446" y="207"/>
                                </a:lnTo>
                                <a:lnTo>
                                  <a:pt x="446" y="207"/>
                                </a:lnTo>
                                <a:lnTo>
                                  <a:pt x="446" y="207"/>
                                </a:lnTo>
                                <a:lnTo>
                                  <a:pt x="446" y="207"/>
                                </a:lnTo>
                                <a:lnTo>
                                  <a:pt x="447" y="207"/>
                                </a:lnTo>
                                <a:lnTo>
                                  <a:pt x="447" y="207"/>
                                </a:lnTo>
                                <a:lnTo>
                                  <a:pt x="447" y="207"/>
                                </a:lnTo>
                                <a:lnTo>
                                  <a:pt x="447" y="207"/>
                                </a:lnTo>
                                <a:lnTo>
                                  <a:pt x="447" y="207"/>
                                </a:lnTo>
                                <a:lnTo>
                                  <a:pt x="447" y="207"/>
                                </a:lnTo>
                                <a:lnTo>
                                  <a:pt x="447" y="207"/>
                                </a:lnTo>
                                <a:lnTo>
                                  <a:pt x="447" y="207"/>
                                </a:lnTo>
                                <a:lnTo>
                                  <a:pt x="447" y="207"/>
                                </a:lnTo>
                                <a:lnTo>
                                  <a:pt x="447" y="207"/>
                                </a:lnTo>
                                <a:lnTo>
                                  <a:pt x="447" y="207"/>
                                </a:lnTo>
                                <a:lnTo>
                                  <a:pt x="447" y="207"/>
                                </a:lnTo>
                                <a:lnTo>
                                  <a:pt x="448" y="207"/>
                                </a:lnTo>
                                <a:lnTo>
                                  <a:pt x="448" y="207"/>
                                </a:lnTo>
                                <a:lnTo>
                                  <a:pt x="448" y="207"/>
                                </a:lnTo>
                                <a:lnTo>
                                  <a:pt x="448" y="207"/>
                                </a:lnTo>
                                <a:lnTo>
                                  <a:pt x="448" y="207"/>
                                </a:lnTo>
                                <a:lnTo>
                                  <a:pt x="448" y="207"/>
                                </a:lnTo>
                                <a:lnTo>
                                  <a:pt x="448" y="207"/>
                                </a:lnTo>
                                <a:lnTo>
                                  <a:pt x="448" y="207"/>
                                </a:lnTo>
                                <a:lnTo>
                                  <a:pt x="448" y="207"/>
                                </a:lnTo>
                                <a:lnTo>
                                  <a:pt x="448" y="207"/>
                                </a:lnTo>
                                <a:lnTo>
                                  <a:pt x="448" y="207"/>
                                </a:lnTo>
                                <a:lnTo>
                                  <a:pt x="448" y="207"/>
                                </a:lnTo>
                                <a:lnTo>
                                  <a:pt x="449" y="207"/>
                                </a:lnTo>
                                <a:lnTo>
                                  <a:pt x="449" y="207"/>
                                </a:lnTo>
                                <a:lnTo>
                                  <a:pt x="449" y="207"/>
                                </a:lnTo>
                                <a:lnTo>
                                  <a:pt x="449" y="207"/>
                                </a:lnTo>
                                <a:lnTo>
                                  <a:pt x="449" y="207"/>
                                </a:lnTo>
                                <a:lnTo>
                                  <a:pt x="449" y="207"/>
                                </a:lnTo>
                                <a:lnTo>
                                  <a:pt x="449" y="207"/>
                                </a:lnTo>
                                <a:lnTo>
                                  <a:pt x="449" y="207"/>
                                </a:lnTo>
                                <a:lnTo>
                                  <a:pt x="449" y="207"/>
                                </a:lnTo>
                                <a:lnTo>
                                  <a:pt x="449" y="207"/>
                                </a:lnTo>
                                <a:lnTo>
                                  <a:pt x="449" y="207"/>
                                </a:lnTo>
                                <a:lnTo>
                                  <a:pt x="449" y="207"/>
                                </a:lnTo>
                                <a:lnTo>
                                  <a:pt x="450" y="207"/>
                                </a:lnTo>
                                <a:lnTo>
                                  <a:pt x="450" y="207"/>
                                </a:lnTo>
                                <a:lnTo>
                                  <a:pt x="450" y="207"/>
                                </a:lnTo>
                                <a:lnTo>
                                  <a:pt x="450" y="207"/>
                                </a:lnTo>
                                <a:lnTo>
                                  <a:pt x="450" y="207"/>
                                </a:lnTo>
                                <a:lnTo>
                                  <a:pt x="450" y="207"/>
                                </a:lnTo>
                                <a:lnTo>
                                  <a:pt x="450" y="207"/>
                                </a:lnTo>
                                <a:lnTo>
                                  <a:pt x="450" y="207"/>
                                </a:lnTo>
                                <a:lnTo>
                                  <a:pt x="450" y="207"/>
                                </a:lnTo>
                                <a:lnTo>
                                  <a:pt x="450" y="207"/>
                                </a:lnTo>
                                <a:lnTo>
                                  <a:pt x="451" y="207"/>
                                </a:lnTo>
                                <a:lnTo>
                                  <a:pt x="451" y="207"/>
                                </a:lnTo>
                                <a:lnTo>
                                  <a:pt x="451" y="207"/>
                                </a:lnTo>
                                <a:lnTo>
                                  <a:pt x="451" y="207"/>
                                </a:lnTo>
                                <a:lnTo>
                                  <a:pt x="451" y="207"/>
                                </a:lnTo>
                                <a:lnTo>
                                  <a:pt x="451" y="207"/>
                                </a:lnTo>
                                <a:lnTo>
                                  <a:pt x="451" y="207"/>
                                </a:lnTo>
                                <a:lnTo>
                                  <a:pt x="451" y="207"/>
                                </a:lnTo>
                                <a:lnTo>
                                  <a:pt x="451" y="207"/>
                                </a:lnTo>
                                <a:lnTo>
                                  <a:pt x="451" y="207"/>
                                </a:lnTo>
                                <a:lnTo>
                                  <a:pt x="451" y="207"/>
                                </a:lnTo>
                                <a:lnTo>
                                  <a:pt x="451" y="207"/>
                                </a:lnTo>
                                <a:lnTo>
                                  <a:pt x="452" y="207"/>
                                </a:lnTo>
                                <a:lnTo>
                                  <a:pt x="452" y="207"/>
                                </a:lnTo>
                                <a:lnTo>
                                  <a:pt x="452" y="207"/>
                                </a:lnTo>
                                <a:lnTo>
                                  <a:pt x="452" y="207"/>
                                </a:lnTo>
                                <a:lnTo>
                                  <a:pt x="452" y="207"/>
                                </a:lnTo>
                                <a:lnTo>
                                  <a:pt x="452" y="207"/>
                                </a:lnTo>
                                <a:lnTo>
                                  <a:pt x="452" y="207"/>
                                </a:lnTo>
                                <a:lnTo>
                                  <a:pt x="452" y="207"/>
                                </a:lnTo>
                                <a:lnTo>
                                  <a:pt x="452" y="207"/>
                                </a:lnTo>
                                <a:lnTo>
                                  <a:pt x="452" y="207"/>
                                </a:lnTo>
                                <a:lnTo>
                                  <a:pt x="452" y="207"/>
                                </a:lnTo>
                                <a:lnTo>
                                  <a:pt x="452" y="207"/>
                                </a:lnTo>
                                <a:lnTo>
                                  <a:pt x="453" y="207"/>
                                </a:lnTo>
                                <a:lnTo>
                                  <a:pt x="453" y="207"/>
                                </a:lnTo>
                                <a:lnTo>
                                  <a:pt x="453" y="207"/>
                                </a:lnTo>
                                <a:lnTo>
                                  <a:pt x="453" y="207"/>
                                </a:lnTo>
                                <a:lnTo>
                                  <a:pt x="453" y="207"/>
                                </a:lnTo>
                                <a:lnTo>
                                  <a:pt x="453" y="207"/>
                                </a:lnTo>
                                <a:lnTo>
                                  <a:pt x="453" y="207"/>
                                </a:lnTo>
                                <a:lnTo>
                                  <a:pt x="453" y="207"/>
                                </a:lnTo>
                                <a:lnTo>
                                  <a:pt x="453" y="207"/>
                                </a:lnTo>
                                <a:lnTo>
                                  <a:pt x="453" y="207"/>
                                </a:lnTo>
                                <a:lnTo>
                                  <a:pt x="453" y="207"/>
                                </a:lnTo>
                                <a:lnTo>
                                  <a:pt x="453" y="207"/>
                                </a:lnTo>
                                <a:lnTo>
                                  <a:pt x="454" y="207"/>
                                </a:lnTo>
                                <a:lnTo>
                                  <a:pt x="454" y="207"/>
                                </a:lnTo>
                                <a:lnTo>
                                  <a:pt x="454" y="207"/>
                                </a:lnTo>
                                <a:lnTo>
                                  <a:pt x="454" y="207"/>
                                </a:lnTo>
                                <a:lnTo>
                                  <a:pt x="454" y="207"/>
                                </a:lnTo>
                                <a:lnTo>
                                  <a:pt x="454" y="207"/>
                                </a:lnTo>
                                <a:lnTo>
                                  <a:pt x="454" y="207"/>
                                </a:lnTo>
                                <a:lnTo>
                                  <a:pt x="454" y="207"/>
                                </a:lnTo>
                                <a:lnTo>
                                  <a:pt x="454" y="207"/>
                                </a:lnTo>
                                <a:lnTo>
                                  <a:pt x="454" y="207"/>
                                </a:lnTo>
                                <a:lnTo>
                                  <a:pt x="454" y="207"/>
                                </a:lnTo>
                                <a:lnTo>
                                  <a:pt x="454" y="207"/>
                                </a:lnTo>
                                <a:lnTo>
                                  <a:pt x="455" y="207"/>
                                </a:lnTo>
                                <a:lnTo>
                                  <a:pt x="455" y="207"/>
                                </a:lnTo>
                                <a:lnTo>
                                  <a:pt x="455" y="207"/>
                                </a:lnTo>
                                <a:lnTo>
                                  <a:pt x="455" y="207"/>
                                </a:lnTo>
                                <a:lnTo>
                                  <a:pt x="455" y="207"/>
                                </a:lnTo>
                                <a:lnTo>
                                  <a:pt x="455" y="207"/>
                                </a:lnTo>
                                <a:lnTo>
                                  <a:pt x="455" y="207"/>
                                </a:lnTo>
                                <a:lnTo>
                                  <a:pt x="455" y="207"/>
                                </a:lnTo>
                                <a:lnTo>
                                  <a:pt x="455" y="207"/>
                                </a:lnTo>
                                <a:lnTo>
                                  <a:pt x="455" y="207"/>
                                </a:lnTo>
                                <a:lnTo>
                                  <a:pt x="455" y="207"/>
                                </a:lnTo>
                                <a:lnTo>
                                  <a:pt x="455" y="207"/>
                                </a:lnTo>
                                <a:lnTo>
                                  <a:pt x="456" y="207"/>
                                </a:lnTo>
                                <a:lnTo>
                                  <a:pt x="456" y="207"/>
                                </a:lnTo>
                                <a:lnTo>
                                  <a:pt x="456" y="207"/>
                                </a:lnTo>
                                <a:lnTo>
                                  <a:pt x="456" y="207"/>
                                </a:lnTo>
                                <a:lnTo>
                                  <a:pt x="456" y="207"/>
                                </a:lnTo>
                                <a:lnTo>
                                  <a:pt x="456" y="207"/>
                                </a:lnTo>
                                <a:lnTo>
                                  <a:pt x="456" y="207"/>
                                </a:lnTo>
                                <a:lnTo>
                                  <a:pt x="456" y="207"/>
                                </a:lnTo>
                                <a:lnTo>
                                  <a:pt x="456" y="207"/>
                                </a:lnTo>
                                <a:lnTo>
                                  <a:pt x="456" y="207"/>
                                </a:lnTo>
                                <a:lnTo>
                                  <a:pt x="456" y="207"/>
                                </a:lnTo>
                                <a:lnTo>
                                  <a:pt x="456" y="207"/>
                                </a:lnTo>
                                <a:lnTo>
                                  <a:pt x="457" y="207"/>
                                </a:lnTo>
                                <a:lnTo>
                                  <a:pt x="457" y="207"/>
                                </a:lnTo>
                                <a:lnTo>
                                  <a:pt x="457" y="207"/>
                                </a:lnTo>
                                <a:lnTo>
                                  <a:pt x="457" y="207"/>
                                </a:lnTo>
                                <a:lnTo>
                                  <a:pt x="457" y="207"/>
                                </a:lnTo>
                                <a:lnTo>
                                  <a:pt x="457" y="207"/>
                                </a:lnTo>
                                <a:lnTo>
                                  <a:pt x="457" y="207"/>
                                </a:lnTo>
                                <a:lnTo>
                                  <a:pt x="457" y="207"/>
                                </a:lnTo>
                                <a:lnTo>
                                  <a:pt x="457" y="207"/>
                                </a:lnTo>
                                <a:lnTo>
                                  <a:pt x="457" y="207"/>
                                </a:lnTo>
                                <a:lnTo>
                                  <a:pt x="457" y="207"/>
                                </a:lnTo>
                                <a:lnTo>
                                  <a:pt x="457" y="207"/>
                                </a:lnTo>
                                <a:lnTo>
                                  <a:pt x="458" y="207"/>
                                </a:lnTo>
                                <a:lnTo>
                                  <a:pt x="458" y="207"/>
                                </a:lnTo>
                                <a:lnTo>
                                  <a:pt x="458" y="207"/>
                                </a:lnTo>
                                <a:lnTo>
                                  <a:pt x="458" y="207"/>
                                </a:lnTo>
                                <a:lnTo>
                                  <a:pt x="458" y="207"/>
                                </a:lnTo>
                                <a:lnTo>
                                  <a:pt x="458" y="207"/>
                                </a:lnTo>
                                <a:lnTo>
                                  <a:pt x="458" y="207"/>
                                </a:lnTo>
                                <a:lnTo>
                                  <a:pt x="458" y="207"/>
                                </a:lnTo>
                                <a:lnTo>
                                  <a:pt x="458" y="207"/>
                                </a:lnTo>
                                <a:lnTo>
                                  <a:pt x="458" y="207"/>
                                </a:lnTo>
                                <a:lnTo>
                                  <a:pt x="458" y="207"/>
                                </a:lnTo>
                                <a:lnTo>
                                  <a:pt x="458" y="207"/>
                                </a:lnTo>
                                <a:lnTo>
                                  <a:pt x="459" y="207"/>
                                </a:lnTo>
                                <a:lnTo>
                                  <a:pt x="459" y="207"/>
                                </a:lnTo>
                                <a:lnTo>
                                  <a:pt x="459" y="207"/>
                                </a:lnTo>
                                <a:lnTo>
                                  <a:pt x="459" y="207"/>
                                </a:lnTo>
                                <a:lnTo>
                                  <a:pt x="459" y="207"/>
                                </a:lnTo>
                                <a:lnTo>
                                  <a:pt x="459" y="207"/>
                                </a:lnTo>
                                <a:lnTo>
                                  <a:pt x="459" y="207"/>
                                </a:lnTo>
                                <a:lnTo>
                                  <a:pt x="459" y="207"/>
                                </a:lnTo>
                                <a:lnTo>
                                  <a:pt x="459" y="207"/>
                                </a:lnTo>
                                <a:lnTo>
                                  <a:pt x="459" y="207"/>
                                </a:lnTo>
                                <a:lnTo>
                                  <a:pt x="459" y="207"/>
                                </a:lnTo>
                                <a:lnTo>
                                  <a:pt x="459" y="207"/>
                                </a:lnTo>
                                <a:lnTo>
                                  <a:pt x="460" y="207"/>
                                </a:lnTo>
                                <a:lnTo>
                                  <a:pt x="460" y="207"/>
                                </a:lnTo>
                                <a:lnTo>
                                  <a:pt x="460" y="207"/>
                                </a:lnTo>
                                <a:lnTo>
                                  <a:pt x="460" y="207"/>
                                </a:lnTo>
                                <a:lnTo>
                                  <a:pt x="460" y="207"/>
                                </a:lnTo>
                                <a:lnTo>
                                  <a:pt x="460" y="207"/>
                                </a:lnTo>
                                <a:lnTo>
                                  <a:pt x="460" y="207"/>
                                </a:lnTo>
                                <a:lnTo>
                                  <a:pt x="460" y="207"/>
                                </a:lnTo>
                                <a:lnTo>
                                  <a:pt x="460" y="207"/>
                                </a:lnTo>
                                <a:lnTo>
                                  <a:pt x="460" y="207"/>
                                </a:lnTo>
                                <a:lnTo>
                                  <a:pt x="461" y="207"/>
                                </a:lnTo>
                                <a:lnTo>
                                  <a:pt x="461" y="207"/>
                                </a:lnTo>
                                <a:lnTo>
                                  <a:pt x="461" y="207"/>
                                </a:lnTo>
                                <a:lnTo>
                                  <a:pt x="461" y="207"/>
                                </a:lnTo>
                                <a:lnTo>
                                  <a:pt x="461" y="207"/>
                                </a:lnTo>
                                <a:lnTo>
                                  <a:pt x="461" y="207"/>
                                </a:lnTo>
                                <a:lnTo>
                                  <a:pt x="461" y="207"/>
                                </a:lnTo>
                                <a:lnTo>
                                  <a:pt x="461" y="207"/>
                                </a:lnTo>
                                <a:lnTo>
                                  <a:pt x="461" y="207"/>
                                </a:lnTo>
                                <a:lnTo>
                                  <a:pt x="461" y="207"/>
                                </a:lnTo>
                                <a:lnTo>
                                  <a:pt x="461" y="207"/>
                                </a:lnTo>
                                <a:lnTo>
                                  <a:pt x="461" y="207"/>
                                </a:lnTo>
                                <a:lnTo>
                                  <a:pt x="462" y="207"/>
                                </a:lnTo>
                                <a:lnTo>
                                  <a:pt x="462" y="207"/>
                                </a:lnTo>
                                <a:lnTo>
                                  <a:pt x="462" y="207"/>
                                </a:lnTo>
                                <a:lnTo>
                                  <a:pt x="462" y="207"/>
                                </a:lnTo>
                                <a:lnTo>
                                  <a:pt x="462" y="207"/>
                                </a:lnTo>
                                <a:lnTo>
                                  <a:pt x="462" y="207"/>
                                </a:lnTo>
                                <a:lnTo>
                                  <a:pt x="462" y="207"/>
                                </a:lnTo>
                                <a:lnTo>
                                  <a:pt x="462" y="207"/>
                                </a:lnTo>
                                <a:lnTo>
                                  <a:pt x="462" y="207"/>
                                </a:lnTo>
                                <a:lnTo>
                                  <a:pt x="462" y="207"/>
                                </a:lnTo>
                                <a:lnTo>
                                  <a:pt x="462" y="207"/>
                                </a:lnTo>
                                <a:lnTo>
                                  <a:pt x="462" y="207"/>
                                </a:lnTo>
                                <a:lnTo>
                                  <a:pt x="463" y="207"/>
                                </a:lnTo>
                                <a:lnTo>
                                  <a:pt x="463" y="207"/>
                                </a:lnTo>
                                <a:lnTo>
                                  <a:pt x="463" y="207"/>
                                </a:lnTo>
                                <a:lnTo>
                                  <a:pt x="463" y="207"/>
                                </a:lnTo>
                                <a:lnTo>
                                  <a:pt x="463" y="207"/>
                                </a:lnTo>
                                <a:lnTo>
                                  <a:pt x="463" y="207"/>
                                </a:lnTo>
                                <a:lnTo>
                                  <a:pt x="463" y="207"/>
                                </a:lnTo>
                                <a:lnTo>
                                  <a:pt x="463" y="207"/>
                                </a:lnTo>
                                <a:lnTo>
                                  <a:pt x="463" y="207"/>
                                </a:lnTo>
                                <a:lnTo>
                                  <a:pt x="463" y="207"/>
                                </a:lnTo>
                                <a:lnTo>
                                  <a:pt x="463" y="207"/>
                                </a:lnTo>
                                <a:lnTo>
                                  <a:pt x="463" y="207"/>
                                </a:lnTo>
                                <a:lnTo>
                                  <a:pt x="464" y="207"/>
                                </a:lnTo>
                                <a:lnTo>
                                  <a:pt x="464" y="207"/>
                                </a:lnTo>
                                <a:lnTo>
                                  <a:pt x="464" y="207"/>
                                </a:lnTo>
                                <a:lnTo>
                                  <a:pt x="464" y="207"/>
                                </a:lnTo>
                                <a:lnTo>
                                  <a:pt x="464" y="207"/>
                                </a:lnTo>
                                <a:lnTo>
                                  <a:pt x="464" y="207"/>
                                </a:lnTo>
                                <a:lnTo>
                                  <a:pt x="464" y="207"/>
                                </a:lnTo>
                                <a:lnTo>
                                  <a:pt x="464" y="207"/>
                                </a:lnTo>
                                <a:lnTo>
                                  <a:pt x="464" y="207"/>
                                </a:lnTo>
                                <a:lnTo>
                                  <a:pt x="464" y="207"/>
                                </a:lnTo>
                                <a:lnTo>
                                  <a:pt x="464" y="207"/>
                                </a:lnTo>
                                <a:lnTo>
                                  <a:pt x="464" y="207"/>
                                </a:lnTo>
                                <a:lnTo>
                                  <a:pt x="465" y="207"/>
                                </a:lnTo>
                                <a:lnTo>
                                  <a:pt x="465" y="207"/>
                                </a:lnTo>
                                <a:lnTo>
                                  <a:pt x="465" y="207"/>
                                </a:lnTo>
                                <a:lnTo>
                                  <a:pt x="465" y="207"/>
                                </a:lnTo>
                                <a:lnTo>
                                  <a:pt x="465" y="207"/>
                                </a:lnTo>
                                <a:lnTo>
                                  <a:pt x="465" y="207"/>
                                </a:lnTo>
                                <a:lnTo>
                                  <a:pt x="465" y="207"/>
                                </a:lnTo>
                                <a:lnTo>
                                  <a:pt x="465" y="207"/>
                                </a:lnTo>
                                <a:lnTo>
                                  <a:pt x="465" y="207"/>
                                </a:lnTo>
                                <a:lnTo>
                                  <a:pt x="465" y="207"/>
                                </a:lnTo>
                                <a:lnTo>
                                  <a:pt x="465" y="207"/>
                                </a:lnTo>
                                <a:lnTo>
                                  <a:pt x="465" y="207"/>
                                </a:lnTo>
                                <a:lnTo>
                                  <a:pt x="466" y="207"/>
                                </a:lnTo>
                                <a:lnTo>
                                  <a:pt x="466" y="207"/>
                                </a:lnTo>
                                <a:lnTo>
                                  <a:pt x="466" y="207"/>
                                </a:lnTo>
                                <a:lnTo>
                                  <a:pt x="466" y="207"/>
                                </a:lnTo>
                                <a:lnTo>
                                  <a:pt x="466" y="207"/>
                                </a:lnTo>
                                <a:lnTo>
                                  <a:pt x="466" y="207"/>
                                </a:lnTo>
                                <a:lnTo>
                                  <a:pt x="466" y="207"/>
                                </a:lnTo>
                                <a:lnTo>
                                  <a:pt x="466" y="207"/>
                                </a:lnTo>
                                <a:lnTo>
                                  <a:pt x="466" y="207"/>
                                </a:lnTo>
                                <a:lnTo>
                                  <a:pt x="466" y="207"/>
                                </a:lnTo>
                                <a:lnTo>
                                  <a:pt x="466" y="207"/>
                                </a:lnTo>
                                <a:lnTo>
                                  <a:pt x="466" y="207"/>
                                </a:lnTo>
                                <a:lnTo>
                                  <a:pt x="467" y="207"/>
                                </a:lnTo>
                                <a:lnTo>
                                  <a:pt x="467" y="207"/>
                                </a:lnTo>
                                <a:lnTo>
                                  <a:pt x="467" y="207"/>
                                </a:lnTo>
                                <a:lnTo>
                                  <a:pt x="467" y="207"/>
                                </a:lnTo>
                                <a:lnTo>
                                  <a:pt x="467" y="207"/>
                                </a:lnTo>
                                <a:lnTo>
                                  <a:pt x="467" y="207"/>
                                </a:lnTo>
                                <a:lnTo>
                                  <a:pt x="467" y="207"/>
                                </a:lnTo>
                                <a:lnTo>
                                  <a:pt x="467" y="207"/>
                                </a:lnTo>
                                <a:lnTo>
                                  <a:pt x="467" y="207"/>
                                </a:lnTo>
                                <a:lnTo>
                                  <a:pt x="467" y="207"/>
                                </a:lnTo>
                                <a:lnTo>
                                  <a:pt x="467" y="207"/>
                                </a:lnTo>
                                <a:lnTo>
                                  <a:pt x="467" y="207"/>
                                </a:lnTo>
                                <a:lnTo>
                                  <a:pt x="468" y="207"/>
                                </a:lnTo>
                                <a:lnTo>
                                  <a:pt x="468" y="207"/>
                                </a:lnTo>
                                <a:lnTo>
                                  <a:pt x="468" y="207"/>
                                </a:lnTo>
                                <a:lnTo>
                                  <a:pt x="468" y="207"/>
                                </a:lnTo>
                                <a:lnTo>
                                  <a:pt x="468" y="207"/>
                                </a:lnTo>
                                <a:lnTo>
                                  <a:pt x="468" y="207"/>
                                </a:lnTo>
                                <a:lnTo>
                                  <a:pt x="468" y="207"/>
                                </a:lnTo>
                                <a:lnTo>
                                  <a:pt x="468" y="207"/>
                                </a:lnTo>
                                <a:lnTo>
                                  <a:pt x="468" y="207"/>
                                </a:lnTo>
                                <a:lnTo>
                                  <a:pt x="468" y="207"/>
                                </a:lnTo>
                                <a:lnTo>
                                  <a:pt x="468" y="207"/>
                                </a:lnTo>
                                <a:lnTo>
                                  <a:pt x="468" y="207"/>
                                </a:lnTo>
                                <a:lnTo>
                                  <a:pt x="469" y="207"/>
                                </a:lnTo>
                                <a:lnTo>
                                  <a:pt x="469" y="207"/>
                                </a:lnTo>
                                <a:lnTo>
                                  <a:pt x="469" y="207"/>
                                </a:lnTo>
                                <a:lnTo>
                                  <a:pt x="469" y="207"/>
                                </a:lnTo>
                                <a:lnTo>
                                  <a:pt x="469" y="207"/>
                                </a:lnTo>
                                <a:lnTo>
                                  <a:pt x="469" y="207"/>
                                </a:lnTo>
                                <a:lnTo>
                                  <a:pt x="469" y="207"/>
                                </a:lnTo>
                                <a:lnTo>
                                  <a:pt x="469" y="207"/>
                                </a:lnTo>
                                <a:lnTo>
                                  <a:pt x="469" y="207"/>
                                </a:lnTo>
                                <a:lnTo>
                                  <a:pt x="469" y="207"/>
                                </a:lnTo>
                                <a:lnTo>
                                  <a:pt x="469" y="207"/>
                                </a:lnTo>
                                <a:lnTo>
                                  <a:pt x="469" y="207"/>
                                </a:lnTo>
                                <a:lnTo>
                                  <a:pt x="470" y="207"/>
                                </a:lnTo>
                                <a:lnTo>
                                  <a:pt x="470" y="207"/>
                                </a:lnTo>
                                <a:lnTo>
                                  <a:pt x="470" y="207"/>
                                </a:lnTo>
                                <a:lnTo>
                                  <a:pt x="470" y="207"/>
                                </a:lnTo>
                                <a:lnTo>
                                  <a:pt x="470" y="207"/>
                                </a:lnTo>
                                <a:lnTo>
                                  <a:pt x="470" y="207"/>
                                </a:lnTo>
                                <a:lnTo>
                                  <a:pt x="470" y="207"/>
                                </a:lnTo>
                                <a:lnTo>
                                  <a:pt x="470" y="207"/>
                                </a:lnTo>
                                <a:lnTo>
                                  <a:pt x="470" y="207"/>
                                </a:lnTo>
                                <a:lnTo>
                                  <a:pt x="470" y="207"/>
                                </a:lnTo>
                                <a:lnTo>
                                  <a:pt x="471" y="207"/>
                                </a:lnTo>
                                <a:lnTo>
                                  <a:pt x="471" y="207"/>
                                </a:lnTo>
                                <a:lnTo>
                                  <a:pt x="471" y="207"/>
                                </a:lnTo>
                                <a:lnTo>
                                  <a:pt x="471" y="207"/>
                                </a:lnTo>
                                <a:lnTo>
                                  <a:pt x="471" y="207"/>
                                </a:lnTo>
                                <a:lnTo>
                                  <a:pt x="471" y="207"/>
                                </a:lnTo>
                                <a:lnTo>
                                  <a:pt x="471" y="207"/>
                                </a:lnTo>
                                <a:lnTo>
                                  <a:pt x="471" y="207"/>
                                </a:lnTo>
                                <a:lnTo>
                                  <a:pt x="471" y="207"/>
                                </a:lnTo>
                                <a:lnTo>
                                  <a:pt x="471" y="207"/>
                                </a:lnTo>
                                <a:lnTo>
                                  <a:pt x="471" y="207"/>
                                </a:lnTo>
                                <a:lnTo>
                                  <a:pt x="471" y="207"/>
                                </a:lnTo>
                                <a:lnTo>
                                  <a:pt x="472" y="207"/>
                                </a:lnTo>
                                <a:lnTo>
                                  <a:pt x="472" y="207"/>
                                </a:lnTo>
                                <a:lnTo>
                                  <a:pt x="472" y="207"/>
                                </a:lnTo>
                                <a:lnTo>
                                  <a:pt x="472" y="207"/>
                                </a:lnTo>
                                <a:lnTo>
                                  <a:pt x="472" y="207"/>
                                </a:lnTo>
                                <a:lnTo>
                                  <a:pt x="472" y="207"/>
                                </a:lnTo>
                                <a:lnTo>
                                  <a:pt x="472" y="207"/>
                                </a:lnTo>
                                <a:lnTo>
                                  <a:pt x="472" y="207"/>
                                </a:lnTo>
                                <a:lnTo>
                                  <a:pt x="472" y="207"/>
                                </a:lnTo>
                                <a:lnTo>
                                  <a:pt x="472" y="207"/>
                                </a:lnTo>
                                <a:lnTo>
                                  <a:pt x="472" y="207"/>
                                </a:lnTo>
                                <a:lnTo>
                                  <a:pt x="472" y="207"/>
                                </a:lnTo>
                                <a:lnTo>
                                  <a:pt x="473" y="207"/>
                                </a:lnTo>
                                <a:lnTo>
                                  <a:pt x="473" y="207"/>
                                </a:lnTo>
                                <a:lnTo>
                                  <a:pt x="473" y="207"/>
                                </a:lnTo>
                                <a:lnTo>
                                  <a:pt x="473" y="207"/>
                                </a:lnTo>
                                <a:lnTo>
                                  <a:pt x="473" y="207"/>
                                </a:lnTo>
                                <a:lnTo>
                                  <a:pt x="473" y="207"/>
                                </a:lnTo>
                                <a:lnTo>
                                  <a:pt x="473" y="207"/>
                                </a:lnTo>
                                <a:lnTo>
                                  <a:pt x="473" y="207"/>
                                </a:lnTo>
                                <a:lnTo>
                                  <a:pt x="473" y="207"/>
                                </a:lnTo>
                                <a:lnTo>
                                  <a:pt x="473" y="207"/>
                                </a:lnTo>
                                <a:lnTo>
                                  <a:pt x="473" y="207"/>
                                </a:lnTo>
                                <a:lnTo>
                                  <a:pt x="473" y="207"/>
                                </a:lnTo>
                                <a:lnTo>
                                  <a:pt x="474" y="207"/>
                                </a:lnTo>
                                <a:lnTo>
                                  <a:pt x="474" y="207"/>
                                </a:lnTo>
                                <a:lnTo>
                                  <a:pt x="474" y="207"/>
                                </a:lnTo>
                                <a:lnTo>
                                  <a:pt x="474" y="207"/>
                                </a:lnTo>
                                <a:lnTo>
                                  <a:pt x="474" y="207"/>
                                </a:lnTo>
                                <a:lnTo>
                                  <a:pt x="474" y="207"/>
                                </a:lnTo>
                                <a:lnTo>
                                  <a:pt x="474" y="207"/>
                                </a:lnTo>
                                <a:lnTo>
                                  <a:pt x="474" y="207"/>
                                </a:lnTo>
                                <a:lnTo>
                                  <a:pt x="474" y="207"/>
                                </a:lnTo>
                                <a:lnTo>
                                  <a:pt x="474" y="207"/>
                                </a:lnTo>
                                <a:lnTo>
                                  <a:pt x="474" y="207"/>
                                </a:lnTo>
                                <a:lnTo>
                                  <a:pt x="474" y="207"/>
                                </a:lnTo>
                                <a:lnTo>
                                  <a:pt x="475" y="207"/>
                                </a:lnTo>
                                <a:lnTo>
                                  <a:pt x="475" y="207"/>
                                </a:lnTo>
                                <a:lnTo>
                                  <a:pt x="475" y="207"/>
                                </a:lnTo>
                                <a:lnTo>
                                  <a:pt x="475" y="207"/>
                                </a:lnTo>
                                <a:lnTo>
                                  <a:pt x="475" y="207"/>
                                </a:lnTo>
                                <a:lnTo>
                                  <a:pt x="475" y="207"/>
                                </a:lnTo>
                                <a:lnTo>
                                  <a:pt x="475" y="207"/>
                                </a:lnTo>
                                <a:lnTo>
                                  <a:pt x="475" y="207"/>
                                </a:lnTo>
                                <a:lnTo>
                                  <a:pt x="475" y="207"/>
                                </a:lnTo>
                                <a:lnTo>
                                  <a:pt x="475" y="207"/>
                                </a:lnTo>
                                <a:lnTo>
                                  <a:pt x="475" y="207"/>
                                </a:lnTo>
                                <a:lnTo>
                                  <a:pt x="475" y="207"/>
                                </a:lnTo>
                                <a:lnTo>
                                  <a:pt x="476" y="207"/>
                                </a:lnTo>
                                <a:lnTo>
                                  <a:pt x="476" y="207"/>
                                </a:lnTo>
                                <a:lnTo>
                                  <a:pt x="476" y="207"/>
                                </a:lnTo>
                                <a:lnTo>
                                  <a:pt x="476" y="207"/>
                                </a:lnTo>
                                <a:lnTo>
                                  <a:pt x="476" y="207"/>
                                </a:lnTo>
                                <a:lnTo>
                                  <a:pt x="476" y="207"/>
                                </a:lnTo>
                                <a:lnTo>
                                  <a:pt x="476" y="207"/>
                                </a:lnTo>
                                <a:lnTo>
                                  <a:pt x="476" y="207"/>
                                </a:lnTo>
                                <a:lnTo>
                                  <a:pt x="476" y="207"/>
                                </a:lnTo>
                                <a:lnTo>
                                  <a:pt x="476" y="207"/>
                                </a:lnTo>
                                <a:lnTo>
                                  <a:pt x="476" y="207"/>
                                </a:lnTo>
                                <a:lnTo>
                                  <a:pt x="476" y="207"/>
                                </a:lnTo>
                                <a:lnTo>
                                  <a:pt x="477" y="207"/>
                                </a:lnTo>
                                <a:lnTo>
                                  <a:pt x="477" y="207"/>
                                </a:lnTo>
                                <a:lnTo>
                                  <a:pt x="477" y="207"/>
                                </a:lnTo>
                                <a:lnTo>
                                  <a:pt x="477" y="207"/>
                                </a:lnTo>
                                <a:lnTo>
                                  <a:pt x="477" y="207"/>
                                </a:lnTo>
                                <a:lnTo>
                                  <a:pt x="477" y="207"/>
                                </a:lnTo>
                                <a:lnTo>
                                  <a:pt x="477" y="207"/>
                                </a:lnTo>
                                <a:lnTo>
                                  <a:pt x="477" y="207"/>
                                </a:lnTo>
                                <a:lnTo>
                                  <a:pt x="477" y="207"/>
                                </a:lnTo>
                                <a:lnTo>
                                  <a:pt x="477" y="207"/>
                                </a:lnTo>
                                <a:lnTo>
                                  <a:pt x="477" y="207"/>
                                </a:lnTo>
                                <a:lnTo>
                                  <a:pt x="477" y="207"/>
                                </a:lnTo>
                                <a:lnTo>
                                  <a:pt x="478" y="207"/>
                                </a:lnTo>
                                <a:lnTo>
                                  <a:pt x="478" y="207"/>
                                </a:lnTo>
                                <a:lnTo>
                                  <a:pt x="478" y="207"/>
                                </a:lnTo>
                                <a:lnTo>
                                  <a:pt x="478" y="207"/>
                                </a:lnTo>
                                <a:lnTo>
                                  <a:pt x="478" y="207"/>
                                </a:lnTo>
                                <a:lnTo>
                                  <a:pt x="478" y="207"/>
                                </a:lnTo>
                                <a:lnTo>
                                  <a:pt x="478" y="207"/>
                                </a:lnTo>
                                <a:lnTo>
                                  <a:pt x="478" y="207"/>
                                </a:lnTo>
                                <a:lnTo>
                                  <a:pt x="478" y="207"/>
                                </a:lnTo>
                                <a:lnTo>
                                  <a:pt x="478" y="207"/>
                                </a:lnTo>
                                <a:lnTo>
                                  <a:pt x="478" y="207"/>
                                </a:lnTo>
                                <a:lnTo>
                                  <a:pt x="478" y="207"/>
                                </a:lnTo>
                                <a:lnTo>
                                  <a:pt x="479" y="207"/>
                                </a:lnTo>
                                <a:lnTo>
                                  <a:pt x="479" y="207"/>
                                </a:lnTo>
                                <a:lnTo>
                                  <a:pt x="479" y="207"/>
                                </a:lnTo>
                                <a:lnTo>
                                  <a:pt x="479" y="207"/>
                                </a:lnTo>
                                <a:lnTo>
                                  <a:pt x="479" y="207"/>
                                </a:lnTo>
                                <a:lnTo>
                                  <a:pt x="479" y="207"/>
                                </a:lnTo>
                                <a:lnTo>
                                  <a:pt x="479" y="207"/>
                                </a:lnTo>
                                <a:lnTo>
                                  <a:pt x="479" y="207"/>
                                </a:lnTo>
                                <a:lnTo>
                                  <a:pt x="479" y="207"/>
                                </a:lnTo>
                                <a:lnTo>
                                  <a:pt x="479" y="207"/>
                                </a:lnTo>
                                <a:lnTo>
                                  <a:pt x="479" y="207"/>
                                </a:lnTo>
                                <a:lnTo>
                                  <a:pt x="479" y="207"/>
                                </a:lnTo>
                                <a:lnTo>
                                  <a:pt x="480" y="207"/>
                                </a:lnTo>
                                <a:lnTo>
                                  <a:pt x="480" y="207"/>
                                </a:lnTo>
                                <a:lnTo>
                                  <a:pt x="480" y="207"/>
                                </a:lnTo>
                                <a:lnTo>
                                  <a:pt x="480" y="207"/>
                                </a:lnTo>
                                <a:lnTo>
                                  <a:pt x="480" y="207"/>
                                </a:lnTo>
                                <a:lnTo>
                                  <a:pt x="480" y="207"/>
                                </a:lnTo>
                                <a:lnTo>
                                  <a:pt x="480" y="207"/>
                                </a:lnTo>
                                <a:lnTo>
                                  <a:pt x="480" y="207"/>
                                </a:lnTo>
                                <a:lnTo>
                                  <a:pt x="480" y="207"/>
                                </a:lnTo>
                                <a:lnTo>
                                  <a:pt x="480" y="207"/>
                                </a:lnTo>
                                <a:lnTo>
                                  <a:pt x="481" y="207"/>
                                </a:lnTo>
                                <a:lnTo>
                                  <a:pt x="481" y="207"/>
                                </a:lnTo>
                                <a:lnTo>
                                  <a:pt x="481" y="207"/>
                                </a:lnTo>
                                <a:lnTo>
                                  <a:pt x="481" y="207"/>
                                </a:lnTo>
                                <a:lnTo>
                                  <a:pt x="481" y="207"/>
                                </a:lnTo>
                                <a:lnTo>
                                  <a:pt x="481" y="207"/>
                                </a:lnTo>
                                <a:lnTo>
                                  <a:pt x="481" y="207"/>
                                </a:lnTo>
                                <a:lnTo>
                                  <a:pt x="481" y="207"/>
                                </a:lnTo>
                                <a:lnTo>
                                  <a:pt x="481" y="207"/>
                                </a:lnTo>
                                <a:lnTo>
                                  <a:pt x="481" y="207"/>
                                </a:lnTo>
                                <a:lnTo>
                                  <a:pt x="481" y="207"/>
                                </a:lnTo>
                                <a:lnTo>
                                  <a:pt x="481" y="207"/>
                                </a:lnTo>
                                <a:lnTo>
                                  <a:pt x="482" y="207"/>
                                </a:lnTo>
                                <a:lnTo>
                                  <a:pt x="482" y="207"/>
                                </a:lnTo>
                                <a:lnTo>
                                  <a:pt x="482" y="207"/>
                                </a:lnTo>
                                <a:lnTo>
                                  <a:pt x="482" y="207"/>
                                </a:lnTo>
                                <a:lnTo>
                                  <a:pt x="482" y="207"/>
                                </a:lnTo>
                                <a:lnTo>
                                  <a:pt x="482" y="207"/>
                                </a:lnTo>
                                <a:lnTo>
                                  <a:pt x="482" y="207"/>
                                </a:lnTo>
                                <a:lnTo>
                                  <a:pt x="482" y="207"/>
                                </a:lnTo>
                                <a:lnTo>
                                  <a:pt x="482" y="207"/>
                                </a:lnTo>
                                <a:lnTo>
                                  <a:pt x="482" y="207"/>
                                </a:lnTo>
                                <a:lnTo>
                                  <a:pt x="482" y="207"/>
                                </a:lnTo>
                                <a:lnTo>
                                  <a:pt x="482" y="207"/>
                                </a:lnTo>
                                <a:lnTo>
                                  <a:pt x="483" y="207"/>
                                </a:lnTo>
                                <a:lnTo>
                                  <a:pt x="483" y="207"/>
                                </a:lnTo>
                                <a:lnTo>
                                  <a:pt x="483" y="207"/>
                                </a:lnTo>
                                <a:lnTo>
                                  <a:pt x="483" y="207"/>
                                </a:lnTo>
                                <a:lnTo>
                                  <a:pt x="483" y="207"/>
                                </a:lnTo>
                                <a:lnTo>
                                  <a:pt x="483" y="207"/>
                                </a:lnTo>
                                <a:lnTo>
                                  <a:pt x="483" y="207"/>
                                </a:lnTo>
                                <a:lnTo>
                                  <a:pt x="483" y="207"/>
                                </a:lnTo>
                                <a:lnTo>
                                  <a:pt x="483" y="207"/>
                                </a:lnTo>
                                <a:lnTo>
                                  <a:pt x="483" y="207"/>
                                </a:lnTo>
                                <a:lnTo>
                                  <a:pt x="483" y="207"/>
                                </a:lnTo>
                                <a:lnTo>
                                  <a:pt x="483" y="207"/>
                                </a:lnTo>
                                <a:lnTo>
                                  <a:pt x="484" y="207"/>
                                </a:lnTo>
                                <a:lnTo>
                                  <a:pt x="484" y="207"/>
                                </a:lnTo>
                                <a:lnTo>
                                  <a:pt x="484" y="207"/>
                                </a:lnTo>
                                <a:lnTo>
                                  <a:pt x="484" y="207"/>
                                </a:lnTo>
                                <a:lnTo>
                                  <a:pt x="484" y="207"/>
                                </a:lnTo>
                                <a:lnTo>
                                  <a:pt x="484" y="207"/>
                                </a:lnTo>
                                <a:lnTo>
                                  <a:pt x="484" y="207"/>
                                </a:lnTo>
                                <a:lnTo>
                                  <a:pt x="484" y="207"/>
                                </a:lnTo>
                                <a:lnTo>
                                  <a:pt x="484" y="207"/>
                                </a:lnTo>
                                <a:lnTo>
                                  <a:pt x="484" y="207"/>
                                </a:lnTo>
                                <a:lnTo>
                                  <a:pt x="484" y="207"/>
                                </a:lnTo>
                                <a:lnTo>
                                  <a:pt x="484" y="207"/>
                                </a:lnTo>
                                <a:lnTo>
                                  <a:pt x="485" y="207"/>
                                </a:lnTo>
                                <a:lnTo>
                                  <a:pt x="485" y="207"/>
                                </a:lnTo>
                                <a:lnTo>
                                  <a:pt x="485" y="207"/>
                                </a:lnTo>
                                <a:lnTo>
                                  <a:pt x="485" y="207"/>
                                </a:lnTo>
                                <a:lnTo>
                                  <a:pt x="485" y="207"/>
                                </a:lnTo>
                                <a:lnTo>
                                  <a:pt x="485" y="207"/>
                                </a:lnTo>
                                <a:lnTo>
                                  <a:pt x="485" y="207"/>
                                </a:lnTo>
                                <a:lnTo>
                                  <a:pt x="485" y="207"/>
                                </a:lnTo>
                                <a:lnTo>
                                  <a:pt x="485" y="207"/>
                                </a:lnTo>
                                <a:lnTo>
                                  <a:pt x="485" y="207"/>
                                </a:lnTo>
                                <a:lnTo>
                                  <a:pt x="485" y="207"/>
                                </a:lnTo>
                                <a:lnTo>
                                  <a:pt x="485" y="207"/>
                                </a:lnTo>
                                <a:lnTo>
                                  <a:pt x="486" y="207"/>
                                </a:lnTo>
                                <a:lnTo>
                                  <a:pt x="486" y="207"/>
                                </a:lnTo>
                                <a:lnTo>
                                  <a:pt x="486" y="207"/>
                                </a:lnTo>
                                <a:lnTo>
                                  <a:pt x="486" y="207"/>
                                </a:lnTo>
                                <a:lnTo>
                                  <a:pt x="486" y="207"/>
                                </a:lnTo>
                                <a:lnTo>
                                  <a:pt x="486" y="207"/>
                                </a:lnTo>
                                <a:lnTo>
                                  <a:pt x="486" y="207"/>
                                </a:lnTo>
                                <a:lnTo>
                                  <a:pt x="486" y="207"/>
                                </a:lnTo>
                                <a:lnTo>
                                  <a:pt x="486" y="207"/>
                                </a:lnTo>
                                <a:lnTo>
                                  <a:pt x="486" y="207"/>
                                </a:lnTo>
                                <a:lnTo>
                                  <a:pt x="486" y="207"/>
                                </a:lnTo>
                                <a:lnTo>
                                  <a:pt x="486" y="207"/>
                                </a:lnTo>
                                <a:lnTo>
                                  <a:pt x="487" y="207"/>
                                </a:lnTo>
                                <a:lnTo>
                                  <a:pt x="487" y="207"/>
                                </a:lnTo>
                                <a:lnTo>
                                  <a:pt x="487" y="207"/>
                                </a:lnTo>
                                <a:lnTo>
                                  <a:pt x="487" y="207"/>
                                </a:lnTo>
                                <a:lnTo>
                                  <a:pt x="487" y="207"/>
                                </a:lnTo>
                                <a:lnTo>
                                  <a:pt x="487" y="207"/>
                                </a:lnTo>
                                <a:lnTo>
                                  <a:pt x="487" y="207"/>
                                </a:lnTo>
                                <a:lnTo>
                                  <a:pt x="487" y="207"/>
                                </a:lnTo>
                                <a:lnTo>
                                  <a:pt x="487" y="207"/>
                                </a:lnTo>
                                <a:lnTo>
                                  <a:pt x="487" y="207"/>
                                </a:lnTo>
                                <a:lnTo>
                                  <a:pt x="487" y="207"/>
                                </a:lnTo>
                                <a:lnTo>
                                  <a:pt x="487" y="207"/>
                                </a:lnTo>
                                <a:lnTo>
                                  <a:pt x="488" y="207"/>
                                </a:lnTo>
                                <a:lnTo>
                                  <a:pt x="488" y="207"/>
                                </a:lnTo>
                                <a:lnTo>
                                  <a:pt x="488" y="207"/>
                                </a:lnTo>
                                <a:lnTo>
                                  <a:pt x="488" y="207"/>
                                </a:lnTo>
                                <a:lnTo>
                                  <a:pt x="488" y="207"/>
                                </a:lnTo>
                                <a:lnTo>
                                  <a:pt x="488" y="207"/>
                                </a:lnTo>
                                <a:lnTo>
                                  <a:pt x="488" y="207"/>
                                </a:lnTo>
                                <a:lnTo>
                                  <a:pt x="488" y="207"/>
                                </a:lnTo>
                                <a:lnTo>
                                  <a:pt x="488" y="207"/>
                                </a:lnTo>
                                <a:lnTo>
                                  <a:pt x="488" y="207"/>
                                </a:lnTo>
                                <a:lnTo>
                                  <a:pt x="488" y="207"/>
                                </a:lnTo>
                                <a:lnTo>
                                  <a:pt x="488" y="207"/>
                                </a:lnTo>
                                <a:lnTo>
                                  <a:pt x="489" y="207"/>
                                </a:lnTo>
                                <a:lnTo>
                                  <a:pt x="489" y="207"/>
                                </a:lnTo>
                                <a:lnTo>
                                  <a:pt x="489" y="207"/>
                                </a:lnTo>
                                <a:lnTo>
                                  <a:pt x="489" y="207"/>
                                </a:lnTo>
                                <a:lnTo>
                                  <a:pt x="489" y="207"/>
                                </a:lnTo>
                                <a:lnTo>
                                  <a:pt x="489" y="207"/>
                                </a:lnTo>
                                <a:lnTo>
                                  <a:pt x="489" y="207"/>
                                </a:lnTo>
                                <a:lnTo>
                                  <a:pt x="489" y="207"/>
                                </a:lnTo>
                                <a:lnTo>
                                  <a:pt x="489" y="207"/>
                                </a:lnTo>
                                <a:lnTo>
                                  <a:pt x="489" y="207"/>
                                </a:lnTo>
                                <a:lnTo>
                                  <a:pt x="489" y="207"/>
                                </a:lnTo>
                                <a:lnTo>
                                  <a:pt x="489" y="207"/>
                                </a:lnTo>
                                <a:lnTo>
                                  <a:pt x="490" y="207"/>
                                </a:lnTo>
                                <a:lnTo>
                                  <a:pt x="490" y="207"/>
                                </a:lnTo>
                                <a:lnTo>
                                  <a:pt x="490" y="207"/>
                                </a:lnTo>
                                <a:lnTo>
                                  <a:pt x="490" y="207"/>
                                </a:lnTo>
                                <a:lnTo>
                                  <a:pt x="490" y="207"/>
                                </a:lnTo>
                                <a:lnTo>
                                  <a:pt x="490" y="207"/>
                                </a:lnTo>
                                <a:lnTo>
                                  <a:pt x="490" y="207"/>
                                </a:lnTo>
                                <a:lnTo>
                                  <a:pt x="490" y="207"/>
                                </a:lnTo>
                                <a:lnTo>
                                  <a:pt x="490" y="207"/>
                                </a:lnTo>
                                <a:lnTo>
                                  <a:pt x="490" y="207"/>
                                </a:lnTo>
                                <a:lnTo>
                                  <a:pt x="491" y="207"/>
                                </a:lnTo>
                                <a:lnTo>
                                  <a:pt x="491" y="207"/>
                                </a:lnTo>
                                <a:lnTo>
                                  <a:pt x="491" y="207"/>
                                </a:lnTo>
                                <a:lnTo>
                                  <a:pt x="491" y="207"/>
                                </a:lnTo>
                                <a:lnTo>
                                  <a:pt x="491" y="207"/>
                                </a:lnTo>
                                <a:lnTo>
                                  <a:pt x="491" y="207"/>
                                </a:lnTo>
                                <a:lnTo>
                                  <a:pt x="491" y="207"/>
                                </a:lnTo>
                                <a:lnTo>
                                  <a:pt x="491" y="207"/>
                                </a:lnTo>
                                <a:lnTo>
                                  <a:pt x="491" y="207"/>
                                </a:lnTo>
                                <a:lnTo>
                                  <a:pt x="491" y="207"/>
                                </a:lnTo>
                                <a:lnTo>
                                  <a:pt x="491" y="207"/>
                                </a:lnTo>
                                <a:lnTo>
                                  <a:pt x="491" y="207"/>
                                </a:lnTo>
                                <a:lnTo>
                                  <a:pt x="492" y="207"/>
                                </a:lnTo>
                                <a:lnTo>
                                  <a:pt x="492" y="207"/>
                                </a:lnTo>
                                <a:lnTo>
                                  <a:pt x="492" y="207"/>
                                </a:lnTo>
                                <a:lnTo>
                                  <a:pt x="492" y="207"/>
                                </a:lnTo>
                                <a:lnTo>
                                  <a:pt x="492" y="207"/>
                                </a:lnTo>
                                <a:lnTo>
                                  <a:pt x="492" y="207"/>
                                </a:lnTo>
                                <a:lnTo>
                                  <a:pt x="492" y="207"/>
                                </a:lnTo>
                                <a:lnTo>
                                  <a:pt x="492" y="207"/>
                                </a:lnTo>
                                <a:lnTo>
                                  <a:pt x="492" y="207"/>
                                </a:lnTo>
                                <a:lnTo>
                                  <a:pt x="492" y="207"/>
                                </a:lnTo>
                                <a:lnTo>
                                  <a:pt x="492" y="207"/>
                                </a:lnTo>
                                <a:lnTo>
                                  <a:pt x="492" y="207"/>
                                </a:lnTo>
                                <a:lnTo>
                                  <a:pt x="493" y="207"/>
                                </a:lnTo>
                                <a:lnTo>
                                  <a:pt x="493" y="207"/>
                                </a:lnTo>
                                <a:lnTo>
                                  <a:pt x="493" y="207"/>
                                </a:lnTo>
                                <a:lnTo>
                                  <a:pt x="493" y="207"/>
                                </a:lnTo>
                                <a:lnTo>
                                  <a:pt x="493" y="207"/>
                                </a:lnTo>
                                <a:lnTo>
                                  <a:pt x="493" y="207"/>
                                </a:lnTo>
                                <a:lnTo>
                                  <a:pt x="493" y="207"/>
                                </a:lnTo>
                                <a:lnTo>
                                  <a:pt x="493" y="207"/>
                                </a:lnTo>
                                <a:lnTo>
                                  <a:pt x="493" y="207"/>
                                </a:lnTo>
                                <a:lnTo>
                                  <a:pt x="493" y="207"/>
                                </a:lnTo>
                                <a:lnTo>
                                  <a:pt x="493" y="207"/>
                                </a:lnTo>
                                <a:lnTo>
                                  <a:pt x="493" y="207"/>
                                </a:lnTo>
                                <a:lnTo>
                                  <a:pt x="494" y="207"/>
                                </a:lnTo>
                                <a:lnTo>
                                  <a:pt x="494" y="207"/>
                                </a:lnTo>
                                <a:lnTo>
                                  <a:pt x="494" y="207"/>
                                </a:lnTo>
                                <a:lnTo>
                                  <a:pt x="494" y="207"/>
                                </a:lnTo>
                                <a:lnTo>
                                  <a:pt x="494" y="207"/>
                                </a:lnTo>
                                <a:lnTo>
                                  <a:pt x="494" y="207"/>
                                </a:lnTo>
                                <a:lnTo>
                                  <a:pt x="494" y="207"/>
                                </a:lnTo>
                                <a:lnTo>
                                  <a:pt x="494" y="207"/>
                                </a:lnTo>
                                <a:lnTo>
                                  <a:pt x="494" y="207"/>
                                </a:lnTo>
                                <a:lnTo>
                                  <a:pt x="494" y="207"/>
                                </a:lnTo>
                                <a:lnTo>
                                  <a:pt x="494" y="207"/>
                                </a:lnTo>
                                <a:lnTo>
                                  <a:pt x="494" y="207"/>
                                </a:lnTo>
                                <a:lnTo>
                                  <a:pt x="495" y="207"/>
                                </a:lnTo>
                                <a:lnTo>
                                  <a:pt x="495" y="207"/>
                                </a:lnTo>
                                <a:lnTo>
                                  <a:pt x="495" y="207"/>
                                </a:lnTo>
                                <a:lnTo>
                                  <a:pt x="495" y="207"/>
                                </a:lnTo>
                                <a:lnTo>
                                  <a:pt x="495" y="207"/>
                                </a:lnTo>
                                <a:lnTo>
                                  <a:pt x="495" y="207"/>
                                </a:lnTo>
                                <a:lnTo>
                                  <a:pt x="495" y="207"/>
                                </a:lnTo>
                                <a:lnTo>
                                  <a:pt x="495" y="207"/>
                                </a:lnTo>
                                <a:lnTo>
                                  <a:pt x="495" y="207"/>
                                </a:lnTo>
                                <a:lnTo>
                                  <a:pt x="495" y="207"/>
                                </a:lnTo>
                                <a:lnTo>
                                  <a:pt x="495" y="207"/>
                                </a:lnTo>
                                <a:lnTo>
                                  <a:pt x="495" y="207"/>
                                </a:lnTo>
                                <a:lnTo>
                                  <a:pt x="496" y="207"/>
                                </a:lnTo>
                                <a:lnTo>
                                  <a:pt x="496" y="207"/>
                                </a:lnTo>
                                <a:lnTo>
                                  <a:pt x="496" y="207"/>
                                </a:lnTo>
                                <a:lnTo>
                                  <a:pt x="496" y="207"/>
                                </a:lnTo>
                                <a:lnTo>
                                  <a:pt x="496" y="207"/>
                                </a:lnTo>
                                <a:lnTo>
                                  <a:pt x="496" y="207"/>
                                </a:lnTo>
                                <a:lnTo>
                                  <a:pt x="496" y="207"/>
                                </a:lnTo>
                                <a:lnTo>
                                  <a:pt x="496" y="207"/>
                                </a:lnTo>
                                <a:lnTo>
                                  <a:pt x="496" y="207"/>
                                </a:lnTo>
                                <a:lnTo>
                                  <a:pt x="496" y="207"/>
                                </a:lnTo>
                                <a:lnTo>
                                  <a:pt x="496" y="207"/>
                                </a:lnTo>
                                <a:lnTo>
                                  <a:pt x="496" y="207"/>
                                </a:lnTo>
                                <a:lnTo>
                                  <a:pt x="497" y="207"/>
                                </a:lnTo>
                                <a:lnTo>
                                  <a:pt x="497" y="207"/>
                                </a:lnTo>
                                <a:lnTo>
                                  <a:pt x="497" y="207"/>
                                </a:lnTo>
                                <a:lnTo>
                                  <a:pt x="497" y="207"/>
                                </a:lnTo>
                                <a:lnTo>
                                  <a:pt x="497" y="207"/>
                                </a:lnTo>
                                <a:lnTo>
                                  <a:pt x="497" y="207"/>
                                </a:lnTo>
                                <a:lnTo>
                                  <a:pt x="497" y="207"/>
                                </a:lnTo>
                                <a:lnTo>
                                  <a:pt x="497" y="207"/>
                                </a:lnTo>
                                <a:lnTo>
                                  <a:pt x="497" y="207"/>
                                </a:lnTo>
                                <a:lnTo>
                                  <a:pt x="497" y="207"/>
                                </a:lnTo>
                                <a:lnTo>
                                  <a:pt x="497" y="207"/>
                                </a:lnTo>
                                <a:lnTo>
                                  <a:pt x="497" y="207"/>
                                </a:lnTo>
                                <a:lnTo>
                                  <a:pt x="498" y="207"/>
                                </a:lnTo>
                                <a:lnTo>
                                  <a:pt x="498" y="207"/>
                                </a:lnTo>
                                <a:lnTo>
                                  <a:pt x="498" y="207"/>
                                </a:lnTo>
                                <a:lnTo>
                                  <a:pt x="498" y="207"/>
                                </a:lnTo>
                                <a:lnTo>
                                  <a:pt x="498" y="207"/>
                                </a:lnTo>
                                <a:lnTo>
                                  <a:pt x="498" y="207"/>
                                </a:lnTo>
                                <a:lnTo>
                                  <a:pt x="498" y="207"/>
                                </a:lnTo>
                                <a:lnTo>
                                  <a:pt x="498" y="207"/>
                                </a:lnTo>
                                <a:lnTo>
                                  <a:pt x="498" y="207"/>
                                </a:lnTo>
                                <a:lnTo>
                                  <a:pt x="498" y="207"/>
                                </a:lnTo>
                                <a:lnTo>
                                  <a:pt x="498" y="207"/>
                                </a:lnTo>
                                <a:lnTo>
                                  <a:pt x="498" y="207"/>
                                </a:lnTo>
                                <a:lnTo>
                                  <a:pt x="499" y="207"/>
                                </a:lnTo>
                                <a:lnTo>
                                  <a:pt x="499" y="207"/>
                                </a:lnTo>
                                <a:lnTo>
                                  <a:pt x="499" y="207"/>
                                </a:lnTo>
                                <a:lnTo>
                                  <a:pt x="499" y="207"/>
                                </a:lnTo>
                                <a:lnTo>
                                  <a:pt x="499" y="207"/>
                                </a:lnTo>
                                <a:lnTo>
                                  <a:pt x="499" y="207"/>
                                </a:lnTo>
                                <a:lnTo>
                                  <a:pt x="499" y="207"/>
                                </a:lnTo>
                                <a:lnTo>
                                  <a:pt x="499" y="207"/>
                                </a:lnTo>
                                <a:lnTo>
                                  <a:pt x="499" y="207"/>
                                </a:lnTo>
                                <a:lnTo>
                                  <a:pt x="499" y="207"/>
                                </a:lnTo>
                                <a:lnTo>
                                  <a:pt x="499" y="207"/>
                                </a:lnTo>
                                <a:lnTo>
                                  <a:pt x="499" y="207"/>
                                </a:lnTo>
                                <a:lnTo>
                                  <a:pt x="500" y="207"/>
                                </a:lnTo>
                                <a:lnTo>
                                  <a:pt x="500" y="207"/>
                                </a:lnTo>
                                <a:lnTo>
                                  <a:pt x="500" y="207"/>
                                </a:lnTo>
                                <a:lnTo>
                                  <a:pt x="500" y="207"/>
                                </a:lnTo>
                                <a:lnTo>
                                  <a:pt x="500" y="207"/>
                                </a:lnTo>
                                <a:lnTo>
                                  <a:pt x="500" y="207"/>
                                </a:lnTo>
                                <a:lnTo>
                                  <a:pt x="500" y="207"/>
                                </a:lnTo>
                                <a:lnTo>
                                  <a:pt x="500" y="207"/>
                                </a:lnTo>
                                <a:lnTo>
                                  <a:pt x="500" y="207"/>
                                </a:lnTo>
                                <a:lnTo>
                                  <a:pt x="500" y="207"/>
                                </a:lnTo>
                                <a:lnTo>
                                  <a:pt x="501" y="207"/>
                                </a:lnTo>
                                <a:lnTo>
                                  <a:pt x="501" y="207"/>
                                </a:lnTo>
                                <a:lnTo>
                                  <a:pt x="501" y="207"/>
                                </a:lnTo>
                                <a:lnTo>
                                  <a:pt x="501" y="207"/>
                                </a:lnTo>
                                <a:lnTo>
                                  <a:pt x="501" y="207"/>
                                </a:lnTo>
                                <a:lnTo>
                                  <a:pt x="501" y="207"/>
                                </a:lnTo>
                                <a:lnTo>
                                  <a:pt x="501" y="207"/>
                                </a:lnTo>
                                <a:lnTo>
                                  <a:pt x="501" y="207"/>
                                </a:lnTo>
                                <a:lnTo>
                                  <a:pt x="501" y="207"/>
                                </a:lnTo>
                                <a:lnTo>
                                  <a:pt x="501" y="207"/>
                                </a:lnTo>
                                <a:lnTo>
                                  <a:pt x="501" y="207"/>
                                </a:lnTo>
                                <a:lnTo>
                                  <a:pt x="501" y="207"/>
                                </a:lnTo>
                                <a:lnTo>
                                  <a:pt x="502" y="207"/>
                                </a:lnTo>
                                <a:lnTo>
                                  <a:pt x="502" y="207"/>
                                </a:lnTo>
                                <a:lnTo>
                                  <a:pt x="502" y="207"/>
                                </a:lnTo>
                                <a:lnTo>
                                  <a:pt x="502" y="207"/>
                                </a:lnTo>
                                <a:lnTo>
                                  <a:pt x="502" y="207"/>
                                </a:lnTo>
                                <a:lnTo>
                                  <a:pt x="502" y="207"/>
                                </a:lnTo>
                                <a:lnTo>
                                  <a:pt x="502" y="207"/>
                                </a:lnTo>
                                <a:lnTo>
                                  <a:pt x="502" y="207"/>
                                </a:lnTo>
                                <a:lnTo>
                                  <a:pt x="502" y="207"/>
                                </a:lnTo>
                                <a:lnTo>
                                  <a:pt x="502" y="207"/>
                                </a:lnTo>
                                <a:lnTo>
                                  <a:pt x="502" y="207"/>
                                </a:lnTo>
                                <a:lnTo>
                                  <a:pt x="502" y="207"/>
                                </a:lnTo>
                                <a:lnTo>
                                  <a:pt x="503" y="207"/>
                                </a:lnTo>
                                <a:lnTo>
                                  <a:pt x="503" y="207"/>
                                </a:lnTo>
                                <a:lnTo>
                                  <a:pt x="503" y="207"/>
                                </a:lnTo>
                                <a:lnTo>
                                  <a:pt x="503" y="207"/>
                                </a:lnTo>
                                <a:lnTo>
                                  <a:pt x="503" y="207"/>
                                </a:lnTo>
                                <a:lnTo>
                                  <a:pt x="503" y="207"/>
                                </a:lnTo>
                                <a:lnTo>
                                  <a:pt x="503" y="207"/>
                                </a:lnTo>
                                <a:lnTo>
                                  <a:pt x="503" y="207"/>
                                </a:lnTo>
                                <a:lnTo>
                                  <a:pt x="503" y="207"/>
                                </a:lnTo>
                                <a:lnTo>
                                  <a:pt x="503" y="207"/>
                                </a:lnTo>
                                <a:lnTo>
                                  <a:pt x="503" y="207"/>
                                </a:lnTo>
                                <a:lnTo>
                                  <a:pt x="503" y="207"/>
                                </a:lnTo>
                                <a:lnTo>
                                  <a:pt x="504" y="207"/>
                                </a:lnTo>
                                <a:lnTo>
                                  <a:pt x="504" y="207"/>
                                </a:lnTo>
                                <a:lnTo>
                                  <a:pt x="504" y="207"/>
                                </a:lnTo>
                                <a:lnTo>
                                  <a:pt x="504" y="207"/>
                                </a:lnTo>
                                <a:lnTo>
                                  <a:pt x="504" y="207"/>
                                </a:lnTo>
                                <a:lnTo>
                                  <a:pt x="504" y="207"/>
                                </a:lnTo>
                                <a:lnTo>
                                  <a:pt x="504" y="207"/>
                                </a:lnTo>
                                <a:lnTo>
                                  <a:pt x="504" y="207"/>
                                </a:lnTo>
                                <a:lnTo>
                                  <a:pt x="504" y="207"/>
                                </a:lnTo>
                                <a:lnTo>
                                  <a:pt x="504" y="207"/>
                                </a:lnTo>
                                <a:lnTo>
                                  <a:pt x="504" y="207"/>
                                </a:lnTo>
                                <a:lnTo>
                                  <a:pt x="504" y="207"/>
                                </a:lnTo>
                                <a:lnTo>
                                  <a:pt x="505" y="207"/>
                                </a:lnTo>
                                <a:lnTo>
                                  <a:pt x="505" y="207"/>
                                </a:lnTo>
                                <a:lnTo>
                                  <a:pt x="505" y="207"/>
                                </a:lnTo>
                                <a:lnTo>
                                  <a:pt x="505" y="207"/>
                                </a:lnTo>
                                <a:lnTo>
                                  <a:pt x="505" y="207"/>
                                </a:lnTo>
                                <a:lnTo>
                                  <a:pt x="505" y="207"/>
                                </a:lnTo>
                                <a:lnTo>
                                  <a:pt x="505" y="207"/>
                                </a:lnTo>
                                <a:lnTo>
                                  <a:pt x="505" y="207"/>
                                </a:lnTo>
                                <a:lnTo>
                                  <a:pt x="505" y="207"/>
                                </a:lnTo>
                                <a:lnTo>
                                  <a:pt x="505" y="207"/>
                                </a:lnTo>
                                <a:lnTo>
                                  <a:pt x="505" y="207"/>
                                </a:lnTo>
                                <a:lnTo>
                                  <a:pt x="505" y="207"/>
                                </a:lnTo>
                                <a:lnTo>
                                  <a:pt x="506" y="207"/>
                                </a:lnTo>
                                <a:lnTo>
                                  <a:pt x="506" y="207"/>
                                </a:lnTo>
                                <a:lnTo>
                                  <a:pt x="506" y="207"/>
                                </a:lnTo>
                                <a:lnTo>
                                  <a:pt x="506" y="207"/>
                                </a:lnTo>
                                <a:lnTo>
                                  <a:pt x="506" y="207"/>
                                </a:lnTo>
                                <a:lnTo>
                                  <a:pt x="506" y="207"/>
                                </a:lnTo>
                                <a:lnTo>
                                  <a:pt x="506" y="207"/>
                                </a:lnTo>
                                <a:lnTo>
                                  <a:pt x="506" y="207"/>
                                </a:lnTo>
                                <a:lnTo>
                                  <a:pt x="506" y="207"/>
                                </a:lnTo>
                                <a:lnTo>
                                  <a:pt x="506" y="207"/>
                                </a:lnTo>
                                <a:lnTo>
                                  <a:pt x="506" y="207"/>
                                </a:lnTo>
                                <a:lnTo>
                                  <a:pt x="506" y="207"/>
                                </a:lnTo>
                                <a:lnTo>
                                  <a:pt x="507" y="207"/>
                                </a:lnTo>
                                <a:lnTo>
                                  <a:pt x="507" y="207"/>
                                </a:lnTo>
                                <a:lnTo>
                                  <a:pt x="507" y="207"/>
                                </a:lnTo>
                                <a:lnTo>
                                  <a:pt x="507" y="207"/>
                                </a:lnTo>
                                <a:lnTo>
                                  <a:pt x="507" y="207"/>
                                </a:lnTo>
                                <a:lnTo>
                                  <a:pt x="507" y="207"/>
                                </a:lnTo>
                                <a:lnTo>
                                  <a:pt x="507" y="207"/>
                                </a:lnTo>
                                <a:lnTo>
                                  <a:pt x="507" y="207"/>
                                </a:lnTo>
                                <a:lnTo>
                                  <a:pt x="507" y="207"/>
                                </a:lnTo>
                                <a:lnTo>
                                  <a:pt x="507" y="207"/>
                                </a:lnTo>
                                <a:lnTo>
                                  <a:pt x="507" y="207"/>
                                </a:lnTo>
                                <a:lnTo>
                                  <a:pt x="507" y="207"/>
                                </a:lnTo>
                                <a:lnTo>
                                  <a:pt x="508" y="207"/>
                                </a:lnTo>
                                <a:lnTo>
                                  <a:pt x="508" y="207"/>
                                </a:lnTo>
                                <a:lnTo>
                                  <a:pt x="508" y="207"/>
                                </a:lnTo>
                                <a:lnTo>
                                  <a:pt x="508" y="207"/>
                                </a:lnTo>
                                <a:lnTo>
                                  <a:pt x="508" y="207"/>
                                </a:lnTo>
                                <a:lnTo>
                                  <a:pt x="508" y="207"/>
                                </a:lnTo>
                                <a:lnTo>
                                  <a:pt x="508" y="207"/>
                                </a:lnTo>
                                <a:lnTo>
                                  <a:pt x="508" y="207"/>
                                </a:lnTo>
                                <a:lnTo>
                                  <a:pt x="508" y="207"/>
                                </a:lnTo>
                                <a:lnTo>
                                  <a:pt x="508" y="207"/>
                                </a:lnTo>
                                <a:lnTo>
                                  <a:pt x="508" y="207"/>
                                </a:lnTo>
                                <a:lnTo>
                                  <a:pt x="508" y="207"/>
                                </a:lnTo>
                                <a:lnTo>
                                  <a:pt x="509" y="207"/>
                                </a:lnTo>
                                <a:lnTo>
                                  <a:pt x="509" y="207"/>
                                </a:lnTo>
                                <a:lnTo>
                                  <a:pt x="509" y="207"/>
                                </a:lnTo>
                                <a:lnTo>
                                  <a:pt x="509" y="207"/>
                                </a:lnTo>
                                <a:lnTo>
                                  <a:pt x="509" y="207"/>
                                </a:lnTo>
                                <a:lnTo>
                                  <a:pt x="509" y="207"/>
                                </a:lnTo>
                                <a:lnTo>
                                  <a:pt x="509" y="207"/>
                                </a:lnTo>
                                <a:lnTo>
                                  <a:pt x="509" y="207"/>
                                </a:lnTo>
                                <a:lnTo>
                                  <a:pt x="509" y="207"/>
                                </a:lnTo>
                                <a:lnTo>
                                  <a:pt x="509" y="207"/>
                                </a:lnTo>
                                <a:lnTo>
                                  <a:pt x="509" y="207"/>
                                </a:lnTo>
                                <a:lnTo>
                                  <a:pt x="509" y="207"/>
                                </a:lnTo>
                                <a:lnTo>
                                  <a:pt x="510" y="207"/>
                                </a:lnTo>
                                <a:lnTo>
                                  <a:pt x="510" y="207"/>
                                </a:lnTo>
                                <a:lnTo>
                                  <a:pt x="510" y="207"/>
                                </a:lnTo>
                                <a:lnTo>
                                  <a:pt x="510" y="207"/>
                                </a:lnTo>
                                <a:lnTo>
                                  <a:pt x="510" y="207"/>
                                </a:lnTo>
                                <a:lnTo>
                                  <a:pt x="510" y="207"/>
                                </a:lnTo>
                                <a:lnTo>
                                  <a:pt x="510" y="207"/>
                                </a:lnTo>
                                <a:lnTo>
                                  <a:pt x="510" y="207"/>
                                </a:lnTo>
                                <a:lnTo>
                                  <a:pt x="510" y="207"/>
                                </a:lnTo>
                                <a:lnTo>
                                  <a:pt x="510" y="207"/>
                                </a:lnTo>
                                <a:lnTo>
                                  <a:pt x="511" y="207"/>
                                </a:lnTo>
                                <a:lnTo>
                                  <a:pt x="511" y="207"/>
                                </a:lnTo>
                                <a:lnTo>
                                  <a:pt x="511" y="207"/>
                                </a:lnTo>
                                <a:lnTo>
                                  <a:pt x="511" y="207"/>
                                </a:lnTo>
                                <a:lnTo>
                                  <a:pt x="511" y="207"/>
                                </a:lnTo>
                                <a:lnTo>
                                  <a:pt x="511" y="207"/>
                                </a:lnTo>
                                <a:lnTo>
                                  <a:pt x="511" y="207"/>
                                </a:lnTo>
                                <a:lnTo>
                                  <a:pt x="511" y="207"/>
                                </a:lnTo>
                                <a:lnTo>
                                  <a:pt x="511" y="207"/>
                                </a:lnTo>
                                <a:lnTo>
                                  <a:pt x="511" y="207"/>
                                </a:lnTo>
                                <a:lnTo>
                                  <a:pt x="511" y="207"/>
                                </a:lnTo>
                                <a:lnTo>
                                  <a:pt x="511" y="207"/>
                                </a:lnTo>
                                <a:lnTo>
                                  <a:pt x="512" y="207"/>
                                </a:lnTo>
                                <a:lnTo>
                                  <a:pt x="512" y="207"/>
                                </a:lnTo>
                                <a:lnTo>
                                  <a:pt x="512" y="207"/>
                                </a:lnTo>
                                <a:lnTo>
                                  <a:pt x="512" y="207"/>
                                </a:lnTo>
                                <a:lnTo>
                                  <a:pt x="512" y="207"/>
                                </a:lnTo>
                                <a:lnTo>
                                  <a:pt x="512" y="207"/>
                                </a:lnTo>
                                <a:lnTo>
                                  <a:pt x="512" y="207"/>
                                </a:lnTo>
                                <a:lnTo>
                                  <a:pt x="512" y="207"/>
                                </a:lnTo>
                                <a:lnTo>
                                  <a:pt x="512" y="207"/>
                                </a:lnTo>
                                <a:lnTo>
                                  <a:pt x="512" y="207"/>
                                </a:lnTo>
                                <a:lnTo>
                                  <a:pt x="512" y="207"/>
                                </a:lnTo>
                                <a:lnTo>
                                  <a:pt x="512" y="207"/>
                                </a:lnTo>
                                <a:lnTo>
                                  <a:pt x="513" y="207"/>
                                </a:lnTo>
                                <a:lnTo>
                                  <a:pt x="513" y="207"/>
                                </a:lnTo>
                                <a:lnTo>
                                  <a:pt x="513" y="207"/>
                                </a:lnTo>
                                <a:lnTo>
                                  <a:pt x="513" y="207"/>
                                </a:lnTo>
                                <a:lnTo>
                                  <a:pt x="513" y="207"/>
                                </a:lnTo>
                                <a:lnTo>
                                  <a:pt x="513" y="207"/>
                                </a:lnTo>
                                <a:lnTo>
                                  <a:pt x="513" y="207"/>
                                </a:lnTo>
                                <a:lnTo>
                                  <a:pt x="513" y="207"/>
                                </a:lnTo>
                                <a:lnTo>
                                  <a:pt x="513" y="207"/>
                                </a:lnTo>
                                <a:lnTo>
                                  <a:pt x="513" y="207"/>
                                </a:lnTo>
                                <a:lnTo>
                                  <a:pt x="513" y="207"/>
                                </a:lnTo>
                                <a:lnTo>
                                  <a:pt x="513" y="207"/>
                                </a:lnTo>
                                <a:lnTo>
                                  <a:pt x="514" y="207"/>
                                </a:lnTo>
                                <a:lnTo>
                                  <a:pt x="514" y="207"/>
                                </a:lnTo>
                                <a:lnTo>
                                  <a:pt x="514" y="207"/>
                                </a:lnTo>
                                <a:lnTo>
                                  <a:pt x="514" y="207"/>
                                </a:lnTo>
                                <a:lnTo>
                                  <a:pt x="514" y="207"/>
                                </a:lnTo>
                                <a:lnTo>
                                  <a:pt x="514" y="207"/>
                                </a:lnTo>
                                <a:lnTo>
                                  <a:pt x="514" y="207"/>
                                </a:lnTo>
                                <a:lnTo>
                                  <a:pt x="514" y="207"/>
                                </a:lnTo>
                                <a:lnTo>
                                  <a:pt x="514" y="207"/>
                                </a:lnTo>
                                <a:lnTo>
                                  <a:pt x="514" y="207"/>
                                </a:lnTo>
                                <a:lnTo>
                                  <a:pt x="514" y="207"/>
                                </a:lnTo>
                                <a:lnTo>
                                  <a:pt x="514" y="207"/>
                                </a:lnTo>
                                <a:lnTo>
                                  <a:pt x="515" y="207"/>
                                </a:lnTo>
                                <a:lnTo>
                                  <a:pt x="515" y="207"/>
                                </a:lnTo>
                                <a:lnTo>
                                  <a:pt x="515" y="207"/>
                                </a:lnTo>
                                <a:lnTo>
                                  <a:pt x="515" y="207"/>
                                </a:lnTo>
                                <a:lnTo>
                                  <a:pt x="515" y="207"/>
                                </a:lnTo>
                                <a:lnTo>
                                  <a:pt x="515" y="207"/>
                                </a:lnTo>
                                <a:lnTo>
                                  <a:pt x="515" y="207"/>
                                </a:lnTo>
                                <a:lnTo>
                                  <a:pt x="515" y="207"/>
                                </a:lnTo>
                                <a:lnTo>
                                  <a:pt x="515" y="207"/>
                                </a:lnTo>
                                <a:lnTo>
                                  <a:pt x="515" y="207"/>
                                </a:lnTo>
                                <a:lnTo>
                                  <a:pt x="515" y="207"/>
                                </a:lnTo>
                                <a:lnTo>
                                  <a:pt x="515" y="207"/>
                                </a:lnTo>
                                <a:lnTo>
                                  <a:pt x="516" y="207"/>
                                </a:lnTo>
                                <a:lnTo>
                                  <a:pt x="516" y="207"/>
                                </a:lnTo>
                                <a:lnTo>
                                  <a:pt x="516" y="207"/>
                                </a:lnTo>
                                <a:lnTo>
                                  <a:pt x="516" y="207"/>
                                </a:lnTo>
                                <a:lnTo>
                                  <a:pt x="516" y="207"/>
                                </a:lnTo>
                                <a:lnTo>
                                  <a:pt x="516" y="207"/>
                                </a:lnTo>
                                <a:lnTo>
                                  <a:pt x="516" y="207"/>
                                </a:lnTo>
                                <a:lnTo>
                                  <a:pt x="516" y="207"/>
                                </a:lnTo>
                                <a:lnTo>
                                  <a:pt x="516" y="207"/>
                                </a:lnTo>
                                <a:lnTo>
                                  <a:pt x="516" y="207"/>
                                </a:lnTo>
                                <a:lnTo>
                                  <a:pt x="516" y="207"/>
                                </a:lnTo>
                                <a:lnTo>
                                  <a:pt x="516" y="207"/>
                                </a:lnTo>
                                <a:lnTo>
                                  <a:pt x="517" y="207"/>
                                </a:lnTo>
                                <a:lnTo>
                                  <a:pt x="517" y="207"/>
                                </a:lnTo>
                                <a:lnTo>
                                  <a:pt x="517" y="207"/>
                                </a:lnTo>
                                <a:lnTo>
                                  <a:pt x="517" y="207"/>
                                </a:lnTo>
                                <a:lnTo>
                                  <a:pt x="517" y="207"/>
                                </a:lnTo>
                                <a:lnTo>
                                  <a:pt x="517" y="207"/>
                                </a:lnTo>
                                <a:lnTo>
                                  <a:pt x="517" y="207"/>
                                </a:lnTo>
                                <a:lnTo>
                                  <a:pt x="517" y="207"/>
                                </a:lnTo>
                                <a:lnTo>
                                  <a:pt x="517" y="207"/>
                                </a:lnTo>
                                <a:lnTo>
                                  <a:pt x="517" y="207"/>
                                </a:lnTo>
                                <a:lnTo>
                                  <a:pt x="517" y="207"/>
                                </a:lnTo>
                                <a:lnTo>
                                  <a:pt x="517" y="207"/>
                                </a:lnTo>
                                <a:lnTo>
                                  <a:pt x="518" y="207"/>
                                </a:lnTo>
                                <a:lnTo>
                                  <a:pt x="518" y="207"/>
                                </a:lnTo>
                                <a:lnTo>
                                  <a:pt x="518" y="207"/>
                                </a:lnTo>
                                <a:lnTo>
                                  <a:pt x="518" y="207"/>
                                </a:lnTo>
                                <a:lnTo>
                                  <a:pt x="518" y="207"/>
                                </a:lnTo>
                                <a:lnTo>
                                  <a:pt x="518" y="207"/>
                                </a:lnTo>
                                <a:lnTo>
                                  <a:pt x="518" y="207"/>
                                </a:lnTo>
                                <a:lnTo>
                                  <a:pt x="518" y="207"/>
                                </a:lnTo>
                                <a:lnTo>
                                  <a:pt x="518" y="207"/>
                                </a:lnTo>
                                <a:lnTo>
                                  <a:pt x="518" y="207"/>
                                </a:lnTo>
                                <a:lnTo>
                                  <a:pt x="518" y="207"/>
                                </a:lnTo>
                                <a:lnTo>
                                  <a:pt x="518" y="207"/>
                                </a:lnTo>
                                <a:lnTo>
                                  <a:pt x="519" y="207"/>
                                </a:lnTo>
                                <a:lnTo>
                                  <a:pt x="519" y="207"/>
                                </a:lnTo>
                                <a:lnTo>
                                  <a:pt x="519" y="207"/>
                                </a:lnTo>
                                <a:lnTo>
                                  <a:pt x="519" y="207"/>
                                </a:lnTo>
                                <a:lnTo>
                                  <a:pt x="519" y="207"/>
                                </a:lnTo>
                                <a:lnTo>
                                  <a:pt x="519" y="207"/>
                                </a:lnTo>
                                <a:lnTo>
                                  <a:pt x="519" y="207"/>
                                </a:lnTo>
                                <a:lnTo>
                                  <a:pt x="519" y="207"/>
                                </a:lnTo>
                                <a:lnTo>
                                  <a:pt x="519" y="207"/>
                                </a:lnTo>
                                <a:lnTo>
                                  <a:pt x="519" y="207"/>
                                </a:lnTo>
                                <a:lnTo>
                                  <a:pt x="519" y="207"/>
                                </a:lnTo>
                                <a:lnTo>
                                  <a:pt x="519" y="207"/>
                                </a:lnTo>
                                <a:lnTo>
                                  <a:pt x="520" y="207"/>
                                </a:lnTo>
                                <a:lnTo>
                                  <a:pt x="520" y="207"/>
                                </a:lnTo>
                                <a:lnTo>
                                  <a:pt x="520" y="207"/>
                                </a:lnTo>
                                <a:lnTo>
                                  <a:pt x="520" y="207"/>
                                </a:lnTo>
                                <a:lnTo>
                                  <a:pt x="520" y="207"/>
                                </a:lnTo>
                                <a:lnTo>
                                  <a:pt x="520" y="207"/>
                                </a:lnTo>
                                <a:lnTo>
                                  <a:pt x="520" y="207"/>
                                </a:lnTo>
                                <a:lnTo>
                                  <a:pt x="520" y="207"/>
                                </a:lnTo>
                                <a:lnTo>
                                  <a:pt x="520" y="207"/>
                                </a:lnTo>
                                <a:lnTo>
                                  <a:pt x="520" y="207"/>
                                </a:lnTo>
                                <a:lnTo>
                                  <a:pt x="521" y="207"/>
                                </a:lnTo>
                                <a:lnTo>
                                  <a:pt x="521" y="207"/>
                                </a:lnTo>
                                <a:lnTo>
                                  <a:pt x="521" y="207"/>
                                </a:lnTo>
                                <a:lnTo>
                                  <a:pt x="521" y="207"/>
                                </a:lnTo>
                                <a:lnTo>
                                  <a:pt x="521" y="207"/>
                                </a:lnTo>
                                <a:lnTo>
                                  <a:pt x="521" y="207"/>
                                </a:lnTo>
                                <a:lnTo>
                                  <a:pt x="521" y="207"/>
                                </a:lnTo>
                                <a:lnTo>
                                  <a:pt x="521" y="207"/>
                                </a:lnTo>
                                <a:lnTo>
                                  <a:pt x="521" y="207"/>
                                </a:lnTo>
                                <a:lnTo>
                                  <a:pt x="521" y="207"/>
                                </a:lnTo>
                                <a:lnTo>
                                  <a:pt x="521" y="207"/>
                                </a:lnTo>
                                <a:lnTo>
                                  <a:pt x="521" y="207"/>
                                </a:lnTo>
                                <a:lnTo>
                                  <a:pt x="522" y="207"/>
                                </a:lnTo>
                                <a:lnTo>
                                  <a:pt x="522" y="207"/>
                                </a:lnTo>
                                <a:lnTo>
                                  <a:pt x="522" y="207"/>
                                </a:lnTo>
                                <a:lnTo>
                                  <a:pt x="522" y="207"/>
                                </a:lnTo>
                                <a:lnTo>
                                  <a:pt x="522" y="207"/>
                                </a:lnTo>
                                <a:lnTo>
                                  <a:pt x="522" y="207"/>
                                </a:lnTo>
                                <a:lnTo>
                                  <a:pt x="522" y="207"/>
                                </a:lnTo>
                                <a:lnTo>
                                  <a:pt x="522" y="207"/>
                                </a:lnTo>
                                <a:lnTo>
                                  <a:pt x="522" y="207"/>
                                </a:lnTo>
                                <a:lnTo>
                                  <a:pt x="522" y="207"/>
                                </a:lnTo>
                                <a:lnTo>
                                  <a:pt x="522" y="207"/>
                                </a:lnTo>
                                <a:lnTo>
                                  <a:pt x="522" y="207"/>
                                </a:lnTo>
                                <a:lnTo>
                                  <a:pt x="523" y="207"/>
                                </a:lnTo>
                                <a:lnTo>
                                  <a:pt x="523" y="207"/>
                                </a:lnTo>
                                <a:lnTo>
                                  <a:pt x="523" y="207"/>
                                </a:lnTo>
                                <a:lnTo>
                                  <a:pt x="523" y="207"/>
                                </a:lnTo>
                                <a:lnTo>
                                  <a:pt x="523" y="207"/>
                                </a:lnTo>
                                <a:lnTo>
                                  <a:pt x="523" y="207"/>
                                </a:lnTo>
                                <a:lnTo>
                                  <a:pt x="523" y="207"/>
                                </a:lnTo>
                                <a:lnTo>
                                  <a:pt x="523" y="207"/>
                                </a:lnTo>
                                <a:lnTo>
                                  <a:pt x="523" y="207"/>
                                </a:lnTo>
                                <a:lnTo>
                                  <a:pt x="523" y="207"/>
                                </a:lnTo>
                                <a:lnTo>
                                  <a:pt x="523" y="207"/>
                                </a:lnTo>
                                <a:lnTo>
                                  <a:pt x="523" y="207"/>
                                </a:lnTo>
                                <a:lnTo>
                                  <a:pt x="524" y="207"/>
                                </a:lnTo>
                                <a:lnTo>
                                  <a:pt x="524" y="207"/>
                                </a:lnTo>
                                <a:lnTo>
                                  <a:pt x="524" y="207"/>
                                </a:lnTo>
                                <a:lnTo>
                                  <a:pt x="524" y="207"/>
                                </a:lnTo>
                                <a:lnTo>
                                  <a:pt x="524" y="207"/>
                                </a:lnTo>
                                <a:lnTo>
                                  <a:pt x="524" y="207"/>
                                </a:lnTo>
                                <a:lnTo>
                                  <a:pt x="524" y="207"/>
                                </a:lnTo>
                                <a:lnTo>
                                  <a:pt x="524" y="207"/>
                                </a:lnTo>
                                <a:lnTo>
                                  <a:pt x="524" y="207"/>
                                </a:lnTo>
                                <a:lnTo>
                                  <a:pt x="524" y="207"/>
                                </a:lnTo>
                                <a:lnTo>
                                  <a:pt x="524" y="207"/>
                                </a:lnTo>
                                <a:lnTo>
                                  <a:pt x="524" y="207"/>
                                </a:lnTo>
                                <a:lnTo>
                                  <a:pt x="525" y="207"/>
                                </a:lnTo>
                                <a:lnTo>
                                  <a:pt x="525" y="207"/>
                                </a:lnTo>
                                <a:lnTo>
                                  <a:pt x="525" y="207"/>
                                </a:lnTo>
                                <a:lnTo>
                                  <a:pt x="525" y="207"/>
                                </a:lnTo>
                                <a:lnTo>
                                  <a:pt x="525" y="207"/>
                                </a:lnTo>
                                <a:lnTo>
                                  <a:pt x="525" y="207"/>
                                </a:lnTo>
                                <a:lnTo>
                                  <a:pt x="525" y="207"/>
                                </a:lnTo>
                                <a:lnTo>
                                  <a:pt x="525" y="207"/>
                                </a:lnTo>
                                <a:lnTo>
                                  <a:pt x="525" y="207"/>
                                </a:lnTo>
                                <a:lnTo>
                                  <a:pt x="525" y="207"/>
                                </a:lnTo>
                                <a:lnTo>
                                  <a:pt x="525" y="207"/>
                                </a:lnTo>
                                <a:lnTo>
                                  <a:pt x="525" y="207"/>
                                </a:lnTo>
                                <a:lnTo>
                                  <a:pt x="526" y="207"/>
                                </a:lnTo>
                                <a:lnTo>
                                  <a:pt x="526" y="207"/>
                                </a:lnTo>
                                <a:lnTo>
                                  <a:pt x="526" y="207"/>
                                </a:lnTo>
                                <a:lnTo>
                                  <a:pt x="526" y="207"/>
                                </a:lnTo>
                                <a:lnTo>
                                  <a:pt x="526" y="207"/>
                                </a:lnTo>
                                <a:lnTo>
                                  <a:pt x="526" y="207"/>
                                </a:lnTo>
                                <a:lnTo>
                                  <a:pt x="526" y="207"/>
                                </a:lnTo>
                                <a:lnTo>
                                  <a:pt x="526" y="207"/>
                                </a:lnTo>
                                <a:lnTo>
                                  <a:pt x="526" y="207"/>
                                </a:lnTo>
                                <a:lnTo>
                                  <a:pt x="526" y="207"/>
                                </a:lnTo>
                                <a:lnTo>
                                  <a:pt x="526" y="207"/>
                                </a:lnTo>
                                <a:lnTo>
                                  <a:pt x="526" y="207"/>
                                </a:lnTo>
                                <a:lnTo>
                                  <a:pt x="527" y="207"/>
                                </a:lnTo>
                                <a:lnTo>
                                  <a:pt x="527" y="207"/>
                                </a:lnTo>
                                <a:lnTo>
                                  <a:pt x="527" y="207"/>
                                </a:lnTo>
                                <a:lnTo>
                                  <a:pt x="527" y="207"/>
                                </a:lnTo>
                                <a:lnTo>
                                  <a:pt x="527" y="207"/>
                                </a:lnTo>
                                <a:lnTo>
                                  <a:pt x="527" y="207"/>
                                </a:lnTo>
                                <a:lnTo>
                                  <a:pt x="527" y="207"/>
                                </a:lnTo>
                                <a:lnTo>
                                  <a:pt x="527" y="207"/>
                                </a:lnTo>
                                <a:lnTo>
                                  <a:pt x="527" y="207"/>
                                </a:lnTo>
                                <a:lnTo>
                                  <a:pt x="527" y="207"/>
                                </a:lnTo>
                                <a:lnTo>
                                  <a:pt x="527" y="207"/>
                                </a:lnTo>
                                <a:lnTo>
                                  <a:pt x="527" y="207"/>
                                </a:lnTo>
                                <a:lnTo>
                                  <a:pt x="528" y="207"/>
                                </a:lnTo>
                                <a:lnTo>
                                  <a:pt x="528" y="207"/>
                                </a:lnTo>
                                <a:lnTo>
                                  <a:pt x="528" y="207"/>
                                </a:lnTo>
                                <a:lnTo>
                                  <a:pt x="528" y="207"/>
                                </a:lnTo>
                                <a:lnTo>
                                  <a:pt x="528" y="207"/>
                                </a:lnTo>
                                <a:lnTo>
                                  <a:pt x="528" y="207"/>
                                </a:lnTo>
                                <a:lnTo>
                                  <a:pt x="528" y="207"/>
                                </a:lnTo>
                                <a:lnTo>
                                  <a:pt x="528" y="207"/>
                                </a:lnTo>
                                <a:lnTo>
                                  <a:pt x="528" y="207"/>
                                </a:lnTo>
                                <a:lnTo>
                                  <a:pt x="528" y="207"/>
                                </a:lnTo>
                                <a:lnTo>
                                  <a:pt x="528" y="207"/>
                                </a:lnTo>
                                <a:lnTo>
                                  <a:pt x="528" y="207"/>
                                </a:lnTo>
                                <a:lnTo>
                                  <a:pt x="529" y="207"/>
                                </a:lnTo>
                                <a:lnTo>
                                  <a:pt x="529" y="207"/>
                                </a:lnTo>
                                <a:lnTo>
                                  <a:pt x="529" y="207"/>
                                </a:lnTo>
                                <a:lnTo>
                                  <a:pt x="529" y="207"/>
                                </a:lnTo>
                                <a:lnTo>
                                  <a:pt x="529" y="207"/>
                                </a:lnTo>
                                <a:lnTo>
                                  <a:pt x="529" y="207"/>
                                </a:lnTo>
                                <a:lnTo>
                                  <a:pt x="529" y="207"/>
                                </a:lnTo>
                                <a:lnTo>
                                  <a:pt x="529" y="207"/>
                                </a:lnTo>
                                <a:lnTo>
                                  <a:pt x="529" y="207"/>
                                </a:lnTo>
                                <a:lnTo>
                                  <a:pt x="529" y="207"/>
                                </a:lnTo>
                                <a:lnTo>
                                  <a:pt x="529" y="207"/>
                                </a:lnTo>
                                <a:lnTo>
                                  <a:pt x="529" y="207"/>
                                </a:lnTo>
                                <a:lnTo>
                                  <a:pt x="530" y="207"/>
                                </a:lnTo>
                                <a:lnTo>
                                  <a:pt x="530" y="207"/>
                                </a:lnTo>
                                <a:lnTo>
                                  <a:pt x="530" y="207"/>
                                </a:lnTo>
                                <a:lnTo>
                                  <a:pt x="530" y="207"/>
                                </a:lnTo>
                                <a:lnTo>
                                  <a:pt x="530" y="207"/>
                                </a:lnTo>
                                <a:lnTo>
                                  <a:pt x="530" y="207"/>
                                </a:lnTo>
                                <a:lnTo>
                                  <a:pt x="530" y="207"/>
                                </a:lnTo>
                                <a:lnTo>
                                  <a:pt x="530" y="207"/>
                                </a:lnTo>
                                <a:lnTo>
                                  <a:pt x="530" y="207"/>
                                </a:lnTo>
                                <a:lnTo>
                                  <a:pt x="530" y="207"/>
                                </a:lnTo>
                                <a:lnTo>
                                  <a:pt x="531" y="207"/>
                                </a:lnTo>
                                <a:lnTo>
                                  <a:pt x="531" y="207"/>
                                </a:lnTo>
                                <a:lnTo>
                                  <a:pt x="531" y="207"/>
                                </a:lnTo>
                                <a:lnTo>
                                  <a:pt x="531" y="207"/>
                                </a:lnTo>
                                <a:lnTo>
                                  <a:pt x="531" y="207"/>
                                </a:lnTo>
                                <a:lnTo>
                                  <a:pt x="531" y="207"/>
                                </a:lnTo>
                                <a:lnTo>
                                  <a:pt x="531" y="207"/>
                                </a:lnTo>
                                <a:lnTo>
                                  <a:pt x="531" y="207"/>
                                </a:lnTo>
                                <a:lnTo>
                                  <a:pt x="531" y="207"/>
                                </a:lnTo>
                                <a:lnTo>
                                  <a:pt x="531" y="207"/>
                                </a:lnTo>
                                <a:lnTo>
                                  <a:pt x="531" y="207"/>
                                </a:lnTo>
                                <a:lnTo>
                                  <a:pt x="531" y="207"/>
                                </a:lnTo>
                                <a:lnTo>
                                  <a:pt x="532" y="207"/>
                                </a:lnTo>
                                <a:lnTo>
                                  <a:pt x="532" y="207"/>
                                </a:lnTo>
                                <a:lnTo>
                                  <a:pt x="532" y="207"/>
                                </a:lnTo>
                                <a:lnTo>
                                  <a:pt x="532" y="207"/>
                                </a:lnTo>
                                <a:lnTo>
                                  <a:pt x="532" y="207"/>
                                </a:lnTo>
                                <a:lnTo>
                                  <a:pt x="532" y="207"/>
                                </a:lnTo>
                                <a:lnTo>
                                  <a:pt x="532" y="207"/>
                                </a:lnTo>
                                <a:lnTo>
                                  <a:pt x="532" y="207"/>
                                </a:lnTo>
                                <a:lnTo>
                                  <a:pt x="532" y="207"/>
                                </a:lnTo>
                                <a:lnTo>
                                  <a:pt x="532" y="207"/>
                                </a:lnTo>
                                <a:lnTo>
                                  <a:pt x="532" y="207"/>
                                </a:lnTo>
                                <a:lnTo>
                                  <a:pt x="532" y="207"/>
                                </a:lnTo>
                                <a:lnTo>
                                  <a:pt x="533" y="207"/>
                                </a:lnTo>
                                <a:lnTo>
                                  <a:pt x="533" y="207"/>
                                </a:lnTo>
                                <a:lnTo>
                                  <a:pt x="533" y="207"/>
                                </a:lnTo>
                                <a:lnTo>
                                  <a:pt x="533" y="207"/>
                                </a:lnTo>
                                <a:lnTo>
                                  <a:pt x="533" y="207"/>
                                </a:lnTo>
                                <a:lnTo>
                                  <a:pt x="533" y="207"/>
                                </a:lnTo>
                                <a:lnTo>
                                  <a:pt x="533" y="207"/>
                                </a:lnTo>
                                <a:lnTo>
                                  <a:pt x="533" y="207"/>
                                </a:lnTo>
                                <a:lnTo>
                                  <a:pt x="533" y="207"/>
                                </a:lnTo>
                                <a:lnTo>
                                  <a:pt x="533" y="207"/>
                                </a:lnTo>
                                <a:lnTo>
                                  <a:pt x="533" y="207"/>
                                </a:lnTo>
                                <a:lnTo>
                                  <a:pt x="533" y="207"/>
                                </a:lnTo>
                                <a:lnTo>
                                  <a:pt x="534" y="207"/>
                                </a:lnTo>
                                <a:lnTo>
                                  <a:pt x="534" y="207"/>
                                </a:lnTo>
                                <a:lnTo>
                                  <a:pt x="534" y="207"/>
                                </a:lnTo>
                                <a:lnTo>
                                  <a:pt x="534" y="207"/>
                                </a:lnTo>
                                <a:lnTo>
                                  <a:pt x="534" y="207"/>
                                </a:lnTo>
                                <a:lnTo>
                                  <a:pt x="534" y="207"/>
                                </a:lnTo>
                                <a:lnTo>
                                  <a:pt x="534" y="207"/>
                                </a:lnTo>
                                <a:lnTo>
                                  <a:pt x="534" y="207"/>
                                </a:lnTo>
                                <a:lnTo>
                                  <a:pt x="534" y="207"/>
                                </a:lnTo>
                                <a:lnTo>
                                  <a:pt x="534" y="207"/>
                                </a:lnTo>
                                <a:lnTo>
                                  <a:pt x="534" y="207"/>
                                </a:lnTo>
                                <a:lnTo>
                                  <a:pt x="534" y="207"/>
                                </a:lnTo>
                                <a:lnTo>
                                  <a:pt x="535" y="207"/>
                                </a:lnTo>
                                <a:lnTo>
                                  <a:pt x="535" y="207"/>
                                </a:lnTo>
                                <a:lnTo>
                                  <a:pt x="535" y="207"/>
                                </a:lnTo>
                                <a:lnTo>
                                  <a:pt x="535" y="207"/>
                                </a:lnTo>
                                <a:lnTo>
                                  <a:pt x="535" y="207"/>
                                </a:lnTo>
                                <a:lnTo>
                                  <a:pt x="535" y="207"/>
                                </a:lnTo>
                                <a:lnTo>
                                  <a:pt x="535" y="207"/>
                                </a:lnTo>
                                <a:lnTo>
                                  <a:pt x="535" y="207"/>
                                </a:lnTo>
                                <a:lnTo>
                                  <a:pt x="535" y="207"/>
                                </a:lnTo>
                                <a:lnTo>
                                  <a:pt x="535" y="207"/>
                                </a:lnTo>
                                <a:lnTo>
                                  <a:pt x="535" y="207"/>
                                </a:lnTo>
                                <a:lnTo>
                                  <a:pt x="535" y="207"/>
                                </a:lnTo>
                                <a:lnTo>
                                  <a:pt x="536" y="207"/>
                                </a:lnTo>
                                <a:lnTo>
                                  <a:pt x="536" y="207"/>
                                </a:lnTo>
                                <a:lnTo>
                                  <a:pt x="536" y="207"/>
                                </a:lnTo>
                                <a:lnTo>
                                  <a:pt x="536" y="207"/>
                                </a:lnTo>
                                <a:lnTo>
                                  <a:pt x="536" y="207"/>
                                </a:lnTo>
                                <a:lnTo>
                                  <a:pt x="536" y="207"/>
                                </a:lnTo>
                                <a:lnTo>
                                  <a:pt x="536" y="207"/>
                                </a:lnTo>
                                <a:lnTo>
                                  <a:pt x="536" y="207"/>
                                </a:lnTo>
                                <a:lnTo>
                                  <a:pt x="536" y="207"/>
                                </a:lnTo>
                                <a:lnTo>
                                  <a:pt x="536" y="207"/>
                                </a:lnTo>
                                <a:lnTo>
                                  <a:pt x="536" y="207"/>
                                </a:lnTo>
                                <a:lnTo>
                                  <a:pt x="536" y="207"/>
                                </a:lnTo>
                                <a:lnTo>
                                  <a:pt x="537" y="207"/>
                                </a:lnTo>
                                <a:lnTo>
                                  <a:pt x="537" y="207"/>
                                </a:lnTo>
                                <a:lnTo>
                                  <a:pt x="537" y="207"/>
                                </a:lnTo>
                                <a:lnTo>
                                  <a:pt x="537" y="207"/>
                                </a:lnTo>
                                <a:lnTo>
                                  <a:pt x="537" y="207"/>
                                </a:lnTo>
                                <a:lnTo>
                                  <a:pt x="537" y="207"/>
                                </a:lnTo>
                                <a:lnTo>
                                  <a:pt x="537" y="207"/>
                                </a:lnTo>
                                <a:lnTo>
                                  <a:pt x="537" y="207"/>
                                </a:lnTo>
                                <a:lnTo>
                                  <a:pt x="537" y="207"/>
                                </a:lnTo>
                                <a:lnTo>
                                  <a:pt x="537" y="207"/>
                                </a:lnTo>
                                <a:lnTo>
                                  <a:pt x="537" y="207"/>
                                </a:lnTo>
                                <a:lnTo>
                                  <a:pt x="537" y="207"/>
                                </a:lnTo>
                                <a:lnTo>
                                  <a:pt x="538" y="207"/>
                                </a:lnTo>
                                <a:lnTo>
                                  <a:pt x="538" y="207"/>
                                </a:lnTo>
                                <a:lnTo>
                                  <a:pt x="538" y="207"/>
                                </a:lnTo>
                                <a:lnTo>
                                  <a:pt x="538" y="207"/>
                                </a:lnTo>
                                <a:lnTo>
                                  <a:pt x="538" y="207"/>
                                </a:lnTo>
                                <a:lnTo>
                                  <a:pt x="538" y="207"/>
                                </a:lnTo>
                                <a:lnTo>
                                  <a:pt x="538" y="207"/>
                                </a:lnTo>
                                <a:lnTo>
                                  <a:pt x="538" y="207"/>
                                </a:lnTo>
                                <a:lnTo>
                                  <a:pt x="538" y="207"/>
                                </a:lnTo>
                                <a:lnTo>
                                  <a:pt x="538" y="207"/>
                                </a:lnTo>
                                <a:lnTo>
                                  <a:pt x="538" y="207"/>
                                </a:lnTo>
                                <a:lnTo>
                                  <a:pt x="538" y="207"/>
                                </a:lnTo>
                                <a:lnTo>
                                  <a:pt x="539" y="207"/>
                                </a:lnTo>
                                <a:lnTo>
                                  <a:pt x="539" y="207"/>
                                </a:lnTo>
                                <a:lnTo>
                                  <a:pt x="539" y="207"/>
                                </a:lnTo>
                                <a:lnTo>
                                  <a:pt x="539" y="207"/>
                                </a:lnTo>
                                <a:lnTo>
                                  <a:pt x="539" y="207"/>
                                </a:lnTo>
                                <a:lnTo>
                                  <a:pt x="539" y="207"/>
                                </a:lnTo>
                                <a:lnTo>
                                  <a:pt x="539" y="207"/>
                                </a:lnTo>
                                <a:lnTo>
                                  <a:pt x="539" y="207"/>
                                </a:lnTo>
                                <a:lnTo>
                                  <a:pt x="539" y="207"/>
                                </a:lnTo>
                                <a:lnTo>
                                  <a:pt x="539" y="207"/>
                                </a:lnTo>
                                <a:lnTo>
                                  <a:pt x="539" y="207"/>
                                </a:lnTo>
                                <a:lnTo>
                                  <a:pt x="539" y="207"/>
                                </a:lnTo>
                                <a:lnTo>
                                  <a:pt x="540" y="207"/>
                                </a:lnTo>
                                <a:lnTo>
                                  <a:pt x="540" y="207"/>
                                </a:lnTo>
                                <a:lnTo>
                                  <a:pt x="540" y="207"/>
                                </a:lnTo>
                                <a:lnTo>
                                  <a:pt x="540" y="207"/>
                                </a:lnTo>
                                <a:lnTo>
                                  <a:pt x="540" y="207"/>
                                </a:lnTo>
                                <a:lnTo>
                                  <a:pt x="540" y="207"/>
                                </a:lnTo>
                                <a:lnTo>
                                  <a:pt x="540" y="207"/>
                                </a:lnTo>
                                <a:lnTo>
                                  <a:pt x="540" y="207"/>
                                </a:lnTo>
                                <a:lnTo>
                                  <a:pt x="540" y="207"/>
                                </a:lnTo>
                                <a:lnTo>
                                  <a:pt x="540" y="207"/>
                                </a:lnTo>
                                <a:lnTo>
                                  <a:pt x="541" y="207"/>
                                </a:lnTo>
                                <a:lnTo>
                                  <a:pt x="541" y="207"/>
                                </a:lnTo>
                                <a:lnTo>
                                  <a:pt x="541" y="207"/>
                                </a:lnTo>
                                <a:lnTo>
                                  <a:pt x="541" y="207"/>
                                </a:lnTo>
                                <a:lnTo>
                                  <a:pt x="541" y="207"/>
                                </a:lnTo>
                                <a:lnTo>
                                  <a:pt x="541" y="207"/>
                                </a:lnTo>
                                <a:lnTo>
                                  <a:pt x="541" y="207"/>
                                </a:lnTo>
                                <a:lnTo>
                                  <a:pt x="541" y="207"/>
                                </a:lnTo>
                                <a:lnTo>
                                  <a:pt x="541" y="207"/>
                                </a:lnTo>
                                <a:lnTo>
                                  <a:pt x="541" y="207"/>
                                </a:lnTo>
                                <a:lnTo>
                                  <a:pt x="541" y="207"/>
                                </a:lnTo>
                                <a:lnTo>
                                  <a:pt x="541" y="207"/>
                                </a:lnTo>
                                <a:lnTo>
                                  <a:pt x="542" y="207"/>
                                </a:lnTo>
                                <a:lnTo>
                                  <a:pt x="542" y="207"/>
                                </a:lnTo>
                                <a:lnTo>
                                  <a:pt x="542" y="207"/>
                                </a:lnTo>
                                <a:lnTo>
                                  <a:pt x="542" y="207"/>
                                </a:lnTo>
                                <a:lnTo>
                                  <a:pt x="542" y="207"/>
                                </a:lnTo>
                                <a:lnTo>
                                  <a:pt x="542" y="207"/>
                                </a:lnTo>
                                <a:lnTo>
                                  <a:pt x="542" y="207"/>
                                </a:lnTo>
                                <a:lnTo>
                                  <a:pt x="542" y="207"/>
                                </a:lnTo>
                                <a:lnTo>
                                  <a:pt x="542" y="207"/>
                                </a:lnTo>
                                <a:lnTo>
                                  <a:pt x="542" y="207"/>
                                </a:lnTo>
                                <a:lnTo>
                                  <a:pt x="542" y="207"/>
                                </a:lnTo>
                                <a:lnTo>
                                  <a:pt x="542" y="207"/>
                                </a:lnTo>
                                <a:lnTo>
                                  <a:pt x="543" y="207"/>
                                </a:lnTo>
                                <a:lnTo>
                                  <a:pt x="543" y="207"/>
                                </a:lnTo>
                                <a:lnTo>
                                  <a:pt x="543" y="207"/>
                                </a:lnTo>
                                <a:lnTo>
                                  <a:pt x="543" y="207"/>
                                </a:lnTo>
                                <a:lnTo>
                                  <a:pt x="543" y="207"/>
                                </a:lnTo>
                                <a:lnTo>
                                  <a:pt x="543" y="207"/>
                                </a:lnTo>
                                <a:lnTo>
                                  <a:pt x="543" y="207"/>
                                </a:lnTo>
                                <a:lnTo>
                                  <a:pt x="543" y="207"/>
                                </a:lnTo>
                                <a:lnTo>
                                  <a:pt x="543" y="207"/>
                                </a:lnTo>
                                <a:lnTo>
                                  <a:pt x="543" y="207"/>
                                </a:lnTo>
                                <a:lnTo>
                                  <a:pt x="543" y="207"/>
                                </a:lnTo>
                                <a:lnTo>
                                  <a:pt x="543" y="207"/>
                                </a:lnTo>
                                <a:lnTo>
                                  <a:pt x="544" y="207"/>
                                </a:lnTo>
                                <a:lnTo>
                                  <a:pt x="544" y="207"/>
                                </a:lnTo>
                                <a:lnTo>
                                  <a:pt x="544" y="207"/>
                                </a:lnTo>
                                <a:lnTo>
                                  <a:pt x="544" y="207"/>
                                </a:lnTo>
                                <a:lnTo>
                                  <a:pt x="544" y="207"/>
                                </a:lnTo>
                                <a:lnTo>
                                  <a:pt x="544" y="207"/>
                                </a:lnTo>
                                <a:lnTo>
                                  <a:pt x="544" y="207"/>
                                </a:lnTo>
                                <a:lnTo>
                                  <a:pt x="544" y="207"/>
                                </a:lnTo>
                                <a:lnTo>
                                  <a:pt x="544" y="207"/>
                                </a:lnTo>
                                <a:lnTo>
                                  <a:pt x="544" y="207"/>
                                </a:lnTo>
                                <a:lnTo>
                                  <a:pt x="544" y="207"/>
                                </a:lnTo>
                                <a:lnTo>
                                  <a:pt x="544" y="207"/>
                                </a:lnTo>
                                <a:lnTo>
                                  <a:pt x="545" y="207"/>
                                </a:lnTo>
                                <a:lnTo>
                                  <a:pt x="545" y="207"/>
                                </a:lnTo>
                                <a:lnTo>
                                  <a:pt x="545" y="207"/>
                                </a:lnTo>
                                <a:lnTo>
                                  <a:pt x="545" y="207"/>
                                </a:lnTo>
                                <a:lnTo>
                                  <a:pt x="545" y="207"/>
                                </a:lnTo>
                                <a:lnTo>
                                  <a:pt x="545" y="207"/>
                                </a:lnTo>
                                <a:lnTo>
                                  <a:pt x="545" y="207"/>
                                </a:lnTo>
                                <a:lnTo>
                                  <a:pt x="545" y="207"/>
                                </a:lnTo>
                                <a:lnTo>
                                  <a:pt x="545" y="207"/>
                                </a:lnTo>
                                <a:lnTo>
                                  <a:pt x="545" y="207"/>
                                </a:lnTo>
                                <a:lnTo>
                                  <a:pt x="545" y="207"/>
                                </a:lnTo>
                                <a:lnTo>
                                  <a:pt x="545" y="207"/>
                                </a:lnTo>
                                <a:lnTo>
                                  <a:pt x="546" y="207"/>
                                </a:lnTo>
                                <a:lnTo>
                                  <a:pt x="546" y="207"/>
                                </a:lnTo>
                                <a:lnTo>
                                  <a:pt x="546" y="207"/>
                                </a:lnTo>
                                <a:lnTo>
                                  <a:pt x="546" y="207"/>
                                </a:lnTo>
                                <a:lnTo>
                                  <a:pt x="546" y="207"/>
                                </a:lnTo>
                                <a:lnTo>
                                  <a:pt x="546" y="207"/>
                                </a:lnTo>
                                <a:lnTo>
                                  <a:pt x="546" y="207"/>
                                </a:lnTo>
                                <a:lnTo>
                                  <a:pt x="546" y="207"/>
                                </a:lnTo>
                                <a:lnTo>
                                  <a:pt x="546" y="207"/>
                                </a:lnTo>
                                <a:lnTo>
                                  <a:pt x="546" y="207"/>
                                </a:lnTo>
                                <a:lnTo>
                                  <a:pt x="546" y="207"/>
                                </a:lnTo>
                                <a:lnTo>
                                  <a:pt x="546" y="207"/>
                                </a:lnTo>
                                <a:lnTo>
                                  <a:pt x="547" y="207"/>
                                </a:lnTo>
                                <a:lnTo>
                                  <a:pt x="547" y="207"/>
                                </a:lnTo>
                                <a:lnTo>
                                  <a:pt x="547" y="207"/>
                                </a:lnTo>
                                <a:lnTo>
                                  <a:pt x="547" y="207"/>
                                </a:lnTo>
                                <a:lnTo>
                                  <a:pt x="547" y="207"/>
                                </a:lnTo>
                                <a:lnTo>
                                  <a:pt x="547" y="207"/>
                                </a:lnTo>
                                <a:lnTo>
                                  <a:pt x="547" y="207"/>
                                </a:lnTo>
                                <a:lnTo>
                                  <a:pt x="547" y="207"/>
                                </a:lnTo>
                                <a:lnTo>
                                  <a:pt x="547" y="207"/>
                                </a:lnTo>
                                <a:lnTo>
                                  <a:pt x="547" y="207"/>
                                </a:lnTo>
                                <a:lnTo>
                                  <a:pt x="547" y="207"/>
                                </a:lnTo>
                                <a:lnTo>
                                  <a:pt x="547" y="207"/>
                                </a:lnTo>
                                <a:lnTo>
                                  <a:pt x="548" y="207"/>
                                </a:lnTo>
                                <a:lnTo>
                                  <a:pt x="548" y="207"/>
                                </a:lnTo>
                                <a:lnTo>
                                  <a:pt x="548" y="207"/>
                                </a:lnTo>
                                <a:lnTo>
                                  <a:pt x="548" y="207"/>
                                </a:lnTo>
                                <a:lnTo>
                                  <a:pt x="548" y="207"/>
                                </a:lnTo>
                                <a:lnTo>
                                  <a:pt x="548" y="207"/>
                                </a:lnTo>
                                <a:lnTo>
                                  <a:pt x="548" y="207"/>
                                </a:lnTo>
                                <a:lnTo>
                                  <a:pt x="548" y="207"/>
                                </a:lnTo>
                                <a:lnTo>
                                  <a:pt x="548" y="207"/>
                                </a:lnTo>
                                <a:lnTo>
                                  <a:pt x="548" y="207"/>
                                </a:lnTo>
                                <a:lnTo>
                                  <a:pt x="548" y="207"/>
                                </a:lnTo>
                                <a:lnTo>
                                  <a:pt x="548" y="207"/>
                                </a:lnTo>
                                <a:lnTo>
                                  <a:pt x="549" y="207"/>
                                </a:lnTo>
                                <a:lnTo>
                                  <a:pt x="549" y="207"/>
                                </a:lnTo>
                                <a:lnTo>
                                  <a:pt x="549" y="207"/>
                                </a:lnTo>
                                <a:lnTo>
                                  <a:pt x="549" y="207"/>
                                </a:lnTo>
                                <a:lnTo>
                                  <a:pt x="549" y="207"/>
                                </a:lnTo>
                                <a:lnTo>
                                  <a:pt x="549" y="207"/>
                                </a:lnTo>
                                <a:lnTo>
                                  <a:pt x="549" y="207"/>
                                </a:lnTo>
                                <a:lnTo>
                                  <a:pt x="549" y="207"/>
                                </a:lnTo>
                                <a:lnTo>
                                  <a:pt x="549" y="207"/>
                                </a:lnTo>
                                <a:lnTo>
                                  <a:pt x="549" y="207"/>
                                </a:lnTo>
                                <a:lnTo>
                                  <a:pt x="549" y="207"/>
                                </a:lnTo>
                                <a:lnTo>
                                  <a:pt x="549" y="207"/>
                                </a:lnTo>
                                <a:lnTo>
                                  <a:pt x="550" y="207"/>
                                </a:lnTo>
                                <a:lnTo>
                                  <a:pt x="550" y="207"/>
                                </a:lnTo>
                                <a:lnTo>
                                  <a:pt x="550" y="207"/>
                                </a:lnTo>
                                <a:lnTo>
                                  <a:pt x="550" y="207"/>
                                </a:lnTo>
                                <a:lnTo>
                                  <a:pt x="550" y="207"/>
                                </a:lnTo>
                                <a:lnTo>
                                  <a:pt x="550" y="207"/>
                                </a:lnTo>
                                <a:lnTo>
                                  <a:pt x="550" y="207"/>
                                </a:lnTo>
                                <a:lnTo>
                                  <a:pt x="550" y="207"/>
                                </a:lnTo>
                                <a:lnTo>
                                  <a:pt x="550" y="207"/>
                                </a:lnTo>
                                <a:lnTo>
                                  <a:pt x="550" y="207"/>
                                </a:lnTo>
                                <a:lnTo>
                                  <a:pt x="551" y="207"/>
                                </a:lnTo>
                                <a:lnTo>
                                  <a:pt x="551" y="207"/>
                                </a:lnTo>
                                <a:lnTo>
                                  <a:pt x="551" y="207"/>
                                </a:lnTo>
                                <a:lnTo>
                                  <a:pt x="551" y="207"/>
                                </a:lnTo>
                                <a:lnTo>
                                  <a:pt x="551" y="207"/>
                                </a:lnTo>
                                <a:lnTo>
                                  <a:pt x="551" y="207"/>
                                </a:lnTo>
                                <a:lnTo>
                                  <a:pt x="551" y="207"/>
                                </a:lnTo>
                                <a:lnTo>
                                  <a:pt x="551" y="207"/>
                                </a:lnTo>
                                <a:lnTo>
                                  <a:pt x="551" y="207"/>
                                </a:lnTo>
                                <a:lnTo>
                                  <a:pt x="551" y="207"/>
                                </a:lnTo>
                                <a:lnTo>
                                  <a:pt x="551" y="207"/>
                                </a:lnTo>
                                <a:lnTo>
                                  <a:pt x="551" y="207"/>
                                </a:lnTo>
                                <a:lnTo>
                                  <a:pt x="552" y="207"/>
                                </a:lnTo>
                                <a:lnTo>
                                  <a:pt x="552" y="207"/>
                                </a:lnTo>
                                <a:lnTo>
                                  <a:pt x="552" y="207"/>
                                </a:lnTo>
                                <a:lnTo>
                                  <a:pt x="552" y="207"/>
                                </a:lnTo>
                                <a:lnTo>
                                  <a:pt x="552" y="207"/>
                                </a:lnTo>
                                <a:lnTo>
                                  <a:pt x="552" y="207"/>
                                </a:lnTo>
                                <a:lnTo>
                                  <a:pt x="552" y="207"/>
                                </a:lnTo>
                                <a:lnTo>
                                  <a:pt x="552" y="207"/>
                                </a:lnTo>
                                <a:lnTo>
                                  <a:pt x="552" y="207"/>
                                </a:lnTo>
                                <a:lnTo>
                                  <a:pt x="552" y="207"/>
                                </a:lnTo>
                                <a:lnTo>
                                  <a:pt x="552" y="207"/>
                                </a:lnTo>
                                <a:lnTo>
                                  <a:pt x="552" y="207"/>
                                </a:lnTo>
                                <a:lnTo>
                                  <a:pt x="553" y="207"/>
                                </a:lnTo>
                                <a:lnTo>
                                  <a:pt x="553" y="207"/>
                                </a:lnTo>
                                <a:lnTo>
                                  <a:pt x="553" y="207"/>
                                </a:lnTo>
                                <a:lnTo>
                                  <a:pt x="553" y="207"/>
                                </a:lnTo>
                                <a:lnTo>
                                  <a:pt x="553" y="207"/>
                                </a:lnTo>
                                <a:lnTo>
                                  <a:pt x="553" y="207"/>
                                </a:lnTo>
                                <a:lnTo>
                                  <a:pt x="553" y="207"/>
                                </a:lnTo>
                                <a:lnTo>
                                  <a:pt x="553" y="207"/>
                                </a:lnTo>
                                <a:lnTo>
                                  <a:pt x="553" y="207"/>
                                </a:lnTo>
                                <a:lnTo>
                                  <a:pt x="553" y="207"/>
                                </a:lnTo>
                                <a:lnTo>
                                  <a:pt x="553" y="207"/>
                                </a:lnTo>
                                <a:lnTo>
                                  <a:pt x="553" y="207"/>
                                </a:lnTo>
                                <a:lnTo>
                                  <a:pt x="554" y="207"/>
                                </a:lnTo>
                                <a:lnTo>
                                  <a:pt x="554" y="207"/>
                                </a:lnTo>
                                <a:lnTo>
                                  <a:pt x="554" y="207"/>
                                </a:lnTo>
                                <a:lnTo>
                                  <a:pt x="554" y="207"/>
                                </a:lnTo>
                                <a:lnTo>
                                  <a:pt x="554" y="207"/>
                                </a:lnTo>
                                <a:lnTo>
                                  <a:pt x="554" y="207"/>
                                </a:lnTo>
                                <a:lnTo>
                                  <a:pt x="554" y="207"/>
                                </a:lnTo>
                                <a:lnTo>
                                  <a:pt x="554" y="207"/>
                                </a:lnTo>
                                <a:lnTo>
                                  <a:pt x="554" y="207"/>
                                </a:lnTo>
                                <a:lnTo>
                                  <a:pt x="554" y="207"/>
                                </a:lnTo>
                                <a:lnTo>
                                  <a:pt x="554" y="207"/>
                                </a:lnTo>
                                <a:lnTo>
                                  <a:pt x="554" y="207"/>
                                </a:lnTo>
                                <a:lnTo>
                                  <a:pt x="555" y="207"/>
                                </a:lnTo>
                                <a:lnTo>
                                  <a:pt x="555" y="207"/>
                                </a:lnTo>
                                <a:lnTo>
                                  <a:pt x="555" y="207"/>
                                </a:lnTo>
                                <a:lnTo>
                                  <a:pt x="555" y="207"/>
                                </a:lnTo>
                                <a:lnTo>
                                  <a:pt x="555" y="207"/>
                                </a:lnTo>
                                <a:lnTo>
                                  <a:pt x="555" y="207"/>
                                </a:lnTo>
                                <a:lnTo>
                                  <a:pt x="555" y="207"/>
                                </a:lnTo>
                                <a:lnTo>
                                  <a:pt x="555" y="207"/>
                                </a:lnTo>
                                <a:lnTo>
                                  <a:pt x="555" y="207"/>
                                </a:lnTo>
                                <a:lnTo>
                                  <a:pt x="555" y="207"/>
                                </a:lnTo>
                                <a:lnTo>
                                  <a:pt x="555" y="207"/>
                                </a:lnTo>
                                <a:lnTo>
                                  <a:pt x="555" y="207"/>
                                </a:lnTo>
                                <a:lnTo>
                                  <a:pt x="556" y="207"/>
                                </a:lnTo>
                                <a:lnTo>
                                  <a:pt x="556" y="207"/>
                                </a:lnTo>
                                <a:lnTo>
                                  <a:pt x="556" y="207"/>
                                </a:lnTo>
                                <a:lnTo>
                                  <a:pt x="556" y="207"/>
                                </a:lnTo>
                                <a:lnTo>
                                  <a:pt x="556" y="207"/>
                                </a:lnTo>
                                <a:lnTo>
                                  <a:pt x="556" y="207"/>
                                </a:lnTo>
                                <a:lnTo>
                                  <a:pt x="556" y="207"/>
                                </a:lnTo>
                                <a:lnTo>
                                  <a:pt x="556" y="207"/>
                                </a:lnTo>
                                <a:lnTo>
                                  <a:pt x="556" y="207"/>
                                </a:lnTo>
                                <a:lnTo>
                                  <a:pt x="556" y="207"/>
                                </a:lnTo>
                                <a:lnTo>
                                  <a:pt x="556" y="207"/>
                                </a:lnTo>
                                <a:lnTo>
                                  <a:pt x="556" y="207"/>
                                </a:lnTo>
                                <a:lnTo>
                                  <a:pt x="557" y="207"/>
                                </a:lnTo>
                                <a:lnTo>
                                  <a:pt x="557" y="207"/>
                                </a:lnTo>
                                <a:lnTo>
                                  <a:pt x="557" y="207"/>
                                </a:lnTo>
                                <a:lnTo>
                                  <a:pt x="557" y="207"/>
                                </a:lnTo>
                                <a:lnTo>
                                  <a:pt x="557" y="207"/>
                                </a:lnTo>
                                <a:lnTo>
                                  <a:pt x="557" y="207"/>
                                </a:lnTo>
                                <a:lnTo>
                                  <a:pt x="557" y="207"/>
                                </a:lnTo>
                                <a:lnTo>
                                  <a:pt x="557" y="207"/>
                                </a:lnTo>
                                <a:lnTo>
                                  <a:pt x="557" y="207"/>
                                </a:lnTo>
                                <a:lnTo>
                                  <a:pt x="557" y="207"/>
                                </a:lnTo>
                                <a:lnTo>
                                  <a:pt x="557" y="207"/>
                                </a:lnTo>
                                <a:lnTo>
                                  <a:pt x="557" y="207"/>
                                </a:lnTo>
                                <a:lnTo>
                                  <a:pt x="558" y="207"/>
                                </a:lnTo>
                                <a:lnTo>
                                  <a:pt x="558" y="207"/>
                                </a:lnTo>
                                <a:lnTo>
                                  <a:pt x="558" y="207"/>
                                </a:lnTo>
                                <a:lnTo>
                                  <a:pt x="558" y="207"/>
                                </a:lnTo>
                                <a:lnTo>
                                  <a:pt x="558" y="207"/>
                                </a:lnTo>
                                <a:lnTo>
                                  <a:pt x="558" y="207"/>
                                </a:lnTo>
                                <a:lnTo>
                                  <a:pt x="558" y="207"/>
                                </a:lnTo>
                                <a:lnTo>
                                  <a:pt x="558" y="207"/>
                                </a:lnTo>
                                <a:lnTo>
                                  <a:pt x="558" y="207"/>
                                </a:lnTo>
                                <a:lnTo>
                                  <a:pt x="558" y="207"/>
                                </a:lnTo>
                                <a:lnTo>
                                  <a:pt x="558" y="207"/>
                                </a:lnTo>
                                <a:lnTo>
                                  <a:pt x="558" y="207"/>
                                </a:lnTo>
                                <a:lnTo>
                                  <a:pt x="559" y="207"/>
                                </a:lnTo>
                                <a:lnTo>
                                  <a:pt x="559" y="207"/>
                                </a:lnTo>
                                <a:lnTo>
                                  <a:pt x="559" y="207"/>
                                </a:lnTo>
                                <a:lnTo>
                                  <a:pt x="559" y="207"/>
                                </a:lnTo>
                                <a:lnTo>
                                  <a:pt x="559" y="207"/>
                                </a:lnTo>
                                <a:lnTo>
                                  <a:pt x="559" y="207"/>
                                </a:lnTo>
                                <a:lnTo>
                                  <a:pt x="559" y="207"/>
                                </a:lnTo>
                                <a:lnTo>
                                  <a:pt x="559" y="207"/>
                                </a:lnTo>
                                <a:lnTo>
                                  <a:pt x="559" y="207"/>
                                </a:lnTo>
                                <a:lnTo>
                                  <a:pt x="559" y="207"/>
                                </a:lnTo>
                                <a:lnTo>
                                  <a:pt x="559" y="207"/>
                                </a:lnTo>
                                <a:lnTo>
                                  <a:pt x="559" y="207"/>
                                </a:lnTo>
                                <a:lnTo>
                                  <a:pt x="560" y="207"/>
                                </a:lnTo>
                                <a:lnTo>
                                  <a:pt x="560" y="207"/>
                                </a:lnTo>
                                <a:lnTo>
                                  <a:pt x="560" y="207"/>
                                </a:lnTo>
                                <a:lnTo>
                                  <a:pt x="560" y="207"/>
                                </a:lnTo>
                                <a:lnTo>
                                  <a:pt x="560" y="207"/>
                                </a:lnTo>
                                <a:lnTo>
                                  <a:pt x="560" y="207"/>
                                </a:lnTo>
                                <a:lnTo>
                                  <a:pt x="560" y="207"/>
                                </a:lnTo>
                                <a:lnTo>
                                  <a:pt x="560" y="207"/>
                                </a:lnTo>
                                <a:lnTo>
                                  <a:pt x="560" y="207"/>
                                </a:lnTo>
                                <a:lnTo>
                                  <a:pt x="560" y="207"/>
                                </a:lnTo>
                                <a:lnTo>
                                  <a:pt x="561" y="207"/>
                                </a:lnTo>
                                <a:lnTo>
                                  <a:pt x="561" y="207"/>
                                </a:lnTo>
                                <a:lnTo>
                                  <a:pt x="561" y="207"/>
                                </a:lnTo>
                                <a:lnTo>
                                  <a:pt x="561" y="207"/>
                                </a:lnTo>
                                <a:lnTo>
                                  <a:pt x="561" y="207"/>
                                </a:lnTo>
                                <a:lnTo>
                                  <a:pt x="561" y="207"/>
                                </a:lnTo>
                                <a:lnTo>
                                  <a:pt x="561" y="207"/>
                                </a:lnTo>
                                <a:lnTo>
                                  <a:pt x="561" y="207"/>
                                </a:lnTo>
                                <a:lnTo>
                                  <a:pt x="561" y="207"/>
                                </a:lnTo>
                                <a:lnTo>
                                  <a:pt x="561" y="207"/>
                                </a:lnTo>
                                <a:lnTo>
                                  <a:pt x="561" y="207"/>
                                </a:lnTo>
                                <a:lnTo>
                                  <a:pt x="561" y="207"/>
                                </a:lnTo>
                                <a:lnTo>
                                  <a:pt x="562" y="207"/>
                                </a:lnTo>
                                <a:lnTo>
                                  <a:pt x="562" y="207"/>
                                </a:lnTo>
                                <a:lnTo>
                                  <a:pt x="562" y="207"/>
                                </a:lnTo>
                                <a:lnTo>
                                  <a:pt x="562" y="207"/>
                                </a:lnTo>
                                <a:lnTo>
                                  <a:pt x="562" y="207"/>
                                </a:lnTo>
                                <a:lnTo>
                                  <a:pt x="562" y="207"/>
                                </a:lnTo>
                                <a:lnTo>
                                  <a:pt x="562" y="207"/>
                                </a:lnTo>
                                <a:lnTo>
                                  <a:pt x="562" y="207"/>
                                </a:lnTo>
                                <a:lnTo>
                                  <a:pt x="562" y="207"/>
                                </a:lnTo>
                                <a:lnTo>
                                  <a:pt x="562" y="207"/>
                                </a:lnTo>
                                <a:lnTo>
                                  <a:pt x="562" y="207"/>
                                </a:lnTo>
                                <a:lnTo>
                                  <a:pt x="562" y="207"/>
                                </a:lnTo>
                                <a:lnTo>
                                  <a:pt x="563" y="207"/>
                                </a:lnTo>
                                <a:lnTo>
                                  <a:pt x="563" y="207"/>
                                </a:lnTo>
                                <a:lnTo>
                                  <a:pt x="563" y="207"/>
                                </a:lnTo>
                                <a:lnTo>
                                  <a:pt x="563" y="207"/>
                                </a:lnTo>
                                <a:lnTo>
                                  <a:pt x="563" y="207"/>
                                </a:lnTo>
                                <a:lnTo>
                                  <a:pt x="563" y="207"/>
                                </a:lnTo>
                                <a:lnTo>
                                  <a:pt x="563" y="207"/>
                                </a:lnTo>
                                <a:lnTo>
                                  <a:pt x="563" y="207"/>
                                </a:lnTo>
                                <a:lnTo>
                                  <a:pt x="563" y="207"/>
                                </a:lnTo>
                                <a:lnTo>
                                  <a:pt x="563" y="207"/>
                                </a:lnTo>
                                <a:lnTo>
                                  <a:pt x="563" y="207"/>
                                </a:lnTo>
                                <a:lnTo>
                                  <a:pt x="563" y="207"/>
                                </a:lnTo>
                                <a:lnTo>
                                  <a:pt x="564" y="207"/>
                                </a:lnTo>
                                <a:lnTo>
                                  <a:pt x="564" y="207"/>
                                </a:lnTo>
                                <a:lnTo>
                                  <a:pt x="564" y="207"/>
                                </a:lnTo>
                                <a:lnTo>
                                  <a:pt x="564" y="207"/>
                                </a:lnTo>
                                <a:lnTo>
                                  <a:pt x="564" y="207"/>
                                </a:lnTo>
                                <a:lnTo>
                                  <a:pt x="564" y="207"/>
                                </a:lnTo>
                                <a:lnTo>
                                  <a:pt x="564" y="207"/>
                                </a:lnTo>
                                <a:lnTo>
                                  <a:pt x="564" y="207"/>
                                </a:lnTo>
                                <a:lnTo>
                                  <a:pt x="564" y="207"/>
                                </a:lnTo>
                                <a:lnTo>
                                  <a:pt x="564" y="207"/>
                                </a:lnTo>
                                <a:lnTo>
                                  <a:pt x="564" y="207"/>
                                </a:lnTo>
                                <a:lnTo>
                                  <a:pt x="564" y="207"/>
                                </a:lnTo>
                                <a:lnTo>
                                  <a:pt x="565" y="207"/>
                                </a:lnTo>
                                <a:lnTo>
                                  <a:pt x="565" y="207"/>
                                </a:lnTo>
                                <a:lnTo>
                                  <a:pt x="565" y="207"/>
                                </a:lnTo>
                                <a:lnTo>
                                  <a:pt x="565" y="207"/>
                                </a:lnTo>
                                <a:lnTo>
                                  <a:pt x="565" y="207"/>
                                </a:lnTo>
                                <a:lnTo>
                                  <a:pt x="565" y="207"/>
                                </a:lnTo>
                                <a:lnTo>
                                  <a:pt x="565" y="207"/>
                                </a:lnTo>
                                <a:lnTo>
                                  <a:pt x="565" y="207"/>
                                </a:lnTo>
                                <a:lnTo>
                                  <a:pt x="565" y="207"/>
                                </a:lnTo>
                                <a:lnTo>
                                  <a:pt x="565" y="207"/>
                                </a:lnTo>
                                <a:lnTo>
                                  <a:pt x="565" y="207"/>
                                </a:lnTo>
                                <a:lnTo>
                                  <a:pt x="565" y="207"/>
                                </a:lnTo>
                                <a:lnTo>
                                  <a:pt x="566" y="207"/>
                                </a:lnTo>
                                <a:lnTo>
                                  <a:pt x="566" y="207"/>
                                </a:lnTo>
                                <a:lnTo>
                                  <a:pt x="566" y="207"/>
                                </a:lnTo>
                                <a:lnTo>
                                  <a:pt x="566" y="207"/>
                                </a:lnTo>
                                <a:lnTo>
                                  <a:pt x="566" y="207"/>
                                </a:lnTo>
                                <a:lnTo>
                                  <a:pt x="566" y="207"/>
                                </a:lnTo>
                                <a:lnTo>
                                  <a:pt x="566" y="207"/>
                                </a:lnTo>
                                <a:lnTo>
                                  <a:pt x="566" y="207"/>
                                </a:lnTo>
                                <a:lnTo>
                                  <a:pt x="566" y="207"/>
                                </a:lnTo>
                                <a:lnTo>
                                  <a:pt x="566" y="207"/>
                                </a:lnTo>
                                <a:lnTo>
                                  <a:pt x="566" y="207"/>
                                </a:lnTo>
                                <a:lnTo>
                                  <a:pt x="566" y="207"/>
                                </a:lnTo>
                                <a:lnTo>
                                  <a:pt x="567" y="207"/>
                                </a:lnTo>
                                <a:lnTo>
                                  <a:pt x="567" y="207"/>
                                </a:lnTo>
                                <a:lnTo>
                                  <a:pt x="567" y="207"/>
                                </a:lnTo>
                                <a:lnTo>
                                  <a:pt x="567" y="207"/>
                                </a:lnTo>
                                <a:lnTo>
                                  <a:pt x="567" y="207"/>
                                </a:lnTo>
                                <a:lnTo>
                                  <a:pt x="567" y="207"/>
                                </a:lnTo>
                                <a:lnTo>
                                  <a:pt x="567" y="207"/>
                                </a:lnTo>
                                <a:lnTo>
                                  <a:pt x="567" y="207"/>
                                </a:lnTo>
                                <a:lnTo>
                                  <a:pt x="567" y="207"/>
                                </a:lnTo>
                                <a:lnTo>
                                  <a:pt x="567" y="207"/>
                                </a:lnTo>
                                <a:lnTo>
                                  <a:pt x="567" y="207"/>
                                </a:lnTo>
                                <a:lnTo>
                                  <a:pt x="567" y="207"/>
                                </a:lnTo>
                                <a:lnTo>
                                  <a:pt x="568" y="207"/>
                                </a:lnTo>
                                <a:lnTo>
                                  <a:pt x="568" y="207"/>
                                </a:lnTo>
                                <a:lnTo>
                                  <a:pt x="568" y="207"/>
                                </a:lnTo>
                                <a:lnTo>
                                  <a:pt x="568" y="207"/>
                                </a:lnTo>
                                <a:lnTo>
                                  <a:pt x="568" y="207"/>
                                </a:lnTo>
                                <a:lnTo>
                                  <a:pt x="568" y="207"/>
                                </a:lnTo>
                                <a:lnTo>
                                  <a:pt x="568" y="207"/>
                                </a:lnTo>
                                <a:lnTo>
                                  <a:pt x="568" y="207"/>
                                </a:lnTo>
                                <a:lnTo>
                                  <a:pt x="568" y="207"/>
                                </a:lnTo>
                                <a:lnTo>
                                  <a:pt x="568" y="207"/>
                                </a:lnTo>
                                <a:lnTo>
                                  <a:pt x="568" y="207"/>
                                </a:lnTo>
                                <a:lnTo>
                                  <a:pt x="568" y="207"/>
                                </a:lnTo>
                                <a:lnTo>
                                  <a:pt x="569" y="207"/>
                                </a:lnTo>
                                <a:lnTo>
                                  <a:pt x="569" y="207"/>
                                </a:lnTo>
                                <a:lnTo>
                                  <a:pt x="569" y="207"/>
                                </a:lnTo>
                                <a:lnTo>
                                  <a:pt x="569" y="207"/>
                                </a:lnTo>
                                <a:lnTo>
                                  <a:pt x="569" y="207"/>
                                </a:lnTo>
                                <a:lnTo>
                                  <a:pt x="569" y="207"/>
                                </a:lnTo>
                                <a:lnTo>
                                  <a:pt x="569" y="207"/>
                                </a:lnTo>
                                <a:lnTo>
                                  <a:pt x="569" y="207"/>
                                </a:lnTo>
                                <a:lnTo>
                                  <a:pt x="569" y="207"/>
                                </a:lnTo>
                                <a:lnTo>
                                  <a:pt x="569" y="207"/>
                                </a:lnTo>
                                <a:lnTo>
                                  <a:pt x="569" y="207"/>
                                </a:lnTo>
                                <a:lnTo>
                                  <a:pt x="569" y="207"/>
                                </a:lnTo>
                                <a:lnTo>
                                  <a:pt x="570" y="207"/>
                                </a:lnTo>
                                <a:lnTo>
                                  <a:pt x="570" y="207"/>
                                </a:lnTo>
                                <a:lnTo>
                                  <a:pt x="570" y="207"/>
                                </a:lnTo>
                                <a:lnTo>
                                  <a:pt x="570" y="207"/>
                                </a:lnTo>
                                <a:lnTo>
                                  <a:pt x="570" y="207"/>
                                </a:lnTo>
                                <a:lnTo>
                                  <a:pt x="570" y="207"/>
                                </a:lnTo>
                                <a:lnTo>
                                  <a:pt x="570" y="207"/>
                                </a:lnTo>
                                <a:lnTo>
                                  <a:pt x="570" y="207"/>
                                </a:lnTo>
                                <a:lnTo>
                                  <a:pt x="570" y="207"/>
                                </a:lnTo>
                                <a:lnTo>
                                  <a:pt x="570" y="207"/>
                                </a:lnTo>
                                <a:lnTo>
                                  <a:pt x="571" y="207"/>
                                </a:lnTo>
                                <a:lnTo>
                                  <a:pt x="571" y="207"/>
                                </a:lnTo>
                                <a:lnTo>
                                  <a:pt x="571" y="207"/>
                                </a:lnTo>
                                <a:lnTo>
                                  <a:pt x="571" y="207"/>
                                </a:lnTo>
                                <a:lnTo>
                                  <a:pt x="571" y="207"/>
                                </a:lnTo>
                                <a:lnTo>
                                  <a:pt x="571" y="207"/>
                                </a:lnTo>
                                <a:lnTo>
                                  <a:pt x="571" y="207"/>
                                </a:lnTo>
                                <a:lnTo>
                                  <a:pt x="571" y="207"/>
                                </a:lnTo>
                                <a:lnTo>
                                  <a:pt x="571" y="207"/>
                                </a:lnTo>
                                <a:lnTo>
                                  <a:pt x="571" y="207"/>
                                </a:lnTo>
                                <a:lnTo>
                                  <a:pt x="571" y="207"/>
                                </a:lnTo>
                                <a:lnTo>
                                  <a:pt x="571" y="207"/>
                                </a:lnTo>
                                <a:lnTo>
                                  <a:pt x="572" y="207"/>
                                </a:lnTo>
                                <a:lnTo>
                                  <a:pt x="572" y="207"/>
                                </a:lnTo>
                                <a:lnTo>
                                  <a:pt x="572" y="207"/>
                                </a:lnTo>
                                <a:lnTo>
                                  <a:pt x="572" y="207"/>
                                </a:lnTo>
                                <a:lnTo>
                                  <a:pt x="572" y="207"/>
                                </a:lnTo>
                                <a:lnTo>
                                  <a:pt x="572" y="207"/>
                                </a:lnTo>
                                <a:lnTo>
                                  <a:pt x="572" y="207"/>
                                </a:lnTo>
                                <a:lnTo>
                                  <a:pt x="572" y="207"/>
                                </a:lnTo>
                                <a:lnTo>
                                  <a:pt x="572" y="207"/>
                                </a:lnTo>
                                <a:lnTo>
                                  <a:pt x="572" y="207"/>
                                </a:lnTo>
                                <a:lnTo>
                                  <a:pt x="572" y="207"/>
                                </a:lnTo>
                                <a:lnTo>
                                  <a:pt x="572" y="207"/>
                                </a:lnTo>
                                <a:lnTo>
                                  <a:pt x="573" y="207"/>
                                </a:lnTo>
                                <a:lnTo>
                                  <a:pt x="573" y="207"/>
                                </a:lnTo>
                                <a:lnTo>
                                  <a:pt x="573" y="207"/>
                                </a:lnTo>
                                <a:lnTo>
                                  <a:pt x="573" y="207"/>
                                </a:lnTo>
                                <a:lnTo>
                                  <a:pt x="573" y="207"/>
                                </a:lnTo>
                                <a:lnTo>
                                  <a:pt x="573" y="207"/>
                                </a:lnTo>
                                <a:lnTo>
                                  <a:pt x="573" y="207"/>
                                </a:lnTo>
                                <a:lnTo>
                                  <a:pt x="573" y="207"/>
                                </a:lnTo>
                                <a:lnTo>
                                  <a:pt x="573" y="207"/>
                                </a:lnTo>
                                <a:lnTo>
                                  <a:pt x="573" y="207"/>
                                </a:lnTo>
                                <a:lnTo>
                                  <a:pt x="573" y="207"/>
                                </a:lnTo>
                                <a:lnTo>
                                  <a:pt x="573" y="207"/>
                                </a:lnTo>
                                <a:lnTo>
                                  <a:pt x="574" y="207"/>
                                </a:lnTo>
                                <a:lnTo>
                                  <a:pt x="574" y="207"/>
                                </a:lnTo>
                                <a:lnTo>
                                  <a:pt x="574" y="207"/>
                                </a:lnTo>
                                <a:lnTo>
                                  <a:pt x="574" y="207"/>
                                </a:lnTo>
                                <a:lnTo>
                                  <a:pt x="574" y="207"/>
                                </a:lnTo>
                                <a:lnTo>
                                  <a:pt x="574" y="207"/>
                                </a:lnTo>
                                <a:lnTo>
                                  <a:pt x="574" y="207"/>
                                </a:lnTo>
                                <a:lnTo>
                                  <a:pt x="574" y="207"/>
                                </a:lnTo>
                                <a:lnTo>
                                  <a:pt x="574" y="207"/>
                                </a:lnTo>
                                <a:lnTo>
                                  <a:pt x="574" y="207"/>
                                </a:lnTo>
                                <a:lnTo>
                                  <a:pt x="574" y="207"/>
                                </a:lnTo>
                                <a:lnTo>
                                  <a:pt x="574" y="207"/>
                                </a:lnTo>
                                <a:lnTo>
                                  <a:pt x="575" y="207"/>
                                </a:lnTo>
                                <a:lnTo>
                                  <a:pt x="575" y="207"/>
                                </a:lnTo>
                                <a:lnTo>
                                  <a:pt x="575" y="207"/>
                                </a:lnTo>
                                <a:lnTo>
                                  <a:pt x="575" y="207"/>
                                </a:lnTo>
                                <a:lnTo>
                                  <a:pt x="575" y="207"/>
                                </a:lnTo>
                                <a:lnTo>
                                  <a:pt x="575" y="207"/>
                                </a:lnTo>
                                <a:lnTo>
                                  <a:pt x="575" y="207"/>
                                </a:lnTo>
                                <a:lnTo>
                                  <a:pt x="575" y="207"/>
                                </a:lnTo>
                                <a:lnTo>
                                  <a:pt x="575" y="207"/>
                                </a:lnTo>
                                <a:lnTo>
                                  <a:pt x="575" y="207"/>
                                </a:lnTo>
                                <a:lnTo>
                                  <a:pt x="575" y="207"/>
                                </a:lnTo>
                                <a:lnTo>
                                  <a:pt x="575" y="207"/>
                                </a:lnTo>
                                <a:lnTo>
                                  <a:pt x="576" y="207"/>
                                </a:lnTo>
                                <a:lnTo>
                                  <a:pt x="576" y="207"/>
                                </a:lnTo>
                                <a:lnTo>
                                  <a:pt x="576" y="207"/>
                                </a:lnTo>
                                <a:lnTo>
                                  <a:pt x="576" y="207"/>
                                </a:lnTo>
                                <a:lnTo>
                                  <a:pt x="576" y="207"/>
                                </a:lnTo>
                                <a:lnTo>
                                  <a:pt x="576" y="207"/>
                                </a:lnTo>
                                <a:lnTo>
                                  <a:pt x="576" y="207"/>
                                </a:lnTo>
                                <a:lnTo>
                                  <a:pt x="576" y="207"/>
                                </a:lnTo>
                                <a:lnTo>
                                  <a:pt x="576" y="207"/>
                                </a:lnTo>
                                <a:lnTo>
                                  <a:pt x="576" y="207"/>
                                </a:lnTo>
                                <a:lnTo>
                                  <a:pt x="576" y="207"/>
                                </a:lnTo>
                                <a:lnTo>
                                  <a:pt x="576" y="207"/>
                                </a:lnTo>
                                <a:lnTo>
                                  <a:pt x="577" y="207"/>
                                </a:lnTo>
                                <a:lnTo>
                                  <a:pt x="577" y="207"/>
                                </a:lnTo>
                                <a:lnTo>
                                  <a:pt x="577" y="207"/>
                                </a:lnTo>
                                <a:lnTo>
                                  <a:pt x="577" y="207"/>
                                </a:lnTo>
                                <a:lnTo>
                                  <a:pt x="577" y="207"/>
                                </a:lnTo>
                                <a:lnTo>
                                  <a:pt x="577" y="207"/>
                                </a:lnTo>
                                <a:lnTo>
                                  <a:pt x="577" y="207"/>
                                </a:lnTo>
                                <a:lnTo>
                                  <a:pt x="577" y="207"/>
                                </a:lnTo>
                                <a:lnTo>
                                  <a:pt x="577" y="207"/>
                                </a:lnTo>
                                <a:lnTo>
                                  <a:pt x="577" y="207"/>
                                </a:lnTo>
                                <a:lnTo>
                                  <a:pt x="577" y="207"/>
                                </a:lnTo>
                                <a:lnTo>
                                  <a:pt x="577" y="207"/>
                                </a:lnTo>
                                <a:lnTo>
                                  <a:pt x="578" y="207"/>
                                </a:lnTo>
                                <a:lnTo>
                                  <a:pt x="578" y="207"/>
                                </a:lnTo>
                                <a:lnTo>
                                  <a:pt x="578" y="207"/>
                                </a:lnTo>
                                <a:lnTo>
                                  <a:pt x="578" y="207"/>
                                </a:lnTo>
                                <a:lnTo>
                                  <a:pt x="578" y="207"/>
                                </a:lnTo>
                                <a:lnTo>
                                  <a:pt x="578" y="207"/>
                                </a:lnTo>
                                <a:lnTo>
                                  <a:pt x="578" y="207"/>
                                </a:lnTo>
                                <a:lnTo>
                                  <a:pt x="578" y="207"/>
                                </a:lnTo>
                                <a:lnTo>
                                  <a:pt x="578" y="207"/>
                                </a:lnTo>
                                <a:lnTo>
                                  <a:pt x="578" y="207"/>
                                </a:lnTo>
                                <a:lnTo>
                                  <a:pt x="578" y="207"/>
                                </a:lnTo>
                                <a:lnTo>
                                  <a:pt x="578" y="207"/>
                                </a:lnTo>
                                <a:lnTo>
                                  <a:pt x="579" y="207"/>
                                </a:lnTo>
                                <a:lnTo>
                                  <a:pt x="579" y="207"/>
                                </a:lnTo>
                                <a:lnTo>
                                  <a:pt x="579" y="207"/>
                                </a:lnTo>
                                <a:lnTo>
                                  <a:pt x="579" y="207"/>
                                </a:lnTo>
                                <a:lnTo>
                                  <a:pt x="579" y="207"/>
                                </a:lnTo>
                                <a:lnTo>
                                  <a:pt x="579" y="207"/>
                                </a:lnTo>
                                <a:lnTo>
                                  <a:pt x="579" y="207"/>
                                </a:lnTo>
                                <a:lnTo>
                                  <a:pt x="579" y="207"/>
                                </a:lnTo>
                                <a:lnTo>
                                  <a:pt x="579" y="207"/>
                                </a:lnTo>
                                <a:lnTo>
                                  <a:pt x="579" y="207"/>
                                </a:lnTo>
                                <a:lnTo>
                                  <a:pt x="579" y="207"/>
                                </a:lnTo>
                                <a:lnTo>
                                  <a:pt x="579" y="207"/>
                                </a:lnTo>
                                <a:lnTo>
                                  <a:pt x="580" y="207"/>
                                </a:lnTo>
                                <a:lnTo>
                                  <a:pt x="580" y="207"/>
                                </a:lnTo>
                                <a:lnTo>
                                  <a:pt x="580" y="207"/>
                                </a:lnTo>
                                <a:lnTo>
                                  <a:pt x="580" y="207"/>
                                </a:lnTo>
                                <a:lnTo>
                                  <a:pt x="580" y="207"/>
                                </a:lnTo>
                                <a:lnTo>
                                  <a:pt x="580" y="207"/>
                                </a:lnTo>
                                <a:lnTo>
                                  <a:pt x="580" y="207"/>
                                </a:lnTo>
                                <a:lnTo>
                                  <a:pt x="580" y="207"/>
                                </a:lnTo>
                                <a:lnTo>
                                  <a:pt x="580" y="207"/>
                                </a:lnTo>
                                <a:lnTo>
                                  <a:pt x="580" y="207"/>
                                </a:lnTo>
                                <a:lnTo>
                                  <a:pt x="581" y="207"/>
                                </a:lnTo>
                                <a:lnTo>
                                  <a:pt x="581" y="207"/>
                                </a:lnTo>
                                <a:lnTo>
                                  <a:pt x="581" y="207"/>
                                </a:lnTo>
                                <a:lnTo>
                                  <a:pt x="581" y="207"/>
                                </a:lnTo>
                                <a:lnTo>
                                  <a:pt x="581" y="207"/>
                                </a:lnTo>
                                <a:lnTo>
                                  <a:pt x="581" y="207"/>
                                </a:lnTo>
                                <a:lnTo>
                                  <a:pt x="581" y="207"/>
                                </a:lnTo>
                                <a:lnTo>
                                  <a:pt x="581" y="207"/>
                                </a:lnTo>
                                <a:lnTo>
                                  <a:pt x="581" y="207"/>
                                </a:lnTo>
                                <a:lnTo>
                                  <a:pt x="581" y="207"/>
                                </a:lnTo>
                                <a:lnTo>
                                  <a:pt x="581" y="207"/>
                                </a:lnTo>
                                <a:lnTo>
                                  <a:pt x="581" y="207"/>
                                </a:lnTo>
                                <a:lnTo>
                                  <a:pt x="582" y="207"/>
                                </a:lnTo>
                                <a:lnTo>
                                  <a:pt x="582" y="207"/>
                                </a:lnTo>
                                <a:lnTo>
                                  <a:pt x="582" y="207"/>
                                </a:lnTo>
                                <a:lnTo>
                                  <a:pt x="582" y="207"/>
                                </a:lnTo>
                                <a:lnTo>
                                  <a:pt x="582" y="207"/>
                                </a:lnTo>
                                <a:lnTo>
                                  <a:pt x="582" y="207"/>
                                </a:lnTo>
                                <a:lnTo>
                                  <a:pt x="582" y="207"/>
                                </a:lnTo>
                                <a:lnTo>
                                  <a:pt x="582" y="207"/>
                                </a:lnTo>
                                <a:lnTo>
                                  <a:pt x="582" y="207"/>
                                </a:lnTo>
                                <a:lnTo>
                                  <a:pt x="582" y="207"/>
                                </a:lnTo>
                                <a:lnTo>
                                  <a:pt x="582" y="207"/>
                                </a:lnTo>
                                <a:lnTo>
                                  <a:pt x="582" y="207"/>
                                </a:lnTo>
                                <a:lnTo>
                                  <a:pt x="583" y="207"/>
                                </a:lnTo>
                                <a:lnTo>
                                  <a:pt x="583" y="207"/>
                                </a:lnTo>
                                <a:lnTo>
                                  <a:pt x="583" y="207"/>
                                </a:lnTo>
                                <a:lnTo>
                                  <a:pt x="583" y="207"/>
                                </a:lnTo>
                                <a:lnTo>
                                  <a:pt x="583" y="207"/>
                                </a:lnTo>
                                <a:lnTo>
                                  <a:pt x="583" y="207"/>
                                </a:lnTo>
                                <a:lnTo>
                                  <a:pt x="583" y="207"/>
                                </a:lnTo>
                                <a:lnTo>
                                  <a:pt x="583" y="207"/>
                                </a:lnTo>
                                <a:lnTo>
                                  <a:pt x="583" y="207"/>
                                </a:lnTo>
                                <a:lnTo>
                                  <a:pt x="583" y="207"/>
                                </a:lnTo>
                                <a:lnTo>
                                  <a:pt x="583" y="207"/>
                                </a:lnTo>
                                <a:lnTo>
                                  <a:pt x="583" y="207"/>
                                </a:lnTo>
                                <a:lnTo>
                                  <a:pt x="584" y="207"/>
                                </a:lnTo>
                                <a:lnTo>
                                  <a:pt x="584" y="207"/>
                                </a:lnTo>
                                <a:lnTo>
                                  <a:pt x="584" y="207"/>
                                </a:lnTo>
                                <a:lnTo>
                                  <a:pt x="584" y="207"/>
                                </a:lnTo>
                                <a:lnTo>
                                  <a:pt x="584" y="207"/>
                                </a:lnTo>
                                <a:lnTo>
                                  <a:pt x="584" y="207"/>
                                </a:lnTo>
                                <a:lnTo>
                                  <a:pt x="584" y="207"/>
                                </a:lnTo>
                                <a:lnTo>
                                  <a:pt x="584" y="207"/>
                                </a:lnTo>
                                <a:lnTo>
                                  <a:pt x="584" y="207"/>
                                </a:lnTo>
                                <a:lnTo>
                                  <a:pt x="584" y="207"/>
                                </a:lnTo>
                                <a:lnTo>
                                  <a:pt x="584" y="207"/>
                                </a:lnTo>
                                <a:lnTo>
                                  <a:pt x="584" y="207"/>
                                </a:lnTo>
                                <a:lnTo>
                                  <a:pt x="585" y="207"/>
                                </a:lnTo>
                                <a:lnTo>
                                  <a:pt x="585" y="207"/>
                                </a:lnTo>
                                <a:lnTo>
                                  <a:pt x="585" y="207"/>
                                </a:lnTo>
                                <a:lnTo>
                                  <a:pt x="585" y="207"/>
                                </a:lnTo>
                                <a:lnTo>
                                  <a:pt x="585" y="207"/>
                                </a:lnTo>
                                <a:lnTo>
                                  <a:pt x="585" y="207"/>
                                </a:lnTo>
                                <a:lnTo>
                                  <a:pt x="585" y="207"/>
                                </a:lnTo>
                                <a:lnTo>
                                  <a:pt x="585" y="207"/>
                                </a:lnTo>
                                <a:lnTo>
                                  <a:pt x="585" y="207"/>
                                </a:lnTo>
                                <a:lnTo>
                                  <a:pt x="585" y="207"/>
                                </a:lnTo>
                                <a:lnTo>
                                  <a:pt x="585" y="207"/>
                                </a:lnTo>
                                <a:lnTo>
                                  <a:pt x="585" y="207"/>
                                </a:lnTo>
                                <a:lnTo>
                                  <a:pt x="586" y="207"/>
                                </a:lnTo>
                                <a:lnTo>
                                  <a:pt x="586" y="207"/>
                                </a:lnTo>
                                <a:lnTo>
                                  <a:pt x="586" y="207"/>
                                </a:lnTo>
                                <a:lnTo>
                                  <a:pt x="586" y="207"/>
                                </a:lnTo>
                                <a:lnTo>
                                  <a:pt x="586" y="207"/>
                                </a:lnTo>
                                <a:lnTo>
                                  <a:pt x="586" y="207"/>
                                </a:lnTo>
                                <a:lnTo>
                                  <a:pt x="586" y="207"/>
                                </a:lnTo>
                                <a:lnTo>
                                  <a:pt x="586" y="207"/>
                                </a:lnTo>
                                <a:lnTo>
                                  <a:pt x="586" y="207"/>
                                </a:lnTo>
                                <a:lnTo>
                                  <a:pt x="586" y="207"/>
                                </a:lnTo>
                                <a:lnTo>
                                  <a:pt x="586" y="207"/>
                                </a:lnTo>
                                <a:lnTo>
                                  <a:pt x="586" y="207"/>
                                </a:lnTo>
                                <a:lnTo>
                                  <a:pt x="587" y="207"/>
                                </a:lnTo>
                                <a:lnTo>
                                  <a:pt x="587" y="207"/>
                                </a:lnTo>
                                <a:lnTo>
                                  <a:pt x="587" y="207"/>
                                </a:lnTo>
                                <a:lnTo>
                                  <a:pt x="587" y="207"/>
                                </a:lnTo>
                                <a:lnTo>
                                  <a:pt x="587" y="207"/>
                                </a:lnTo>
                                <a:lnTo>
                                  <a:pt x="587" y="207"/>
                                </a:lnTo>
                                <a:lnTo>
                                  <a:pt x="587" y="207"/>
                                </a:lnTo>
                                <a:lnTo>
                                  <a:pt x="587" y="207"/>
                                </a:lnTo>
                                <a:lnTo>
                                  <a:pt x="587" y="207"/>
                                </a:lnTo>
                                <a:lnTo>
                                  <a:pt x="587" y="207"/>
                                </a:lnTo>
                                <a:lnTo>
                                  <a:pt x="587" y="207"/>
                                </a:lnTo>
                                <a:lnTo>
                                  <a:pt x="587" y="207"/>
                                </a:lnTo>
                                <a:lnTo>
                                  <a:pt x="588" y="207"/>
                                </a:lnTo>
                                <a:lnTo>
                                  <a:pt x="588" y="207"/>
                                </a:lnTo>
                                <a:lnTo>
                                  <a:pt x="588" y="207"/>
                                </a:lnTo>
                                <a:lnTo>
                                  <a:pt x="588" y="207"/>
                                </a:lnTo>
                                <a:lnTo>
                                  <a:pt x="588" y="207"/>
                                </a:lnTo>
                                <a:lnTo>
                                  <a:pt x="588" y="207"/>
                                </a:lnTo>
                                <a:lnTo>
                                  <a:pt x="588" y="207"/>
                                </a:lnTo>
                                <a:lnTo>
                                  <a:pt x="588" y="207"/>
                                </a:lnTo>
                                <a:lnTo>
                                  <a:pt x="588" y="207"/>
                                </a:lnTo>
                                <a:lnTo>
                                  <a:pt x="588" y="207"/>
                                </a:lnTo>
                                <a:lnTo>
                                  <a:pt x="588" y="207"/>
                                </a:lnTo>
                                <a:lnTo>
                                  <a:pt x="588" y="207"/>
                                </a:lnTo>
                                <a:lnTo>
                                  <a:pt x="589" y="207"/>
                                </a:lnTo>
                                <a:lnTo>
                                  <a:pt x="589" y="207"/>
                                </a:lnTo>
                                <a:lnTo>
                                  <a:pt x="589" y="207"/>
                                </a:lnTo>
                                <a:lnTo>
                                  <a:pt x="589" y="207"/>
                                </a:lnTo>
                                <a:lnTo>
                                  <a:pt x="589" y="207"/>
                                </a:lnTo>
                                <a:lnTo>
                                  <a:pt x="589" y="207"/>
                                </a:lnTo>
                                <a:lnTo>
                                  <a:pt x="589" y="207"/>
                                </a:lnTo>
                                <a:lnTo>
                                  <a:pt x="589" y="207"/>
                                </a:lnTo>
                                <a:lnTo>
                                  <a:pt x="589" y="207"/>
                                </a:lnTo>
                                <a:lnTo>
                                  <a:pt x="589" y="207"/>
                                </a:lnTo>
                                <a:lnTo>
                                  <a:pt x="589" y="207"/>
                                </a:lnTo>
                                <a:lnTo>
                                  <a:pt x="589" y="207"/>
                                </a:lnTo>
                                <a:lnTo>
                                  <a:pt x="590" y="207"/>
                                </a:lnTo>
                                <a:lnTo>
                                  <a:pt x="590" y="207"/>
                                </a:lnTo>
                                <a:lnTo>
                                  <a:pt x="590" y="207"/>
                                </a:lnTo>
                                <a:lnTo>
                                  <a:pt x="590" y="207"/>
                                </a:lnTo>
                                <a:lnTo>
                                  <a:pt x="590" y="207"/>
                                </a:lnTo>
                                <a:lnTo>
                                  <a:pt x="590" y="207"/>
                                </a:lnTo>
                                <a:lnTo>
                                  <a:pt x="590" y="207"/>
                                </a:lnTo>
                                <a:lnTo>
                                  <a:pt x="590" y="207"/>
                                </a:lnTo>
                                <a:lnTo>
                                  <a:pt x="590" y="207"/>
                                </a:lnTo>
                                <a:lnTo>
                                  <a:pt x="590" y="207"/>
                                </a:lnTo>
                                <a:lnTo>
                                  <a:pt x="591" y="207"/>
                                </a:lnTo>
                                <a:lnTo>
                                  <a:pt x="591" y="207"/>
                                </a:lnTo>
                                <a:lnTo>
                                  <a:pt x="591" y="207"/>
                                </a:lnTo>
                                <a:lnTo>
                                  <a:pt x="591" y="207"/>
                                </a:lnTo>
                                <a:lnTo>
                                  <a:pt x="591" y="207"/>
                                </a:lnTo>
                                <a:lnTo>
                                  <a:pt x="591" y="207"/>
                                </a:lnTo>
                                <a:lnTo>
                                  <a:pt x="591" y="207"/>
                                </a:lnTo>
                                <a:lnTo>
                                  <a:pt x="591" y="207"/>
                                </a:lnTo>
                                <a:lnTo>
                                  <a:pt x="591" y="207"/>
                                </a:lnTo>
                                <a:lnTo>
                                  <a:pt x="591" y="207"/>
                                </a:lnTo>
                                <a:lnTo>
                                  <a:pt x="591" y="207"/>
                                </a:lnTo>
                                <a:lnTo>
                                  <a:pt x="591" y="207"/>
                                </a:lnTo>
                                <a:lnTo>
                                  <a:pt x="592" y="207"/>
                                </a:lnTo>
                                <a:lnTo>
                                  <a:pt x="592" y="207"/>
                                </a:lnTo>
                                <a:lnTo>
                                  <a:pt x="592" y="207"/>
                                </a:lnTo>
                                <a:lnTo>
                                  <a:pt x="592" y="207"/>
                                </a:lnTo>
                                <a:lnTo>
                                  <a:pt x="592" y="207"/>
                                </a:lnTo>
                                <a:lnTo>
                                  <a:pt x="592" y="207"/>
                                </a:lnTo>
                                <a:lnTo>
                                  <a:pt x="592" y="207"/>
                                </a:lnTo>
                                <a:lnTo>
                                  <a:pt x="592" y="207"/>
                                </a:lnTo>
                                <a:lnTo>
                                  <a:pt x="592" y="207"/>
                                </a:lnTo>
                                <a:lnTo>
                                  <a:pt x="592" y="207"/>
                                </a:lnTo>
                                <a:lnTo>
                                  <a:pt x="592" y="207"/>
                                </a:lnTo>
                                <a:lnTo>
                                  <a:pt x="592" y="207"/>
                                </a:lnTo>
                                <a:lnTo>
                                  <a:pt x="593" y="207"/>
                                </a:lnTo>
                                <a:lnTo>
                                  <a:pt x="593" y="207"/>
                                </a:lnTo>
                                <a:lnTo>
                                  <a:pt x="593" y="207"/>
                                </a:lnTo>
                                <a:lnTo>
                                  <a:pt x="593" y="207"/>
                                </a:lnTo>
                                <a:lnTo>
                                  <a:pt x="593" y="207"/>
                                </a:lnTo>
                                <a:lnTo>
                                  <a:pt x="593" y="207"/>
                                </a:lnTo>
                                <a:lnTo>
                                  <a:pt x="593" y="207"/>
                                </a:lnTo>
                                <a:lnTo>
                                  <a:pt x="593" y="207"/>
                                </a:lnTo>
                                <a:lnTo>
                                  <a:pt x="593" y="207"/>
                                </a:lnTo>
                                <a:lnTo>
                                  <a:pt x="593" y="207"/>
                                </a:lnTo>
                                <a:lnTo>
                                  <a:pt x="593" y="207"/>
                                </a:lnTo>
                                <a:lnTo>
                                  <a:pt x="593" y="207"/>
                                </a:lnTo>
                                <a:lnTo>
                                  <a:pt x="594" y="207"/>
                                </a:lnTo>
                                <a:lnTo>
                                  <a:pt x="594" y="207"/>
                                </a:lnTo>
                                <a:lnTo>
                                  <a:pt x="594" y="207"/>
                                </a:lnTo>
                                <a:lnTo>
                                  <a:pt x="594" y="207"/>
                                </a:lnTo>
                                <a:lnTo>
                                  <a:pt x="594" y="207"/>
                                </a:lnTo>
                                <a:lnTo>
                                  <a:pt x="594" y="207"/>
                                </a:lnTo>
                                <a:lnTo>
                                  <a:pt x="594" y="207"/>
                                </a:lnTo>
                                <a:lnTo>
                                  <a:pt x="594" y="207"/>
                                </a:lnTo>
                                <a:lnTo>
                                  <a:pt x="594" y="207"/>
                                </a:lnTo>
                                <a:lnTo>
                                  <a:pt x="594" y="207"/>
                                </a:lnTo>
                                <a:lnTo>
                                  <a:pt x="594" y="207"/>
                                </a:lnTo>
                                <a:lnTo>
                                  <a:pt x="594" y="207"/>
                                </a:lnTo>
                                <a:lnTo>
                                  <a:pt x="595" y="207"/>
                                </a:lnTo>
                                <a:lnTo>
                                  <a:pt x="595" y="207"/>
                                </a:lnTo>
                                <a:lnTo>
                                  <a:pt x="595" y="207"/>
                                </a:lnTo>
                                <a:lnTo>
                                  <a:pt x="595" y="207"/>
                                </a:lnTo>
                                <a:lnTo>
                                  <a:pt x="595" y="207"/>
                                </a:lnTo>
                                <a:lnTo>
                                  <a:pt x="595" y="207"/>
                                </a:lnTo>
                                <a:lnTo>
                                  <a:pt x="595" y="207"/>
                                </a:lnTo>
                                <a:lnTo>
                                  <a:pt x="595" y="207"/>
                                </a:lnTo>
                                <a:lnTo>
                                  <a:pt x="595" y="207"/>
                                </a:lnTo>
                                <a:lnTo>
                                  <a:pt x="595" y="207"/>
                                </a:lnTo>
                                <a:lnTo>
                                  <a:pt x="595" y="207"/>
                                </a:lnTo>
                                <a:lnTo>
                                  <a:pt x="595" y="207"/>
                                </a:lnTo>
                                <a:lnTo>
                                  <a:pt x="596" y="207"/>
                                </a:lnTo>
                                <a:lnTo>
                                  <a:pt x="596" y="207"/>
                                </a:lnTo>
                                <a:lnTo>
                                  <a:pt x="596" y="207"/>
                                </a:lnTo>
                                <a:lnTo>
                                  <a:pt x="596" y="207"/>
                                </a:lnTo>
                                <a:lnTo>
                                  <a:pt x="596" y="207"/>
                                </a:lnTo>
                                <a:lnTo>
                                  <a:pt x="596" y="207"/>
                                </a:lnTo>
                                <a:lnTo>
                                  <a:pt x="596" y="207"/>
                                </a:lnTo>
                                <a:lnTo>
                                  <a:pt x="596" y="207"/>
                                </a:lnTo>
                                <a:lnTo>
                                  <a:pt x="596" y="207"/>
                                </a:lnTo>
                                <a:lnTo>
                                  <a:pt x="596" y="207"/>
                                </a:lnTo>
                                <a:lnTo>
                                  <a:pt x="596" y="207"/>
                                </a:lnTo>
                                <a:lnTo>
                                  <a:pt x="596" y="207"/>
                                </a:lnTo>
                                <a:lnTo>
                                  <a:pt x="597" y="207"/>
                                </a:lnTo>
                                <a:lnTo>
                                  <a:pt x="597" y="207"/>
                                </a:lnTo>
                                <a:lnTo>
                                  <a:pt x="597" y="207"/>
                                </a:lnTo>
                                <a:lnTo>
                                  <a:pt x="597" y="207"/>
                                </a:lnTo>
                                <a:lnTo>
                                  <a:pt x="597" y="207"/>
                                </a:lnTo>
                                <a:lnTo>
                                  <a:pt x="597" y="207"/>
                                </a:lnTo>
                                <a:lnTo>
                                  <a:pt x="597" y="207"/>
                                </a:lnTo>
                                <a:lnTo>
                                  <a:pt x="597" y="207"/>
                                </a:lnTo>
                                <a:lnTo>
                                  <a:pt x="597" y="207"/>
                                </a:lnTo>
                                <a:lnTo>
                                  <a:pt x="597" y="207"/>
                                </a:lnTo>
                                <a:lnTo>
                                  <a:pt x="597" y="207"/>
                                </a:lnTo>
                                <a:lnTo>
                                  <a:pt x="597" y="207"/>
                                </a:lnTo>
                                <a:lnTo>
                                  <a:pt x="598" y="207"/>
                                </a:lnTo>
                                <a:lnTo>
                                  <a:pt x="598" y="207"/>
                                </a:lnTo>
                                <a:lnTo>
                                  <a:pt x="598" y="207"/>
                                </a:lnTo>
                                <a:lnTo>
                                  <a:pt x="598" y="207"/>
                                </a:lnTo>
                                <a:lnTo>
                                  <a:pt x="598" y="207"/>
                                </a:lnTo>
                                <a:lnTo>
                                  <a:pt x="598" y="207"/>
                                </a:lnTo>
                                <a:lnTo>
                                  <a:pt x="598" y="207"/>
                                </a:lnTo>
                                <a:lnTo>
                                  <a:pt x="598" y="207"/>
                                </a:lnTo>
                                <a:lnTo>
                                  <a:pt x="598" y="207"/>
                                </a:lnTo>
                                <a:lnTo>
                                  <a:pt x="598" y="207"/>
                                </a:lnTo>
                                <a:lnTo>
                                  <a:pt x="598" y="207"/>
                                </a:lnTo>
                                <a:lnTo>
                                  <a:pt x="598" y="207"/>
                                </a:lnTo>
                                <a:lnTo>
                                  <a:pt x="599" y="207"/>
                                </a:lnTo>
                                <a:lnTo>
                                  <a:pt x="599" y="207"/>
                                </a:lnTo>
                                <a:lnTo>
                                  <a:pt x="599" y="207"/>
                                </a:lnTo>
                                <a:lnTo>
                                  <a:pt x="599" y="207"/>
                                </a:lnTo>
                                <a:lnTo>
                                  <a:pt x="599" y="207"/>
                                </a:lnTo>
                                <a:lnTo>
                                  <a:pt x="599" y="207"/>
                                </a:lnTo>
                                <a:lnTo>
                                  <a:pt x="599" y="207"/>
                                </a:lnTo>
                                <a:lnTo>
                                  <a:pt x="599" y="207"/>
                                </a:lnTo>
                                <a:lnTo>
                                  <a:pt x="599" y="207"/>
                                </a:lnTo>
                                <a:lnTo>
                                  <a:pt x="599" y="207"/>
                                </a:lnTo>
                                <a:lnTo>
                                  <a:pt x="599" y="207"/>
                                </a:lnTo>
                                <a:lnTo>
                                  <a:pt x="599" y="207"/>
                                </a:lnTo>
                                <a:lnTo>
                                  <a:pt x="600" y="207"/>
                                </a:lnTo>
                                <a:lnTo>
                                  <a:pt x="600" y="207"/>
                                </a:lnTo>
                                <a:lnTo>
                                  <a:pt x="600" y="207"/>
                                </a:lnTo>
                                <a:lnTo>
                                  <a:pt x="600" y="207"/>
                                </a:lnTo>
                                <a:lnTo>
                                  <a:pt x="600" y="207"/>
                                </a:lnTo>
                                <a:lnTo>
                                  <a:pt x="600" y="207"/>
                                </a:lnTo>
                                <a:lnTo>
                                  <a:pt x="600" y="207"/>
                                </a:lnTo>
                                <a:lnTo>
                                  <a:pt x="600" y="207"/>
                                </a:lnTo>
                                <a:lnTo>
                                  <a:pt x="600" y="207"/>
                                </a:lnTo>
                                <a:lnTo>
                                  <a:pt x="600" y="207"/>
                                </a:lnTo>
                                <a:lnTo>
                                  <a:pt x="601" y="207"/>
                                </a:lnTo>
                                <a:lnTo>
                                  <a:pt x="601" y="207"/>
                                </a:lnTo>
                                <a:lnTo>
                                  <a:pt x="601" y="207"/>
                                </a:lnTo>
                                <a:lnTo>
                                  <a:pt x="601" y="207"/>
                                </a:lnTo>
                                <a:lnTo>
                                  <a:pt x="601" y="207"/>
                                </a:lnTo>
                                <a:lnTo>
                                  <a:pt x="601" y="207"/>
                                </a:lnTo>
                                <a:lnTo>
                                  <a:pt x="601" y="207"/>
                                </a:lnTo>
                                <a:lnTo>
                                  <a:pt x="601" y="207"/>
                                </a:lnTo>
                                <a:lnTo>
                                  <a:pt x="601" y="207"/>
                                </a:lnTo>
                                <a:lnTo>
                                  <a:pt x="601" y="207"/>
                                </a:lnTo>
                                <a:lnTo>
                                  <a:pt x="601" y="207"/>
                                </a:lnTo>
                                <a:lnTo>
                                  <a:pt x="601" y="207"/>
                                </a:lnTo>
                                <a:lnTo>
                                  <a:pt x="602" y="207"/>
                                </a:lnTo>
                                <a:lnTo>
                                  <a:pt x="602" y="207"/>
                                </a:lnTo>
                                <a:lnTo>
                                  <a:pt x="602" y="207"/>
                                </a:lnTo>
                                <a:lnTo>
                                  <a:pt x="602" y="207"/>
                                </a:lnTo>
                                <a:lnTo>
                                  <a:pt x="602" y="207"/>
                                </a:lnTo>
                                <a:lnTo>
                                  <a:pt x="602" y="207"/>
                                </a:lnTo>
                                <a:lnTo>
                                  <a:pt x="602" y="207"/>
                                </a:lnTo>
                                <a:lnTo>
                                  <a:pt x="602" y="207"/>
                                </a:lnTo>
                                <a:lnTo>
                                  <a:pt x="602" y="207"/>
                                </a:lnTo>
                                <a:lnTo>
                                  <a:pt x="602" y="207"/>
                                </a:lnTo>
                                <a:lnTo>
                                  <a:pt x="602" y="207"/>
                                </a:lnTo>
                                <a:lnTo>
                                  <a:pt x="602" y="207"/>
                                </a:lnTo>
                                <a:lnTo>
                                  <a:pt x="603" y="207"/>
                                </a:lnTo>
                                <a:lnTo>
                                  <a:pt x="603" y="207"/>
                                </a:lnTo>
                                <a:lnTo>
                                  <a:pt x="603" y="207"/>
                                </a:lnTo>
                                <a:lnTo>
                                  <a:pt x="603" y="207"/>
                                </a:lnTo>
                                <a:lnTo>
                                  <a:pt x="603" y="207"/>
                                </a:lnTo>
                                <a:lnTo>
                                  <a:pt x="603" y="207"/>
                                </a:lnTo>
                                <a:lnTo>
                                  <a:pt x="603" y="207"/>
                                </a:lnTo>
                                <a:lnTo>
                                  <a:pt x="603" y="207"/>
                                </a:lnTo>
                                <a:lnTo>
                                  <a:pt x="603" y="207"/>
                                </a:lnTo>
                                <a:lnTo>
                                  <a:pt x="603" y="207"/>
                                </a:lnTo>
                                <a:lnTo>
                                  <a:pt x="603" y="207"/>
                                </a:lnTo>
                                <a:lnTo>
                                  <a:pt x="603" y="207"/>
                                </a:lnTo>
                                <a:lnTo>
                                  <a:pt x="604" y="207"/>
                                </a:lnTo>
                                <a:lnTo>
                                  <a:pt x="604" y="207"/>
                                </a:lnTo>
                                <a:lnTo>
                                  <a:pt x="604" y="207"/>
                                </a:lnTo>
                                <a:lnTo>
                                  <a:pt x="604" y="207"/>
                                </a:lnTo>
                                <a:lnTo>
                                  <a:pt x="604" y="207"/>
                                </a:lnTo>
                                <a:lnTo>
                                  <a:pt x="604" y="207"/>
                                </a:lnTo>
                                <a:lnTo>
                                  <a:pt x="604" y="207"/>
                                </a:lnTo>
                                <a:lnTo>
                                  <a:pt x="604" y="207"/>
                                </a:lnTo>
                                <a:lnTo>
                                  <a:pt x="604" y="207"/>
                                </a:lnTo>
                                <a:lnTo>
                                  <a:pt x="604" y="207"/>
                                </a:lnTo>
                                <a:lnTo>
                                  <a:pt x="604" y="207"/>
                                </a:lnTo>
                                <a:lnTo>
                                  <a:pt x="604" y="207"/>
                                </a:lnTo>
                                <a:lnTo>
                                  <a:pt x="605" y="207"/>
                                </a:lnTo>
                                <a:lnTo>
                                  <a:pt x="605" y="207"/>
                                </a:lnTo>
                                <a:lnTo>
                                  <a:pt x="605" y="207"/>
                                </a:lnTo>
                                <a:lnTo>
                                  <a:pt x="605" y="207"/>
                                </a:lnTo>
                                <a:lnTo>
                                  <a:pt x="605" y="207"/>
                                </a:lnTo>
                                <a:lnTo>
                                  <a:pt x="605" y="207"/>
                                </a:lnTo>
                                <a:lnTo>
                                  <a:pt x="605" y="207"/>
                                </a:lnTo>
                                <a:lnTo>
                                  <a:pt x="605" y="207"/>
                                </a:lnTo>
                                <a:lnTo>
                                  <a:pt x="605" y="207"/>
                                </a:lnTo>
                                <a:lnTo>
                                  <a:pt x="605" y="207"/>
                                </a:lnTo>
                                <a:lnTo>
                                  <a:pt x="605" y="207"/>
                                </a:lnTo>
                                <a:lnTo>
                                  <a:pt x="605" y="207"/>
                                </a:lnTo>
                                <a:lnTo>
                                  <a:pt x="606" y="207"/>
                                </a:lnTo>
                                <a:lnTo>
                                  <a:pt x="606" y="207"/>
                                </a:lnTo>
                                <a:lnTo>
                                  <a:pt x="606" y="207"/>
                                </a:lnTo>
                                <a:lnTo>
                                  <a:pt x="606" y="207"/>
                                </a:lnTo>
                                <a:lnTo>
                                  <a:pt x="606" y="207"/>
                                </a:lnTo>
                                <a:lnTo>
                                  <a:pt x="606" y="207"/>
                                </a:lnTo>
                                <a:lnTo>
                                  <a:pt x="606" y="207"/>
                                </a:lnTo>
                                <a:lnTo>
                                  <a:pt x="606" y="207"/>
                                </a:lnTo>
                                <a:lnTo>
                                  <a:pt x="606" y="207"/>
                                </a:lnTo>
                                <a:lnTo>
                                  <a:pt x="606" y="207"/>
                                </a:lnTo>
                                <a:lnTo>
                                  <a:pt x="606" y="207"/>
                                </a:lnTo>
                                <a:lnTo>
                                  <a:pt x="606" y="207"/>
                                </a:lnTo>
                                <a:lnTo>
                                  <a:pt x="607" y="207"/>
                                </a:lnTo>
                                <a:lnTo>
                                  <a:pt x="607" y="207"/>
                                </a:lnTo>
                                <a:lnTo>
                                  <a:pt x="607" y="207"/>
                                </a:lnTo>
                                <a:lnTo>
                                  <a:pt x="607" y="207"/>
                                </a:lnTo>
                                <a:lnTo>
                                  <a:pt x="607" y="207"/>
                                </a:lnTo>
                                <a:lnTo>
                                  <a:pt x="607" y="207"/>
                                </a:lnTo>
                                <a:lnTo>
                                  <a:pt x="607" y="207"/>
                                </a:lnTo>
                                <a:lnTo>
                                  <a:pt x="607" y="207"/>
                                </a:lnTo>
                                <a:lnTo>
                                  <a:pt x="607" y="207"/>
                                </a:lnTo>
                                <a:lnTo>
                                  <a:pt x="607" y="207"/>
                                </a:lnTo>
                                <a:lnTo>
                                  <a:pt x="607" y="207"/>
                                </a:lnTo>
                                <a:lnTo>
                                  <a:pt x="607" y="207"/>
                                </a:lnTo>
                                <a:lnTo>
                                  <a:pt x="608" y="207"/>
                                </a:lnTo>
                                <a:lnTo>
                                  <a:pt x="608" y="207"/>
                                </a:lnTo>
                                <a:lnTo>
                                  <a:pt x="608" y="207"/>
                                </a:lnTo>
                                <a:lnTo>
                                  <a:pt x="608" y="207"/>
                                </a:lnTo>
                                <a:lnTo>
                                  <a:pt x="608" y="207"/>
                                </a:lnTo>
                                <a:lnTo>
                                  <a:pt x="608" y="207"/>
                                </a:lnTo>
                                <a:lnTo>
                                  <a:pt x="608" y="207"/>
                                </a:lnTo>
                                <a:lnTo>
                                  <a:pt x="608" y="207"/>
                                </a:lnTo>
                                <a:lnTo>
                                  <a:pt x="608" y="207"/>
                                </a:lnTo>
                                <a:lnTo>
                                  <a:pt x="608" y="207"/>
                                </a:lnTo>
                                <a:lnTo>
                                  <a:pt x="608" y="207"/>
                                </a:lnTo>
                                <a:lnTo>
                                  <a:pt x="608" y="207"/>
                                </a:lnTo>
                                <a:lnTo>
                                  <a:pt x="609" y="207"/>
                                </a:lnTo>
                                <a:lnTo>
                                  <a:pt x="609" y="207"/>
                                </a:lnTo>
                                <a:lnTo>
                                  <a:pt x="609" y="207"/>
                                </a:lnTo>
                                <a:lnTo>
                                  <a:pt x="609" y="207"/>
                                </a:lnTo>
                                <a:lnTo>
                                  <a:pt x="609" y="207"/>
                                </a:lnTo>
                                <a:lnTo>
                                  <a:pt x="609" y="207"/>
                                </a:lnTo>
                                <a:lnTo>
                                  <a:pt x="609" y="207"/>
                                </a:lnTo>
                                <a:lnTo>
                                  <a:pt x="609" y="207"/>
                                </a:lnTo>
                                <a:lnTo>
                                  <a:pt x="609" y="207"/>
                                </a:lnTo>
                                <a:lnTo>
                                  <a:pt x="609" y="207"/>
                                </a:lnTo>
                                <a:lnTo>
                                  <a:pt x="609" y="207"/>
                                </a:lnTo>
                                <a:lnTo>
                                  <a:pt x="609" y="207"/>
                                </a:lnTo>
                                <a:lnTo>
                                  <a:pt x="610" y="207"/>
                                </a:lnTo>
                                <a:lnTo>
                                  <a:pt x="610" y="207"/>
                                </a:lnTo>
                                <a:lnTo>
                                  <a:pt x="610" y="207"/>
                                </a:lnTo>
                                <a:lnTo>
                                  <a:pt x="610" y="207"/>
                                </a:lnTo>
                                <a:lnTo>
                                  <a:pt x="610" y="207"/>
                                </a:lnTo>
                                <a:lnTo>
                                  <a:pt x="610" y="207"/>
                                </a:lnTo>
                                <a:lnTo>
                                  <a:pt x="610" y="207"/>
                                </a:lnTo>
                                <a:lnTo>
                                  <a:pt x="610" y="207"/>
                                </a:lnTo>
                                <a:lnTo>
                                  <a:pt x="610" y="207"/>
                                </a:lnTo>
                                <a:lnTo>
                                  <a:pt x="610" y="207"/>
                                </a:lnTo>
                                <a:lnTo>
                                  <a:pt x="611" y="207"/>
                                </a:lnTo>
                                <a:lnTo>
                                  <a:pt x="611" y="207"/>
                                </a:lnTo>
                                <a:lnTo>
                                  <a:pt x="611" y="207"/>
                                </a:lnTo>
                                <a:lnTo>
                                  <a:pt x="611" y="207"/>
                                </a:lnTo>
                                <a:lnTo>
                                  <a:pt x="611" y="207"/>
                                </a:lnTo>
                                <a:lnTo>
                                  <a:pt x="611" y="207"/>
                                </a:lnTo>
                                <a:lnTo>
                                  <a:pt x="611" y="207"/>
                                </a:lnTo>
                                <a:lnTo>
                                  <a:pt x="611" y="207"/>
                                </a:lnTo>
                                <a:lnTo>
                                  <a:pt x="611" y="207"/>
                                </a:lnTo>
                                <a:lnTo>
                                  <a:pt x="611" y="207"/>
                                </a:lnTo>
                                <a:lnTo>
                                  <a:pt x="611" y="207"/>
                                </a:lnTo>
                                <a:lnTo>
                                  <a:pt x="611" y="207"/>
                                </a:lnTo>
                                <a:lnTo>
                                  <a:pt x="612" y="207"/>
                                </a:lnTo>
                                <a:lnTo>
                                  <a:pt x="612" y="207"/>
                                </a:lnTo>
                                <a:lnTo>
                                  <a:pt x="612" y="207"/>
                                </a:lnTo>
                                <a:lnTo>
                                  <a:pt x="612" y="207"/>
                                </a:lnTo>
                                <a:lnTo>
                                  <a:pt x="612" y="207"/>
                                </a:lnTo>
                                <a:lnTo>
                                  <a:pt x="612" y="207"/>
                                </a:lnTo>
                                <a:lnTo>
                                  <a:pt x="612" y="207"/>
                                </a:lnTo>
                                <a:lnTo>
                                  <a:pt x="612" y="207"/>
                                </a:lnTo>
                                <a:lnTo>
                                  <a:pt x="612" y="207"/>
                                </a:lnTo>
                                <a:lnTo>
                                  <a:pt x="612" y="207"/>
                                </a:lnTo>
                                <a:lnTo>
                                  <a:pt x="612" y="207"/>
                                </a:lnTo>
                                <a:lnTo>
                                  <a:pt x="612" y="207"/>
                                </a:lnTo>
                                <a:lnTo>
                                  <a:pt x="613" y="207"/>
                                </a:lnTo>
                                <a:lnTo>
                                  <a:pt x="613" y="207"/>
                                </a:lnTo>
                                <a:lnTo>
                                  <a:pt x="613" y="207"/>
                                </a:lnTo>
                                <a:lnTo>
                                  <a:pt x="613" y="207"/>
                                </a:lnTo>
                                <a:lnTo>
                                  <a:pt x="613" y="207"/>
                                </a:lnTo>
                                <a:lnTo>
                                  <a:pt x="613" y="207"/>
                                </a:lnTo>
                                <a:lnTo>
                                  <a:pt x="613" y="207"/>
                                </a:lnTo>
                                <a:lnTo>
                                  <a:pt x="613" y="207"/>
                                </a:lnTo>
                                <a:lnTo>
                                  <a:pt x="613" y="207"/>
                                </a:lnTo>
                                <a:lnTo>
                                  <a:pt x="613" y="207"/>
                                </a:lnTo>
                                <a:lnTo>
                                  <a:pt x="613" y="207"/>
                                </a:lnTo>
                                <a:lnTo>
                                  <a:pt x="613" y="207"/>
                                </a:lnTo>
                                <a:lnTo>
                                  <a:pt x="614" y="207"/>
                                </a:lnTo>
                                <a:lnTo>
                                  <a:pt x="614" y="207"/>
                                </a:lnTo>
                                <a:lnTo>
                                  <a:pt x="614" y="207"/>
                                </a:lnTo>
                                <a:lnTo>
                                  <a:pt x="614" y="207"/>
                                </a:lnTo>
                                <a:lnTo>
                                  <a:pt x="614" y="207"/>
                                </a:lnTo>
                                <a:lnTo>
                                  <a:pt x="614" y="207"/>
                                </a:lnTo>
                                <a:lnTo>
                                  <a:pt x="614" y="207"/>
                                </a:lnTo>
                                <a:lnTo>
                                  <a:pt x="614" y="207"/>
                                </a:lnTo>
                                <a:lnTo>
                                  <a:pt x="614" y="207"/>
                                </a:lnTo>
                                <a:lnTo>
                                  <a:pt x="614" y="207"/>
                                </a:lnTo>
                                <a:lnTo>
                                  <a:pt x="614" y="207"/>
                                </a:lnTo>
                                <a:lnTo>
                                  <a:pt x="614" y="207"/>
                                </a:lnTo>
                                <a:lnTo>
                                  <a:pt x="615" y="207"/>
                                </a:lnTo>
                                <a:lnTo>
                                  <a:pt x="615" y="207"/>
                                </a:lnTo>
                                <a:lnTo>
                                  <a:pt x="615" y="207"/>
                                </a:lnTo>
                                <a:lnTo>
                                  <a:pt x="615" y="207"/>
                                </a:lnTo>
                                <a:lnTo>
                                  <a:pt x="615" y="207"/>
                                </a:lnTo>
                                <a:lnTo>
                                  <a:pt x="615" y="207"/>
                                </a:lnTo>
                                <a:lnTo>
                                  <a:pt x="615" y="207"/>
                                </a:lnTo>
                                <a:lnTo>
                                  <a:pt x="615" y="207"/>
                                </a:lnTo>
                                <a:lnTo>
                                  <a:pt x="615" y="207"/>
                                </a:lnTo>
                                <a:lnTo>
                                  <a:pt x="615" y="207"/>
                                </a:lnTo>
                                <a:lnTo>
                                  <a:pt x="615" y="207"/>
                                </a:lnTo>
                                <a:lnTo>
                                  <a:pt x="615" y="207"/>
                                </a:lnTo>
                                <a:lnTo>
                                  <a:pt x="616" y="207"/>
                                </a:lnTo>
                                <a:lnTo>
                                  <a:pt x="616" y="207"/>
                                </a:lnTo>
                                <a:lnTo>
                                  <a:pt x="616" y="207"/>
                                </a:lnTo>
                                <a:lnTo>
                                  <a:pt x="616" y="207"/>
                                </a:lnTo>
                                <a:lnTo>
                                  <a:pt x="616" y="207"/>
                                </a:lnTo>
                                <a:lnTo>
                                  <a:pt x="616" y="207"/>
                                </a:lnTo>
                                <a:lnTo>
                                  <a:pt x="616" y="207"/>
                                </a:lnTo>
                                <a:lnTo>
                                  <a:pt x="616" y="207"/>
                                </a:lnTo>
                                <a:lnTo>
                                  <a:pt x="616" y="207"/>
                                </a:lnTo>
                                <a:lnTo>
                                  <a:pt x="616" y="207"/>
                                </a:lnTo>
                                <a:lnTo>
                                  <a:pt x="616" y="207"/>
                                </a:lnTo>
                                <a:lnTo>
                                  <a:pt x="616" y="207"/>
                                </a:lnTo>
                                <a:lnTo>
                                  <a:pt x="617" y="207"/>
                                </a:lnTo>
                                <a:lnTo>
                                  <a:pt x="617" y="207"/>
                                </a:lnTo>
                                <a:lnTo>
                                  <a:pt x="617" y="207"/>
                                </a:lnTo>
                                <a:lnTo>
                                  <a:pt x="617" y="207"/>
                                </a:lnTo>
                                <a:lnTo>
                                  <a:pt x="617" y="207"/>
                                </a:lnTo>
                                <a:lnTo>
                                  <a:pt x="617" y="207"/>
                                </a:lnTo>
                                <a:lnTo>
                                  <a:pt x="617" y="207"/>
                                </a:lnTo>
                                <a:lnTo>
                                  <a:pt x="617" y="207"/>
                                </a:lnTo>
                                <a:lnTo>
                                  <a:pt x="617" y="207"/>
                                </a:lnTo>
                                <a:lnTo>
                                  <a:pt x="617" y="207"/>
                                </a:lnTo>
                                <a:lnTo>
                                  <a:pt x="617" y="207"/>
                                </a:lnTo>
                                <a:lnTo>
                                  <a:pt x="617" y="207"/>
                                </a:lnTo>
                                <a:lnTo>
                                  <a:pt x="618" y="207"/>
                                </a:lnTo>
                                <a:lnTo>
                                  <a:pt x="618" y="207"/>
                                </a:lnTo>
                                <a:lnTo>
                                  <a:pt x="618" y="207"/>
                                </a:lnTo>
                                <a:lnTo>
                                  <a:pt x="618" y="207"/>
                                </a:lnTo>
                                <a:lnTo>
                                  <a:pt x="618" y="207"/>
                                </a:lnTo>
                                <a:lnTo>
                                  <a:pt x="618" y="207"/>
                                </a:lnTo>
                                <a:lnTo>
                                  <a:pt x="618" y="207"/>
                                </a:lnTo>
                                <a:lnTo>
                                  <a:pt x="618" y="207"/>
                                </a:lnTo>
                                <a:lnTo>
                                  <a:pt x="618" y="207"/>
                                </a:lnTo>
                                <a:lnTo>
                                  <a:pt x="618" y="207"/>
                                </a:lnTo>
                                <a:lnTo>
                                  <a:pt x="618" y="207"/>
                                </a:lnTo>
                                <a:lnTo>
                                  <a:pt x="618" y="207"/>
                                </a:lnTo>
                                <a:lnTo>
                                  <a:pt x="619" y="207"/>
                                </a:lnTo>
                                <a:lnTo>
                                  <a:pt x="619" y="207"/>
                                </a:lnTo>
                                <a:lnTo>
                                  <a:pt x="619" y="207"/>
                                </a:lnTo>
                                <a:lnTo>
                                  <a:pt x="619" y="207"/>
                                </a:lnTo>
                                <a:lnTo>
                                  <a:pt x="619" y="207"/>
                                </a:lnTo>
                                <a:lnTo>
                                  <a:pt x="619" y="207"/>
                                </a:lnTo>
                                <a:lnTo>
                                  <a:pt x="619" y="207"/>
                                </a:lnTo>
                                <a:lnTo>
                                  <a:pt x="619" y="207"/>
                                </a:lnTo>
                                <a:lnTo>
                                  <a:pt x="619" y="207"/>
                                </a:lnTo>
                                <a:lnTo>
                                  <a:pt x="619" y="207"/>
                                </a:lnTo>
                                <a:lnTo>
                                  <a:pt x="619" y="207"/>
                                </a:lnTo>
                                <a:lnTo>
                                  <a:pt x="619" y="207"/>
                                </a:lnTo>
                                <a:lnTo>
                                  <a:pt x="620" y="207"/>
                                </a:lnTo>
                                <a:lnTo>
                                  <a:pt x="620" y="207"/>
                                </a:lnTo>
                                <a:lnTo>
                                  <a:pt x="620" y="207"/>
                                </a:lnTo>
                                <a:lnTo>
                                  <a:pt x="620" y="207"/>
                                </a:lnTo>
                                <a:lnTo>
                                  <a:pt x="620" y="207"/>
                                </a:lnTo>
                                <a:lnTo>
                                  <a:pt x="620" y="207"/>
                                </a:lnTo>
                                <a:lnTo>
                                  <a:pt x="620" y="207"/>
                                </a:lnTo>
                                <a:lnTo>
                                  <a:pt x="620" y="207"/>
                                </a:lnTo>
                                <a:lnTo>
                                  <a:pt x="620" y="207"/>
                                </a:lnTo>
                                <a:lnTo>
                                  <a:pt x="620" y="207"/>
                                </a:lnTo>
                                <a:lnTo>
                                  <a:pt x="621" y="207"/>
                                </a:lnTo>
                                <a:lnTo>
                                  <a:pt x="621" y="207"/>
                                </a:lnTo>
                                <a:lnTo>
                                  <a:pt x="621" y="207"/>
                                </a:lnTo>
                                <a:lnTo>
                                  <a:pt x="621" y="207"/>
                                </a:lnTo>
                                <a:lnTo>
                                  <a:pt x="621" y="207"/>
                                </a:lnTo>
                                <a:lnTo>
                                  <a:pt x="621" y="207"/>
                                </a:lnTo>
                                <a:lnTo>
                                  <a:pt x="621" y="207"/>
                                </a:lnTo>
                                <a:lnTo>
                                  <a:pt x="621" y="207"/>
                                </a:lnTo>
                                <a:lnTo>
                                  <a:pt x="621" y="207"/>
                                </a:lnTo>
                                <a:lnTo>
                                  <a:pt x="621" y="207"/>
                                </a:lnTo>
                                <a:lnTo>
                                  <a:pt x="621" y="207"/>
                                </a:lnTo>
                                <a:lnTo>
                                  <a:pt x="621" y="207"/>
                                </a:lnTo>
                                <a:lnTo>
                                  <a:pt x="622" y="207"/>
                                </a:lnTo>
                                <a:lnTo>
                                  <a:pt x="622" y="207"/>
                                </a:lnTo>
                                <a:lnTo>
                                  <a:pt x="622" y="207"/>
                                </a:lnTo>
                                <a:lnTo>
                                  <a:pt x="622" y="207"/>
                                </a:lnTo>
                                <a:lnTo>
                                  <a:pt x="622" y="207"/>
                                </a:lnTo>
                                <a:lnTo>
                                  <a:pt x="622" y="207"/>
                                </a:lnTo>
                                <a:lnTo>
                                  <a:pt x="622" y="207"/>
                                </a:lnTo>
                                <a:lnTo>
                                  <a:pt x="622" y="207"/>
                                </a:lnTo>
                                <a:lnTo>
                                  <a:pt x="622" y="207"/>
                                </a:lnTo>
                                <a:lnTo>
                                  <a:pt x="622" y="207"/>
                                </a:lnTo>
                                <a:lnTo>
                                  <a:pt x="622" y="207"/>
                                </a:lnTo>
                                <a:lnTo>
                                  <a:pt x="622" y="207"/>
                                </a:lnTo>
                                <a:lnTo>
                                  <a:pt x="623" y="207"/>
                                </a:lnTo>
                                <a:lnTo>
                                  <a:pt x="623" y="207"/>
                                </a:lnTo>
                                <a:lnTo>
                                  <a:pt x="623" y="207"/>
                                </a:lnTo>
                                <a:lnTo>
                                  <a:pt x="623" y="207"/>
                                </a:lnTo>
                                <a:lnTo>
                                  <a:pt x="623" y="207"/>
                                </a:lnTo>
                                <a:lnTo>
                                  <a:pt x="623" y="207"/>
                                </a:lnTo>
                                <a:lnTo>
                                  <a:pt x="623" y="207"/>
                                </a:lnTo>
                                <a:lnTo>
                                  <a:pt x="623" y="207"/>
                                </a:lnTo>
                                <a:lnTo>
                                  <a:pt x="623" y="207"/>
                                </a:lnTo>
                                <a:lnTo>
                                  <a:pt x="623" y="207"/>
                                </a:lnTo>
                                <a:lnTo>
                                  <a:pt x="623" y="207"/>
                                </a:lnTo>
                                <a:lnTo>
                                  <a:pt x="623" y="207"/>
                                </a:lnTo>
                                <a:lnTo>
                                  <a:pt x="624" y="207"/>
                                </a:lnTo>
                                <a:lnTo>
                                  <a:pt x="624" y="207"/>
                                </a:lnTo>
                                <a:lnTo>
                                  <a:pt x="624" y="207"/>
                                </a:lnTo>
                                <a:lnTo>
                                  <a:pt x="624" y="207"/>
                                </a:lnTo>
                                <a:lnTo>
                                  <a:pt x="624" y="207"/>
                                </a:lnTo>
                                <a:lnTo>
                                  <a:pt x="624" y="207"/>
                                </a:lnTo>
                                <a:lnTo>
                                  <a:pt x="624" y="207"/>
                                </a:lnTo>
                                <a:lnTo>
                                  <a:pt x="624" y="207"/>
                                </a:lnTo>
                                <a:lnTo>
                                  <a:pt x="624" y="207"/>
                                </a:lnTo>
                                <a:lnTo>
                                  <a:pt x="624" y="207"/>
                                </a:lnTo>
                                <a:lnTo>
                                  <a:pt x="624" y="207"/>
                                </a:lnTo>
                                <a:lnTo>
                                  <a:pt x="624" y="207"/>
                                </a:lnTo>
                                <a:lnTo>
                                  <a:pt x="625" y="207"/>
                                </a:lnTo>
                                <a:lnTo>
                                  <a:pt x="625" y="207"/>
                                </a:lnTo>
                                <a:lnTo>
                                  <a:pt x="625" y="207"/>
                                </a:lnTo>
                                <a:lnTo>
                                  <a:pt x="625" y="207"/>
                                </a:lnTo>
                                <a:lnTo>
                                  <a:pt x="625" y="207"/>
                                </a:lnTo>
                                <a:lnTo>
                                  <a:pt x="625" y="207"/>
                                </a:lnTo>
                                <a:lnTo>
                                  <a:pt x="625" y="207"/>
                                </a:lnTo>
                                <a:lnTo>
                                  <a:pt x="625" y="207"/>
                                </a:lnTo>
                                <a:lnTo>
                                  <a:pt x="625" y="207"/>
                                </a:lnTo>
                                <a:lnTo>
                                  <a:pt x="625" y="207"/>
                                </a:lnTo>
                                <a:lnTo>
                                  <a:pt x="625" y="207"/>
                                </a:lnTo>
                                <a:lnTo>
                                  <a:pt x="625" y="207"/>
                                </a:lnTo>
                                <a:lnTo>
                                  <a:pt x="626" y="207"/>
                                </a:lnTo>
                                <a:lnTo>
                                  <a:pt x="626" y="207"/>
                                </a:lnTo>
                                <a:lnTo>
                                  <a:pt x="626" y="207"/>
                                </a:lnTo>
                                <a:lnTo>
                                  <a:pt x="626" y="207"/>
                                </a:lnTo>
                                <a:lnTo>
                                  <a:pt x="626" y="207"/>
                                </a:lnTo>
                                <a:lnTo>
                                  <a:pt x="626" y="207"/>
                                </a:lnTo>
                                <a:lnTo>
                                  <a:pt x="626" y="207"/>
                                </a:lnTo>
                                <a:lnTo>
                                  <a:pt x="626" y="207"/>
                                </a:lnTo>
                                <a:lnTo>
                                  <a:pt x="626" y="207"/>
                                </a:lnTo>
                                <a:lnTo>
                                  <a:pt x="626" y="207"/>
                                </a:lnTo>
                                <a:lnTo>
                                  <a:pt x="626" y="207"/>
                                </a:lnTo>
                                <a:lnTo>
                                  <a:pt x="626" y="207"/>
                                </a:lnTo>
                                <a:lnTo>
                                  <a:pt x="627" y="207"/>
                                </a:lnTo>
                                <a:lnTo>
                                  <a:pt x="627" y="207"/>
                                </a:lnTo>
                                <a:lnTo>
                                  <a:pt x="627" y="207"/>
                                </a:lnTo>
                                <a:lnTo>
                                  <a:pt x="627" y="207"/>
                                </a:lnTo>
                                <a:lnTo>
                                  <a:pt x="627" y="207"/>
                                </a:lnTo>
                                <a:lnTo>
                                  <a:pt x="627" y="207"/>
                                </a:lnTo>
                                <a:lnTo>
                                  <a:pt x="627" y="207"/>
                                </a:lnTo>
                                <a:lnTo>
                                  <a:pt x="627" y="207"/>
                                </a:lnTo>
                                <a:lnTo>
                                  <a:pt x="627" y="207"/>
                                </a:lnTo>
                                <a:lnTo>
                                  <a:pt x="627" y="207"/>
                                </a:lnTo>
                                <a:lnTo>
                                  <a:pt x="627" y="207"/>
                                </a:lnTo>
                                <a:lnTo>
                                  <a:pt x="627" y="207"/>
                                </a:lnTo>
                                <a:lnTo>
                                  <a:pt x="628" y="207"/>
                                </a:lnTo>
                                <a:lnTo>
                                  <a:pt x="628" y="207"/>
                                </a:lnTo>
                                <a:lnTo>
                                  <a:pt x="628" y="207"/>
                                </a:lnTo>
                                <a:lnTo>
                                  <a:pt x="628" y="207"/>
                                </a:lnTo>
                                <a:lnTo>
                                  <a:pt x="628" y="207"/>
                                </a:lnTo>
                                <a:lnTo>
                                  <a:pt x="628" y="207"/>
                                </a:lnTo>
                                <a:lnTo>
                                  <a:pt x="628" y="207"/>
                                </a:lnTo>
                                <a:lnTo>
                                  <a:pt x="628" y="207"/>
                                </a:lnTo>
                                <a:lnTo>
                                  <a:pt x="628" y="207"/>
                                </a:lnTo>
                                <a:lnTo>
                                  <a:pt x="628" y="207"/>
                                </a:lnTo>
                                <a:lnTo>
                                  <a:pt x="628" y="207"/>
                                </a:lnTo>
                                <a:lnTo>
                                  <a:pt x="628" y="207"/>
                                </a:lnTo>
                                <a:lnTo>
                                  <a:pt x="629" y="207"/>
                                </a:lnTo>
                                <a:lnTo>
                                  <a:pt x="629" y="207"/>
                                </a:lnTo>
                                <a:lnTo>
                                  <a:pt x="629" y="207"/>
                                </a:lnTo>
                                <a:lnTo>
                                  <a:pt x="629" y="207"/>
                                </a:lnTo>
                                <a:lnTo>
                                  <a:pt x="629" y="207"/>
                                </a:lnTo>
                                <a:lnTo>
                                  <a:pt x="629" y="207"/>
                                </a:lnTo>
                                <a:lnTo>
                                  <a:pt x="629" y="207"/>
                                </a:lnTo>
                                <a:lnTo>
                                  <a:pt x="629" y="207"/>
                                </a:lnTo>
                                <a:lnTo>
                                  <a:pt x="629" y="207"/>
                                </a:lnTo>
                                <a:lnTo>
                                  <a:pt x="629" y="207"/>
                                </a:lnTo>
                                <a:lnTo>
                                  <a:pt x="629" y="207"/>
                                </a:lnTo>
                                <a:lnTo>
                                  <a:pt x="629" y="207"/>
                                </a:lnTo>
                                <a:lnTo>
                                  <a:pt x="630" y="207"/>
                                </a:lnTo>
                                <a:lnTo>
                                  <a:pt x="630" y="207"/>
                                </a:lnTo>
                                <a:lnTo>
                                  <a:pt x="630" y="207"/>
                                </a:lnTo>
                                <a:lnTo>
                                  <a:pt x="630" y="207"/>
                                </a:lnTo>
                                <a:lnTo>
                                  <a:pt x="630" y="207"/>
                                </a:lnTo>
                                <a:lnTo>
                                  <a:pt x="630" y="207"/>
                                </a:lnTo>
                                <a:lnTo>
                                  <a:pt x="630" y="207"/>
                                </a:lnTo>
                                <a:lnTo>
                                  <a:pt x="630" y="207"/>
                                </a:lnTo>
                                <a:lnTo>
                                  <a:pt x="630" y="207"/>
                                </a:lnTo>
                                <a:lnTo>
                                  <a:pt x="630" y="207"/>
                                </a:lnTo>
                                <a:lnTo>
                                  <a:pt x="631" y="207"/>
                                </a:lnTo>
                                <a:lnTo>
                                  <a:pt x="631" y="207"/>
                                </a:lnTo>
                                <a:lnTo>
                                  <a:pt x="631" y="207"/>
                                </a:lnTo>
                                <a:lnTo>
                                  <a:pt x="631" y="207"/>
                                </a:lnTo>
                                <a:lnTo>
                                  <a:pt x="631" y="207"/>
                                </a:lnTo>
                                <a:lnTo>
                                  <a:pt x="631" y="207"/>
                                </a:lnTo>
                                <a:lnTo>
                                  <a:pt x="631" y="207"/>
                                </a:lnTo>
                                <a:lnTo>
                                  <a:pt x="631" y="207"/>
                                </a:lnTo>
                                <a:lnTo>
                                  <a:pt x="631" y="207"/>
                                </a:lnTo>
                                <a:lnTo>
                                  <a:pt x="631" y="207"/>
                                </a:lnTo>
                                <a:lnTo>
                                  <a:pt x="631" y="207"/>
                                </a:lnTo>
                                <a:lnTo>
                                  <a:pt x="631" y="207"/>
                                </a:lnTo>
                                <a:lnTo>
                                  <a:pt x="632" y="207"/>
                                </a:lnTo>
                                <a:lnTo>
                                  <a:pt x="632" y="207"/>
                                </a:lnTo>
                                <a:lnTo>
                                  <a:pt x="632" y="207"/>
                                </a:lnTo>
                                <a:lnTo>
                                  <a:pt x="632" y="207"/>
                                </a:lnTo>
                                <a:lnTo>
                                  <a:pt x="632" y="207"/>
                                </a:lnTo>
                                <a:lnTo>
                                  <a:pt x="632" y="207"/>
                                </a:lnTo>
                                <a:lnTo>
                                  <a:pt x="632" y="207"/>
                                </a:lnTo>
                                <a:lnTo>
                                  <a:pt x="632" y="207"/>
                                </a:lnTo>
                                <a:lnTo>
                                  <a:pt x="632" y="207"/>
                                </a:lnTo>
                                <a:lnTo>
                                  <a:pt x="632" y="207"/>
                                </a:lnTo>
                                <a:lnTo>
                                  <a:pt x="632" y="207"/>
                                </a:lnTo>
                                <a:lnTo>
                                  <a:pt x="632" y="207"/>
                                </a:lnTo>
                                <a:lnTo>
                                  <a:pt x="633" y="207"/>
                                </a:lnTo>
                                <a:lnTo>
                                  <a:pt x="633" y="207"/>
                                </a:lnTo>
                                <a:lnTo>
                                  <a:pt x="633" y="207"/>
                                </a:lnTo>
                                <a:lnTo>
                                  <a:pt x="633" y="207"/>
                                </a:lnTo>
                                <a:lnTo>
                                  <a:pt x="633" y="207"/>
                                </a:lnTo>
                                <a:lnTo>
                                  <a:pt x="633" y="207"/>
                                </a:lnTo>
                                <a:lnTo>
                                  <a:pt x="633" y="207"/>
                                </a:lnTo>
                                <a:lnTo>
                                  <a:pt x="633" y="207"/>
                                </a:lnTo>
                                <a:lnTo>
                                  <a:pt x="633" y="207"/>
                                </a:lnTo>
                                <a:lnTo>
                                  <a:pt x="633" y="207"/>
                                </a:lnTo>
                                <a:lnTo>
                                  <a:pt x="633" y="207"/>
                                </a:lnTo>
                                <a:lnTo>
                                  <a:pt x="633" y="207"/>
                                </a:lnTo>
                                <a:lnTo>
                                  <a:pt x="634" y="207"/>
                                </a:lnTo>
                                <a:lnTo>
                                  <a:pt x="634" y="207"/>
                                </a:lnTo>
                                <a:lnTo>
                                  <a:pt x="634" y="207"/>
                                </a:lnTo>
                                <a:lnTo>
                                  <a:pt x="634" y="207"/>
                                </a:lnTo>
                                <a:lnTo>
                                  <a:pt x="634" y="207"/>
                                </a:lnTo>
                                <a:lnTo>
                                  <a:pt x="634" y="207"/>
                                </a:lnTo>
                                <a:lnTo>
                                  <a:pt x="634" y="207"/>
                                </a:lnTo>
                                <a:lnTo>
                                  <a:pt x="634" y="207"/>
                                </a:lnTo>
                                <a:lnTo>
                                  <a:pt x="634" y="207"/>
                                </a:lnTo>
                                <a:lnTo>
                                  <a:pt x="634" y="207"/>
                                </a:lnTo>
                                <a:lnTo>
                                  <a:pt x="634" y="207"/>
                                </a:lnTo>
                                <a:lnTo>
                                  <a:pt x="634" y="207"/>
                                </a:lnTo>
                                <a:lnTo>
                                  <a:pt x="635" y="207"/>
                                </a:lnTo>
                                <a:lnTo>
                                  <a:pt x="635" y="207"/>
                                </a:lnTo>
                                <a:lnTo>
                                  <a:pt x="635" y="207"/>
                                </a:lnTo>
                                <a:lnTo>
                                  <a:pt x="635" y="207"/>
                                </a:lnTo>
                                <a:lnTo>
                                  <a:pt x="635" y="207"/>
                                </a:lnTo>
                                <a:lnTo>
                                  <a:pt x="635" y="207"/>
                                </a:lnTo>
                                <a:lnTo>
                                  <a:pt x="635" y="207"/>
                                </a:lnTo>
                                <a:lnTo>
                                  <a:pt x="635" y="207"/>
                                </a:lnTo>
                                <a:lnTo>
                                  <a:pt x="635" y="207"/>
                                </a:lnTo>
                                <a:lnTo>
                                  <a:pt x="635" y="207"/>
                                </a:lnTo>
                                <a:lnTo>
                                  <a:pt x="635" y="207"/>
                                </a:lnTo>
                                <a:lnTo>
                                  <a:pt x="635" y="207"/>
                                </a:lnTo>
                                <a:lnTo>
                                  <a:pt x="636" y="207"/>
                                </a:lnTo>
                                <a:lnTo>
                                  <a:pt x="636" y="207"/>
                                </a:lnTo>
                                <a:lnTo>
                                  <a:pt x="636" y="207"/>
                                </a:lnTo>
                                <a:lnTo>
                                  <a:pt x="636" y="207"/>
                                </a:lnTo>
                                <a:lnTo>
                                  <a:pt x="636" y="207"/>
                                </a:lnTo>
                                <a:lnTo>
                                  <a:pt x="636" y="207"/>
                                </a:lnTo>
                                <a:lnTo>
                                  <a:pt x="636" y="207"/>
                                </a:lnTo>
                                <a:lnTo>
                                  <a:pt x="636" y="207"/>
                                </a:lnTo>
                                <a:lnTo>
                                  <a:pt x="636" y="207"/>
                                </a:lnTo>
                                <a:lnTo>
                                  <a:pt x="636" y="207"/>
                                </a:lnTo>
                                <a:lnTo>
                                  <a:pt x="636" y="207"/>
                                </a:lnTo>
                                <a:lnTo>
                                  <a:pt x="636" y="207"/>
                                </a:lnTo>
                                <a:lnTo>
                                  <a:pt x="637" y="207"/>
                                </a:lnTo>
                                <a:lnTo>
                                  <a:pt x="637" y="207"/>
                                </a:lnTo>
                                <a:lnTo>
                                  <a:pt x="637" y="207"/>
                                </a:lnTo>
                                <a:lnTo>
                                  <a:pt x="637" y="207"/>
                                </a:lnTo>
                                <a:lnTo>
                                  <a:pt x="637" y="207"/>
                                </a:lnTo>
                                <a:lnTo>
                                  <a:pt x="637" y="207"/>
                                </a:lnTo>
                                <a:lnTo>
                                  <a:pt x="637" y="207"/>
                                </a:lnTo>
                                <a:lnTo>
                                  <a:pt x="637" y="207"/>
                                </a:lnTo>
                                <a:lnTo>
                                  <a:pt x="637" y="207"/>
                                </a:lnTo>
                                <a:lnTo>
                                  <a:pt x="637" y="207"/>
                                </a:lnTo>
                                <a:lnTo>
                                  <a:pt x="637" y="207"/>
                                </a:lnTo>
                                <a:lnTo>
                                  <a:pt x="637" y="207"/>
                                </a:lnTo>
                                <a:lnTo>
                                  <a:pt x="638" y="207"/>
                                </a:lnTo>
                                <a:lnTo>
                                  <a:pt x="638" y="207"/>
                                </a:lnTo>
                                <a:lnTo>
                                  <a:pt x="638" y="207"/>
                                </a:lnTo>
                                <a:lnTo>
                                  <a:pt x="638" y="207"/>
                                </a:lnTo>
                                <a:lnTo>
                                  <a:pt x="638" y="207"/>
                                </a:lnTo>
                                <a:lnTo>
                                  <a:pt x="638" y="207"/>
                                </a:lnTo>
                                <a:lnTo>
                                  <a:pt x="638" y="207"/>
                                </a:lnTo>
                                <a:lnTo>
                                  <a:pt x="638" y="207"/>
                                </a:lnTo>
                                <a:lnTo>
                                  <a:pt x="638" y="207"/>
                                </a:lnTo>
                                <a:lnTo>
                                  <a:pt x="638" y="207"/>
                                </a:lnTo>
                                <a:lnTo>
                                  <a:pt x="638" y="207"/>
                                </a:lnTo>
                                <a:lnTo>
                                  <a:pt x="638" y="207"/>
                                </a:lnTo>
                                <a:lnTo>
                                  <a:pt x="639" y="207"/>
                                </a:lnTo>
                                <a:lnTo>
                                  <a:pt x="639" y="207"/>
                                </a:lnTo>
                                <a:lnTo>
                                  <a:pt x="639" y="207"/>
                                </a:lnTo>
                                <a:lnTo>
                                  <a:pt x="639" y="207"/>
                                </a:lnTo>
                                <a:lnTo>
                                  <a:pt x="639" y="207"/>
                                </a:lnTo>
                                <a:lnTo>
                                  <a:pt x="639" y="207"/>
                                </a:lnTo>
                                <a:lnTo>
                                  <a:pt x="639" y="207"/>
                                </a:lnTo>
                                <a:lnTo>
                                  <a:pt x="639" y="207"/>
                                </a:lnTo>
                                <a:lnTo>
                                  <a:pt x="639" y="207"/>
                                </a:lnTo>
                                <a:lnTo>
                                  <a:pt x="639" y="207"/>
                                </a:lnTo>
                                <a:lnTo>
                                  <a:pt x="639" y="207"/>
                                </a:lnTo>
                                <a:lnTo>
                                  <a:pt x="639" y="207"/>
                                </a:lnTo>
                                <a:lnTo>
                                  <a:pt x="640" y="207"/>
                                </a:lnTo>
                                <a:lnTo>
                                  <a:pt x="640" y="207"/>
                                </a:lnTo>
                                <a:lnTo>
                                  <a:pt x="640" y="207"/>
                                </a:lnTo>
                                <a:lnTo>
                                  <a:pt x="640" y="207"/>
                                </a:lnTo>
                                <a:lnTo>
                                  <a:pt x="640" y="207"/>
                                </a:lnTo>
                                <a:lnTo>
                                  <a:pt x="640" y="207"/>
                                </a:lnTo>
                                <a:lnTo>
                                  <a:pt x="640" y="207"/>
                                </a:lnTo>
                                <a:lnTo>
                                  <a:pt x="640" y="207"/>
                                </a:lnTo>
                                <a:lnTo>
                                  <a:pt x="640" y="207"/>
                                </a:lnTo>
                                <a:lnTo>
                                  <a:pt x="640" y="207"/>
                                </a:lnTo>
                                <a:lnTo>
                                  <a:pt x="641" y="207"/>
                                </a:lnTo>
                                <a:lnTo>
                                  <a:pt x="641" y="207"/>
                                </a:lnTo>
                                <a:lnTo>
                                  <a:pt x="641" y="207"/>
                                </a:lnTo>
                                <a:lnTo>
                                  <a:pt x="641" y="207"/>
                                </a:lnTo>
                                <a:lnTo>
                                  <a:pt x="641" y="207"/>
                                </a:lnTo>
                                <a:lnTo>
                                  <a:pt x="641" y="207"/>
                                </a:lnTo>
                                <a:lnTo>
                                  <a:pt x="641" y="207"/>
                                </a:lnTo>
                                <a:lnTo>
                                  <a:pt x="641" y="207"/>
                                </a:lnTo>
                                <a:lnTo>
                                  <a:pt x="641" y="207"/>
                                </a:lnTo>
                                <a:lnTo>
                                  <a:pt x="641" y="207"/>
                                </a:lnTo>
                                <a:lnTo>
                                  <a:pt x="641" y="207"/>
                                </a:lnTo>
                                <a:lnTo>
                                  <a:pt x="641" y="207"/>
                                </a:lnTo>
                                <a:lnTo>
                                  <a:pt x="642" y="207"/>
                                </a:lnTo>
                                <a:lnTo>
                                  <a:pt x="642" y="207"/>
                                </a:lnTo>
                                <a:lnTo>
                                  <a:pt x="642" y="207"/>
                                </a:lnTo>
                                <a:lnTo>
                                  <a:pt x="642" y="207"/>
                                </a:lnTo>
                                <a:lnTo>
                                  <a:pt x="642" y="207"/>
                                </a:lnTo>
                                <a:lnTo>
                                  <a:pt x="642" y="207"/>
                                </a:lnTo>
                                <a:lnTo>
                                  <a:pt x="642" y="207"/>
                                </a:lnTo>
                                <a:lnTo>
                                  <a:pt x="642" y="207"/>
                                </a:lnTo>
                                <a:lnTo>
                                  <a:pt x="642" y="207"/>
                                </a:lnTo>
                                <a:lnTo>
                                  <a:pt x="642" y="207"/>
                                </a:lnTo>
                                <a:lnTo>
                                  <a:pt x="642" y="207"/>
                                </a:lnTo>
                                <a:lnTo>
                                  <a:pt x="642" y="207"/>
                                </a:lnTo>
                                <a:lnTo>
                                  <a:pt x="643" y="207"/>
                                </a:lnTo>
                                <a:lnTo>
                                  <a:pt x="643" y="207"/>
                                </a:lnTo>
                                <a:lnTo>
                                  <a:pt x="643" y="207"/>
                                </a:lnTo>
                                <a:lnTo>
                                  <a:pt x="643" y="207"/>
                                </a:lnTo>
                                <a:lnTo>
                                  <a:pt x="643" y="207"/>
                                </a:lnTo>
                                <a:lnTo>
                                  <a:pt x="643" y="207"/>
                                </a:lnTo>
                                <a:lnTo>
                                  <a:pt x="643" y="207"/>
                                </a:lnTo>
                                <a:lnTo>
                                  <a:pt x="643" y="207"/>
                                </a:lnTo>
                                <a:lnTo>
                                  <a:pt x="643" y="207"/>
                                </a:lnTo>
                                <a:lnTo>
                                  <a:pt x="643" y="207"/>
                                </a:lnTo>
                                <a:lnTo>
                                  <a:pt x="643" y="207"/>
                                </a:lnTo>
                                <a:lnTo>
                                  <a:pt x="643" y="207"/>
                                </a:lnTo>
                                <a:lnTo>
                                  <a:pt x="644" y="207"/>
                                </a:lnTo>
                                <a:lnTo>
                                  <a:pt x="644" y="207"/>
                                </a:lnTo>
                                <a:lnTo>
                                  <a:pt x="644" y="207"/>
                                </a:lnTo>
                                <a:lnTo>
                                  <a:pt x="644" y="207"/>
                                </a:lnTo>
                                <a:lnTo>
                                  <a:pt x="644" y="207"/>
                                </a:lnTo>
                                <a:lnTo>
                                  <a:pt x="644" y="207"/>
                                </a:lnTo>
                                <a:lnTo>
                                  <a:pt x="644" y="207"/>
                                </a:lnTo>
                                <a:lnTo>
                                  <a:pt x="644" y="207"/>
                                </a:lnTo>
                                <a:lnTo>
                                  <a:pt x="644" y="207"/>
                                </a:lnTo>
                                <a:lnTo>
                                  <a:pt x="644" y="207"/>
                                </a:lnTo>
                                <a:lnTo>
                                  <a:pt x="644" y="207"/>
                                </a:lnTo>
                                <a:lnTo>
                                  <a:pt x="644" y="207"/>
                                </a:lnTo>
                                <a:lnTo>
                                  <a:pt x="645" y="207"/>
                                </a:lnTo>
                                <a:lnTo>
                                  <a:pt x="645" y="207"/>
                                </a:lnTo>
                                <a:lnTo>
                                  <a:pt x="645" y="207"/>
                                </a:lnTo>
                                <a:lnTo>
                                  <a:pt x="645" y="207"/>
                                </a:lnTo>
                                <a:lnTo>
                                  <a:pt x="645" y="207"/>
                                </a:lnTo>
                                <a:lnTo>
                                  <a:pt x="645" y="207"/>
                                </a:lnTo>
                                <a:lnTo>
                                  <a:pt x="645" y="207"/>
                                </a:lnTo>
                                <a:lnTo>
                                  <a:pt x="645" y="207"/>
                                </a:lnTo>
                                <a:lnTo>
                                  <a:pt x="645" y="207"/>
                                </a:lnTo>
                                <a:lnTo>
                                  <a:pt x="645" y="207"/>
                                </a:lnTo>
                                <a:lnTo>
                                  <a:pt x="645" y="207"/>
                                </a:lnTo>
                                <a:lnTo>
                                  <a:pt x="645" y="207"/>
                                </a:lnTo>
                                <a:lnTo>
                                  <a:pt x="646" y="207"/>
                                </a:lnTo>
                                <a:lnTo>
                                  <a:pt x="646" y="207"/>
                                </a:lnTo>
                                <a:lnTo>
                                  <a:pt x="646" y="207"/>
                                </a:lnTo>
                                <a:lnTo>
                                  <a:pt x="646" y="207"/>
                                </a:lnTo>
                                <a:lnTo>
                                  <a:pt x="646" y="207"/>
                                </a:lnTo>
                                <a:lnTo>
                                  <a:pt x="646" y="207"/>
                                </a:lnTo>
                                <a:lnTo>
                                  <a:pt x="646" y="207"/>
                                </a:lnTo>
                                <a:lnTo>
                                  <a:pt x="646" y="207"/>
                                </a:lnTo>
                                <a:lnTo>
                                  <a:pt x="646" y="207"/>
                                </a:lnTo>
                                <a:lnTo>
                                  <a:pt x="646" y="207"/>
                                </a:lnTo>
                                <a:lnTo>
                                  <a:pt x="646" y="207"/>
                                </a:lnTo>
                                <a:lnTo>
                                  <a:pt x="646" y="207"/>
                                </a:lnTo>
                                <a:lnTo>
                                  <a:pt x="647" y="207"/>
                                </a:lnTo>
                                <a:lnTo>
                                  <a:pt x="647" y="207"/>
                                </a:lnTo>
                                <a:lnTo>
                                  <a:pt x="647" y="207"/>
                                </a:lnTo>
                                <a:lnTo>
                                  <a:pt x="647" y="207"/>
                                </a:lnTo>
                                <a:lnTo>
                                  <a:pt x="647" y="207"/>
                                </a:lnTo>
                                <a:lnTo>
                                  <a:pt x="647" y="207"/>
                                </a:lnTo>
                                <a:lnTo>
                                  <a:pt x="647" y="207"/>
                                </a:lnTo>
                                <a:lnTo>
                                  <a:pt x="647" y="207"/>
                                </a:lnTo>
                                <a:lnTo>
                                  <a:pt x="647" y="207"/>
                                </a:lnTo>
                                <a:lnTo>
                                  <a:pt x="647" y="207"/>
                                </a:lnTo>
                                <a:lnTo>
                                  <a:pt x="647" y="207"/>
                                </a:lnTo>
                                <a:lnTo>
                                  <a:pt x="647" y="207"/>
                                </a:lnTo>
                                <a:lnTo>
                                  <a:pt x="648" y="207"/>
                                </a:lnTo>
                                <a:lnTo>
                                  <a:pt x="648" y="207"/>
                                </a:lnTo>
                                <a:lnTo>
                                  <a:pt x="648" y="207"/>
                                </a:lnTo>
                                <a:lnTo>
                                  <a:pt x="648" y="207"/>
                                </a:lnTo>
                                <a:lnTo>
                                  <a:pt x="648" y="207"/>
                                </a:lnTo>
                                <a:lnTo>
                                  <a:pt x="648" y="207"/>
                                </a:lnTo>
                                <a:lnTo>
                                  <a:pt x="648" y="207"/>
                                </a:lnTo>
                                <a:lnTo>
                                  <a:pt x="648" y="207"/>
                                </a:lnTo>
                                <a:lnTo>
                                  <a:pt x="648" y="207"/>
                                </a:lnTo>
                                <a:lnTo>
                                  <a:pt x="648" y="207"/>
                                </a:lnTo>
                                <a:lnTo>
                                  <a:pt x="648" y="207"/>
                                </a:lnTo>
                                <a:lnTo>
                                  <a:pt x="648" y="207"/>
                                </a:lnTo>
                                <a:lnTo>
                                  <a:pt x="649" y="207"/>
                                </a:lnTo>
                                <a:lnTo>
                                  <a:pt x="649" y="207"/>
                                </a:lnTo>
                                <a:lnTo>
                                  <a:pt x="649" y="207"/>
                                </a:lnTo>
                                <a:lnTo>
                                  <a:pt x="649" y="207"/>
                                </a:lnTo>
                                <a:lnTo>
                                  <a:pt x="649" y="207"/>
                                </a:lnTo>
                                <a:lnTo>
                                  <a:pt x="649" y="207"/>
                                </a:lnTo>
                                <a:lnTo>
                                  <a:pt x="649" y="207"/>
                                </a:lnTo>
                                <a:lnTo>
                                  <a:pt x="649" y="207"/>
                                </a:lnTo>
                                <a:lnTo>
                                  <a:pt x="649" y="207"/>
                                </a:lnTo>
                                <a:lnTo>
                                  <a:pt x="649" y="207"/>
                                </a:lnTo>
                                <a:lnTo>
                                  <a:pt x="649" y="207"/>
                                </a:lnTo>
                                <a:lnTo>
                                  <a:pt x="649" y="207"/>
                                </a:lnTo>
                                <a:lnTo>
                                  <a:pt x="650" y="207"/>
                                </a:lnTo>
                                <a:lnTo>
                                  <a:pt x="650" y="207"/>
                                </a:lnTo>
                                <a:lnTo>
                                  <a:pt x="650" y="207"/>
                                </a:lnTo>
                                <a:lnTo>
                                  <a:pt x="650" y="207"/>
                                </a:lnTo>
                                <a:lnTo>
                                  <a:pt x="650" y="207"/>
                                </a:lnTo>
                                <a:lnTo>
                                  <a:pt x="650" y="207"/>
                                </a:lnTo>
                                <a:lnTo>
                                  <a:pt x="650" y="207"/>
                                </a:lnTo>
                                <a:lnTo>
                                  <a:pt x="650" y="207"/>
                                </a:lnTo>
                                <a:lnTo>
                                  <a:pt x="650" y="207"/>
                                </a:lnTo>
                                <a:lnTo>
                                  <a:pt x="650" y="207"/>
                                </a:lnTo>
                                <a:lnTo>
                                  <a:pt x="651" y="207"/>
                                </a:lnTo>
                                <a:lnTo>
                                  <a:pt x="651" y="207"/>
                                </a:lnTo>
                                <a:lnTo>
                                  <a:pt x="651" y="207"/>
                                </a:lnTo>
                                <a:lnTo>
                                  <a:pt x="651" y="207"/>
                                </a:lnTo>
                                <a:lnTo>
                                  <a:pt x="651" y="207"/>
                                </a:lnTo>
                                <a:lnTo>
                                  <a:pt x="651" y="207"/>
                                </a:lnTo>
                                <a:lnTo>
                                  <a:pt x="651" y="207"/>
                                </a:lnTo>
                                <a:lnTo>
                                  <a:pt x="651" y="207"/>
                                </a:lnTo>
                                <a:lnTo>
                                  <a:pt x="651" y="207"/>
                                </a:lnTo>
                                <a:lnTo>
                                  <a:pt x="651" y="207"/>
                                </a:lnTo>
                                <a:lnTo>
                                  <a:pt x="651" y="207"/>
                                </a:lnTo>
                                <a:lnTo>
                                  <a:pt x="651" y="207"/>
                                </a:lnTo>
                                <a:lnTo>
                                  <a:pt x="652" y="207"/>
                                </a:lnTo>
                                <a:lnTo>
                                  <a:pt x="652" y="207"/>
                                </a:lnTo>
                                <a:lnTo>
                                  <a:pt x="652" y="207"/>
                                </a:lnTo>
                                <a:lnTo>
                                  <a:pt x="652" y="207"/>
                                </a:lnTo>
                                <a:lnTo>
                                  <a:pt x="652" y="207"/>
                                </a:lnTo>
                                <a:lnTo>
                                  <a:pt x="652" y="207"/>
                                </a:lnTo>
                                <a:lnTo>
                                  <a:pt x="652" y="207"/>
                                </a:lnTo>
                                <a:lnTo>
                                  <a:pt x="652" y="207"/>
                                </a:lnTo>
                                <a:lnTo>
                                  <a:pt x="652" y="207"/>
                                </a:lnTo>
                                <a:lnTo>
                                  <a:pt x="652" y="207"/>
                                </a:lnTo>
                                <a:lnTo>
                                  <a:pt x="652" y="207"/>
                                </a:lnTo>
                                <a:lnTo>
                                  <a:pt x="652" y="207"/>
                                </a:lnTo>
                                <a:lnTo>
                                  <a:pt x="653" y="207"/>
                                </a:lnTo>
                                <a:lnTo>
                                  <a:pt x="653" y="207"/>
                                </a:lnTo>
                                <a:lnTo>
                                  <a:pt x="653" y="207"/>
                                </a:lnTo>
                                <a:lnTo>
                                  <a:pt x="653" y="207"/>
                                </a:lnTo>
                                <a:lnTo>
                                  <a:pt x="653" y="207"/>
                                </a:lnTo>
                                <a:lnTo>
                                  <a:pt x="653" y="207"/>
                                </a:lnTo>
                                <a:lnTo>
                                  <a:pt x="653" y="207"/>
                                </a:lnTo>
                                <a:lnTo>
                                  <a:pt x="653" y="207"/>
                                </a:lnTo>
                                <a:lnTo>
                                  <a:pt x="653" y="207"/>
                                </a:lnTo>
                                <a:lnTo>
                                  <a:pt x="653" y="207"/>
                                </a:lnTo>
                                <a:lnTo>
                                  <a:pt x="653" y="207"/>
                                </a:lnTo>
                                <a:lnTo>
                                  <a:pt x="653" y="207"/>
                                </a:lnTo>
                                <a:lnTo>
                                  <a:pt x="654" y="207"/>
                                </a:lnTo>
                                <a:lnTo>
                                  <a:pt x="654" y="207"/>
                                </a:lnTo>
                                <a:lnTo>
                                  <a:pt x="654" y="207"/>
                                </a:lnTo>
                                <a:lnTo>
                                  <a:pt x="654" y="207"/>
                                </a:lnTo>
                                <a:lnTo>
                                  <a:pt x="654" y="207"/>
                                </a:lnTo>
                                <a:lnTo>
                                  <a:pt x="654" y="207"/>
                                </a:lnTo>
                                <a:lnTo>
                                  <a:pt x="654" y="207"/>
                                </a:lnTo>
                                <a:lnTo>
                                  <a:pt x="654" y="207"/>
                                </a:lnTo>
                                <a:lnTo>
                                  <a:pt x="654" y="207"/>
                                </a:lnTo>
                                <a:lnTo>
                                  <a:pt x="654" y="207"/>
                                </a:lnTo>
                                <a:lnTo>
                                  <a:pt x="654" y="207"/>
                                </a:lnTo>
                                <a:lnTo>
                                  <a:pt x="654" y="207"/>
                                </a:lnTo>
                                <a:lnTo>
                                  <a:pt x="655" y="207"/>
                                </a:lnTo>
                                <a:lnTo>
                                  <a:pt x="655" y="207"/>
                                </a:lnTo>
                                <a:lnTo>
                                  <a:pt x="655" y="207"/>
                                </a:lnTo>
                                <a:lnTo>
                                  <a:pt x="655" y="207"/>
                                </a:lnTo>
                                <a:lnTo>
                                  <a:pt x="655" y="207"/>
                                </a:lnTo>
                                <a:lnTo>
                                  <a:pt x="655" y="207"/>
                                </a:lnTo>
                                <a:lnTo>
                                  <a:pt x="655" y="207"/>
                                </a:lnTo>
                                <a:lnTo>
                                  <a:pt x="655" y="207"/>
                                </a:lnTo>
                                <a:lnTo>
                                  <a:pt x="655" y="207"/>
                                </a:lnTo>
                                <a:lnTo>
                                  <a:pt x="655" y="207"/>
                                </a:lnTo>
                                <a:lnTo>
                                  <a:pt x="655" y="207"/>
                                </a:lnTo>
                                <a:lnTo>
                                  <a:pt x="655" y="207"/>
                                </a:lnTo>
                                <a:lnTo>
                                  <a:pt x="656" y="207"/>
                                </a:lnTo>
                                <a:lnTo>
                                  <a:pt x="656" y="207"/>
                                </a:lnTo>
                                <a:lnTo>
                                  <a:pt x="656" y="207"/>
                                </a:lnTo>
                                <a:lnTo>
                                  <a:pt x="656" y="207"/>
                                </a:lnTo>
                                <a:lnTo>
                                  <a:pt x="656" y="207"/>
                                </a:lnTo>
                                <a:lnTo>
                                  <a:pt x="656" y="207"/>
                                </a:lnTo>
                                <a:lnTo>
                                  <a:pt x="656" y="207"/>
                                </a:lnTo>
                                <a:lnTo>
                                  <a:pt x="656" y="207"/>
                                </a:lnTo>
                                <a:lnTo>
                                  <a:pt x="656" y="207"/>
                                </a:lnTo>
                                <a:lnTo>
                                  <a:pt x="656" y="207"/>
                                </a:lnTo>
                                <a:lnTo>
                                  <a:pt x="656" y="207"/>
                                </a:lnTo>
                                <a:lnTo>
                                  <a:pt x="656" y="207"/>
                                </a:lnTo>
                                <a:lnTo>
                                  <a:pt x="657" y="207"/>
                                </a:lnTo>
                                <a:lnTo>
                                  <a:pt x="657" y="207"/>
                                </a:lnTo>
                                <a:lnTo>
                                  <a:pt x="657" y="207"/>
                                </a:lnTo>
                                <a:lnTo>
                                  <a:pt x="657" y="207"/>
                                </a:lnTo>
                                <a:lnTo>
                                  <a:pt x="657" y="207"/>
                                </a:lnTo>
                                <a:lnTo>
                                  <a:pt x="657" y="207"/>
                                </a:lnTo>
                                <a:lnTo>
                                  <a:pt x="657" y="207"/>
                                </a:lnTo>
                                <a:lnTo>
                                  <a:pt x="657" y="207"/>
                                </a:lnTo>
                                <a:lnTo>
                                  <a:pt x="657" y="207"/>
                                </a:lnTo>
                                <a:lnTo>
                                  <a:pt x="657" y="207"/>
                                </a:lnTo>
                                <a:lnTo>
                                  <a:pt x="657" y="207"/>
                                </a:lnTo>
                                <a:lnTo>
                                  <a:pt x="657" y="207"/>
                                </a:lnTo>
                                <a:lnTo>
                                  <a:pt x="658" y="207"/>
                                </a:lnTo>
                                <a:lnTo>
                                  <a:pt x="658" y="207"/>
                                </a:lnTo>
                                <a:lnTo>
                                  <a:pt x="658" y="207"/>
                                </a:lnTo>
                                <a:lnTo>
                                  <a:pt x="658" y="207"/>
                                </a:lnTo>
                                <a:lnTo>
                                  <a:pt x="658" y="207"/>
                                </a:lnTo>
                                <a:lnTo>
                                  <a:pt x="658" y="207"/>
                                </a:lnTo>
                                <a:lnTo>
                                  <a:pt x="658" y="207"/>
                                </a:lnTo>
                                <a:lnTo>
                                  <a:pt x="658" y="207"/>
                                </a:lnTo>
                                <a:lnTo>
                                  <a:pt x="658" y="207"/>
                                </a:lnTo>
                                <a:lnTo>
                                  <a:pt x="658" y="207"/>
                                </a:lnTo>
                                <a:lnTo>
                                  <a:pt x="658" y="207"/>
                                </a:lnTo>
                                <a:lnTo>
                                  <a:pt x="658" y="207"/>
                                </a:lnTo>
                                <a:lnTo>
                                  <a:pt x="659" y="207"/>
                                </a:lnTo>
                                <a:lnTo>
                                  <a:pt x="659" y="207"/>
                                </a:lnTo>
                                <a:lnTo>
                                  <a:pt x="659" y="207"/>
                                </a:lnTo>
                                <a:lnTo>
                                  <a:pt x="659" y="207"/>
                                </a:lnTo>
                                <a:lnTo>
                                  <a:pt x="659" y="207"/>
                                </a:lnTo>
                                <a:lnTo>
                                  <a:pt x="659" y="207"/>
                                </a:lnTo>
                                <a:lnTo>
                                  <a:pt x="659" y="207"/>
                                </a:lnTo>
                                <a:lnTo>
                                  <a:pt x="659" y="207"/>
                                </a:lnTo>
                                <a:lnTo>
                                  <a:pt x="659" y="207"/>
                                </a:lnTo>
                                <a:lnTo>
                                  <a:pt x="659" y="207"/>
                                </a:lnTo>
                                <a:lnTo>
                                  <a:pt x="659" y="207"/>
                                </a:lnTo>
                                <a:lnTo>
                                  <a:pt x="659" y="207"/>
                                </a:lnTo>
                                <a:lnTo>
                                  <a:pt x="660" y="207"/>
                                </a:lnTo>
                                <a:lnTo>
                                  <a:pt x="660" y="207"/>
                                </a:lnTo>
                                <a:lnTo>
                                  <a:pt x="660" y="207"/>
                                </a:lnTo>
                                <a:lnTo>
                                  <a:pt x="660" y="207"/>
                                </a:lnTo>
                                <a:lnTo>
                                  <a:pt x="660" y="207"/>
                                </a:lnTo>
                                <a:lnTo>
                                  <a:pt x="660" y="207"/>
                                </a:lnTo>
                                <a:lnTo>
                                  <a:pt x="660" y="207"/>
                                </a:lnTo>
                                <a:lnTo>
                                  <a:pt x="660" y="207"/>
                                </a:lnTo>
                                <a:lnTo>
                                  <a:pt x="660" y="207"/>
                                </a:lnTo>
                                <a:lnTo>
                                  <a:pt x="660" y="207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</a:grpSp>
                    <a:grpSp>
                      <a:nvGrpSpPr>
                        <a:cNvPr id="116" name="Group 2901"/>
                        <a:cNvGrpSpPr>
                          <a:grpSpLocks/>
                        </a:cNvGrpSpPr>
                      </a:nvGrpSpPr>
                      <a:grpSpPr bwMode="auto">
                        <a:xfrm>
                          <a:off x="219075" y="4060264"/>
                          <a:ext cx="3289300" cy="1468438"/>
                          <a:chOff x="96" y="2958"/>
                          <a:chExt cx="2072" cy="925"/>
                        </a:xfrm>
                      </a:grpSpPr>
                      <a:sp>
                        <a:nvSpPr>
                          <a:cNvPr id="134" name="Rectangle 112"/>
                          <a:cNvSpPr>
                            <a:spLocks noChangeArrowheads="1"/>
                          </a:cNvSpPr>
                        </a:nvSpPr>
                        <a:spPr bwMode="auto">
                          <a:xfrm rot="-5400000">
                            <a:off x="30" y="3120"/>
                            <a:ext cx="516" cy="3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a:spPr>
                        <a:txSp>
                          <a:txBody>
                            <a:bodyPr wrap="none" lIns="0" tIns="0" rIns="0" bIns="0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eaLnBrk="1" hangingPunct="1"/>
                              <a:r>
                                <a:rPr lang="en-US" altLang="en-US">
                                  <a:solidFill>
                                    <a:srgbClr val="000000"/>
                                  </a:solidFill>
                                </a:rPr>
                                <a:t>Phase </a:t>
                              </a:r>
                            </a:p>
                            <a:p>
                              <a:pPr eaLnBrk="1" hangingPunct="1"/>
                              <a:r>
                                <a:rPr lang="en-US" altLang="en-US">
                                  <a:solidFill>
                                    <a:srgbClr val="000000"/>
                                  </a:solidFill>
                                </a:rPr>
                                <a:t>(Deg.)</a:t>
                              </a:r>
                              <a:endParaRPr lang="en-US" altLang="en-US" b="0">
                                <a:latin typeface="Times New Roman" panose="02020603050405020304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5" name="Line 11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1" y="3701"/>
                            <a:ext cx="1" cy="14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6" name="Rectangle 11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13" y="3729"/>
                            <a:ext cx="71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a:spPr>
                        <a:txSp>
                          <a:txBody>
                            <a:bodyPr wrap="none" lIns="0" tIns="0" rIns="0" bIns="0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l" eaLnBrk="1" hangingPunct="1"/>
                              <a:r>
                                <a:rPr lang="en-US" altLang="en-US" sz="1600" b="0">
                                  <a:solidFill>
                                    <a:srgbClr val="000000"/>
                                  </a:solidFill>
                                </a:rPr>
                                <a:t>0</a:t>
                              </a:r>
                              <a:endParaRPr lang="en-US" altLang="en-US" sz="1600" b="0">
                                <a:latin typeface="Times New Roman" panose="02020603050405020304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7" name="Line 11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32" y="3701"/>
                            <a:ext cx="2" cy="14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8" name="Rectangle 11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188" y="3729"/>
                            <a:ext cx="142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a:spPr>
                        <a:txSp>
                          <a:txBody>
                            <a:bodyPr wrap="none" lIns="0" tIns="0" rIns="0" bIns="0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l" eaLnBrk="1" hangingPunct="1"/>
                              <a:r>
                                <a:rPr lang="en-US" altLang="en-US" sz="1600" b="0">
                                  <a:solidFill>
                                    <a:srgbClr val="000000"/>
                                  </a:solidFill>
                                </a:rPr>
                                <a:t>50</a:t>
                              </a:r>
                              <a:endParaRPr lang="en-US" altLang="en-US" sz="1600" b="0">
                                <a:latin typeface="Times New Roman" panose="02020603050405020304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9" name="Line 11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623" y="3701"/>
                            <a:ext cx="1" cy="14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0" name="Rectangle 11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564" y="3729"/>
                            <a:ext cx="213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a:spPr>
                        <a:txSp>
                          <a:txBody>
                            <a:bodyPr wrap="none" lIns="0" tIns="0" rIns="0" bIns="0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l" eaLnBrk="1" hangingPunct="1"/>
                              <a:r>
                                <a:rPr lang="en-US" altLang="en-US" sz="1600" b="0">
                                  <a:solidFill>
                                    <a:srgbClr val="000000"/>
                                  </a:solidFill>
                                </a:rPr>
                                <a:t>100</a:t>
                              </a:r>
                              <a:endParaRPr lang="en-US" altLang="en-US" sz="1600" b="0">
                                <a:latin typeface="Times New Roman" panose="02020603050405020304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1" name="Line 12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2014" y="3701"/>
                            <a:ext cx="2" cy="14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2" name="Rectangle 12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955" y="3729"/>
                            <a:ext cx="213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a:spPr>
                        <a:txSp>
                          <a:txBody>
                            <a:bodyPr wrap="none" lIns="0" tIns="0" rIns="0" bIns="0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l" eaLnBrk="1" hangingPunct="1"/>
                              <a:r>
                                <a:rPr lang="en-US" altLang="en-US" sz="1600" b="0">
                                  <a:solidFill>
                                    <a:srgbClr val="000000"/>
                                  </a:solidFill>
                                </a:rPr>
                                <a:t>150</a:t>
                              </a:r>
                              <a:endParaRPr lang="en-US" altLang="en-US" sz="1600" b="0">
                                <a:latin typeface="Times New Roman" panose="02020603050405020304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3" name="Line 123"/>
                          <a:cNvSpPr>
                            <a:spLocks noChangeShapeType="1"/>
                          </a:cNvSpPr>
                        </a:nvSpPr>
                        <a:spPr bwMode="auto">
                          <a:xfrm flipH="1">
                            <a:off x="819" y="3701"/>
                            <a:ext cx="2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4" name="Rectangle 12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76" y="3630"/>
                            <a:ext cx="212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a:spPr>
                        <a:txSp>
                          <a:txBody>
                            <a:bodyPr wrap="none" lIns="0" tIns="0" rIns="0" bIns="0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l" eaLnBrk="1" hangingPunct="1"/>
                              <a:r>
                                <a:rPr lang="en-US" altLang="en-US" sz="1600" b="0">
                                  <a:solidFill>
                                    <a:srgbClr val="000000"/>
                                  </a:solidFill>
                                </a:rPr>
                                <a:t>-50</a:t>
                              </a:r>
                              <a:r>
                                <a:rPr lang="en-US" altLang="en-US" sz="1200" b="0">
                                  <a:solidFill>
                                    <a:srgbClr val="000000"/>
                                  </a:solidFill>
                                </a:rPr>
                                <a:t> </a:t>
                              </a:r>
                              <a:endParaRPr lang="en-US" altLang="en-US" sz="1200" b="0">
                                <a:latin typeface="Times New Roman" panose="02020603050405020304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5" name="Line 125"/>
                          <a:cNvSpPr>
                            <a:spLocks noChangeShapeType="1"/>
                          </a:cNvSpPr>
                        </a:nvSpPr>
                        <a:spPr bwMode="auto">
                          <a:xfrm flipH="1">
                            <a:off x="819" y="3527"/>
                            <a:ext cx="2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6" name="Line 126"/>
                          <a:cNvSpPr>
                            <a:spLocks noChangeShapeType="1"/>
                          </a:cNvSpPr>
                        </a:nvSpPr>
                        <a:spPr bwMode="auto">
                          <a:xfrm flipH="1">
                            <a:off x="819" y="3351"/>
                            <a:ext cx="2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7" name="Rectangle 12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72" y="3246"/>
                            <a:ext cx="71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a:spPr>
                        <a:txSp>
                          <a:txBody>
                            <a:bodyPr wrap="none" lIns="0" tIns="0" rIns="0" bIns="0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l" eaLnBrk="1" hangingPunct="1"/>
                              <a:r>
                                <a:rPr lang="en-US" altLang="en-US" sz="1600" b="0">
                                  <a:solidFill>
                                    <a:srgbClr val="000000"/>
                                  </a:solidFill>
                                </a:rPr>
                                <a:t>0</a:t>
                              </a:r>
                              <a:endParaRPr lang="en-US" altLang="en-US" sz="1600" b="0">
                                <a:latin typeface="Times New Roman" panose="02020603050405020304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8" name="Line 128"/>
                          <a:cNvSpPr>
                            <a:spLocks noChangeShapeType="1"/>
                          </a:cNvSpPr>
                        </a:nvSpPr>
                        <a:spPr bwMode="auto">
                          <a:xfrm flipH="1">
                            <a:off x="819" y="3178"/>
                            <a:ext cx="2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9" name="Line 129"/>
                          <a:cNvSpPr>
                            <a:spLocks noChangeShapeType="1"/>
                          </a:cNvSpPr>
                        </a:nvSpPr>
                        <a:spPr bwMode="auto">
                          <a:xfrm flipH="1">
                            <a:off x="819" y="3002"/>
                            <a:ext cx="2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0" name="Rectangle 13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24" y="2958"/>
                            <a:ext cx="178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a:spPr>
                        <a:txSp>
                          <a:txBody>
                            <a:bodyPr wrap="none" lIns="0" tIns="0" rIns="0" bIns="0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l" eaLnBrk="1" hangingPunct="1"/>
                              <a:r>
                                <a:rPr lang="en-US" altLang="en-US" sz="1600" b="0">
                                  <a:solidFill>
                                    <a:srgbClr val="000000"/>
                                  </a:solidFill>
                                </a:rPr>
                                <a:t>50 </a:t>
                              </a:r>
                              <a:endParaRPr lang="en-US" altLang="en-US" sz="1600" b="0">
                                <a:latin typeface="Times New Roman" panose="02020603050405020304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1" name="Line 1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1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2" name="Line 1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32" y="3002"/>
                            <a:ext cx="2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3" name="Line 1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24" y="3002"/>
                            <a:ext cx="0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4" name="Line 1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015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5" name="Line 13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1" y="3701"/>
                            <a:ext cx="117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6" name="Line 13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1" y="3351"/>
                            <a:ext cx="117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7" name="Line 13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1" y="3002"/>
                            <a:ext cx="117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8" name="Line 13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1" y="3701"/>
                            <a:ext cx="117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9" name="Line 1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1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0" name="Line 14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1" y="3351"/>
                            <a:ext cx="1" cy="35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1" name="Line 14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2" name="Line 14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3" name="Line 14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4" name="Line 14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5" name="Line 14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6" name="Line 14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7" name="Line 14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8" name="Line 14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9" name="Line 14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0" name="Line 15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1" name="Line 15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2" name="Line 15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3" name="Line 15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4" name="Line 15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5" name="Line 15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6" name="Line 15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7" name="Line 15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8" name="Line 15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9" name="Line 15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0" name="Line 16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1" name="Line 16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2" name="Line 16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3" name="Line 1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2" y="3002"/>
                            <a:ext cx="2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4" name="Line 16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6" y="3002"/>
                            <a:ext cx="2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5" name="Line 16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6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6" name="Line 16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6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7" name="Line 16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6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8" name="Line 16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9" name="Line 16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0" name="Line 17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1" name="Line 17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2" name="Line 17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3" name="Line 17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4" name="Line 17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5" name="Line 17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6" name="Line 17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7" name="Line 17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8" name="Line 17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9" name="Line 17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0" name="Line 18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1" name="Line 18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2" name="Line 18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5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3" name="Line 18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5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4" name="Line 18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5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5" name="Line 18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5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6" name="Line 18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5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7" name="Line 18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5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8" name="Line 18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5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9" name="Line 1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2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0" name="Freeform 190"/>
                          <a:cNvSpPr>
                            <a:spLocks/>
                          </a:cNvSpPr>
                        </a:nvSpPr>
                        <a:spPr bwMode="auto">
                          <a:xfrm flipV="1">
                            <a:off x="856" y="3002"/>
                            <a:ext cx="1" cy="699"/>
                          </a:xfrm>
                          <a:custGeom>
                            <a:avLst/>
                            <a:gdLst>
                              <a:gd name="T0" fmla="*/ 346 h 346"/>
                              <a:gd name="T1" fmla="*/ 148 h 346"/>
                              <a:gd name="T2" fmla="*/ 147 h 346"/>
                              <a:gd name="T3" fmla="*/ 0 h 34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46">
                                <a:moveTo>
                                  <a:pt x="0" y="346"/>
                                </a:moveTo>
                                <a:lnTo>
                                  <a:pt x="0" y="148"/>
                                </a:lnTo>
                                <a:lnTo>
                                  <a:pt x="0" y="14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1" name="Line 19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5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2" name="Line 19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5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3" name="Line 19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5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4" name="Line 19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5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5" name="Line 19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5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" name="Line 19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" name="Line 19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5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" name="Line 19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5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" name="Line 19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5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" name="Line 20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5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" name="Line 20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5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2" name="Line 20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5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" name="Line 20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5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" name="Line 20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5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5" name="Line 20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5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6" name="Line 20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5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7" name="Line 20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5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8" name="Line 20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5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9" name="Line 20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5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0" name="Line 21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6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1" name="Line 21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6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2" name="Line 21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6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3" name="Line 21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6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4" name="Line 21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6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5" name="Line 2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0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6" name="Line 21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64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7" name="Line 21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6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8" name="Line 21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6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9" name="Line 21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6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0" name="Line 22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6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1" name="Line 22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6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2" name="Line 22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6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3" name="Line 22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6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4" name="Line 22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5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5" name="Line 22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65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6" name="Line 22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65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7" name="Line 22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65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8" name="Line 22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65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9" name="Line 22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65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0" name="Line 23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65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1" name="Line 23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65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2" name="Line 23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65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3" name="Line 23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65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4" name="Line 23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65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5" name="Line 23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65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6" name="Line 23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65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7" name="Line 23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65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8" name="Line 23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6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9" name="Line 23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6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0" name="Line 24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6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1" name="Line 24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6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2" name="Line 24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6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3" name="Line 24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6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4" name="Line 2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8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5" name="Line 24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72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6" name="Line 24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7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7" name="Line 24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7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8" name="Line 24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7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9" name="Line 24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7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0" name="Line 25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7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1" name="Line 25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65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2" name="Line 25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73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3" name="Line 25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73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4" name="Line 25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73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5" name="Line 25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73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6" name="Line 25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73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7" name="Line 25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73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8" name="Line 25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73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9" name="Line 25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73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80" name="Line 26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73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81" name="Line 26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73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82" name="Line 26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73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83" name="Line 26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73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84" name="Line 26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76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85" name="Line 26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76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86" name="Line 26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76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87" name="Line 26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76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88" name="Line 26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76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89" name="Line 26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76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90" name="Line 27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76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91" name="Line 27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76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92" name="Line 27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76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93" name="Line 2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6" y="3002"/>
                            <a:ext cx="0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94" name="Line 27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80" y="3002"/>
                            <a:ext cx="3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95" name="Line 27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80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96" name="Line 27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80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97" name="Line 27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83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98" name="Line 27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83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99" name="Line 27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83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00" name="Line 28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83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01" name="Line 28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83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02" name="Line 28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83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03" name="Line 28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83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04" name="Line 28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83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05" name="Line 28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83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06" name="Line 28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83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07" name="Line 28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83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08" name="Line 28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83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09" name="Line 28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6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10" name="Line 29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84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11" name="Line 29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84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12" name="Line 29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84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13" name="Line 29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84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14" name="Line 29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84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15" name="Line 29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84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16" name="Line 29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84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17" name="Line 29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84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18" name="Line 29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84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19" name="Line 29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84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20" name="Line 30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84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21" name="Line 30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84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22" name="Line 30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84" y="3701"/>
                            <a:ext cx="3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23" name="Line 3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4" y="3002"/>
                            <a:ext cx="3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24" name="Line 30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91" y="3002"/>
                            <a:ext cx="0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25" name="Line 30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91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26" name="Line 30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91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27" name="Line 30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91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28" name="Line 30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91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29" name="Line 30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91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30" name="Line 31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91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31" name="Line 31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91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32" name="Line 31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91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33" name="Line 31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91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34" name="Line 31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91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35" name="Line 31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91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36" name="Line 31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76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37" name="Line 31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9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38" name="Line 31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9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39" name="Line 31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9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40" name="Line 32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9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41" name="Line 32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9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42" name="Line 32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9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43" name="Line 32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9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44" name="Line 32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9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45" name="Line 32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9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46" name="Line 32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9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47" name="Line 32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9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48" name="Line 32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9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49" name="Line 32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9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50" name="Line 33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51" name="Line 33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9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52" name="Line 33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9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53" name="Line 33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9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54" name="Line 3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5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55" name="Line 33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9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56" name="Line 33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9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57" name="Line 33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9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58" name="Line 33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9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59" name="Line 33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60" name="Line 34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0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61" name="Line 34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0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62" name="Line 34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0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63" name="Line 34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0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64" name="Line 34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0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65" name="Line 34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0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66" name="Line 34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0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67" name="Line 34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0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68" name="Line 34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69" name="Line 34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70" name="Line 35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71" name="Line 35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72" name="Line 35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73" name="Line 35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9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74" name="Line 35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75" name="Line 35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76" name="Line 35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77" name="Line 35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78" name="Line 35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79" name="Line 35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80" name="Line 36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81" name="Line 36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82" name="Line 36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83" name="Line 36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84" name="Line 36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85" name="Line 36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86" name="Line 36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87" name="Line 36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7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88" name="Line 36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89" name="Line 36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90" name="Line 37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91" name="Line 37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92" name="Line 37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93" name="Line 37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94" name="Line 37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95" name="Line 37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96" name="Line 37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97" name="Line 3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4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98" name="Line 37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4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99" name="Line 37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4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00" name="Line 38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01" name="Line 38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02" name="Line 38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03" name="Line 38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04" name="Line 38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05" name="Line 38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06" name="Line 38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07" name="Line 38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08" name="Line 38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09" name="Line 38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0" name="Line 39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1" name="Line 39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2" name="Line 39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3" name="Line 39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4" name="Line 39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5" name="Line 39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6" name="Line 39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7" name="Line 39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8" name="Line 39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9" name="Line 39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20" name="Line 40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21" name="Line 40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22" name="Line 40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23" name="Line 40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24" name="Line 40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25" name="Line 40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26" name="Line 40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27" name="Line 40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28" name="Line 40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08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29" name="Line 40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30" name="Line 41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31" name="Line 41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32" name="Line 41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33" name="Line 41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34" name="Line 41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35" name="Line 41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36" name="Line 41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37" name="Line 41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38" name="Line 41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39" name="Line 41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40" name="Line 42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41" name="Line 42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42" name="Line 42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91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43" name="Line 42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44" name="Line 42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45" name="Line 42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46" name="Line 42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47" name="Line 42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48" name="Line 42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49" name="Line 42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50" name="Line 43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51" name="Line 43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52" name="Line 43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53" name="Line 43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54" name="Line 43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55" name="Line 43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4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56" name="Line 43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57" name="Line 43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58" name="Line 4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4" y="3002"/>
                            <a:ext cx="2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59" name="Line 43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60" name="Line 44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61" name="Line 44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62" name="Line 44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63" name="Line 44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64" name="Line 44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65" name="Line 44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66" name="Line 44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67" name="Line 44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68" name="Line 44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69" name="Line 44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70" name="Line 45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71" name="Line 45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72" name="Line 45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73" name="Line 45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74" name="Line 45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75" name="Line 45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76" name="Line 45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77" name="Line 45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78" name="Line 45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79" name="Line 45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80" name="Line 46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81" name="Line 46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82" name="Line 46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83" name="Line 46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84" name="Line 46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8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85" name="Line 46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8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86" name="Line 46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8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87" name="Line 46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8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88" name="Line 46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8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89" name="Line 46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8" y="3002"/>
                            <a:ext cx="2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90" name="Line 47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91" name="Line 47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92" name="Line 47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93" name="Line 47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94" name="Line 47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95" name="Line 47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96" name="Line 47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97" name="Line 47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98" name="Line 47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99" name="Line 47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00" name="Line 48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01" name="Line 48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02" name="Line 48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03" name="Line 48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04" name="Line 48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05" name="Line 48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06" name="Line 48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07" name="Line 48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08" name="Line 48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09" name="Line 48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0" name="Line 49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55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1" name="Line 49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2" name="Line 49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3" name="Line 49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4" name="Line 49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5" name="Line 49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6" name="Line 49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7" name="Line 49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8" name="Line 49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9" name="Line 49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20" name="Line 50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21" name="Line 5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2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22" name="Line 50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2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23" name="Line 50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2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24" name="Line 50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25" name="Line 50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26" name="Line 50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27" name="Line 50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28" name="Line 50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29" name="Line 50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30" name="Line 51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31" name="Line 51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32" name="Line 51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33" name="Line 51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34" name="Line 51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35" name="Line 51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36" name="Line 51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37" name="Line 51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38" name="Line 51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39" name="Line 51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40" name="Line 52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41" name="Line 52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42" name="Line 52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43" name="Line 52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44" name="Line 52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45" name="Line 52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46" name="Line 52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47" name="Line 52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48" name="Line 52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49" name="Line 52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50" name="Line 53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51" name="Line 53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8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52" name="Line 53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9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53" name="Line 53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54" name="Line 53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55" name="Line 53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56" name="Line 53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57" name="Line 53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58" name="Line 53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59" name="Line 53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60" name="Line 54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61" name="Line 54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62" name="Line 54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63" name="Line 54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64" name="Line 54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65" name="Line 54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66" name="Line 54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67" name="Line 54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68" name="Line 54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69" name="Line 54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70" name="Line 55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71" name="Line 55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72" name="Line 55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73" name="Line 55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74" name="Line 55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75" name="Line 55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76" name="Line 55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77" name="Line 55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78" name="Line 55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8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79" name="Line 55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80" name="Line 56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81" name="Line 56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82" name="Line 56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83" name="Line 56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84" name="Line 56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85" name="Line 5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3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86" name="Line 56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3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87" name="Line 56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3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88" name="Line 56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3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89" name="Line 56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3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90" name="Line 57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3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91" name="Line 57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3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92" name="Line 57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9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93" name="Line 57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94" name="Line 57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95" name="Line 57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96" name="Line 57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97" name="Line 57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98" name="Line 57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99" name="Line 57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00" name="Line 58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01" name="Line 58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02" name="Line 58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03" name="Line 58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04" name="Line 58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05" name="Line 58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2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06" name="Line 58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8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07" name="Line 58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8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08" name="Line 58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8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09" name="Line 58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8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10" name="Line 59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8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11" name="Line 59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8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12" name="Line 59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8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13" name="Line 59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8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14" name="Line 59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8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15" name="Line 59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8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16" name="Line 59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8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17" name="Line 59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8" y="3002"/>
                            <a:ext cx="0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18" name="Line 59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8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19" name="Line 59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20" name="Line 60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21" name="Line 60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22" name="Line 60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23" name="Line 60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24" name="Line 60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25" name="Line 60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26" name="Line 60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27" name="Line 60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28" name="Line 60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29" name="Line 60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30" name="Line 61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31" name="Line 61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32" name="Line 61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33" name="Line 61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34" name="Line 61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35" name="Line 61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36" name="Line 61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37" name="Line 61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38" name="Line 61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39" name="Line 61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40" name="Line 62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41" name="Line 62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42" name="Line 62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43" name="Line 62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44" name="Line 62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45" name="Line 62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46" name="Line 62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47" name="Line 62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8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48" name="Line 62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49" name="Line 6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4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50" name="Line 63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4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51" name="Line 63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4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52" name="Line 63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4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53" name="Line 63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4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54" name="Line 63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4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55" name="Line 63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4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56" name="Line 63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4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57" name="Line 63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4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58" name="Line 63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4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59" name="Line 63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4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60" name="Line 64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0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61" name="Line 64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62" name="Line 64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63" name="Line 64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64" name="Line 64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65" name="Line 64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66" name="Line 64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67" name="Line 64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68" name="Line 64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69" name="Line 64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70" name="Line 65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71" name="Line 65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72" name="Line 65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73" name="Line 65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74" name="Line 65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75" name="Line 65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76" name="Line 65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77" name="Line 65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78" name="Line 65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79" name="Line 65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80" name="Line 66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81" name="Line 66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82" name="Line 66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8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83" name="Line 66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84" name="Line 66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85" name="Line 66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86" name="Line 66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87" name="Line 66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88" name="Line 66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89" name="Line 66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90" name="Line 67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91" name="Line 67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92" name="Line 67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93" name="Line 67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94" name="Line 67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95" name="Line 67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96" name="Line 67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97" name="Line 67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98" name="Line 67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99" name="Line 67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00" name="Line 68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01" name="Line 68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02" name="Line 68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03" name="Line 68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04" name="Line 68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05" name="Line 68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06" name="Line 68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07" name="Line 68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08" name="Line 68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09" name="Line 68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10" name="Line 69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11" name="Line 69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12" name="Line 69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13" name="Line 69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14" name="Line 69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15" name="Line 6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2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16" name="Line 69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17" name="Line 69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18" name="Line 69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19" name="Line 69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20" name="Line 70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21" name="Line 70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22" name="Line 70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23" name="Line 70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24" name="Line 70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25" name="Line 70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26" name="Line 70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27" name="Line 70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28" name="Line 70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29" name="Line 70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4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30" name="Line 71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31" name="Line 71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32" name="Line 71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33" name="Line 71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34" name="Line 71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35" name="Line 71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36" name="Line 71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37" name="Line 71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38" name="Line 71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39" name="Line 71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40" name="Line 72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41" name="Line 72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42" name="Line 72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43" name="Line 72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5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44" name="Line 72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9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45" name="Line 72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9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46" name="Line 72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9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47" name="Line 72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9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48" name="Line 72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9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49" name="Line 72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9" y="3002"/>
                            <a:ext cx="0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50" name="Line 73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9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51" name="Line 73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9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52" name="Line 73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9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53" name="Line 73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9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54" name="Line 73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9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55" name="Line 73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9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56" name="Line 73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9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57" name="Line 73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58" name="Line 73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59" name="Line 73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60" name="Line 74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61" name="Line 74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62" name="Line 74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63" name="Line 74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64" name="Line 74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65" name="Line 74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66" name="Line 74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67" name="Line 74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68" name="Line 74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69" name="Line 74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70" name="Line 75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9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71" name="Line 75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3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72" name="Line 75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3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73" name="Line 75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3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74" name="Line 75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3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75" name="Line 75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3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76" name="Line 75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3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77" name="Line 75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3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78" name="Line 75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3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79" name="Line 75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3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80" name="Line 76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3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81" name="Line 76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3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82" name="Line 76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3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83" name="Line 7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3" y="3002"/>
                            <a:ext cx="0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84" name="Line 76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85" name="Line 76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5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86" name="Line 76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5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87" name="Line 76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5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88" name="Line 76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5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89" name="Line 76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5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90" name="Line 77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5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91" name="Line 77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5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92" name="Line 77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5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93" name="Line 77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5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94" name="Line 77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5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95" name="Line 77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5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96" name="Line 77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5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97" name="Line 77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5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98" name="Line 77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2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99" name="Line 77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7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00" name="Line 78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7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01" name="Line 78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7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02" name="Line 78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7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03" name="Line 78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7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04" name="Line 78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7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05" name="Line 78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7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06" name="Line 78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7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07" name="Line 78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7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08" name="Line 78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7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09" name="Line 78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7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10" name="Line 79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7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11" name="Line 79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7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12" name="Line 79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3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13" name="Line 79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14" name="Line 79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15" name="Line 79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16" name="Freeform 796"/>
                          <a:cNvSpPr>
                            <a:spLocks/>
                          </a:cNvSpPr>
                        </a:nvSpPr>
                        <a:spPr bwMode="auto">
                          <a:xfrm flipV="1">
                            <a:off x="969" y="3002"/>
                            <a:ext cx="1" cy="699"/>
                          </a:xfrm>
                          <a:custGeom>
                            <a:avLst/>
                            <a:gdLst>
                              <a:gd name="T0" fmla="*/ 346 h 346"/>
                              <a:gd name="T1" fmla="*/ 31 h 346"/>
                              <a:gd name="T2" fmla="*/ 27 h 346"/>
                              <a:gd name="T3" fmla="*/ 0 h 34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46">
                                <a:moveTo>
                                  <a:pt x="0" y="346"/>
                                </a:moveTo>
                                <a:lnTo>
                                  <a:pt x="0" y="31"/>
                                </a:lnTo>
                                <a:lnTo>
                                  <a:pt x="0" y="2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17" name="Line 79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18" name="Line 79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19" name="Line 79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20" name="Line 80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21" name="Line 80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22" name="Line 80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23" name="Line 80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9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24" name="Line 80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25" name="Line 80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26" name="Line 80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27" name="Line 80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28" name="Line 80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29" name="Line 80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30" name="Line 81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31" name="Line 81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32" name="Line 81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33" name="Line 81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34" name="Line 81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35" name="Line 81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36" name="Line 81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37" name="Line 81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38" name="Line 81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39" name="Line 81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40" name="Line 82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41" name="Line 82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42" name="Line 82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43" name="Line 82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44" name="Line 82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45" name="Line 82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46" name="Line 82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47" name="Line 82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48" name="Line 82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49" name="Line 82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50" name="Line 8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4" y="3002"/>
                            <a:ext cx="2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51" name="Line 83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52" name="Line 83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53" name="Line 83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54" name="Line 83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55" name="Line 83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56" name="Line 83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57" name="Line 83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58" name="Line 83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59" name="Line 83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60" name="Line 84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61" name="Line 84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62" name="Line 84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63" name="Line 84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64" name="Line 84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7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65" name="Line 84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66" name="Line 84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67" name="Line 84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68" name="Line 84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69" name="Line 84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70" name="Line 85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71" name="Line 85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72" name="Line 85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73" name="Line 85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74" name="Line 85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75" name="Line 85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76" name="Line 85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77" name="Line 85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78" name="Line 85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0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79" name="Line 85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0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80" name="Line 86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0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81" name="Line 86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0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82" name="Line 86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0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83" name="Line 86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0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84" name="Line 86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0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85" name="Line 86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0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86" name="Line 86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87" name="Line 86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88" name="Line 86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89" name="Line 86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90" name="Line 87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91" name="Line 87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7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92" name="Line 87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93" name="Line 87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94" name="Line 87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95" name="Line 87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96" name="Line 87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97" name="Line 87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98" name="Line 87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99" name="Line 87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00" name="Line 88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01" name="Line 88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02" name="Line 88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03" name="Line 88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04" name="Line 88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05" name="Line 88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06" name="Line 88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07" name="Line 88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08" name="Line 88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09" name="Line 88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10" name="Line 89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11" name="Line 89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12" name="Line 89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13" name="Line 89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14" name="Line 89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15" name="Line 89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16" name="Line 89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17" name="Line 89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18" name="Line 89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19" name="Line 89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20" name="Line 9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5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21" name="Line 90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22" name="Line 90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23" name="Line 90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24" name="Line 90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25" name="Line 90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26" name="Line 90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27" name="Line 90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28" name="Line 90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29" name="Line 90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30" name="Line 91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31" name="Line 91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32" name="Line 91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1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33" name="Line 91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34" name="Line 91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35" name="Line 91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36" name="Line 91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37" name="Line 91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38" name="Line 91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39" name="Line 91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40" name="Line 92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41" name="Line 92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42" name="Line 92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43" name="Line 92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44" name="Line 92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45" name="Line 92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46" name="Line 92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9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47" name="Line 92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48" name="Line 92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49" name="Line 92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50" name="Line 93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51" name="Line 93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52" name="Line 93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53" name="Line 93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54" name="Line 93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55" name="Line 93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8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56" name="Line 93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8" y="3002"/>
                            <a:ext cx="2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57" name="Line 93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58" name="Line 93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59" name="Line 93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60" name="Line 94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61" name="Line 94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62" name="Line 94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63" name="Line 94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64" name="Line 94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65" name="Line 94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66" name="Line 94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67" name="Line 94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68" name="Line 94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69" name="Line 94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70" name="Line 95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71" name="Line 95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72" name="Line 95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73" name="Line 95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74" name="Line 95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75" name="Line 95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76" name="Line 95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77" name="Line 95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78" name="Line 95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79" name="Line 95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80" name="Line 96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81" name="Line 96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82" name="Line 96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83" name="Line 96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84" name="Line 96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85" name="Line 96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86" name="Line 96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87" name="Line 96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1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88" name="Line 96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89" name="Line 96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90" name="Line 97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91" name="Line 97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92" name="Line 9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5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93" name="Line 97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94" name="Line 97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95" name="Line 97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96" name="Line 97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97" name="Line 97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98" name="Line 97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99" name="Line 97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00" name="Line 98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01" name="Line 98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2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02" name="Line 98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03" name="Line 98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04" name="Line 98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05" name="Line 98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06" name="Line 98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07" name="Line 98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08" name="Line 98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09" name="Line 98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10" name="Line 99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11" name="Line 99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12" name="Line 99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13" name="Line 99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14" name="Line 99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15" name="Line 99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4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16" name="Line 99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17" name="Line 99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18" name="Line 99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19" name="Line 99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20" name="Line 100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21" name="Line 100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22" name="Line 100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23" name="Line 100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24" name="Line 100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25" name="Line 100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26" name="Line 100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27" name="Freeform 1007"/>
                          <a:cNvSpPr>
                            <a:spLocks/>
                          </a:cNvSpPr>
                        </a:nvSpPr>
                        <a:spPr bwMode="auto">
                          <a:xfrm flipV="1">
                            <a:off x="999" y="3002"/>
                            <a:ext cx="1" cy="699"/>
                          </a:xfrm>
                          <a:custGeom>
                            <a:avLst/>
                            <a:gdLst>
                              <a:gd name="T0" fmla="*/ 346 h 346"/>
                              <a:gd name="T1" fmla="*/ 209 h 346"/>
                              <a:gd name="T2" fmla="*/ 208 h 346"/>
                              <a:gd name="T3" fmla="*/ 0 h 34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46">
                                <a:moveTo>
                                  <a:pt x="0" y="346"/>
                                </a:moveTo>
                                <a:lnTo>
                                  <a:pt x="0" y="209"/>
                                </a:lnTo>
                                <a:lnTo>
                                  <a:pt x="0" y="20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28" name="Line 100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29" name="Line 100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30" name="Line 101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31" name="Line 101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32" name="Line 101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33" name="Line 101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34" name="Line 101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35" name="Line 101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36" name="Line 101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37" name="Line 101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38" name="Line 101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39" name="Line 101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40" name="Line 102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41" name="Line 102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42" name="Line 102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43" name="Line 102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44" name="Line 102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45" name="Line 102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46" name="Line 102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47" name="Line 102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48" name="Line 102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49" name="Line 102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50" name="Line 103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51" name="Line 103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52" name="Line 103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53" name="Line 103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54" name="Line 103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2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55" name="Line 103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56" name="Line 103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57" name="Line 103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58" name="Line 103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59" name="Line 103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60" name="Line 104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61" name="Line 104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62" name="Line 104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63" name="Line 10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6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64" name="Line 104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65" name="Line 104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66" name="Line 104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67" name="Line 104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68" name="Line 104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69" name="Line 104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70" name="Line 105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71" name="Line 105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72" name="Line 105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73" name="Line 105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74" name="Line 105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75" name="Line 105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76" name="Line 105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77" name="Line 105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78" name="Line 105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79" name="Line 105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80" name="Line 106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81" name="Line 106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82" name="Line 106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83" name="Line 106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0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84" name="Line 106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0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85" name="Line 106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0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86" name="Line 106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0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87" name="Line 106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0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88" name="Line 106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0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89" name="Line 106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0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90" name="Line 107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0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91" name="Line 107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0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92" name="Line 107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0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93" name="Line 107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0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94" name="Line 107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0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95" name="Line 107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0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96" name="Line 107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7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97" name="Line 107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3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98" name="Line 107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3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99" name="Line 107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3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00" name="Line 108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3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01" name="Line 108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02" name="Line 108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03" name="Line 108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04" name="Line 108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05" name="Line 108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06" name="Line 108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07" name="Line 108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08" name="Line 108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09" name="Line 108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3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10" name="Line 109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11" name="Line 109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12" name="Line 109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13" name="Line 109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14" name="Line 109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15" name="Line 109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16" name="Line 109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17" name="Line 109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18" name="Line 109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19" name="Line 109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20" name="Line 110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21" name="Line 110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22" name="Line 110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23" name="Line 110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7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24" name="Line 110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7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25" name="Line 110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7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26" name="Line 110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7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27" name="Line 110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7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28" name="Line 110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7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29" name="Line 110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7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30" name="Line 111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7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31" name="Line 111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7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32" name="Line 111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7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33" name="Line 111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7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34" name="Line 111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7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35" name="Line 111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7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36" name="Line 111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4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37" name="Line 111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38" name="Line 111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39" name="Line 11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7" y="3002"/>
                            <a:ext cx="2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40" name="Line 112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7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41" name="Line 112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7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42" name="Line 112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7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43" name="Line 112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7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44" name="Line 112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7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45" name="Line 112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7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46" name="Line 112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7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47" name="Line 112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7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48" name="Line 112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7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49" name="Line 112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7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50" name="Line 113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7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51" name="Line 113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1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52" name="Line 113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1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53" name="Line 113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1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54" name="Line 113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1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55" name="Line 113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1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56" name="Line 113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1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57" name="Line 113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1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58" name="Line 113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1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59" name="Line 113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1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60" name="Line 114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1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61" name="Line 114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1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62" name="Line 114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1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63" name="Line 114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9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64" name="Line 114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4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65" name="Line 114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4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66" name="Line 114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4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67" name="Line 114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4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68" name="Line 114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4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69" name="Line 114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4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70" name="Line 115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4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71" name="Line 115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4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72" name="Line 115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4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73" name="Line 115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4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74" name="Line 115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4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75" name="Line 115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4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76" name="Line 115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4" y="3002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77" name="Line 115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4" y="3002"/>
                            <a:ext cx="0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78" name="Line 115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79" name="Line 115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80" name="Line 116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81" name="Line 116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82" name="Line 116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83" name="Line 116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84" name="Line 116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85" name="Line 116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86" name="Line 116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87" name="Line 116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88" name="Line 116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89" name="Line 116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90" name="Line 117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91" name="Line 117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92" name="Line 117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8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93" name="Line 117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8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94" name="Line 117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8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95" name="Line 117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8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96" name="Line 117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8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97" name="Line 117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8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98" name="Line 117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8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99" name="Line 117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8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00" name="Line 118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8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01" name="Line 118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8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02" name="Line 118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8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03" name="Line 118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8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04" name="Line 118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8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05" name="Line 118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8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06" name="Line 118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07" name="Line 118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08" name="Line 118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09" name="Line 118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10" name="Line 119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11" name="Line 119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12" name="Line 119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13" name="Line 119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14" name="Line 119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15" name="Line 119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16" name="Line 11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8" y="3002"/>
                            <a:ext cx="2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17" name="Line 119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8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18" name="Line 119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8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19" name="Line 119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1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20" name="Line 120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2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21" name="Line 120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2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22" name="Line 120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2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23" name="Line 120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2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24" name="Line 120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2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25" name="Line 120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2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26" name="Line 120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2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27" name="Line 120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2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28" name="Line 120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2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29" name="Line 120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2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30" name="Line 121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2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31" name="Line 121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2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32" name="Line 121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33" name="Line 121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3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34" name="Line 121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3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35" name="Line 121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3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36" name="Line 121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3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37" name="Line 121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3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38" name="Line 121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3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39" name="Line 121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3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40" name="Line 122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3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41" name="Line 122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3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42" name="Line 122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3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43" name="Line 122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3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44" name="Line 122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3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45" name="Line 122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3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46" name="Line 122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47" name="Line 122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5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48" name="Line 122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5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49" name="Line 122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5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50" name="Line 123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5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51" name="Line 123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5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52" name="Line 123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5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53" name="Line 123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5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54" name="Line 123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5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55" name="Line 123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5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56" name="Line 123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5" y="3002"/>
                            <a:ext cx="2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57" name="Line 123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5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58" name="Line 123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5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59" name="Line 123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5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60" name="Line 124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61" name="Line 124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62" name="Line 124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63" name="Line 124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64" name="Line 124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65" name="Line 124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66" name="Line 124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67" name="Line 124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68" name="Line 124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69" name="Line 124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70" name="Line 125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71" name="Line 125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72" name="Line 125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73" name="Line 125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74" name="Line 125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1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75" name="Line 125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76" name="Line 125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77" name="Line 125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78" name="Line 125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79" name="Line 125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80" name="Line 126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81" name="Line 126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82" name="Line 126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83" name="Line 126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84" name="Line 126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85" name="Line 126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86" name="Line 126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87" name="Line 126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88" name="Line 126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89" name="Line 126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90" name="Line 127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91" name="Line 127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92" name="Line 127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93" name="Line 127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94" name="Line 127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95" name="Line 12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2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96" name="Line 127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2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97" name="Line 127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2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98" name="Line 127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2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99" name="Line 127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2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00" name="Line 128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2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01" name="Line 128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02" name="Line 128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3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03" name="Line 128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3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04" name="Line 128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3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05" name="Line 128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3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06" name="Line 128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3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07" name="Line 128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3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08" name="Line 128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3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09" name="Line 128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3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10" name="Line 129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3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11" name="Line 129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3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12" name="Line 129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3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13" name="Line 129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3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14" name="Line 129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3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15" name="Line 129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3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16" name="Line 129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17" name="Line 129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18" name="Line 129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19" name="Line 129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20" name="Line 130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21" name="Line 130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22" name="Line 130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23" name="Line 130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24" name="Line 130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25" name="Line 130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26" name="Line 130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27" name="Line 130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28" name="Line 130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29" name="Line 130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30" name="Line 131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7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31" name="Line 131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7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32" name="Line 131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7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33" name="Line 131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7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34" name="Line 131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7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35" name="Line 131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7" y="3002"/>
                            <a:ext cx="2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36" name="Line 131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37" name="Line 131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38" name="Line 131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39" name="Line 131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40" name="Line 132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41" name="Line 132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42" name="Line 132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43" name="Line 132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44" name="Line 132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45" name="Line 132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46" name="Line 132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47" name="Line 132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48" name="Line 132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49" name="Line 132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50" name="Line 133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51" name="Line 133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52" name="Line 133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53" name="Line 133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54" name="Line 133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55" name="Line 133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56" name="Line 133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5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57" name="Line 133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58" name="Line 133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59" name="Line 133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60" name="Line 134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61" name="Line 134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62" name="Line 134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63" name="Line 134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64" name="Line 134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65" name="Line 134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66" name="Line 134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67" name="Line 134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68" name="Line 134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69" name="Line 134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70" name="Line 135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6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71" name="Line 135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72" name="Line 135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73" name="Line 135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74" name="Line 135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75" name="Line 135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76" name="Line 135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77" name="Line 13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4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78" name="Line 135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4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79" name="Line 135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4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80" name="Line 136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4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81" name="Line 136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4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82" name="Line 136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4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83" name="Line 136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4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84" name="Line 136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6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85" name="Line 136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86" name="Line 136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87" name="Line 136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88" name="Line 136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89" name="Line 136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90" name="Line 137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91" name="Line 137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92" name="Line 137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93" name="Line 137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94" name="Line 137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95" name="Line 137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96" name="Line 137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97" name="Line 137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98" name="Line 137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99" name="Line 137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00" name="Line 138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01" name="Line 138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02" name="Line 138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03" name="Line 138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04" name="Line 138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05" name="Line 138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06" name="Line 138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07" name="Line 138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08" name="Line 138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09" name="Line 138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8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10" name="Line 139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1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11" name="Line 139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1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12" name="Line 139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1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13" name="Line 139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1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14" name="Line 139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1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15" name="Line 139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1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16" name="Line 139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1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17" name="Line 139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18" name="Line 139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19" name="Line 139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20" name="Line 140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21" name="Line 140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22" name="Line 140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23" name="Line 140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24" name="Line 140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25" name="Line 140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26" name="Line 140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27" name="Line 140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28" name="Line 140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29" name="Line 140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30" name="Line 141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31" name="Line 141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32" name="Line 141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33" name="Line 141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34" name="Line 141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35" name="Line 141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36" name="Line 141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37" name="Line 141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38" name="Line 141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39" name="Line 141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40" name="Line 142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41" name="Line 142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42" name="Line 142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43" name="Line 142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44" name="Line 142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45" name="Line 142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46" name="Line 142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47" name="Line 142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48" name="Line 142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49" name="Line 142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50" name="Line 143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0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51" name="Line 143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52" name="Line 143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53" name="Line 143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54" name="Line 143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55" name="Line 143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56" name="Line 143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57" name="Line 143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58" name="Line 143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59" name="Line 14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67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60" name="Line 144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61" name="Line 144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62" name="Line 144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63" name="Line 144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64" name="Line 144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8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65" name="Line 144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8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66" name="Line 144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8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67" name="Line 144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8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68" name="Line 144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8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69" name="Line 144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8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70" name="Line 145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8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71" name="Line 145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8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72" name="Line 145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8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73" name="Line 145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8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74" name="Line 145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8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75" name="Line 145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8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76" name="Line 145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77" name="Line 145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1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78" name="Line 145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1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79" name="Line 145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1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80" name="Line 146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1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81" name="Line 146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1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82" name="Line 146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1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83" name="Line 146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1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84" name="Line 146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1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85" name="Line 146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1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86" name="Line 146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1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87" name="Line 146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1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88" name="Line 146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1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89" name="Line 146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1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90" name="Line 147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3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91" name="Line 147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2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92" name="Line 147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2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93" name="Line 147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2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94" name="Line 147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2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95" name="Line 147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2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96" name="Line 147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2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97" name="Line 147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2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98" name="Line 147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2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99" name="Line 147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2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00" name="Line 148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2" y="3002"/>
                            <a:ext cx="2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01" name="Line 148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02" name="Line 148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03" name="Line 148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04" name="Line 148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05" name="Line 148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06" name="Line 148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07" name="Line 148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08" name="Line 148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09" name="Line 148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10" name="Line 149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11" name="Line 149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12" name="Line 149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13" name="Line 149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14" name="Line 149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15" name="Line 149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16" name="Line 149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17" name="Line 149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18" name="Line 149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19" name="Line 149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6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20" name="Line 150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6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21" name="Line 150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6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22" name="Line 150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6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23" name="Line 150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6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24" name="Line 150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6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25" name="Line 150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6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26" name="Line 150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6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27" name="Line 150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6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28" name="Line 150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6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29" name="Line 150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6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30" name="Line 151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6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31" name="Line 151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6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32" name="Line 151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8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33" name="Line 151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34" name="Line 151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35" name="Line 151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36" name="Line 151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37" name="Line 151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38" name="Line 151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39" name="Line 151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40" name="Line 152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41" name="Line 152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42" name="Line 152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43" name="Line 152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44" name="Line 152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45" name="Line 15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82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46" name="Line 152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2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47" name="Line 152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2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48" name="Line 152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2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49" name="Line 152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2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50" name="Line 153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2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51" name="Line 153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2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52" name="Line 153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2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53" name="Line 153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2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54" name="Line 153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2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55" name="Line 153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2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56" name="Line 153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2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57" name="Line 153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2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58" name="Line 153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2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59" name="Line 153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7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60" name="Line 154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3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61" name="Line 154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3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62" name="Line 154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3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63" name="Line 154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3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64" name="Line 154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3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65" name="Line 154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3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66" name="Line 154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3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67" name="Line 154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3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68" name="Line 154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3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69" name="Line 154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3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70" name="Line 155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3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71" name="Line 155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3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72" name="Line 155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3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73" name="Line 155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74" name="Line 155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75" name="Line 155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76" name="Line 155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77" name="Line 155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78" name="Line 155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79" name="Line 155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80" name="Line 156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81" name="Line 156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82" name="Line 156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83" name="Line 156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84" name="Line 156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85" name="Line 156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86" name="Line 156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87" name="Line 156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7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88" name="Line 156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7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89" name="Line 156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7" y="3002"/>
                            <a:ext cx="2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90" name="Line 157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91" name="Line 157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92" name="Line 157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93" name="Line 157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94" name="Line 157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95" name="Line 157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96" name="Line 157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97" name="Line 157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98" name="Line 157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99" name="Line 157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00" name="Line 158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01" name="Line 158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02" name="Line 158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03" name="Line 158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04" name="Line 158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05" name="Line 158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06" name="Line 158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07" name="Line 158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08" name="Line 158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09" name="Line 158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10" name="Line 159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11" name="Line 159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12" name="Line 159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13" name="Line 159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14" name="Line 159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5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15" name="Line 159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1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16" name="Line 159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1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17" name="Line 159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1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18" name="Line 159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1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19" name="Line 159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1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20" name="Line 160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1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21" name="Line 160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1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22" name="Line 160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1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23" name="Line 160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1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24" name="Line 160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1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25" name="Line 160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1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26" name="Line 160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1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27" name="Line 160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1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28" name="Line 160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9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29" name="Line 160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30" name="Line 161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31" name="Line 161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32" name="Line 161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33" name="Line 161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34" name="Line 16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94" y="3002"/>
                            <a:ext cx="2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35" name="Line 161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36" name="Line 161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37" name="Line 161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38" name="Line 161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39" name="Line 161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40" name="Line 162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41" name="Line 162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4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42" name="Line 162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43" name="Line 162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44" name="Line 162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45" name="Line 162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46" name="Line 162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47" name="Line 162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48" name="Line 162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49" name="Line 162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50" name="Line 163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51" name="Line 163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52" name="Line 163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53" name="Line 163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54" name="Line 163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55" name="Line 163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0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56" name="Line 163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8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57" name="Line 163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8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58" name="Line 163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8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59" name="Line 163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8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60" name="Line 164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8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61" name="Line 164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8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62" name="Line 164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8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63" name="Line 164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8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64" name="Line 164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8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65" name="Line 164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8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66" name="Line 164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8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67" name="Line 164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8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68" name="Line 164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8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69" name="Line 164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1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70" name="Line 165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0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71" name="Line 165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0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72" name="Line 165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0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73" name="Line 165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0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74" name="Line 165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0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75" name="Line 165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0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76" name="Line 165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0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77" name="Line 165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0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78" name="Line 165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0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79" name="Line 165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0" y="3002"/>
                            <a:ext cx="2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80" name="Line 166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81" name="Line 166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82" name="Line 166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83" name="Line 166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84" name="Line 166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85" name="Line 166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86" name="Line 166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87" name="Line 166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88" name="Line 166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89" name="Line 166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90" name="Line 167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91" name="Line 167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92" name="Line 167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93" name="Line 167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94" name="Line 167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95" name="Line 167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96" name="Line 167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97" name="Line 167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98" name="Line 167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99" name="Line 167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00" name="Line 168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01" name="Line 168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02" name="Line 168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03" name="Line 168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04" name="Line 168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05" name="Line 168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06" name="Line 168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07" name="Line 168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08" name="Line 168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09" name="Line 168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10" name="Line 169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11" name="Line 169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12" name="Line 169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13" name="Line 169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14" name="Line 169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15" name="Line 169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16" name="Line 169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17" name="Line 169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18" name="Line 169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19" name="Line 169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20" name="Line 170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21" name="Line 170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22" name="Line 170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23" name="Line 170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24" name="Line 170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25" name="Line 170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26" name="Line 17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09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27" name="Line 170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28" name="Line 170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29" name="Line 170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30" name="Line 171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31" name="Line 171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32" name="Line 171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33" name="Line 171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34" name="Line 171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35" name="Line 171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36" name="Line 171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9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37" name="Line 171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1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38" name="Line 171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1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39" name="Line 171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1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40" name="Line 172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1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41" name="Line 172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1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42" name="Line 172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1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43" name="Line 172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1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44" name="Line 172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1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45" name="Line 172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1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46" name="Line 172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1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47" name="Line 172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1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48" name="Line 172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1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49" name="Line 172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2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50" name="Line 173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2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51" name="Line 173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2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52" name="Line 173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2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53" name="Line 173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2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54" name="Line 173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2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55" name="Line 173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2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56" name="Line 173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2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57" name="Line 173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2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58" name="Line 173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2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59" name="Line 173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2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60" name="Line 174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2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61" name="Line 174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2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62" name="Line 174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63" name="Line 174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64" name="Line 174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65" name="Line 174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66" name="Line 174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67" name="Line 174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68" name="Line 174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69" name="Line 174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70" name="Line 175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71" name="Line 175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5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72" name="Line 175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5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73" name="Line 175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74" name="Line 175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75" name="Line 175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76" name="Line 175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77" name="Line 175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6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78" name="Line 175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6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79" name="Line 175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6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80" name="Line 176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6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81" name="Line 176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6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82" name="Line 176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6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83" name="Line 176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6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84" name="Line 176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6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85" name="Line 176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6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86" name="Line 176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6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87" name="Line 176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6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88" name="Line 176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6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89" name="Line 176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6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90" name="Line 177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91" name="Line 177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92" name="Line 177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93" name="Line 177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94" name="Line 177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95" name="Line 177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96" name="Line 177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97" name="Line 177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98" name="Line 177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99" name="Line 177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00" name="Line 178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01" name="Line 178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02" name="Line 178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03" name="Line 178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04" name="Line 178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05" name="Line 178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06" name="Line 178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07" name="Line 178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08" name="Line 178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09" name="Line 178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10" name="Line 179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11" name="Line 179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12" name="Line 179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13" name="Line 179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14" name="Line 179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15" name="Line 179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16" name="Line 179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17" name="Line 179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18" name="Line 179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19" name="Line 179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20" name="Line 180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21" name="Line 18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22" y="3002"/>
                            <a:ext cx="2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22" name="Line 180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2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23" name="Line 180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2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24" name="Line 180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2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25" name="Line 180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2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26" name="Line 180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2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27" name="Line 180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2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28" name="Line 180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2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29" name="Line 180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2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30" name="Line 181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2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31" name="Line 181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32" name="Line 181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33" name="Line 181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34" name="Line 181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35" name="Line 181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36" name="Line 181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37" name="Line 181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38" name="Line 181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39" name="Line 181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40" name="Line 182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41" name="Line 182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42" name="Line 182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43" name="Line 182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6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44" name="Line 182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45" name="Line 182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46" name="Line 182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47" name="Line 182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48" name="Line 182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49" name="Line 182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50" name="Line 183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51" name="Line 183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52" name="Line 183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53" name="Line 183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54" name="Line 183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55" name="Line 183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56" name="Line 183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7" y="300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57" name="Line 183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9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58" name="Line 183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9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59" name="Line 183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9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60" name="Line 184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9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61" name="Line 184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9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62" name="Line 184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9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63" name="Line 184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9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64" name="Line 184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9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65" name="Line 184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9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66" name="Freeform 1846"/>
                          <a:cNvSpPr>
                            <a:spLocks/>
                          </a:cNvSpPr>
                        </a:nvSpPr>
                        <a:spPr bwMode="auto">
                          <a:xfrm flipV="1">
                            <a:off x="1129" y="3002"/>
                            <a:ext cx="2" cy="699"/>
                          </a:xfrm>
                          <a:custGeom>
                            <a:avLst/>
                            <a:gdLst>
                              <a:gd name="T0" fmla="*/ 346 h 346"/>
                              <a:gd name="T1" fmla="*/ 301 h 346"/>
                              <a:gd name="T2" fmla="*/ 298 h 346"/>
                              <a:gd name="T3" fmla="*/ 0 h 34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46">
                                <a:moveTo>
                                  <a:pt x="0" y="346"/>
                                </a:moveTo>
                                <a:lnTo>
                                  <a:pt x="0" y="301"/>
                                </a:lnTo>
                                <a:lnTo>
                                  <a:pt x="0" y="29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67" name="Line 184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68" name="Line 184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2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69" name="Line 184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70" name="Line 185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71" name="Line 185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72" name="Line 185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73" name="Line 185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74" name="Line 185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75" name="Line 185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76" name="Line 185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77" name="Line 185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78" name="Line 185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79" name="Line 185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80" name="Line 186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81" name="Line 186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82" name="Line 186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83" name="Line 186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84" name="Line 186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85" name="Line 186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86" name="Line 186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87" name="Line 186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88" name="Line 186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89" name="Line 186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90" name="Line 187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91" name="Line 187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92" name="Line 187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93" name="Line 187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94" name="Line 187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95" name="Line 187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2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96" name="Line 187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97" name="Line 187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98" name="Line 187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99" name="Line 187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00" name="Line 188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01" name="Line 188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02" name="Line 188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03" name="Line 188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04" name="Line 188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05" name="Line 188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06" name="Line 188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07" name="Line 188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08" name="Line 188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09" name="Line 188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3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10" name="Line 189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11" name="Line 189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12" name="Line 189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13" name="Line 189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14" name="Line 189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15" name="Line 189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16" name="Line 189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17" name="Line 18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37" y="3002"/>
                            <a:ext cx="2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18" name="Line 189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7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19" name="Line 189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7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20" name="Line 190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7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21" name="Line 190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7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22" name="Line 190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7" y="3002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23" name="Line 190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46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24" name="Line 190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4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25" name="Line 190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4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26" name="Line 190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4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27" name="Line 190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4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28" name="Line 190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4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29" name="Line 190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4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30" name="Line 191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4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31" name="Line 191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32" name="Line 191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4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33" name="Line 191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4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34" name="Line 191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4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35" name="Line 191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4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36" name="Line 191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4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37" name="Line 191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4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38" name="Line 191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4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39" name="Line 191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4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40" name="Line 192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4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41" name="Line 192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4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42" name="Line 192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4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43" name="Line 192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4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44" name="Line 192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4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45" name="Line 192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46" name="Line 192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5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47" name="Line 192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5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48" name="Line 192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5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49" name="Line 192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5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50" name="Line 193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5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51" name="Line 193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5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52" name="Line 193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5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53" name="Line 193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5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54" name="Line 193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5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55" name="Line 193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5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56" name="Line 193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5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57" name="Line 193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5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58" name="Line 193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5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59" name="Line 193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60" name="Line 194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5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61" name="Line 194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5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62" name="Line 194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5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63" name="Line 194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5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64" name="Line 194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5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65" name="Line 194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5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66" name="Line 194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5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67" name="Line 194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5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68" name="Line 194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5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69" name="Line 194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5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70" name="Line 195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5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71" name="Line 195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5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72" name="Line 195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5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73" name="Line 195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74" name="Line 195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5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75" name="Line 195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5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76" name="Line 19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55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77" name="Line 195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3" y="3002"/>
                            <a:ext cx="2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78" name="Line 195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79" name="Line 195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80" name="Line 196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81" name="Line 196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82" name="Line 196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83" name="Line 196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84" name="Line 196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85" name="Line 196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86" name="Line 196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87" name="Line 196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88" name="Line 196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89" name="Line 196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5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90" name="Line 197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5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91" name="Line 197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5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92" name="Line 197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5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93" name="Line 197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5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94" name="Line 197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5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95" name="Line 197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5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96" name="Line 197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5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97" name="Line 197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5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98" name="Line 197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5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99" name="Line 197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5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00" name="Line 198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5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01" name="Line 198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5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02" name="Line 198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5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03" name="Line 198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3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04" name="Line 198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05" name="Line 198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06" name="Line 198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07" name="Line 198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08" name="Line 198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09" name="Line 198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10" name="Line 199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11" name="Line 199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12" name="Line 199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13" name="Line 199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14" name="Line 199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15" name="Line 199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16" name="Line 199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17" name="Line 199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18" name="Line 199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19" name="Line 199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20" name="Line 200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21" name="Line 200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22" name="Line 200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23" name="Line 200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24" name="Line 200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25" name="Line 200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26" name="Line 200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27" name="Line 200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28" name="Line 200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29" name="Line 200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6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30" name="Line 201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31" name="Line 201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71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32" name="Line 201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71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33" name="Line 201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71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34" name="Line 20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71" y="3002"/>
                            <a:ext cx="2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35" name="Line 201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0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36" name="Line 201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37" name="Line 201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38" name="Line 201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39" name="Line 201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40" name="Line 202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41" name="Line 202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42" name="Line 202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43" name="Line 202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7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44" name="Line 202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45" name="Line 202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46" name="Line 202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47" name="Line 202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48" name="Line 202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49" name="Line 202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50" name="Line 203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51" name="Line 203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52" name="Line 203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53" name="Line 203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54" name="Line 203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55" name="Line 203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56" name="Line 203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5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57" name="Line 203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58" name="Line 203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59" name="Line 203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60" name="Line 204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61" name="Line 204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62" name="Line 204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63" name="Line 204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64" name="Line 204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65" name="Line 204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66" name="Line 204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67" name="Line 204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68" name="Line 204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69" name="Line 204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70" name="Line 205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71" name="Line 205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72" name="Line 205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73" name="Line 205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74" name="Line 205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75" name="Line 205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76" name="Line 205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77" name="Line 205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78" name="Line 205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79" name="Line 205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80" name="Line 206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81" name="Line 206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82" name="Line 206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83" name="Line 206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84" name="Line 206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6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85" name="Line 206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86" name="Line 206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87" name="Line 206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88" name="Line 206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89" name="Line 206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90" name="Line 207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91" name="Line 207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92" name="Line 207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93" name="Line 207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94" name="Line 207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95" name="Line 20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89" y="3002"/>
                            <a:ext cx="2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96" name="Freeform 2076"/>
                          <a:cNvSpPr>
                            <a:spLocks/>
                          </a:cNvSpPr>
                        </a:nvSpPr>
                        <a:spPr bwMode="auto">
                          <a:xfrm flipV="1">
                            <a:off x="1199" y="3002"/>
                            <a:ext cx="2" cy="699"/>
                          </a:xfrm>
                          <a:custGeom>
                            <a:avLst/>
                            <a:gdLst>
                              <a:gd name="T0" fmla="*/ 346 h 346"/>
                              <a:gd name="T1" fmla="*/ 264 h 346"/>
                              <a:gd name="T2" fmla="*/ 263 h 346"/>
                              <a:gd name="T3" fmla="*/ 0 h 34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46">
                                <a:moveTo>
                                  <a:pt x="0" y="346"/>
                                </a:moveTo>
                                <a:lnTo>
                                  <a:pt x="0" y="264"/>
                                </a:lnTo>
                                <a:lnTo>
                                  <a:pt x="0" y="26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97" name="Line 207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9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98" name="Line 207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9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99" name="Line 207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9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00" name="Line 208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9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01" name="Line 208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9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02" name="Line 208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9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03" name="Line 208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9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04" name="Line 208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9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05" name="Line 208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9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06" name="Line 208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07" name="Line 208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08" name="Line 208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09" name="Line 208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10" name="Line 209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11" name="Line 209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12" name="Line 209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13" name="Line 209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14" name="Line 209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15" name="Line 209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16" name="Line 209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17" name="Line 209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18" name="Line 209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19" name="Line 209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20" name="Line 210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7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21" name="Line 210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22" name="Line 210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23" name="Line 210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24" name="Line 210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25" name="Line 210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26" name="Line 210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27" name="Line 210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28" name="Line 210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29" name="Line 210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30" name="Line 211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31" name="Line 211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32" name="Line 211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33" name="Line 211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34" name="Line 211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4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35" name="Line 211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36" name="Line 211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37" name="Line 211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38" name="Line 211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39" name="Line 211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40" name="Line 212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41" name="Line 212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42" name="Line 212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43" name="Line 212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44" name="Line 212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45" name="Line 212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46" name="Line 212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47" name="Line 212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48" name="Line 212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5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49" name="Line 212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50" name="Line 213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51" name="Line 213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52" name="Line 213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53" name="Line 213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54" name="Line 213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55" name="Line 213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56" name="Line 213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57" name="Line 213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58" name="Line 213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59" name="Line 21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07" y="3002"/>
                            <a:ext cx="2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0" name="Line 214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18" y="3002"/>
                            <a:ext cx="2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1" name="Line 214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1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2" name="Line 214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1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3" name="Line 214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1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4" name="Line 214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1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5" name="Line 214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1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6" name="Line 214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1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7" name="Line 214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0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8" name="Line 214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0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9" name="Line 214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0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0" name="Line 215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0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1" name="Line 215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0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2" name="Line 215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0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3" name="Line 215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0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4" name="Line 215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0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5" name="Line 215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0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6" name="Line 215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0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7" name="Line 215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0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8" name="Line 215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0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9" name="Line 215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0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0" name="Line 216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9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1" name="Line 216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2" name="Line 216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3" name="Line 216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4" name="Line 216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5" name="Line 216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6" name="Line 216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7" name="Line 216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8" name="Line 216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9" name="Line 216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0" name="Line 217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1" name="Line 217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2" name="Line 217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3" name="Line 217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7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4" name="Line 217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5" name="Line 217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6" name="Line 217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7" name="Line 217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8" name="Line 217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9" name="Line 217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0" name="Line 218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1" name="Line 218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2" name="Line 218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3" name="Line 218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4" name="Line 218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5" name="Line 218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6" name="Line 218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7" name="Line 218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8" name="Line 218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9" name="Line 218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0" name="Line 219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1" name="Line 219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2" name="Line 219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3" name="Line 219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4" name="Line 219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5" name="Line 219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6" name="Line 219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7" name="Line 219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8" name="Line 219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9" name="Line 219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20" name="Line 220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21" name="Line 220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8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22" name="Line 220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23" name="Line 220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24" name="Line 220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25" name="Line 220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26" name="Line 220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27" name="Line 220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28" name="Line 220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29" name="Line 22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29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0" name="Line 221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39" y="3002"/>
                            <a:ext cx="2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1" name="Line 221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3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2" name="Line 221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3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3" name="Line 221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3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4" name="Line 221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3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5" name="Line 221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6" name="Line 221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7" name="Line 221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8" name="Line 221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9" name="Line 221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0" name="Line 222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1" name="Line 222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2" name="Line 222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3" name="Line 222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4" name="Line 222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5" name="Line 222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6" name="Line 222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7" name="Line 222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8" name="Line 222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0" y="3701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9" name="Line 222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50" name="Line 223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51" name="Line 223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52" name="Line 223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53" name="Line 223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54" name="Line 223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55" name="Line 223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56" name="Line 223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57" name="Line 223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58" name="Line 223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59" name="Line 223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60" name="Line 224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61" name="Line 224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62" name="Line 224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0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63" name="Line 224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64" name="Line 224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65" name="Line 224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66" name="Line 224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67" name="Line 224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68" name="Line 224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69" name="Line 224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70" name="Line 225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71" name="Line 225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72" name="Line 225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73" name="Line 225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74" name="Line 225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75" name="Line 225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76" name="Line 225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77" name="Line 225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78" name="Line 225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79" name="Line 225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80" name="Line 226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81" name="Line 226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82" name="Line 226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83" name="Line 226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84" name="Line 226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85" name="Line 226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86" name="Line 226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87" name="Line 226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88" name="Line 226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89" name="Line 226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90" name="Line 227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4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91" name="Line 227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92" name="Line 227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93" name="Line 227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94" name="Line 227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95" name="Line 227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96" name="Line 227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97" name="Line 227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98" name="Line 227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99" name="Line 227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00" name="Line 228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01" name="Line 228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02" name="Line 228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03" name="Line 228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04" name="Line 228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5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05" name="Line 22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51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06" name="Freeform 2286"/>
                          <a:cNvSpPr>
                            <a:spLocks/>
                          </a:cNvSpPr>
                        </a:nvSpPr>
                        <a:spPr bwMode="auto">
                          <a:xfrm flipV="1">
                            <a:off x="1262" y="3002"/>
                            <a:ext cx="1" cy="699"/>
                          </a:xfrm>
                          <a:custGeom>
                            <a:avLst/>
                            <a:gdLst>
                              <a:gd name="T0" fmla="*/ 346 h 346"/>
                              <a:gd name="T1" fmla="*/ 224 h 346"/>
                              <a:gd name="T2" fmla="*/ 223 h 346"/>
                              <a:gd name="T3" fmla="*/ 0 h 34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46">
                                <a:moveTo>
                                  <a:pt x="0" y="346"/>
                                </a:moveTo>
                                <a:lnTo>
                                  <a:pt x="0" y="224"/>
                                </a:lnTo>
                                <a:lnTo>
                                  <a:pt x="0" y="22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07" name="Line 228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08" name="Line 228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09" name="Line 228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10" name="Line 229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5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11" name="Line 229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12" name="Line 229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13" name="Line 229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14" name="Line 229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15" name="Line 229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16" name="Line 229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17" name="Line 229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18" name="Line 229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19" name="Line 229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20" name="Line 230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21" name="Line 230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22" name="Line 230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23" name="Line 230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24" name="Line 230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25" name="Line 230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26" name="Line 230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27" name="Line 230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28" name="Line 230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29" name="Line 230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30" name="Line 231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31" name="Line 231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32" name="Line 231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33" name="Line 231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34" name="Line 231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35" name="Line 231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36" name="Line 231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37" name="Line 231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0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38" name="Line 231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39" name="Line 231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40" name="Line 232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41" name="Line 232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42" name="Line 232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43" name="Line 232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44" name="Line 232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45" name="Line 232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46" name="Line 232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47" name="Line 232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48" name="Line 232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49" name="Line 232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50" name="Line 233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6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51" name="Line 233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9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52" name="Line 233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7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53" name="Line 233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7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54" name="Line 233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7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55" name="Line 233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7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56" name="Line 233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7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57" name="Line 233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7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58" name="Line 233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7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59" name="Line 233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7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60" name="Line 234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7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61" name="Line 234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7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62" name="Line 234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7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63" name="Line 234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7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64" name="Line 234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7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65" name="Line 234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66" name="Line 234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7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67" name="Line 234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7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68" name="Line 234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7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69" name="Line 234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7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70" name="Line 235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7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71" name="Line 235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7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72" name="Line 235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7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73" name="Line 235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7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74" name="Line 235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7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75" name="Line 235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7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76" name="Line 235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7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77" name="Line 235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7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78" name="Line 235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7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79" name="Line 235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80" name="Line 236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7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81" name="Line 236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7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82" name="Line 236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7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83" name="Line 236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7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84" name="Line 236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7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85" name="Line 236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7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86" name="Line 236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7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87" name="Line 236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7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88" name="Line 236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7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89" name="Line 23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74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90" name="Line 237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87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91" name="Line 237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8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92" name="Line 237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8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93" name="Line 237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8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94" name="Line 237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8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95" name="Line 237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8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96" name="Line 237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8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97" name="Line 237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8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98" name="Line 237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8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99" name="Line 237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8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00" name="Line 238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8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01" name="Line 238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8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02" name="Line 238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8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03" name="Line 238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88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04" name="Line 238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74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05" name="Line 238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06" name="Line 238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07" name="Line 238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08" name="Line 238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09" name="Line 238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10" name="Line 239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11" name="Line 239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12" name="Line 239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13" name="Line 239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14" name="Line 239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15" name="Line 239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16" name="Line 239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17" name="Line 239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18" name="Line 239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5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19" name="Line 239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20" name="Line 240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21" name="Line 240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22" name="Line 240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23" name="Line 240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24" name="Line 240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25" name="Line 240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26" name="Line 240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27" name="Line 240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28" name="Line 240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29" name="Line 240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30" name="Line 241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31" name="Line 241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32" name="Line 241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33" name="Line 241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34" name="Line 241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35" name="Line 241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36" name="Line 241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37" name="Line 241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38" name="Line 241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39" name="Line 241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40" name="Line 242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41" name="Line 242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42" name="Line 242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43" name="Line 242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44" name="Line 242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45" name="Line 242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46" name="Line 242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20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47" name="Line 242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48" name="Line 242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49" name="Line 242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50" name="Line 243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51" name="Line 243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52" name="Line 243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53" name="Line 243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54" name="Line 243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55" name="Line 243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56" name="Line 243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57" name="Line 243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58" name="Line 243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59" name="Line 243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60" name="Line 244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93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61" name="Line 244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62" name="Line 244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63" name="Line 244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64" name="Line 244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65" name="Line 244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66" name="Line 244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67" name="Line 244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68" name="Line 244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69" name="Line 244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70" name="Line 245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71" name="Line 245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72" name="Line 245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73" name="Line 245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1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74" name="Line 245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75" name="Line 245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76" name="Line 245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77" name="Line 245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78" name="Line 245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79" name="Line 245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80" name="Line 246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81" name="Line 246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82" name="Line 246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83" name="Line 246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84" name="Line 246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85" name="Line 24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02" y="3002"/>
                            <a:ext cx="1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86" name="Line 246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17" y="3002"/>
                            <a:ext cx="0" cy="69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87" name="Line 246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1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88" name="Line 246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1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89" name="Line 246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1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90" name="Line 247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1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91" name="Line 247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1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92" name="Line 247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1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93" name="Line 247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1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94" name="Line 247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1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95" name="Line 247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1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96" name="Line 247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1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97" name="Line 247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17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98" name="Line 247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6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99" name="Line 247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00" name="Line 248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01" name="Line 248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02" name="Line 248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03" name="Line 248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04" name="Line 248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05" name="Line 248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06" name="Line 248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07" name="Line 248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08" name="Line 248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09" name="Line 248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10" name="Line 249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11" name="Line 249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12" name="Line 249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2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13" name="Line 249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14" name="Line 249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15" name="Line 249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16" name="Line 249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17" name="Line 249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18" name="Line 249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19" name="Line 249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20" name="Line 250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21" name="Line 250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22" name="Line 250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23" name="Line 250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24" name="Line 250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25" name="Line 250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26" name="Line 250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77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27" name="Line 250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28" name="Line 250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29" name="Line 250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30" name="Line 251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31" name="Line 251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32" name="Line 251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33" name="Line 251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34" name="Line 251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35" name="Line 251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36" name="Line 251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37" name="Line 251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38" name="Line 251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39" name="Line 251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99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40" name="Line 252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34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41" name="Line 252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2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42" name="Line 252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2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43" name="Line 252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2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44" name="Line 252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2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45" name="Line 252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2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46" name="Line 252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2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47" name="Line 252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2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48" name="Line 252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2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49" name="Line 252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2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50" name="Line 253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2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51" name="Line 253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2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52" name="Line 253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2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53" name="Line 253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2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54" name="Line 253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12" y="3703"/>
                            <a:ext cx="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55" name="Line 253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3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56" name="Line 253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3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57" name="Line 253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3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58" name="Line 253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3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59" name="Line 253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3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60" name="Line 254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3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61" name="Line 254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3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62" name="Line 254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3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63" name="Line 254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3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64" name="Line 254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3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65" name="Line 254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3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66" name="Line 254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3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67" name="Line 254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3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68" name="Line 254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85" y="3703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69" name="Line 254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6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70" name="Line 255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6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71" name="Line 255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6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72" name="Line 255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6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73" name="Line 255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6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74" name="Line 255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6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75" name="Line 255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6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76" name="Line 255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6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77" name="Line 255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6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78" name="Line 255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6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79" name="Line 255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6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80" name="Line 256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6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81" name="Line 256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6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82" name="Line 256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49" y="3703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83" name="Line 256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7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84" name="Line 256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7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85" name="Line 256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7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86" name="Line 256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7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87" name="Line 256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7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88" name="Line 256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7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89" name="Line 256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7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90" name="Line 257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7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91" name="Line 257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7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92" name="Line 257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7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93" name="Line 257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7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94" name="Line 257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7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95" name="Line 257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07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96" name="Line 257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101" y="3703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97" name="Line 257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10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98" name="Line 25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10" y="3005"/>
                            <a:ext cx="1" cy="698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99" name="Line 257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8" y="3005"/>
                            <a:ext cx="2" cy="698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00" name="Line 258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8" y="3703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01" name="Line 258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8" y="3703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02" name="Line 258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8" y="3703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03" name="Line 258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8" y="3703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04" name="Line 258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8" y="3703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05" name="Line 258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8" y="3703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06" name="Line 258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8" y="3703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07" name="Line 258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8" y="3703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08" name="Line 258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8" y="3703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09" name="Line 258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8" y="3703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10" name="Line 259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28" y="3703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11" name="Line 259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17" y="3703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12" name="Line 259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31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13" name="Line 259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31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14" name="Line 259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331" y="370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grpSp>
                        <a:nvGrpSpPr>
                          <a:cNvPr id="2615" name="Group 2595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1037" y="3005"/>
                            <a:ext cx="638" cy="699"/>
                            <a:chOff x="617" y="3213"/>
                            <a:chExt cx="479" cy="785"/>
                          </a:xfrm>
                        </a:grpSpPr>
                        <a:sp>
                          <a:nvSpPr>
                            <a:cNvPr id="2703" name="Line 259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4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04" name="Line 259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4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05" name="Line 2598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4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06" name="Line 2599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4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07" name="Line 2600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4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08" name="Line 2601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4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09" name="Line 2602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4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10" name="Line 260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4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11" name="Line 260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4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12" name="Line 260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4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13" name="Line 260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43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14" name="Line 260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5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15" name="Line 2608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5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16" name="Line 2609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5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17" name="Line 2610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5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18" name="Line 2611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5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19" name="Line 2612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5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20" name="Line 261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5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21" name="Line 261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5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22" name="Line 261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5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23" name="Line 261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5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24" name="Line 261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5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25" name="Line 2618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5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26" name="Line 2619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617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27" name="Line 2620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7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28" name="Line 2621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7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29" name="Line 2622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7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30" name="Line 262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7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31" name="Line 262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7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32" name="Line 262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7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33" name="Line 262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7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34" name="Line 262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7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35" name="Line 2628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7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36" name="Line 2629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7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37" name="Line 2630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7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38" name="Line 2631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7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39" name="Line 2632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7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40" name="Line 263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639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41" name="Line 263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8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42" name="Line 263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8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43" name="Line 263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8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44" name="Line 263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8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45" name="Line 2638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8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46" name="Line 2639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8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47" name="Line 2640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8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48" name="Line 2641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8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49" name="Line 2642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8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50" name="Line 264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8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51" name="Line 264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8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52" name="Line 264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68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53" name="Line 264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15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54" name="Line 264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0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55" name="Line 2648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0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56" name="Line 2649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0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57" name="Line 2650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0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58" name="Line 2651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0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59" name="Line 2652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0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60" name="Line 265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0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61" name="Line 265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0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62" name="Line 265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0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63" name="Line 265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0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64" name="Line 265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0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65" name="Line 2658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0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66" name="Line 2659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0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67" name="Line 2660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01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68" name="Line 2661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1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69" name="Line 2662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1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70" name="Line 266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1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71" name="Line 266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1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72" name="Line 266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1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73" name="Line 266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1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74" name="Line 266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1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75" name="Line 2668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1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76" name="Line 2669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1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77" name="Line 2670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1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78" name="Line 2671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1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79" name="Line 2672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1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80" name="Line 267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1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81" name="Line 267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783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82" name="Line 267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3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83" name="Line 267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3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84" name="Line 267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3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85" name="Line 2678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3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86" name="Line 2679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3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87" name="Line 2680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3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88" name="Line 2681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3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89" name="Line 2682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3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90" name="Line 268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3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91" name="Line 268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3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92" name="Line 268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3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93" name="Line 268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3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94" name="Line 268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3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95" name="Line 2688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761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96" name="Line 2689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5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97" name="Line 2690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5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98" name="Line 2691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5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99" name="Line 2692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5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00" name="Line 269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5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01" name="Line 269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5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02" name="Line 269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5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03" name="Line 269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5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04" name="Line 269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5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05" name="Line 2698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5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06" name="Line 2699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5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07" name="Line 2700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5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08" name="Line 2701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5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09" name="Line 2702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733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10" name="Line 270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6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11" name="Line 270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6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12" name="Line 270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6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13" name="Line 270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6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14" name="Line 270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6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15" name="Line 2708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6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16" name="Line 2709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6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17" name="Line 2710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6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18" name="Line 2711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6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19" name="Line 2712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6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20" name="Line 271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6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21" name="Line 271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6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22" name="Line 271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6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23" name="Line 271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695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24" name="Line 271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8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25" name="Line 2718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8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26" name="Line 2719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8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27" name="Line 2720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8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28" name="Line 2721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8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29" name="Line 2722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8" y="399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30" name="Line 2723"/>
                            <a:cNvSpPr>
                              <a:spLocks noChangeShapeType="1"/>
                            </a:cNvSpPr>
                          </a:nvSpPr>
                          <a:spPr bwMode="auto">
                            <a:xfrm flipV="1">
                              <a:off x="878" y="3213"/>
                              <a:ext cx="1" cy="784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31" name="Line 272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8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32" name="Line 272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8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33" name="Line 272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8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34" name="Line 272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8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35" name="Line 2728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8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36" name="Line 2729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8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37" name="Line 2730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1085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38" name="Line 2731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9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39" name="Line 2732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9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40" name="Line 273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9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41" name="Line 273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9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42" name="Line 273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9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43" name="Line 273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9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44" name="Line 273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9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45" name="Line 2738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9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46" name="Line 2739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9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47" name="Line 2740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9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48" name="Line 2741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9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49" name="Line 2742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9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50" name="Line 274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79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51" name="Line 274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1095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52" name="Line 274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1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53" name="Line 274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1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54" name="Line 274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1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55" name="Line 2748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1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56" name="Line 2749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1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57" name="Line 2750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1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58" name="Line 2751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1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59" name="Line 2752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1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60" name="Line 275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1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61" name="Line 275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1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62" name="Line 275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1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63" name="Line 275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1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64" name="Line 275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1016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65" name="Line 2758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2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66" name="Line 2759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2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67" name="Line 2760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2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68" name="Line 2761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2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69" name="Line 2762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2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70" name="Line 276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2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71" name="Line 276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2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72" name="Line 276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2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73" name="Line 276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2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74" name="Line 276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2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75" name="Line 2768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2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76" name="Line 2769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2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77" name="Line 2770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2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78" name="Line 2771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997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79" name="Line 2772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4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80" name="Line 277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4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81" name="Line 277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4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82" name="Line 277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4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83" name="Line 277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4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84" name="Line 277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4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85" name="Line 2778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4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86" name="Line 2779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4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87" name="Line 2780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4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88" name="Line 2781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4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89" name="Line 2782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4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90" name="Line 278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4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91" name="Line 278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4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92" name="Line 278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983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93" name="Line 278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6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94" name="Line 278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6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95" name="Line 2788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6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96" name="Line 2789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6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97" name="Line 2790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6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98" name="Line 2791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6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99" name="Line 2792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6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900" name="Line 279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6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901" name="Line 279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6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902" name="Line 279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886" y="321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</a:grpSp>
                      <a:sp>
                        <a:nvSpPr>
                          <a:cNvPr id="2616" name="Freeform 2796"/>
                          <a:cNvSpPr>
                            <a:spLocks/>
                          </a:cNvSpPr>
                        </a:nvSpPr>
                        <a:spPr bwMode="auto">
                          <a:xfrm flipV="1">
                            <a:off x="1410" y="3002"/>
                            <a:ext cx="5" cy="307"/>
                          </a:xfrm>
                          <a:custGeom>
                            <a:avLst/>
                            <a:gdLst>
                              <a:gd name="T0" fmla="*/ 0 w 2"/>
                              <a:gd name="T1" fmla="*/ 152 h 152"/>
                              <a:gd name="T2" fmla="*/ 0 w 2"/>
                              <a:gd name="T3" fmla="*/ 147 h 152"/>
                              <a:gd name="T4" fmla="*/ 0 w 2"/>
                              <a:gd name="T5" fmla="*/ 147 h 152"/>
                              <a:gd name="T6" fmla="*/ 0 w 2"/>
                              <a:gd name="T7" fmla="*/ 110 h 152"/>
                              <a:gd name="T8" fmla="*/ 0 w 2"/>
                              <a:gd name="T9" fmla="*/ 110 h 152"/>
                              <a:gd name="T10" fmla="*/ 0 w 2"/>
                              <a:gd name="T11" fmla="*/ 79 h 152"/>
                              <a:gd name="T12" fmla="*/ 0 w 2"/>
                              <a:gd name="T13" fmla="*/ 79 h 152"/>
                              <a:gd name="T14" fmla="*/ 0 w 2"/>
                              <a:gd name="T15" fmla="*/ 53 h 152"/>
                              <a:gd name="T16" fmla="*/ 0 w 2"/>
                              <a:gd name="T17" fmla="*/ 53 h 152"/>
                              <a:gd name="T18" fmla="*/ 0 w 2"/>
                              <a:gd name="T19" fmla="*/ 32 h 152"/>
                              <a:gd name="T20" fmla="*/ 0 w 2"/>
                              <a:gd name="T21" fmla="*/ 32 h 152"/>
                              <a:gd name="T22" fmla="*/ 1 w 2"/>
                              <a:gd name="T23" fmla="*/ 17 h 152"/>
                              <a:gd name="T24" fmla="*/ 1 w 2"/>
                              <a:gd name="T25" fmla="*/ 17 h 152"/>
                              <a:gd name="T26" fmla="*/ 1 w 2"/>
                              <a:gd name="T27" fmla="*/ 6 h 152"/>
                              <a:gd name="T28" fmla="*/ 1 w 2"/>
                              <a:gd name="T29" fmla="*/ 6 h 152"/>
                              <a:gd name="T30" fmla="*/ 1 w 2"/>
                              <a:gd name="T31" fmla="*/ 0 h 152"/>
                              <a:gd name="T32" fmla="*/ 1 w 2"/>
                              <a:gd name="T33" fmla="*/ 0 h 152"/>
                              <a:gd name="T34" fmla="*/ 1 w 2"/>
                              <a:gd name="T35" fmla="*/ 0 h 152"/>
                              <a:gd name="T36" fmla="*/ 1 w 2"/>
                              <a:gd name="T37" fmla="*/ 0 h 152"/>
                              <a:gd name="T38" fmla="*/ 1 w 2"/>
                              <a:gd name="T39" fmla="*/ 4 h 152"/>
                              <a:gd name="T40" fmla="*/ 1 w 2"/>
                              <a:gd name="T41" fmla="*/ 4 h 152"/>
                              <a:gd name="T42" fmla="*/ 1 w 2"/>
                              <a:gd name="T43" fmla="*/ 13 h 152"/>
                              <a:gd name="T44" fmla="*/ 1 w 2"/>
                              <a:gd name="T45" fmla="*/ 13 h 152"/>
                              <a:gd name="T46" fmla="*/ 1 w 2"/>
                              <a:gd name="T47" fmla="*/ 27 h 152"/>
                              <a:gd name="T48" fmla="*/ 1 w 2"/>
                              <a:gd name="T49" fmla="*/ 27 h 152"/>
                              <a:gd name="T50" fmla="*/ 2 w 2"/>
                              <a:gd name="T51" fmla="*/ 46 h 152"/>
                              <a:gd name="T52" fmla="*/ 2 w 2"/>
                              <a:gd name="T53" fmla="*/ 46 h 152"/>
                              <a:gd name="T54" fmla="*/ 2 w 2"/>
                              <a:gd name="T55" fmla="*/ 69 h 152"/>
                              <a:gd name="T56" fmla="*/ 2 w 2"/>
                              <a:gd name="T57" fmla="*/ 69 h 152"/>
                              <a:gd name="T58" fmla="*/ 2 w 2"/>
                              <a:gd name="T59" fmla="*/ 98 h 152"/>
                              <a:gd name="T60" fmla="*/ 2 w 2"/>
                              <a:gd name="T61" fmla="*/ 98 h 152"/>
                              <a:gd name="T62" fmla="*/ 2 w 2"/>
                              <a:gd name="T63" fmla="*/ 130 h 152"/>
                              <a:gd name="T64" fmla="*/ 2 w 2"/>
                              <a:gd name="T65" fmla="*/ 131 h 152"/>
                              <a:gd name="T66" fmla="*/ 2 w 2"/>
                              <a:gd name="T67" fmla="*/ 152 h 1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2" h="152">
                                <a:moveTo>
                                  <a:pt x="0" y="152"/>
                                </a:moveTo>
                                <a:lnTo>
                                  <a:pt x="0" y="147"/>
                                </a:lnTo>
                                <a:lnTo>
                                  <a:pt x="0" y="147"/>
                                </a:lnTo>
                                <a:lnTo>
                                  <a:pt x="0" y="110"/>
                                </a:lnTo>
                                <a:lnTo>
                                  <a:pt x="0" y="110"/>
                                </a:lnTo>
                                <a:lnTo>
                                  <a:pt x="0" y="79"/>
                                </a:lnTo>
                                <a:lnTo>
                                  <a:pt x="0" y="79"/>
                                </a:lnTo>
                                <a:lnTo>
                                  <a:pt x="0" y="53"/>
                                </a:lnTo>
                                <a:lnTo>
                                  <a:pt x="0" y="53"/>
                                </a:lnTo>
                                <a:lnTo>
                                  <a:pt x="0" y="32"/>
                                </a:lnTo>
                                <a:lnTo>
                                  <a:pt x="0" y="32"/>
                                </a:lnTo>
                                <a:lnTo>
                                  <a:pt x="1" y="17"/>
                                </a:lnTo>
                                <a:lnTo>
                                  <a:pt x="1" y="17"/>
                                </a:lnTo>
                                <a:lnTo>
                                  <a:pt x="1" y="6"/>
                                </a:lnTo>
                                <a:lnTo>
                                  <a:pt x="1" y="6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4"/>
                                </a:lnTo>
                                <a:lnTo>
                                  <a:pt x="1" y="4"/>
                                </a:lnTo>
                                <a:lnTo>
                                  <a:pt x="1" y="13"/>
                                </a:lnTo>
                                <a:lnTo>
                                  <a:pt x="1" y="13"/>
                                </a:lnTo>
                                <a:lnTo>
                                  <a:pt x="1" y="27"/>
                                </a:lnTo>
                                <a:lnTo>
                                  <a:pt x="1" y="27"/>
                                </a:lnTo>
                                <a:lnTo>
                                  <a:pt x="2" y="46"/>
                                </a:lnTo>
                                <a:lnTo>
                                  <a:pt x="2" y="46"/>
                                </a:lnTo>
                                <a:lnTo>
                                  <a:pt x="2" y="69"/>
                                </a:lnTo>
                                <a:lnTo>
                                  <a:pt x="2" y="69"/>
                                </a:lnTo>
                                <a:lnTo>
                                  <a:pt x="2" y="98"/>
                                </a:lnTo>
                                <a:lnTo>
                                  <a:pt x="2" y="98"/>
                                </a:lnTo>
                                <a:lnTo>
                                  <a:pt x="2" y="130"/>
                                </a:lnTo>
                                <a:lnTo>
                                  <a:pt x="2" y="131"/>
                                </a:lnTo>
                                <a:lnTo>
                                  <a:pt x="2" y="152"/>
                                </a:lnTo>
                              </a:path>
                            </a:pathLst>
                          </a:custGeom>
                          <a:noFill/>
                          <a:ln w="19050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17" name="Line 279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69" y="3002"/>
                            <a:ext cx="2" cy="69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18" name="Line 279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69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19" name="Line 279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20" name="Line 280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21" name="Line 280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22" name="Line 280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23" name="Line 280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24" name="Line 280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25" name="Line 280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26" name="Line 280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27" name="Line 280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28" name="Line 280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29" name="Line 280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30" name="Line 281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1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31" name="Line 281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32" name="Line 281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33" name="Line 281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34" name="Line 281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35" name="Line 281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36" name="Line 281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37" name="Line 281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38" name="Line 281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39" name="Line 281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40" name="Line 282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41" name="Line 282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42" name="Line 282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43" name="Line 282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3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44" name="Line 282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45" name="Line 282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46" name="Line 282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47" name="Line 282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48" name="Line 282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49" name="Line 282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50" name="Line 283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51" name="Line 283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52" name="Line 283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53" name="Line 283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54" name="Line 283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55" name="Line 283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56" name="Line 283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5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57" name="Line 283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58" name="Line 283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59" name="Line 283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60" name="Line 284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61" name="Line 284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62" name="Line 284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63" name="Line 284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64" name="Line 284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65" name="Line 284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66" name="Line 284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67" name="Line 284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68" name="Line 284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69" name="Line 284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8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70" name="Line 285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71" name="Line 285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72" name="Line 285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73" name="Line 285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74" name="Line 285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75" name="Line 285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76" name="Line 285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77" name="Line 285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78" name="Line 285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79" name="Line 285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80" name="Line 286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81" name="Line 286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82" name="Line 286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79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83" name="Line 286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8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84" name="Line 286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8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85" name="Line 286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8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86" name="Line 286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8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87" name="Line 286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8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88" name="Line 286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8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89" name="Line 286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8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90" name="Line 287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8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91" name="Line 287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8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92" name="Line 287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8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93" name="Line 287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8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94" name="Line 287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8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95" name="Line 287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82" y="370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96" name="Line 287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8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97" name="Line 287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8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98" name="Line 287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8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99" name="Line 287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8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00" name="Line 288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84" y="3701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01" name="Freeform 2881"/>
                          <a:cNvSpPr>
                            <a:spLocks/>
                          </a:cNvSpPr>
                        </a:nvSpPr>
                        <a:spPr bwMode="auto">
                          <a:xfrm flipV="1">
                            <a:off x="1694" y="3353"/>
                            <a:ext cx="318" cy="348"/>
                          </a:xfrm>
                          <a:custGeom>
                            <a:avLst/>
                            <a:gdLst>
                              <a:gd name="T0" fmla="*/ 2 w 152"/>
                              <a:gd name="T1" fmla="*/ 14 h 172"/>
                              <a:gd name="T2" fmla="*/ 5 w 152"/>
                              <a:gd name="T3" fmla="*/ 30 h 172"/>
                              <a:gd name="T4" fmla="*/ 7 w 152"/>
                              <a:gd name="T5" fmla="*/ 44 h 172"/>
                              <a:gd name="T6" fmla="*/ 10 w 152"/>
                              <a:gd name="T7" fmla="*/ 57 h 172"/>
                              <a:gd name="T8" fmla="*/ 12 w 152"/>
                              <a:gd name="T9" fmla="*/ 68 h 172"/>
                              <a:gd name="T10" fmla="*/ 14 w 152"/>
                              <a:gd name="T11" fmla="*/ 79 h 172"/>
                              <a:gd name="T12" fmla="*/ 17 w 152"/>
                              <a:gd name="T13" fmla="*/ 89 h 172"/>
                              <a:gd name="T14" fmla="*/ 19 w 152"/>
                              <a:gd name="T15" fmla="*/ 98 h 172"/>
                              <a:gd name="T16" fmla="*/ 22 w 152"/>
                              <a:gd name="T17" fmla="*/ 107 h 172"/>
                              <a:gd name="T18" fmla="*/ 24 w 152"/>
                              <a:gd name="T19" fmla="*/ 114 h 172"/>
                              <a:gd name="T20" fmla="*/ 27 w 152"/>
                              <a:gd name="T21" fmla="*/ 121 h 172"/>
                              <a:gd name="T22" fmla="*/ 29 w 152"/>
                              <a:gd name="T23" fmla="*/ 127 h 172"/>
                              <a:gd name="T24" fmla="*/ 32 w 152"/>
                              <a:gd name="T25" fmla="*/ 132 h 172"/>
                              <a:gd name="T26" fmla="*/ 34 w 152"/>
                              <a:gd name="T27" fmla="*/ 137 h 172"/>
                              <a:gd name="T28" fmla="*/ 36 w 152"/>
                              <a:gd name="T29" fmla="*/ 141 h 172"/>
                              <a:gd name="T30" fmla="*/ 39 w 152"/>
                              <a:gd name="T31" fmla="*/ 145 h 172"/>
                              <a:gd name="T32" fmla="*/ 41 w 152"/>
                              <a:gd name="T33" fmla="*/ 148 h 172"/>
                              <a:gd name="T34" fmla="*/ 44 w 152"/>
                              <a:gd name="T35" fmla="*/ 151 h 172"/>
                              <a:gd name="T36" fmla="*/ 46 w 152"/>
                              <a:gd name="T37" fmla="*/ 154 h 172"/>
                              <a:gd name="T38" fmla="*/ 49 w 152"/>
                              <a:gd name="T39" fmla="*/ 156 h 172"/>
                              <a:gd name="T40" fmla="*/ 51 w 152"/>
                              <a:gd name="T41" fmla="*/ 158 h 172"/>
                              <a:gd name="T42" fmla="*/ 54 w 152"/>
                              <a:gd name="T43" fmla="*/ 160 h 172"/>
                              <a:gd name="T44" fmla="*/ 56 w 152"/>
                              <a:gd name="T45" fmla="*/ 162 h 172"/>
                              <a:gd name="T46" fmla="*/ 58 w 152"/>
                              <a:gd name="T47" fmla="*/ 163 h 172"/>
                              <a:gd name="T48" fmla="*/ 61 w 152"/>
                              <a:gd name="T49" fmla="*/ 164 h 172"/>
                              <a:gd name="T50" fmla="*/ 63 w 152"/>
                              <a:gd name="T51" fmla="*/ 165 h 172"/>
                              <a:gd name="T52" fmla="*/ 66 w 152"/>
                              <a:gd name="T53" fmla="*/ 166 h 172"/>
                              <a:gd name="T54" fmla="*/ 68 w 152"/>
                              <a:gd name="T55" fmla="*/ 167 h 172"/>
                              <a:gd name="T56" fmla="*/ 71 w 152"/>
                              <a:gd name="T57" fmla="*/ 167 h 172"/>
                              <a:gd name="T58" fmla="*/ 73 w 152"/>
                              <a:gd name="T59" fmla="*/ 168 h 172"/>
                              <a:gd name="T60" fmla="*/ 76 w 152"/>
                              <a:gd name="T61" fmla="*/ 169 h 172"/>
                              <a:gd name="T62" fmla="*/ 78 w 152"/>
                              <a:gd name="T63" fmla="*/ 169 h 172"/>
                              <a:gd name="T64" fmla="*/ 80 w 152"/>
                              <a:gd name="T65" fmla="*/ 169 h 172"/>
                              <a:gd name="T66" fmla="*/ 83 w 152"/>
                              <a:gd name="T67" fmla="*/ 170 h 172"/>
                              <a:gd name="T68" fmla="*/ 85 w 152"/>
                              <a:gd name="T69" fmla="*/ 170 h 172"/>
                              <a:gd name="T70" fmla="*/ 88 w 152"/>
                              <a:gd name="T71" fmla="*/ 170 h 172"/>
                              <a:gd name="T72" fmla="*/ 90 w 152"/>
                              <a:gd name="T73" fmla="*/ 171 h 172"/>
                              <a:gd name="T74" fmla="*/ 93 w 152"/>
                              <a:gd name="T75" fmla="*/ 171 h 172"/>
                              <a:gd name="T76" fmla="*/ 95 w 152"/>
                              <a:gd name="T77" fmla="*/ 171 h 172"/>
                              <a:gd name="T78" fmla="*/ 98 w 152"/>
                              <a:gd name="T79" fmla="*/ 171 h 172"/>
                              <a:gd name="T80" fmla="*/ 100 w 152"/>
                              <a:gd name="T81" fmla="*/ 171 h 172"/>
                              <a:gd name="T82" fmla="*/ 102 w 152"/>
                              <a:gd name="T83" fmla="*/ 171 h 172"/>
                              <a:gd name="T84" fmla="*/ 105 w 152"/>
                              <a:gd name="T85" fmla="*/ 172 h 172"/>
                              <a:gd name="T86" fmla="*/ 107 w 152"/>
                              <a:gd name="T87" fmla="*/ 172 h 172"/>
                              <a:gd name="T88" fmla="*/ 110 w 152"/>
                              <a:gd name="T89" fmla="*/ 172 h 172"/>
                              <a:gd name="T90" fmla="*/ 112 w 152"/>
                              <a:gd name="T91" fmla="*/ 172 h 172"/>
                              <a:gd name="T92" fmla="*/ 115 w 152"/>
                              <a:gd name="T93" fmla="*/ 172 h 172"/>
                              <a:gd name="T94" fmla="*/ 117 w 152"/>
                              <a:gd name="T95" fmla="*/ 172 h 172"/>
                              <a:gd name="T96" fmla="*/ 120 w 152"/>
                              <a:gd name="T97" fmla="*/ 172 h 172"/>
                              <a:gd name="T98" fmla="*/ 122 w 152"/>
                              <a:gd name="T99" fmla="*/ 172 h 172"/>
                              <a:gd name="T100" fmla="*/ 124 w 152"/>
                              <a:gd name="T101" fmla="*/ 172 h 172"/>
                              <a:gd name="T102" fmla="*/ 127 w 152"/>
                              <a:gd name="T103" fmla="*/ 172 h 172"/>
                              <a:gd name="T104" fmla="*/ 129 w 152"/>
                              <a:gd name="T105" fmla="*/ 172 h 172"/>
                              <a:gd name="T106" fmla="*/ 132 w 152"/>
                              <a:gd name="T107" fmla="*/ 172 h 172"/>
                              <a:gd name="T108" fmla="*/ 134 w 152"/>
                              <a:gd name="T109" fmla="*/ 172 h 172"/>
                              <a:gd name="T110" fmla="*/ 137 w 152"/>
                              <a:gd name="T111" fmla="*/ 172 h 172"/>
                              <a:gd name="T112" fmla="*/ 139 w 152"/>
                              <a:gd name="T113" fmla="*/ 172 h 172"/>
                              <a:gd name="T114" fmla="*/ 142 w 152"/>
                              <a:gd name="T115" fmla="*/ 172 h 172"/>
                              <a:gd name="T116" fmla="*/ 144 w 152"/>
                              <a:gd name="T117" fmla="*/ 172 h 172"/>
                              <a:gd name="T118" fmla="*/ 146 w 152"/>
                              <a:gd name="T119" fmla="*/ 172 h 172"/>
                              <a:gd name="T120" fmla="*/ 149 w 152"/>
                              <a:gd name="T121" fmla="*/ 172 h 172"/>
                              <a:gd name="T122" fmla="*/ 151 w 152"/>
                              <a:gd name="T123" fmla="*/ 172 h 1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52" h="1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"/>
                                </a:lnTo>
                                <a:lnTo>
                                  <a:pt x="0" y="1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1" y="4"/>
                                </a:lnTo>
                                <a:lnTo>
                                  <a:pt x="1" y="4"/>
                                </a:lnTo>
                                <a:lnTo>
                                  <a:pt x="1" y="5"/>
                                </a:lnTo>
                                <a:lnTo>
                                  <a:pt x="1" y="5"/>
                                </a:lnTo>
                                <a:lnTo>
                                  <a:pt x="1" y="6"/>
                                </a:lnTo>
                                <a:lnTo>
                                  <a:pt x="1" y="6"/>
                                </a:lnTo>
                                <a:lnTo>
                                  <a:pt x="1" y="7"/>
                                </a:lnTo>
                                <a:lnTo>
                                  <a:pt x="1" y="7"/>
                                </a:lnTo>
                                <a:lnTo>
                                  <a:pt x="1" y="8"/>
                                </a:lnTo>
                                <a:lnTo>
                                  <a:pt x="1" y="8"/>
                                </a:lnTo>
                                <a:lnTo>
                                  <a:pt x="1" y="9"/>
                                </a:lnTo>
                                <a:lnTo>
                                  <a:pt x="1" y="9"/>
                                </a:lnTo>
                                <a:lnTo>
                                  <a:pt x="1" y="10"/>
                                </a:lnTo>
                                <a:lnTo>
                                  <a:pt x="1" y="10"/>
                                </a:lnTo>
                                <a:lnTo>
                                  <a:pt x="2" y="11"/>
                                </a:lnTo>
                                <a:lnTo>
                                  <a:pt x="2" y="11"/>
                                </a:lnTo>
                                <a:lnTo>
                                  <a:pt x="2" y="12"/>
                                </a:lnTo>
                                <a:lnTo>
                                  <a:pt x="2" y="12"/>
                                </a:lnTo>
                                <a:lnTo>
                                  <a:pt x="2" y="12"/>
                                </a:lnTo>
                                <a:lnTo>
                                  <a:pt x="2" y="12"/>
                                </a:lnTo>
                                <a:lnTo>
                                  <a:pt x="2" y="13"/>
                                </a:lnTo>
                                <a:lnTo>
                                  <a:pt x="2" y="13"/>
                                </a:lnTo>
                                <a:lnTo>
                                  <a:pt x="2" y="14"/>
                                </a:lnTo>
                                <a:lnTo>
                                  <a:pt x="2" y="14"/>
                                </a:lnTo>
                                <a:lnTo>
                                  <a:pt x="2" y="15"/>
                                </a:lnTo>
                                <a:lnTo>
                                  <a:pt x="2" y="15"/>
                                </a:lnTo>
                                <a:lnTo>
                                  <a:pt x="2" y="16"/>
                                </a:lnTo>
                                <a:lnTo>
                                  <a:pt x="2" y="16"/>
                                </a:lnTo>
                                <a:lnTo>
                                  <a:pt x="3" y="17"/>
                                </a:lnTo>
                                <a:lnTo>
                                  <a:pt x="3" y="17"/>
                                </a:lnTo>
                                <a:lnTo>
                                  <a:pt x="3" y="18"/>
                                </a:lnTo>
                                <a:lnTo>
                                  <a:pt x="3" y="18"/>
                                </a:lnTo>
                                <a:lnTo>
                                  <a:pt x="3" y="19"/>
                                </a:lnTo>
                                <a:lnTo>
                                  <a:pt x="3" y="19"/>
                                </a:lnTo>
                                <a:lnTo>
                                  <a:pt x="3" y="20"/>
                                </a:lnTo>
                                <a:lnTo>
                                  <a:pt x="3" y="20"/>
                                </a:lnTo>
                                <a:lnTo>
                                  <a:pt x="3" y="21"/>
                                </a:lnTo>
                                <a:lnTo>
                                  <a:pt x="3" y="21"/>
                                </a:lnTo>
                                <a:lnTo>
                                  <a:pt x="3" y="22"/>
                                </a:lnTo>
                                <a:lnTo>
                                  <a:pt x="3" y="22"/>
                                </a:lnTo>
                                <a:lnTo>
                                  <a:pt x="3" y="23"/>
                                </a:lnTo>
                                <a:lnTo>
                                  <a:pt x="3" y="23"/>
                                </a:lnTo>
                                <a:lnTo>
                                  <a:pt x="4" y="23"/>
                                </a:lnTo>
                                <a:lnTo>
                                  <a:pt x="4" y="23"/>
                                </a:lnTo>
                                <a:lnTo>
                                  <a:pt x="4" y="24"/>
                                </a:lnTo>
                                <a:lnTo>
                                  <a:pt x="4" y="24"/>
                                </a:lnTo>
                                <a:lnTo>
                                  <a:pt x="4" y="25"/>
                                </a:lnTo>
                                <a:lnTo>
                                  <a:pt x="4" y="25"/>
                                </a:lnTo>
                                <a:lnTo>
                                  <a:pt x="4" y="26"/>
                                </a:lnTo>
                                <a:lnTo>
                                  <a:pt x="4" y="26"/>
                                </a:lnTo>
                                <a:lnTo>
                                  <a:pt x="4" y="27"/>
                                </a:lnTo>
                                <a:lnTo>
                                  <a:pt x="4" y="27"/>
                                </a:lnTo>
                                <a:lnTo>
                                  <a:pt x="4" y="28"/>
                                </a:lnTo>
                                <a:lnTo>
                                  <a:pt x="4" y="28"/>
                                </a:lnTo>
                                <a:lnTo>
                                  <a:pt x="4" y="29"/>
                                </a:lnTo>
                                <a:lnTo>
                                  <a:pt x="4" y="29"/>
                                </a:lnTo>
                                <a:lnTo>
                                  <a:pt x="5" y="30"/>
                                </a:lnTo>
                                <a:lnTo>
                                  <a:pt x="5" y="30"/>
                                </a:lnTo>
                                <a:lnTo>
                                  <a:pt x="5" y="30"/>
                                </a:lnTo>
                                <a:lnTo>
                                  <a:pt x="5" y="30"/>
                                </a:lnTo>
                                <a:lnTo>
                                  <a:pt x="5" y="31"/>
                                </a:lnTo>
                                <a:lnTo>
                                  <a:pt x="5" y="31"/>
                                </a:lnTo>
                                <a:lnTo>
                                  <a:pt x="5" y="32"/>
                                </a:lnTo>
                                <a:lnTo>
                                  <a:pt x="5" y="32"/>
                                </a:lnTo>
                                <a:lnTo>
                                  <a:pt x="5" y="33"/>
                                </a:lnTo>
                                <a:lnTo>
                                  <a:pt x="5" y="33"/>
                                </a:lnTo>
                                <a:lnTo>
                                  <a:pt x="5" y="34"/>
                                </a:lnTo>
                                <a:lnTo>
                                  <a:pt x="5" y="34"/>
                                </a:lnTo>
                                <a:lnTo>
                                  <a:pt x="5" y="35"/>
                                </a:lnTo>
                                <a:lnTo>
                                  <a:pt x="5" y="35"/>
                                </a:lnTo>
                                <a:lnTo>
                                  <a:pt x="6" y="35"/>
                                </a:lnTo>
                                <a:lnTo>
                                  <a:pt x="6" y="35"/>
                                </a:lnTo>
                                <a:lnTo>
                                  <a:pt x="6" y="36"/>
                                </a:lnTo>
                                <a:lnTo>
                                  <a:pt x="6" y="36"/>
                                </a:lnTo>
                                <a:lnTo>
                                  <a:pt x="6" y="37"/>
                                </a:lnTo>
                                <a:lnTo>
                                  <a:pt x="6" y="37"/>
                                </a:lnTo>
                                <a:lnTo>
                                  <a:pt x="6" y="38"/>
                                </a:lnTo>
                                <a:lnTo>
                                  <a:pt x="6" y="38"/>
                                </a:lnTo>
                                <a:lnTo>
                                  <a:pt x="6" y="39"/>
                                </a:lnTo>
                                <a:lnTo>
                                  <a:pt x="6" y="39"/>
                                </a:lnTo>
                                <a:lnTo>
                                  <a:pt x="6" y="40"/>
                                </a:lnTo>
                                <a:lnTo>
                                  <a:pt x="6" y="40"/>
                                </a:lnTo>
                                <a:lnTo>
                                  <a:pt x="6" y="40"/>
                                </a:lnTo>
                                <a:lnTo>
                                  <a:pt x="6" y="40"/>
                                </a:lnTo>
                                <a:lnTo>
                                  <a:pt x="7" y="41"/>
                                </a:lnTo>
                                <a:lnTo>
                                  <a:pt x="7" y="41"/>
                                </a:lnTo>
                                <a:lnTo>
                                  <a:pt x="7" y="42"/>
                                </a:lnTo>
                                <a:lnTo>
                                  <a:pt x="7" y="42"/>
                                </a:lnTo>
                                <a:lnTo>
                                  <a:pt x="7" y="43"/>
                                </a:lnTo>
                                <a:lnTo>
                                  <a:pt x="7" y="43"/>
                                </a:lnTo>
                                <a:lnTo>
                                  <a:pt x="7" y="44"/>
                                </a:lnTo>
                                <a:lnTo>
                                  <a:pt x="7" y="44"/>
                                </a:lnTo>
                                <a:lnTo>
                                  <a:pt x="7" y="44"/>
                                </a:lnTo>
                                <a:lnTo>
                                  <a:pt x="7" y="44"/>
                                </a:lnTo>
                                <a:lnTo>
                                  <a:pt x="7" y="45"/>
                                </a:lnTo>
                                <a:lnTo>
                                  <a:pt x="7" y="45"/>
                                </a:lnTo>
                                <a:lnTo>
                                  <a:pt x="8" y="46"/>
                                </a:lnTo>
                                <a:lnTo>
                                  <a:pt x="8" y="46"/>
                                </a:lnTo>
                                <a:lnTo>
                                  <a:pt x="8" y="47"/>
                                </a:lnTo>
                                <a:lnTo>
                                  <a:pt x="8" y="47"/>
                                </a:lnTo>
                                <a:lnTo>
                                  <a:pt x="8" y="48"/>
                                </a:lnTo>
                                <a:lnTo>
                                  <a:pt x="8" y="48"/>
                                </a:lnTo>
                                <a:lnTo>
                                  <a:pt x="8" y="48"/>
                                </a:lnTo>
                                <a:lnTo>
                                  <a:pt x="8" y="48"/>
                                </a:lnTo>
                                <a:lnTo>
                                  <a:pt x="8" y="49"/>
                                </a:lnTo>
                                <a:lnTo>
                                  <a:pt x="8" y="49"/>
                                </a:lnTo>
                                <a:lnTo>
                                  <a:pt x="8" y="50"/>
                                </a:lnTo>
                                <a:lnTo>
                                  <a:pt x="8" y="50"/>
                                </a:lnTo>
                                <a:lnTo>
                                  <a:pt x="8" y="51"/>
                                </a:lnTo>
                                <a:lnTo>
                                  <a:pt x="8" y="51"/>
                                </a:lnTo>
                                <a:lnTo>
                                  <a:pt x="9" y="51"/>
                                </a:lnTo>
                                <a:lnTo>
                                  <a:pt x="9" y="51"/>
                                </a:lnTo>
                                <a:lnTo>
                                  <a:pt x="9" y="52"/>
                                </a:lnTo>
                                <a:lnTo>
                                  <a:pt x="9" y="52"/>
                                </a:lnTo>
                                <a:lnTo>
                                  <a:pt x="9" y="53"/>
                                </a:lnTo>
                                <a:lnTo>
                                  <a:pt x="9" y="53"/>
                                </a:lnTo>
                                <a:lnTo>
                                  <a:pt x="9" y="54"/>
                                </a:lnTo>
                                <a:lnTo>
                                  <a:pt x="9" y="54"/>
                                </a:lnTo>
                                <a:lnTo>
                                  <a:pt x="9" y="54"/>
                                </a:lnTo>
                                <a:lnTo>
                                  <a:pt x="9" y="54"/>
                                </a:lnTo>
                                <a:lnTo>
                                  <a:pt x="9" y="55"/>
                                </a:lnTo>
                                <a:lnTo>
                                  <a:pt x="9" y="55"/>
                                </a:lnTo>
                                <a:lnTo>
                                  <a:pt x="9" y="56"/>
                                </a:lnTo>
                                <a:lnTo>
                                  <a:pt x="9" y="56"/>
                                </a:lnTo>
                                <a:lnTo>
                                  <a:pt x="10" y="57"/>
                                </a:lnTo>
                                <a:lnTo>
                                  <a:pt x="10" y="57"/>
                                </a:lnTo>
                                <a:lnTo>
                                  <a:pt x="10" y="57"/>
                                </a:lnTo>
                                <a:lnTo>
                                  <a:pt x="10" y="57"/>
                                </a:lnTo>
                                <a:lnTo>
                                  <a:pt x="10" y="58"/>
                                </a:lnTo>
                                <a:lnTo>
                                  <a:pt x="10" y="58"/>
                                </a:lnTo>
                                <a:lnTo>
                                  <a:pt x="10" y="59"/>
                                </a:lnTo>
                                <a:lnTo>
                                  <a:pt x="10" y="59"/>
                                </a:lnTo>
                                <a:lnTo>
                                  <a:pt x="10" y="59"/>
                                </a:lnTo>
                                <a:lnTo>
                                  <a:pt x="10" y="59"/>
                                </a:lnTo>
                                <a:lnTo>
                                  <a:pt x="10" y="60"/>
                                </a:lnTo>
                                <a:lnTo>
                                  <a:pt x="10" y="60"/>
                                </a:lnTo>
                                <a:lnTo>
                                  <a:pt x="10" y="61"/>
                                </a:lnTo>
                                <a:lnTo>
                                  <a:pt x="10" y="61"/>
                                </a:lnTo>
                                <a:lnTo>
                                  <a:pt x="11" y="62"/>
                                </a:lnTo>
                                <a:lnTo>
                                  <a:pt x="11" y="62"/>
                                </a:lnTo>
                                <a:lnTo>
                                  <a:pt x="11" y="62"/>
                                </a:lnTo>
                                <a:lnTo>
                                  <a:pt x="11" y="62"/>
                                </a:lnTo>
                                <a:lnTo>
                                  <a:pt x="11" y="63"/>
                                </a:lnTo>
                                <a:lnTo>
                                  <a:pt x="11" y="63"/>
                                </a:lnTo>
                                <a:lnTo>
                                  <a:pt x="11" y="64"/>
                                </a:lnTo>
                                <a:lnTo>
                                  <a:pt x="11" y="64"/>
                                </a:lnTo>
                                <a:lnTo>
                                  <a:pt x="11" y="64"/>
                                </a:lnTo>
                                <a:lnTo>
                                  <a:pt x="11" y="64"/>
                                </a:lnTo>
                                <a:lnTo>
                                  <a:pt x="11" y="65"/>
                                </a:lnTo>
                                <a:lnTo>
                                  <a:pt x="11" y="65"/>
                                </a:lnTo>
                                <a:lnTo>
                                  <a:pt x="11" y="66"/>
                                </a:lnTo>
                                <a:lnTo>
                                  <a:pt x="11" y="66"/>
                                </a:lnTo>
                                <a:lnTo>
                                  <a:pt x="12" y="66"/>
                                </a:lnTo>
                                <a:lnTo>
                                  <a:pt x="12" y="66"/>
                                </a:lnTo>
                                <a:lnTo>
                                  <a:pt x="12" y="67"/>
                                </a:lnTo>
                                <a:lnTo>
                                  <a:pt x="12" y="67"/>
                                </a:lnTo>
                                <a:lnTo>
                                  <a:pt x="12" y="68"/>
                                </a:lnTo>
                                <a:lnTo>
                                  <a:pt x="12" y="68"/>
                                </a:lnTo>
                                <a:lnTo>
                                  <a:pt x="12" y="68"/>
                                </a:lnTo>
                                <a:lnTo>
                                  <a:pt x="12" y="68"/>
                                </a:lnTo>
                                <a:lnTo>
                                  <a:pt x="12" y="69"/>
                                </a:lnTo>
                                <a:lnTo>
                                  <a:pt x="12" y="69"/>
                                </a:lnTo>
                                <a:lnTo>
                                  <a:pt x="12" y="70"/>
                                </a:lnTo>
                                <a:lnTo>
                                  <a:pt x="12" y="70"/>
                                </a:lnTo>
                                <a:lnTo>
                                  <a:pt x="12" y="70"/>
                                </a:lnTo>
                                <a:lnTo>
                                  <a:pt x="12" y="70"/>
                                </a:lnTo>
                                <a:lnTo>
                                  <a:pt x="13" y="71"/>
                                </a:lnTo>
                                <a:lnTo>
                                  <a:pt x="13" y="71"/>
                                </a:lnTo>
                                <a:lnTo>
                                  <a:pt x="13" y="72"/>
                                </a:lnTo>
                                <a:lnTo>
                                  <a:pt x="13" y="72"/>
                                </a:lnTo>
                                <a:lnTo>
                                  <a:pt x="13" y="72"/>
                                </a:lnTo>
                                <a:lnTo>
                                  <a:pt x="13" y="72"/>
                                </a:lnTo>
                                <a:lnTo>
                                  <a:pt x="13" y="73"/>
                                </a:lnTo>
                                <a:lnTo>
                                  <a:pt x="13" y="73"/>
                                </a:lnTo>
                                <a:lnTo>
                                  <a:pt x="13" y="74"/>
                                </a:lnTo>
                                <a:lnTo>
                                  <a:pt x="13" y="74"/>
                                </a:lnTo>
                                <a:lnTo>
                                  <a:pt x="13" y="74"/>
                                </a:lnTo>
                                <a:lnTo>
                                  <a:pt x="13" y="74"/>
                                </a:lnTo>
                                <a:lnTo>
                                  <a:pt x="13" y="75"/>
                                </a:lnTo>
                                <a:lnTo>
                                  <a:pt x="13" y="75"/>
                                </a:lnTo>
                                <a:lnTo>
                                  <a:pt x="14" y="76"/>
                                </a:lnTo>
                                <a:lnTo>
                                  <a:pt x="14" y="76"/>
                                </a:lnTo>
                                <a:lnTo>
                                  <a:pt x="14" y="76"/>
                                </a:lnTo>
                                <a:lnTo>
                                  <a:pt x="14" y="76"/>
                                </a:lnTo>
                                <a:lnTo>
                                  <a:pt x="14" y="77"/>
                                </a:lnTo>
                                <a:lnTo>
                                  <a:pt x="14" y="77"/>
                                </a:lnTo>
                                <a:lnTo>
                                  <a:pt x="14" y="77"/>
                                </a:lnTo>
                                <a:lnTo>
                                  <a:pt x="14" y="77"/>
                                </a:lnTo>
                                <a:lnTo>
                                  <a:pt x="14" y="78"/>
                                </a:lnTo>
                                <a:lnTo>
                                  <a:pt x="14" y="78"/>
                                </a:lnTo>
                                <a:lnTo>
                                  <a:pt x="14" y="79"/>
                                </a:lnTo>
                                <a:lnTo>
                                  <a:pt x="14" y="79"/>
                                </a:lnTo>
                                <a:lnTo>
                                  <a:pt x="14" y="79"/>
                                </a:lnTo>
                                <a:lnTo>
                                  <a:pt x="14" y="79"/>
                                </a:lnTo>
                                <a:lnTo>
                                  <a:pt x="15" y="80"/>
                                </a:lnTo>
                                <a:lnTo>
                                  <a:pt x="15" y="80"/>
                                </a:lnTo>
                                <a:lnTo>
                                  <a:pt x="15" y="81"/>
                                </a:lnTo>
                                <a:lnTo>
                                  <a:pt x="15" y="81"/>
                                </a:lnTo>
                                <a:lnTo>
                                  <a:pt x="15" y="81"/>
                                </a:lnTo>
                                <a:lnTo>
                                  <a:pt x="15" y="81"/>
                                </a:lnTo>
                                <a:lnTo>
                                  <a:pt x="15" y="82"/>
                                </a:lnTo>
                                <a:lnTo>
                                  <a:pt x="15" y="82"/>
                                </a:lnTo>
                                <a:lnTo>
                                  <a:pt x="15" y="82"/>
                                </a:lnTo>
                                <a:lnTo>
                                  <a:pt x="15" y="82"/>
                                </a:lnTo>
                                <a:lnTo>
                                  <a:pt x="15" y="83"/>
                                </a:lnTo>
                                <a:lnTo>
                                  <a:pt x="15" y="83"/>
                                </a:lnTo>
                                <a:lnTo>
                                  <a:pt x="15" y="84"/>
                                </a:lnTo>
                                <a:lnTo>
                                  <a:pt x="15" y="84"/>
                                </a:lnTo>
                                <a:lnTo>
                                  <a:pt x="16" y="84"/>
                                </a:lnTo>
                                <a:lnTo>
                                  <a:pt x="16" y="84"/>
                                </a:lnTo>
                                <a:lnTo>
                                  <a:pt x="16" y="85"/>
                                </a:lnTo>
                                <a:lnTo>
                                  <a:pt x="16" y="85"/>
                                </a:lnTo>
                                <a:lnTo>
                                  <a:pt x="16" y="85"/>
                                </a:lnTo>
                                <a:lnTo>
                                  <a:pt x="16" y="85"/>
                                </a:lnTo>
                                <a:lnTo>
                                  <a:pt x="16" y="86"/>
                                </a:lnTo>
                                <a:lnTo>
                                  <a:pt x="16" y="86"/>
                                </a:lnTo>
                                <a:lnTo>
                                  <a:pt x="16" y="86"/>
                                </a:lnTo>
                                <a:lnTo>
                                  <a:pt x="16" y="86"/>
                                </a:lnTo>
                                <a:lnTo>
                                  <a:pt x="16" y="87"/>
                                </a:lnTo>
                                <a:lnTo>
                                  <a:pt x="16" y="87"/>
                                </a:lnTo>
                                <a:lnTo>
                                  <a:pt x="16" y="88"/>
                                </a:lnTo>
                                <a:lnTo>
                                  <a:pt x="16" y="88"/>
                                </a:lnTo>
                                <a:lnTo>
                                  <a:pt x="17" y="88"/>
                                </a:lnTo>
                                <a:lnTo>
                                  <a:pt x="17" y="88"/>
                                </a:lnTo>
                                <a:lnTo>
                                  <a:pt x="17" y="89"/>
                                </a:lnTo>
                                <a:lnTo>
                                  <a:pt x="17" y="89"/>
                                </a:lnTo>
                                <a:lnTo>
                                  <a:pt x="17" y="89"/>
                                </a:lnTo>
                                <a:lnTo>
                                  <a:pt x="17" y="89"/>
                                </a:lnTo>
                                <a:lnTo>
                                  <a:pt x="17" y="90"/>
                                </a:lnTo>
                                <a:lnTo>
                                  <a:pt x="17" y="90"/>
                                </a:lnTo>
                                <a:lnTo>
                                  <a:pt x="17" y="90"/>
                                </a:lnTo>
                                <a:lnTo>
                                  <a:pt x="17" y="90"/>
                                </a:lnTo>
                                <a:lnTo>
                                  <a:pt x="17" y="91"/>
                                </a:lnTo>
                                <a:lnTo>
                                  <a:pt x="17" y="91"/>
                                </a:lnTo>
                                <a:lnTo>
                                  <a:pt x="17" y="91"/>
                                </a:lnTo>
                                <a:lnTo>
                                  <a:pt x="17" y="91"/>
                                </a:lnTo>
                                <a:lnTo>
                                  <a:pt x="18" y="92"/>
                                </a:lnTo>
                                <a:lnTo>
                                  <a:pt x="18" y="92"/>
                                </a:lnTo>
                                <a:lnTo>
                                  <a:pt x="18" y="93"/>
                                </a:lnTo>
                                <a:lnTo>
                                  <a:pt x="18" y="93"/>
                                </a:lnTo>
                                <a:lnTo>
                                  <a:pt x="18" y="93"/>
                                </a:lnTo>
                                <a:lnTo>
                                  <a:pt x="18" y="93"/>
                                </a:lnTo>
                                <a:lnTo>
                                  <a:pt x="18" y="94"/>
                                </a:lnTo>
                                <a:lnTo>
                                  <a:pt x="18" y="94"/>
                                </a:lnTo>
                                <a:lnTo>
                                  <a:pt x="18" y="94"/>
                                </a:lnTo>
                                <a:lnTo>
                                  <a:pt x="18" y="94"/>
                                </a:lnTo>
                                <a:lnTo>
                                  <a:pt x="18" y="95"/>
                                </a:lnTo>
                                <a:lnTo>
                                  <a:pt x="18" y="95"/>
                                </a:lnTo>
                                <a:lnTo>
                                  <a:pt x="18" y="95"/>
                                </a:lnTo>
                                <a:lnTo>
                                  <a:pt x="18" y="95"/>
                                </a:lnTo>
                                <a:lnTo>
                                  <a:pt x="19" y="96"/>
                                </a:lnTo>
                                <a:lnTo>
                                  <a:pt x="19" y="96"/>
                                </a:lnTo>
                                <a:lnTo>
                                  <a:pt x="19" y="96"/>
                                </a:lnTo>
                                <a:lnTo>
                                  <a:pt x="19" y="96"/>
                                </a:lnTo>
                                <a:lnTo>
                                  <a:pt x="19" y="97"/>
                                </a:lnTo>
                                <a:lnTo>
                                  <a:pt x="19" y="97"/>
                                </a:lnTo>
                                <a:lnTo>
                                  <a:pt x="19" y="97"/>
                                </a:lnTo>
                                <a:lnTo>
                                  <a:pt x="19" y="97"/>
                                </a:lnTo>
                                <a:lnTo>
                                  <a:pt x="19" y="98"/>
                                </a:lnTo>
                                <a:lnTo>
                                  <a:pt x="19" y="98"/>
                                </a:lnTo>
                                <a:lnTo>
                                  <a:pt x="19" y="98"/>
                                </a:lnTo>
                                <a:lnTo>
                                  <a:pt x="19" y="98"/>
                                </a:lnTo>
                                <a:lnTo>
                                  <a:pt x="19" y="99"/>
                                </a:lnTo>
                                <a:lnTo>
                                  <a:pt x="19" y="99"/>
                                </a:lnTo>
                                <a:lnTo>
                                  <a:pt x="20" y="99"/>
                                </a:lnTo>
                                <a:lnTo>
                                  <a:pt x="20" y="99"/>
                                </a:lnTo>
                                <a:lnTo>
                                  <a:pt x="20" y="100"/>
                                </a:lnTo>
                                <a:lnTo>
                                  <a:pt x="20" y="100"/>
                                </a:lnTo>
                                <a:lnTo>
                                  <a:pt x="20" y="100"/>
                                </a:lnTo>
                                <a:lnTo>
                                  <a:pt x="20" y="100"/>
                                </a:lnTo>
                                <a:lnTo>
                                  <a:pt x="20" y="101"/>
                                </a:lnTo>
                                <a:lnTo>
                                  <a:pt x="20" y="101"/>
                                </a:lnTo>
                                <a:lnTo>
                                  <a:pt x="20" y="101"/>
                                </a:lnTo>
                                <a:lnTo>
                                  <a:pt x="20" y="101"/>
                                </a:lnTo>
                                <a:lnTo>
                                  <a:pt x="20" y="102"/>
                                </a:lnTo>
                                <a:lnTo>
                                  <a:pt x="20" y="102"/>
                                </a:lnTo>
                                <a:lnTo>
                                  <a:pt x="20" y="102"/>
                                </a:lnTo>
                                <a:lnTo>
                                  <a:pt x="20" y="102"/>
                                </a:lnTo>
                                <a:lnTo>
                                  <a:pt x="21" y="103"/>
                                </a:lnTo>
                                <a:lnTo>
                                  <a:pt x="21" y="103"/>
                                </a:lnTo>
                                <a:lnTo>
                                  <a:pt x="21" y="103"/>
                                </a:lnTo>
                                <a:lnTo>
                                  <a:pt x="21" y="103"/>
                                </a:lnTo>
                                <a:lnTo>
                                  <a:pt x="21" y="104"/>
                                </a:lnTo>
                                <a:lnTo>
                                  <a:pt x="21" y="104"/>
                                </a:lnTo>
                                <a:lnTo>
                                  <a:pt x="21" y="104"/>
                                </a:lnTo>
                                <a:lnTo>
                                  <a:pt x="21" y="104"/>
                                </a:lnTo>
                                <a:lnTo>
                                  <a:pt x="21" y="105"/>
                                </a:lnTo>
                                <a:lnTo>
                                  <a:pt x="21" y="105"/>
                                </a:lnTo>
                                <a:lnTo>
                                  <a:pt x="21" y="105"/>
                                </a:lnTo>
                                <a:lnTo>
                                  <a:pt x="21" y="105"/>
                                </a:lnTo>
                                <a:lnTo>
                                  <a:pt x="21" y="106"/>
                                </a:lnTo>
                                <a:lnTo>
                                  <a:pt x="21" y="106"/>
                                </a:lnTo>
                                <a:lnTo>
                                  <a:pt x="22" y="106"/>
                                </a:lnTo>
                                <a:lnTo>
                                  <a:pt x="22" y="106"/>
                                </a:lnTo>
                                <a:lnTo>
                                  <a:pt x="22" y="107"/>
                                </a:lnTo>
                                <a:lnTo>
                                  <a:pt x="22" y="107"/>
                                </a:lnTo>
                                <a:lnTo>
                                  <a:pt x="22" y="107"/>
                                </a:lnTo>
                                <a:lnTo>
                                  <a:pt x="22" y="107"/>
                                </a:lnTo>
                                <a:lnTo>
                                  <a:pt x="22" y="107"/>
                                </a:lnTo>
                                <a:lnTo>
                                  <a:pt x="22" y="107"/>
                                </a:lnTo>
                                <a:lnTo>
                                  <a:pt x="22" y="108"/>
                                </a:lnTo>
                                <a:lnTo>
                                  <a:pt x="22" y="108"/>
                                </a:lnTo>
                                <a:lnTo>
                                  <a:pt x="22" y="108"/>
                                </a:lnTo>
                                <a:lnTo>
                                  <a:pt x="22" y="108"/>
                                </a:lnTo>
                                <a:lnTo>
                                  <a:pt x="22" y="109"/>
                                </a:lnTo>
                                <a:lnTo>
                                  <a:pt x="22" y="109"/>
                                </a:lnTo>
                                <a:lnTo>
                                  <a:pt x="23" y="109"/>
                                </a:lnTo>
                                <a:lnTo>
                                  <a:pt x="23" y="109"/>
                                </a:lnTo>
                                <a:lnTo>
                                  <a:pt x="23" y="110"/>
                                </a:lnTo>
                                <a:lnTo>
                                  <a:pt x="23" y="110"/>
                                </a:lnTo>
                                <a:lnTo>
                                  <a:pt x="23" y="110"/>
                                </a:lnTo>
                                <a:lnTo>
                                  <a:pt x="23" y="110"/>
                                </a:lnTo>
                                <a:lnTo>
                                  <a:pt x="23" y="111"/>
                                </a:lnTo>
                                <a:lnTo>
                                  <a:pt x="23" y="111"/>
                                </a:lnTo>
                                <a:lnTo>
                                  <a:pt x="23" y="111"/>
                                </a:lnTo>
                                <a:lnTo>
                                  <a:pt x="23" y="111"/>
                                </a:lnTo>
                                <a:lnTo>
                                  <a:pt x="23" y="111"/>
                                </a:lnTo>
                                <a:lnTo>
                                  <a:pt x="23" y="111"/>
                                </a:lnTo>
                                <a:lnTo>
                                  <a:pt x="23" y="112"/>
                                </a:lnTo>
                                <a:lnTo>
                                  <a:pt x="23" y="112"/>
                                </a:lnTo>
                                <a:lnTo>
                                  <a:pt x="24" y="112"/>
                                </a:lnTo>
                                <a:lnTo>
                                  <a:pt x="24" y="112"/>
                                </a:lnTo>
                                <a:lnTo>
                                  <a:pt x="24" y="113"/>
                                </a:lnTo>
                                <a:lnTo>
                                  <a:pt x="24" y="113"/>
                                </a:lnTo>
                                <a:lnTo>
                                  <a:pt x="24" y="113"/>
                                </a:lnTo>
                                <a:lnTo>
                                  <a:pt x="24" y="113"/>
                                </a:lnTo>
                                <a:lnTo>
                                  <a:pt x="24" y="114"/>
                                </a:lnTo>
                                <a:lnTo>
                                  <a:pt x="24" y="114"/>
                                </a:lnTo>
                                <a:lnTo>
                                  <a:pt x="24" y="114"/>
                                </a:lnTo>
                                <a:lnTo>
                                  <a:pt x="24" y="114"/>
                                </a:lnTo>
                                <a:lnTo>
                                  <a:pt x="24" y="114"/>
                                </a:lnTo>
                                <a:lnTo>
                                  <a:pt x="24" y="114"/>
                                </a:lnTo>
                                <a:lnTo>
                                  <a:pt x="24" y="115"/>
                                </a:lnTo>
                                <a:lnTo>
                                  <a:pt x="24" y="115"/>
                                </a:lnTo>
                                <a:lnTo>
                                  <a:pt x="25" y="115"/>
                                </a:lnTo>
                                <a:lnTo>
                                  <a:pt x="25" y="115"/>
                                </a:lnTo>
                                <a:lnTo>
                                  <a:pt x="25" y="116"/>
                                </a:lnTo>
                                <a:lnTo>
                                  <a:pt x="25" y="116"/>
                                </a:lnTo>
                                <a:lnTo>
                                  <a:pt x="25" y="116"/>
                                </a:lnTo>
                                <a:lnTo>
                                  <a:pt x="25" y="116"/>
                                </a:lnTo>
                                <a:lnTo>
                                  <a:pt x="25" y="116"/>
                                </a:lnTo>
                                <a:lnTo>
                                  <a:pt x="25" y="116"/>
                                </a:lnTo>
                                <a:lnTo>
                                  <a:pt x="25" y="117"/>
                                </a:lnTo>
                                <a:lnTo>
                                  <a:pt x="25" y="117"/>
                                </a:lnTo>
                                <a:lnTo>
                                  <a:pt x="25" y="117"/>
                                </a:lnTo>
                                <a:lnTo>
                                  <a:pt x="25" y="117"/>
                                </a:lnTo>
                                <a:lnTo>
                                  <a:pt x="25" y="118"/>
                                </a:lnTo>
                                <a:lnTo>
                                  <a:pt x="25" y="118"/>
                                </a:lnTo>
                                <a:lnTo>
                                  <a:pt x="26" y="118"/>
                                </a:lnTo>
                                <a:lnTo>
                                  <a:pt x="26" y="118"/>
                                </a:lnTo>
                                <a:lnTo>
                                  <a:pt x="26" y="118"/>
                                </a:lnTo>
                                <a:lnTo>
                                  <a:pt x="26" y="118"/>
                                </a:lnTo>
                                <a:lnTo>
                                  <a:pt x="26" y="119"/>
                                </a:lnTo>
                                <a:lnTo>
                                  <a:pt x="26" y="119"/>
                                </a:lnTo>
                                <a:lnTo>
                                  <a:pt x="26" y="119"/>
                                </a:lnTo>
                                <a:lnTo>
                                  <a:pt x="26" y="119"/>
                                </a:lnTo>
                                <a:lnTo>
                                  <a:pt x="26" y="119"/>
                                </a:lnTo>
                                <a:lnTo>
                                  <a:pt x="26" y="119"/>
                                </a:lnTo>
                                <a:lnTo>
                                  <a:pt x="26" y="120"/>
                                </a:lnTo>
                                <a:lnTo>
                                  <a:pt x="26" y="120"/>
                                </a:lnTo>
                                <a:lnTo>
                                  <a:pt x="26" y="120"/>
                                </a:lnTo>
                                <a:lnTo>
                                  <a:pt x="26" y="120"/>
                                </a:lnTo>
                                <a:lnTo>
                                  <a:pt x="27" y="121"/>
                                </a:lnTo>
                                <a:lnTo>
                                  <a:pt x="27" y="121"/>
                                </a:lnTo>
                                <a:lnTo>
                                  <a:pt x="27" y="121"/>
                                </a:lnTo>
                                <a:lnTo>
                                  <a:pt x="27" y="121"/>
                                </a:lnTo>
                                <a:lnTo>
                                  <a:pt x="27" y="121"/>
                                </a:lnTo>
                                <a:lnTo>
                                  <a:pt x="27" y="121"/>
                                </a:lnTo>
                                <a:lnTo>
                                  <a:pt x="27" y="122"/>
                                </a:lnTo>
                                <a:lnTo>
                                  <a:pt x="27" y="122"/>
                                </a:lnTo>
                                <a:lnTo>
                                  <a:pt x="27" y="122"/>
                                </a:lnTo>
                                <a:lnTo>
                                  <a:pt x="27" y="122"/>
                                </a:lnTo>
                                <a:lnTo>
                                  <a:pt x="27" y="122"/>
                                </a:lnTo>
                                <a:lnTo>
                                  <a:pt x="27" y="122"/>
                                </a:lnTo>
                                <a:lnTo>
                                  <a:pt x="27" y="123"/>
                                </a:lnTo>
                                <a:lnTo>
                                  <a:pt x="27" y="123"/>
                                </a:lnTo>
                                <a:lnTo>
                                  <a:pt x="28" y="123"/>
                                </a:lnTo>
                                <a:lnTo>
                                  <a:pt x="28" y="123"/>
                                </a:lnTo>
                                <a:lnTo>
                                  <a:pt x="28" y="124"/>
                                </a:lnTo>
                                <a:lnTo>
                                  <a:pt x="28" y="124"/>
                                </a:lnTo>
                                <a:lnTo>
                                  <a:pt x="28" y="124"/>
                                </a:lnTo>
                                <a:lnTo>
                                  <a:pt x="28" y="124"/>
                                </a:lnTo>
                                <a:lnTo>
                                  <a:pt x="28" y="124"/>
                                </a:lnTo>
                                <a:lnTo>
                                  <a:pt x="28" y="124"/>
                                </a:lnTo>
                                <a:lnTo>
                                  <a:pt x="28" y="125"/>
                                </a:lnTo>
                                <a:lnTo>
                                  <a:pt x="28" y="125"/>
                                </a:lnTo>
                                <a:lnTo>
                                  <a:pt x="28" y="125"/>
                                </a:lnTo>
                                <a:lnTo>
                                  <a:pt x="28" y="125"/>
                                </a:lnTo>
                                <a:lnTo>
                                  <a:pt x="29" y="125"/>
                                </a:lnTo>
                                <a:lnTo>
                                  <a:pt x="29" y="125"/>
                                </a:lnTo>
                                <a:lnTo>
                                  <a:pt x="29" y="126"/>
                                </a:lnTo>
                                <a:lnTo>
                                  <a:pt x="29" y="126"/>
                                </a:lnTo>
                                <a:lnTo>
                                  <a:pt x="29" y="126"/>
                                </a:lnTo>
                                <a:lnTo>
                                  <a:pt x="29" y="126"/>
                                </a:lnTo>
                                <a:lnTo>
                                  <a:pt x="29" y="126"/>
                                </a:lnTo>
                                <a:lnTo>
                                  <a:pt x="29" y="126"/>
                                </a:lnTo>
                                <a:lnTo>
                                  <a:pt x="29" y="127"/>
                                </a:lnTo>
                                <a:lnTo>
                                  <a:pt x="29" y="127"/>
                                </a:lnTo>
                                <a:lnTo>
                                  <a:pt x="29" y="127"/>
                                </a:lnTo>
                                <a:lnTo>
                                  <a:pt x="29" y="127"/>
                                </a:lnTo>
                                <a:lnTo>
                                  <a:pt x="29" y="127"/>
                                </a:lnTo>
                                <a:lnTo>
                                  <a:pt x="29" y="127"/>
                                </a:lnTo>
                                <a:lnTo>
                                  <a:pt x="30" y="128"/>
                                </a:lnTo>
                                <a:lnTo>
                                  <a:pt x="30" y="128"/>
                                </a:lnTo>
                                <a:lnTo>
                                  <a:pt x="30" y="128"/>
                                </a:lnTo>
                                <a:lnTo>
                                  <a:pt x="30" y="128"/>
                                </a:lnTo>
                                <a:lnTo>
                                  <a:pt x="30" y="128"/>
                                </a:lnTo>
                                <a:lnTo>
                                  <a:pt x="30" y="128"/>
                                </a:lnTo>
                                <a:lnTo>
                                  <a:pt x="30" y="129"/>
                                </a:lnTo>
                                <a:lnTo>
                                  <a:pt x="30" y="129"/>
                                </a:lnTo>
                                <a:lnTo>
                                  <a:pt x="30" y="129"/>
                                </a:lnTo>
                                <a:lnTo>
                                  <a:pt x="30" y="129"/>
                                </a:lnTo>
                                <a:lnTo>
                                  <a:pt x="30" y="129"/>
                                </a:lnTo>
                                <a:lnTo>
                                  <a:pt x="30" y="129"/>
                                </a:lnTo>
                                <a:lnTo>
                                  <a:pt x="30" y="130"/>
                                </a:lnTo>
                                <a:lnTo>
                                  <a:pt x="30" y="130"/>
                                </a:lnTo>
                                <a:lnTo>
                                  <a:pt x="31" y="130"/>
                                </a:lnTo>
                                <a:lnTo>
                                  <a:pt x="31" y="130"/>
                                </a:lnTo>
                                <a:lnTo>
                                  <a:pt x="31" y="130"/>
                                </a:lnTo>
                                <a:lnTo>
                                  <a:pt x="31" y="130"/>
                                </a:lnTo>
                                <a:lnTo>
                                  <a:pt x="31" y="130"/>
                                </a:lnTo>
                                <a:lnTo>
                                  <a:pt x="31" y="130"/>
                                </a:lnTo>
                                <a:lnTo>
                                  <a:pt x="31" y="131"/>
                                </a:lnTo>
                                <a:lnTo>
                                  <a:pt x="31" y="131"/>
                                </a:lnTo>
                                <a:lnTo>
                                  <a:pt x="31" y="131"/>
                                </a:lnTo>
                                <a:lnTo>
                                  <a:pt x="31" y="131"/>
                                </a:lnTo>
                                <a:lnTo>
                                  <a:pt x="31" y="131"/>
                                </a:lnTo>
                                <a:lnTo>
                                  <a:pt x="31" y="131"/>
                                </a:lnTo>
                                <a:lnTo>
                                  <a:pt x="31" y="132"/>
                                </a:lnTo>
                                <a:lnTo>
                                  <a:pt x="31" y="132"/>
                                </a:lnTo>
                                <a:lnTo>
                                  <a:pt x="32" y="132"/>
                                </a:lnTo>
                                <a:lnTo>
                                  <a:pt x="32" y="132"/>
                                </a:lnTo>
                                <a:lnTo>
                                  <a:pt x="32" y="132"/>
                                </a:lnTo>
                                <a:lnTo>
                                  <a:pt x="32" y="132"/>
                                </a:lnTo>
                                <a:lnTo>
                                  <a:pt x="32" y="133"/>
                                </a:lnTo>
                                <a:lnTo>
                                  <a:pt x="32" y="133"/>
                                </a:lnTo>
                                <a:lnTo>
                                  <a:pt x="32" y="133"/>
                                </a:lnTo>
                                <a:lnTo>
                                  <a:pt x="32" y="133"/>
                                </a:lnTo>
                                <a:lnTo>
                                  <a:pt x="32" y="133"/>
                                </a:lnTo>
                                <a:lnTo>
                                  <a:pt x="32" y="133"/>
                                </a:lnTo>
                                <a:lnTo>
                                  <a:pt x="32" y="133"/>
                                </a:lnTo>
                                <a:lnTo>
                                  <a:pt x="32" y="133"/>
                                </a:lnTo>
                                <a:lnTo>
                                  <a:pt x="32" y="134"/>
                                </a:lnTo>
                                <a:lnTo>
                                  <a:pt x="32" y="134"/>
                                </a:lnTo>
                                <a:lnTo>
                                  <a:pt x="33" y="134"/>
                                </a:lnTo>
                                <a:lnTo>
                                  <a:pt x="33" y="134"/>
                                </a:lnTo>
                                <a:lnTo>
                                  <a:pt x="33" y="134"/>
                                </a:lnTo>
                                <a:lnTo>
                                  <a:pt x="33" y="134"/>
                                </a:lnTo>
                                <a:lnTo>
                                  <a:pt x="33" y="135"/>
                                </a:lnTo>
                                <a:lnTo>
                                  <a:pt x="33" y="135"/>
                                </a:lnTo>
                                <a:lnTo>
                                  <a:pt x="33" y="135"/>
                                </a:lnTo>
                                <a:lnTo>
                                  <a:pt x="33" y="135"/>
                                </a:lnTo>
                                <a:lnTo>
                                  <a:pt x="33" y="135"/>
                                </a:lnTo>
                                <a:lnTo>
                                  <a:pt x="33" y="135"/>
                                </a:lnTo>
                                <a:lnTo>
                                  <a:pt x="33" y="135"/>
                                </a:lnTo>
                                <a:lnTo>
                                  <a:pt x="33" y="135"/>
                                </a:lnTo>
                                <a:lnTo>
                                  <a:pt x="33" y="136"/>
                                </a:lnTo>
                                <a:lnTo>
                                  <a:pt x="33" y="136"/>
                                </a:lnTo>
                                <a:lnTo>
                                  <a:pt x="34" y="136"/>
                                </a:lnTo>
                                <a:lnTo>
                                  <a:pt x="34" y="136"/>
                                </a:lnTo>
                                <a:lnTo>
                                  <a:pt x="34" y="136"/>
                                </a:lnTo>
                                <a:lnTo>
                                  <a:pt x="34" y="136"/>
                                </a:lnTo>
                                <a:lnTo>
                                  <a:pt x="34" y="137"/>
                                </a:lnTo>
                                <a:lnTo>
                                  <a:pt x="34" y="137"/>
                                </a:lnTo>
                                <a:lnTo>
                                  <a:pt x="34" y="137"/>
                                </a:lnTo>
                                <a:lnTo>
                                  <a:pt x="34" y="137"/>
                                </a:lnTo>
                                <a:lnTo>
                                  <a:pt x="34" y="137"/>
                                </a:lnTo>
                                <a:lnTo>
                                  <a:pt x="34" y="137"/>
                                </a:lnTo>
                                <a:lnTo>
                                  <a:pt x="34" y="137"/>
                                </a:lnTo>
                                <a:lnTo>
                                  <a:pt x="34" y="137"/>
                                </a:lnTo>
                                <a:lnTo>
                                  <a:pt x="34" y="138"/>
                                </a:lnTo>
                                <a:lnTo>
                                  <a:pt x="34" y="138"/>
                                </a:lnTo>
                                <a:lnTo>
                                  <a:pt x="35" y="138"/>
                                </a:lnTo>
                                <a:lnTo>
                                  <a:pt x="35" y="138"/>
                                </a:lnTo>
                                <a:lnTo>
                                  <a:pt x="35" y="138"/>
                                </a:lnTo>
                                <a:lnTo>
                                  <a:pt x="35" y="138"/>
                                </a:lnTo>
                                <a:lnTo>
                                  <a:pt x="35" y="138"/>
                                </a:lnTo>
                                <a:lnTo>
                                  <a:pt x="35" y="138"/>
                                </a:lnTo>
                                <a:lnTo>
                                  <a:pt x="35" y="139"/>
                                </a:lnTo>
                                <a:lnTo>
                                  <a:pt x="35" y="139"/>
                                </a:lnTo>
                                <a:lnTo>
                                  <a:pt x="35" y="139"/>
                                </a:lnTo>
                                <a:lnTo>
                                  <a:pt x="35" y="139"/>
                                </a:lnTo>
                                <a:lnTo>
                                  <a:pt x="35" y="139"/>
                                </a:lnTo>
                                <a:lnTo>
                                  <a:pt x="35" y="139"/>
                                </a:lnTo>
                                <a:lnTo>
                                  <a:pt x="35" y="139"/>
                                </a:lnTo>
                                <a:lnTo>
                                  <a:pt x="35" y="139"/>
                                </a:lnTo>
                                <a:lnTo>
                                  <a:pt x="36" y="140"/>
                                </a:lnTo>
                                <a:lnTo>
                                  <a:pt x="36" y="140"/>
                                </a:lnTo>
                                <a:lnTo>
                                  <a:pt x="36" y="140"/>
                                </a:lnTo>
                                <a:lnTo>
                                  <a:pt x="36" y="140"/>
                                </a:lnTo>
                                <a:lnTo>
                                  <a:pt x="36" y="140"/>
                                </a:lnTo>
                                <a:lnTo>
                                  <a:pt x="36" y="140"/>
                                </a:lnTo>
                                <a:lnTo>
                                  <a:pt x="36" y="140"/>
                                </a:lnTo>
                                <a:lnTo>
                                  <a:pt x="36" y="140"/>
                                </a:lnTo>
                                <a:lnTo>
                                  <a:pt x="36" y="141"/>
                                </a:lnTo>
                                <a:lnTo>
                                  <a:pt x="36" y="141"/>
                                </a:lnTo>
                                <a:lnTo>
                                  <a:pt x="36" y="141"/>
                                </a:lnTo>
                                <a:lnTo>
                                  <a:pt x="36" y="141"/>
                                </a:lnTo>
                                <a:lnTo>
                                  <a:pt x="36" y="141"/>
                                </a:lnTo>
                                <a:lnTo>
                                  <a:pt x="36" y="141"/>
                                </a:lnTo>
                                <a:lnTo>
                                  <a:pt x="37" y="141"/>
                                </a:lnTo>
                                <a:lnTo>
                                  <a:pt x="37" y="141"/>
                                </a:lnTo>
                                <a:lnTo>
                                  <a:pt x="37" y="142"/>
                                </a:lnTo>
                                <a:lnTo>
                                  <a:pt x="37" y="142"/>
                                </a:lnTo>
                                <a:lnTo>
                                  <a:pt x="37" y="142"/>
                                </a:lnTo>
                                <a:lnTo>
                                  <a:pt x="37" y="142"/>
                                </a:lnTo>
                                <a:lnTo>
                                  <a:pt x="37" y="142"/>
                                </a:lnTo>
                                <a:lnTo>
                                  <a:pt x="37" y="142"/>
                                </a:lnTo>
                                <a:lnTo>
                                  <a:pt x="37" y="142"/>
                                </a:lnTo>
                                <a:lnTo>
                                  <a:pt x="37" y="142"/>
                                </a:lnTo>
                                <a:lnTo>
                                  <a:pt x="37" y="142"/>
                                </a:lnTo>
                                <a:lnTo>
                                  <a:pt x="37" y="142"/>
                                </a:lnTo>
                                <a:lnTo>
                                  <a:pt x="37" y="143"/>
                                </a:lnTo>
                                <a:lnTo>
                                  <a:pt x="37" y="143"/>
                                </a:lnTo>
                                <a:lnTo>
                                  <a:pt x="38" y="143"/>
                                </a:lnTo>
                                <a:lnTo>
                                  <a:pt x="38" y="143"/>
                                </a:lnTo>
                                <a:lnTo>
                                  <a:pt x="38" y="143"/>
                                </a:lnTo>
                                <a:lnTo>
                                  <a:pt x="38" y="143"/>
                                </a:lnTo>
                                <a:lnTo>
                                  <a:pt x="38" y="143"/>
                                </a:lnTo>
                                <a:lnTo>
                                  <a:pt x="38" y="143"/>
                                </a:lnTo>
                                <a:lnTo>
                                  <a:pt x="38" y="144"/>
                                </a:lnTo>
                                <a:lnTo>
                                  <a:pt x="38" y="144"/>
                                </a:lnTo>
                                <a:lnTo>
                                  <a:pt x="38" y="144"/>
                                </a:lnTo>
                                <a:lnTo>
                                  <a:pt x="38" y="144"/>
                                </a:lnTo>
                                <a:lnTo>
                                  <a:pt x="38" y="144"/>
                                </a:lnTo>
                                <a:lnTo>
                                  <a:pt x="38" y="144"/>
                                </a:lnTo>
                                <a:lnTo>
                                  <a:pt x="38" y="144"/>
                                </a:lnTo>
                                <a:lnTo>
                                  <a:pt x="38" y="144"/>
                                </a:lnTo>
                                <a:lnTo>
                                  <a:pt x="39" y="144"/>
                                </a:lnTo>
                                <a:lnTo>
                                  <a:pt x="39" y="144"/>
                                </a:lnTo>
                                <a:lnTo>
                                  <a:pt x="39" y="145"/>
                                </a:lnTo>
                                <a:lnTo>
                                  <a:pt x="39" y="145"/>
                                </a:lnTo>
                                <a:lnTo>
                                  <a:pt x="39" y="145"/>
                                </a:lnTo>
                                <a:lnTo>
                                  <a:pt x="39" y="145"/>
                                </a:lnTo>
                                <a:lnTo>
                                  <a:pt x="39" y="145"/>
                                </a:lnTo>
                                <a:lnTo>
                                  <a:pt x="39" y="145"/>
                                </a:lnTo>
                                <a:lnTo>
                                  <a:pt x="39" y="145"/>
                                </a:lnTo>
                                <a:lnTo>
                                  <a:pt x="39" y="145"/>
                                </a:lnTo>
                                <a:lnTo>
                                  <a:pt x="39" y="146"/>
                                </a:lnTo>
                                <a:lnTo>
                                  <a:pt x="39" y="146"/>
                                </a:lnTo>
                                <a:lnTo>
                                  <a:pt x="39" y="146"/>
                                </a:lnTo>
                                <a:lnTo>
                                  <a:pt x="39" y="146"/>
                                </a:lnTo>
                                <a:lnTo>
                                  <a:pt x="40" y="146"/>
                                </a:lnTo>
                                <a:lnTo>
                                  <a:pt x="40" y="146"/>
                                </a:lnTo>
                                <a:lnTo>
                                  <a:pt x="40" y="146"/>
                                </a:lnTo>
                                <a:lnTo>
                                  <a:pt x="40" y="146"/>
                                </a:lnTo>
                                <a:lnTo>
                                  <a:pt x="40" y="146"/>
                                </a:lnTo>
                                <a:lnTo>
                                  <a:pt x="40" y="146"/>
                                </a:lnTo>
                                <a:lnTo>
                                  <a:pt x="40" y="147"/>
                                </a:lnTo>
                                <a:lnTo>
                                  <a:pt x="40" y="147"/>
                                </a:lnTo>
                                <a:lnTo>
                                  <a:pt x="40" y="147"/>
                                </a:lnTo>
                                <a:lnTo>
                                  <a:pt x="40" y="147"/>
                                </a:lnTo>
                                <a:lnTo>
                                  <a:pt x="40" y="147"/>
                                </a:lnTo>
                                <a:lnTo>
                                  <a:pt x="40" y="147"/>
                                </a:lnTo>
                                <a:lnTo>
                                  <a:pt x="40" y="147"/>
                                </a:lnTo>
                                <a:lnTo>
                                  <a:pt x="40" y="147"/>
                                </a:lnTo>
                                <a:lnTo>
                                  <a:pt x="41" y="147"/>
                                </a:lnTo>
                                <a:lnTo>
                                  <a:pt x="41" y="147"/>
                                </a:lnTo>
                                <a:lnTo>
                                  <a:pt x="41" y="148"/>
                                </a:lnTo>
                                <a:lnTo>
                                  <a:pt x="41" y="148"/>
                                </a:lnTo>
                                <a:lnTo>
                                  <a:pt x="41" y="148"/>
                                </a:lnTo>
                                <a:lnTo>
                                  <a:pt x="41" y="148"/>
                                </a:lnTo>
                                <a:lnTo>
                                  <a:pt x="41" y="148"/>
                                </a:lnTo>
                                <a:lnTo>
                                  <a:pt x="41" y="148"/>
                                </a:lnTo>
                                <a:lnTo>
                                  <a:pt x="41" y="148"/>
                                </a:lnTo>
                                <a:lnTo>
                                  <a:pt x="41" y="148"/>
                                </a:lnTo>
                                <a:lnTo>
                                  <a:pt x="41" y="148"/>
                                </a:lnTo>
                                <a:lnTo>
                                  <a:pt x="41" y="148"/>
                                </a:lnTo>
                                <a:lnTo>
                                  <a:pt x="41" y="148"/>
                                </a:lnTo>
                                <a:lnTo>
                                  <a:pt x="41" y="148"/>
                                </a:lnTo>
                                <a:lnTo>
                                  <a:pt x="42" y="149"/>
                                </a:lnTo>
                                <a:lnTo>
                                  <a:pt x="42" y="149"/>
                                </a:lnTo>
                                <a:lnTo>
                                  <a:pt x="42" y="149"/>
                                </a:lnTo>
                                <a:lnTo>
                                  <a:pt x="42" y="149"/>
                                </a:lnTo>
                                <a:lnTo>
                                  <a:pt x="42" y="149"/>
                                </a:lnTo>
                                <a:lnTo>
                                  <a:pt x="42" y="149"/>
                                </a:lnTo>
                                <a:lnTo>
                                  <a:pt x="42" y="149"/>
                                </a:lnTo>
                                <a:lnTo>
                                  <a:pt x="42" y="149"/>
                                </a:lnTo>
                                <a:lnTo>
                                  <a:pt x="42" y="149"/>
                                </a:lnTo>
                                <a:lnTo>
                                  <a:pt x="42" y="149"/>
                                </a:lnTo>
                                <a:lnTo>
                                  <a:pt x="42" y="150"/>
                                </a:lnTo>
                                <a:lnTo>
                                  <a:pt x="42" y="150"/>
                                </a:lnTo>
                                <a:lnTo>
                                  <a:pt x="42" y="150"/>
                                </a:lnTo>
                                <a:lnTo>
                                  <a:pt x="42" y="150"/>
                                </a:lnTo>
                                <a:lnTo>
                                  <a:pt x="43" y="150"/>
                                </a:lnTo>
                                <a:lnTo>
                                  <a:pt x="43" y="150"/>
                                </a:lnTo>
                                <a:lnTo>
                                  <a:pt x="43" y="150"/>
                                </a:lnTo>
                                <a:lnTo>
                                  <a:pt x="43" y="150"/>
                                </a:lnTo>
                                <a:lnTo>
                                  <a:pt x="43" y="150"/>
                                </a:lnTo>
                                <a:lnTo>
                                  <a:pt x="43" y="150"/>
                                </a:lnTo>
                                <a:lnTo>
                                  <a:pt x="43" y="150"/>
                                </a:lnTo>
                                <a:lnTo>
                                  <a:pt x="43" y="150"/>
                                </a:lnTo>
                                <a:lnTo>
                                  <a:pt x="43" y="151"/>
                                </a:lnTo>
                                <a:lnTo>
                                  <a:pt x="43" y="151"/>
                                </a:lnTo>
                                <a:lnTo>
                                  <a:pt x="43" y="151"/>
                                </a:lnTo>
                                <a:lnTo>
                                  <a:pt x="43" y="151"/>
                                </a:lnTo>
                                <a:lnTo>
                                  <a:pt x="43" y="151"/>
                                </a:lnTo>
                                <a:lnTo>
                                  <a:pt x="43" y="151"/>
                                </a:lnTo>
                                <a:lnTo>
                                  <a:pt x="44" y="151"/>
                                </a:lnTo>
                                <a:lnTo>
                                  <a:pt x="44" y="151"/>
                                </a:lnTo>
                                <a:lnTo>
                                  <a:pt x="44" y="151"/>
                                </a:lnTo>
                                <a:lnTo>
                                  <a:pt x="44" y="151"/>
                                </a:lnTo>
                                <a:lnTo>
                                  <a:pt x="44" y="151"/>
                                </a:lnTo>
                                <a:lnTo>
                                  <a:pt x="44" y="151"/>
                                </a:lnTo>
                                <a:lnTo>
                                  <a:pt x="44" y="152"/>
                                </a:lnTo>
                                <a:lnTo>
                                  <a:pt x="44" y="152"/>
                                </a:lnTo>
                                <a:lnTo>
                                  <a:pt x="44" y="152"/>
                                </a:lnTo>
                                <a:lnTo>
                                  <a:pt x="44" y="152"/>
                                </a:lnTo>
                                <a:lnTo>
                                  <a:pt x="44" y="152"/>
                                </a:lnTo>
                                <a:lnTo>
                                  <a:pt x="44" y="152"/>
                                </a:lnTo>
                                <a:lnTo>
                                  <a:pt x="44" y="152"/>
                                </a:lnTo>
                                <a:lnTo>
                                  <a:pt x="44" y="152"/>
                                </a:lnTo>
                                <a:lnTo>
                                  <a:pt x="45" y="152"/>
                                </a:lnTo>
                                <a:lnTo>
                                  <a:pt x="45" y="152"/>
                                </a:lnTo>
                                <a:lnTo>
                                  <a:pt x="45" y="152"/>
                                </a:lnTo>
                                <a:lnTo>
                                  <a:pt x="45" y="152"/>
                                </a:lnTo>
                                <a:lnTo>
                                  <a:pt x="45" y="153"/>
                                </a:lnTo>
                                <a:lnTo>
                                  <a:pt x="45" y="153"/>
                                </a:lnTo>
                                <a:lnTo>
                                  <a:pt x="45" y="153"/>
                                </a:lnTo>
                                <a:lnTo>
                                  <a:pt x="45" y="153"/>
                                </a:lnTo>
                                <a:lnTo>
                                  <a:pt x="45" y="153"/>
                                </a:lnTo>
                                <a:lnTo>
                                  <a:pt x="45" y="153"/>
                                </a:lnTo>
                                <a:lnTo>
                                  <a:pt x="45" y="153"/>
                                </a:lnTo>
                                <a:lnTo>
                                  <a:pt x="45" y="153"/>
                                </a:lnTo>
                                <a:lnTo>
                                  <a:pt x="45" y="153"/>
                                </a:lnTo>
                                <a:lnTo>
                                  <a:pt x="45" y="153"/>
                                </a:lnTo>
                                <a:lnTo>
                                  <a:pt x="46" y="153"/>
                                </a:lnTo>
                                <a:lnTo>
                                  <a:pt x="46" y="153"/>
                                </a:lnTo>
                                <a:lnTo>
                                  <a:pt x="46" y="153"/>
                                </a:lnTo>
                                <a:lnTo>
                                  <a:pt x="46" y="153"/>
                                </a:lnTo>
                                <a:lnTo>
                                  <a:pt x="46" y="154"/>
                                </a:lnTo>
                                <a:lnTo>
                                  <a:pt x="46" y="154"/>
                                </a:lnTo>
                                <a:lnTo>
                                  <a:pt x="46" y="154"/>
                                </a:lnTo>
                                <a:lnTo>
                                  <a:pt x="46" y="154"/>
                                </a:lnTo>
                                <a:lnTo>
                                  <a:pt x="46" y="154"/>
                                </a:lnTo>
                                <a:lnTo>
                                  <a:pt x="46" y="154"/>
                                </a:lnTo>
                                <a:lnTo>
                                  <a:pt x="46" y="154"/>
                                </a:lnTo>
                                <a:lnTo>
                                  <a:pt x="46" y="154"/>
                                </a:lnTo>
                                <a:lnTo>
                                  <a:pt x="46" y="154"/>
                                </a:lnTo>
                                <a:lnTo>
                                  <a:pt x="46" y="154"/>
                                </a:lnTo>
                                <a:lnTo>
                                  <a:pt x="47" y="154"/>
                                </a:lnTo>
                                <a:lnTo>
                                  <a:pt x="47" y="154"/>
                                </a:lnTo>
                                <a:lnTo>
                                  <a:pt x="47" y="154"/>
                                </a:lnTo>
                                <a:lnTo>
                                  <a:pt x="47" y="154"/>
                                </a:lnTo>
                                <a:lnTo>
                                  <a:pt x="47" y="155"/>
                                </a:lnTo>
                                <a:lnTo>
                                  <a:pt x="47" y="155"/>
                                </a:lnTo>
                                <a:lnTo>
                                  <a:pt x="47" y="155"/>
                                </a:lnTo>
                                <a:lnTo>
                                  <a:pt x="47" y="155"/>
                                </a:lnTo>
                                <a:lnTo>
                                  <a:pt x="47" y="155"/>
                                </a:lnTo>
                                <a:lnTo>
                                  <a:pt x="47" y="155"/>
                                </a:lnTo>
                                <a:lnTo>
                                  <a:pt x="47" y="155"/>
                                </a:lnTo>
                                <a:lnTo>
                                  <a:pt x="47" y="155"/>
                                </a:lnTo>
                                <a:lnTo>
                                  <a:pt x="47" y="155"/>
                                </a:lnTo>
                                <a:lnTo>
                                  <a:pt x="47" y="155"/>
                                </a:lnTo>
                                <a:lnTo>
                                  <a:pt x="48" y="155"/>
                                </a:lnTo>
                                <a:lnTo>
                                  <a:pt x="48" y="155"/>
                                </a:lnTo>
                                <a:lnTo>
                                  <a:pt x="48" y="155"/>
                                </a:lnTo>
                                <a:lnTo>
                                  <a:pt x="48" y="155"/>
                                </a:lnTo>
                                <a:lnTo>
                                  <a:pt x="48" y="156"/>
                                </a:lnTo>
                                <a:lnTo>
                                  <a:pt x="48" y="156"/>
                                </a:lnTo>
                                <a:lnTo>
                                  <a:pt x="48" y="156"/>
                                </a:lnTo>
                                <a:lnTo>
                                  <a:pt x="48" y="156"/>
                                </a:lnTo>
                                <a:lnTo>
                                  <a:pt x="48" y="156"/>
                                </a:lnTo>
                                <a:lnTo>
                                  <a:pt x="48" y="156"/>
                                </a:lnTo>
                                <a:lnTo>
                                  <a:pt x="48" y="156"/>
                                </a:lnTo>
                                <a:lnTo>
                                  <a:pt x="48" y="156"/>
                                </a:lnTo>
                                <a:lnTo>
                                  <a:pt x="48" y="156"/>
                                </a:lnTo>
                                <a:lnTo>
                                  <a:pt x="48" y="156"/>
                                </a:lnTo>
                                <a:lnTo>
                                  <a:pt x="49" y="156"/>
                                </a:lnTo>
                                <a:lnTo>
                                  <a:pt x="49" y="156"/>
                                </a:lnTo>
                                <a:lnTo>
                                  <a:pt x="49" y="156"/>
                                </a:lnTo>
                                <a:lnTo>
                                  <a:pt x="49" y="156"/>
                                </a:lnTo>
                                <a:lnTo>
                                  <a:pt x="49" y="156"/>
                                </a:lnTo>
                                <a:lnTo>
                                  <a:pt x="49" y="156"/>
                                </a:lnTo>
                                <a:lnTo>
                                  <a:pt x="49" y="157"/>
                                </a:lnTo>
                                <a:lnTo>
                                  <a:pt x="49" y="157"/>
                                </a:lnTo>
                                <a:lnTo>
                                  <a:pt x="49" y="157"/>
                                </a:lnTo>
                                <a:lnTo>
                                  <a:pt x="49" y="157"/>
                                </a:lnTo>
                                <a:lnTo>
                                  <a:pt x="49" y="157"/>
                                </a:lnTo>
                                <a:lnTo>
                                  <a:pt x="49" y="157"/>
                                </a:lnTo>
                                <a:lnTo>
                                  <a:pt x="50" y="157"/>
                                </a:lnTo>
                                <a:lnTo>
                                  <a:pt x="50" y="157"/>
                                </a:lnTo>
                                <a:lnTo>
                                  <a:pt x="50" y="157"/>
                                </a:lnTo>
                                <a:lnTo>
                                  <a:pt x="50" y="157"/>
                                </a:lnTo>
                                <a:lnTo>
                                  <a:pt x="50" y="157"/>
                                </a:lnTo>
                                <a:lnTo>
                                  <a:pt x="50" y="157"/>
                                </a:lnTo>
                                <a:lnTo>
                                  <a:pt x="50" y="157"/>
                                </a:lnTo>
                                <a:lnTo>
                                  <a:pt x="50" y="157"/>
                                </a:lnTo>
                                <a:lnTo>
                                  <a:pt x="50" y="157"/>
                                </a:lnTo>
                                <a:lnTo>
                                  <a:pt x="50" y="157"/>
                                </a:lnTo>
                                <a:lnTo>
                                  <a:pt x="50" y="158"/>
                                </a:lnTo>
                                <a:lnTo>
                                  <a:pt x="50" y="158"/>
                                </a:lnTo>
                                <a:lnTo>
                                  <a:pt x="50" y="158"/>
                                </a:lnTo>
                                <a:lnTo>
                                  <a:pt x="50" y="158"/>
                                </a:lnTo>
                                <a:lnTo>
                                  <a:pt x="51" y="158"/>
                                </a:lnTo>
                                <a:lnTo>
                                  <a:pt x="51" y="158"/>
                                </a:lnTo>
                                <a:lnTo>
                                  <a:pt x="51" y="158"/>
                                </a:lnTo>
                                <a:lnTo>
                                  <a:pt x="51" y="158"/>
                                </a:lnTo>
                                <a:lnTo>
                                  <a:pt x="51" y="158"/>
                                </a:lnTo>
                                <a:lnTo>
                                  <a:pt x="51" y="158"/>
                                </a:lnTo>
                                <a:lnTo>
                                  <a:pt x="51" y="158"/>
                                </a:lnTo>
                                <a:lnTo>
                                  <a:pt x="51" y="158"/>
                                </a:lnTo>
                                <a:lnTo>
                                  <a:pt x="51" y="158"/>
                                </a:lnTo>
                                <a:lnTo>
                                  <a:pt x="51" y="158"/>
                                </a:lnTo>
                                <a:lnTo>
                                  <a:pt x="51" y="158"/>
                                </a:lnTo>
                                <a:lnTo>
                                  <a:pt x="51" y="158"/>
                                </a:lnTo>
                                <a:lnTo>
                                  <a:pt x="51" y="158"/>
                                </a:lnTo>
                                <a:lnTo>
                                  <a:pt x="51" y="158"/>
                                </a:lnTo>
                                <a:lnTo>
                                  <a:pt x="52" y="159"/>
                                </a:lnTo>
                                <a:lnTo>
                                  <a:pt x="52" y="159"/>
                                </a:lnTo>
                                <a:lnTo>
                                  <a:pt x="52" y="159"/>
                                </a:lnTo>
                                <a:lnTo>
                                  <a:pt x="52" y="159"/>
                                </a:lnTo>
                                <a:lnTo>
                                  <a:pt x="52" y="159"/>
                                </a:lnTo>
                                <a:lnTo>
                                  <a:pt x="52" y="159"/>
                                </a:lnTo>
                                <a:lnTo>
                                  <a:pt x="52" y="159"/>
                                </a:lnTo>
                                <a:lnTo>
                                  <a:pt x="52" y="159"/>
                                </a:lnTo>
                                <a:lnTo>
                                  <a:pt x="52" y="159"/>
                                </a:lnTo>
                                <a:lnTo>
                                  <a:pt x="52" y="159"/>
                                </a:lnTo>
                                <a:lnTo>
                                  <a:pt x="52" y="159"/>
                                </a:lnTo>
                                <a:lnTo>
                                  <a:pt x="52" y="159"/>
                                </a:lnTo>
                                <a:lnTo>
                                  <a:pt x="52" y="159"/>
                                </a:lnTo>
                                <a:lnTo>
                                  <a:pt x="52" y="159"/>
                                </a:lnTo>
                                <a:lnTo>
                                  <a:pt x="53" y="159"/>
                                </a:lnTo>
                                <a:lnTo>
                                  <a:pt x="53" y="159"/>
                                </a:lnTo>
                                <a:lnTo>
                                  <a:pt x="53" y="159"/>
                                </a:lnTo>
                                <a:lnTo>
                                  <a:pt x="53" y="159"/>
                                </a:lnTo>
                                <a:lnTo>
                                  <a:pt x="53" y="159"/>
                                </a:lnTo>
                                <a:lnTo>
                                  <a:pt x="53" y="159"/>
                                </a:lnTo>
                                <a:lnTo>
                                  <a:pt x="53" y="160"/>
                                </a:lnTo>
                                <a:lnTo>
                                  <a:pt x="53" y="160"/>
                                </a:lnTo>
                                <a:lnTo>
                                  <a:pt x="53" y="160"/>
                                </a:lnTo>
                                <a:lnTo>
                                  <a:pt x="53" y="160"/>
                                </a:lnTo>
                                <a:lnTo>
                                  <a:pt x="53" y="160"/>
                                </a:lnTo>
                                <a:lnTo>
                                  <a:pt x="53" y="160"/>
                                </a:lnTo>
                                <a:lnTo>
                                  <a:pt x="53" y="160"/>
                                </a:lnTo>
                                <a:lnTo>
                                  <a:pt x="53" y="160"/>
                                </a:lnTo>
                                <a:lnTo>
                                  <a:pt x="54" y="160"/>
                                </a:lnTo>
                                <a:lnTo>
                                  <a:pt x="54" y="160"/>
                                </a:lnTo>
                                <a:lnTo>
                                  <a:pt x="54" y="160"/>
                                </a:lnTo>
                                <a:lnTo>
                                  <a:pt x="54" y="160"/>
                                </a:lnTo>
                                <a:lnTo>
                                  <a:pt x="54" y="160"/>
                                </a:lnTo>
                                <a:lnTo>
                                  <a:pt x="54" y="160"/>
                                </a:lnTo>
                                <a:lnTo>
                                  <a:pt x="54" y="160"/>
                                </a:lnTo>
                                <a:lnTo>
                                  <a:pt x="54" y="160"/>
                                </a:lnTo>
                                <a:lnTo>
                                  <a:pt x="54" y="160"/>
                                </a:lnTo>
                                <a:lnTo>
                                  <a:pt x="54" y="160"/>
                                </a:lnTo>
                                <a:lnTo>
                                  <a:pt x="54" y="160"/>
                                </a:lnTo>
                                <a:lnTo>
                                  <a:pt x="54" y="160"/>
                                </a:lnTo>
                                <a:lnTo>
                                  <a:pt x="54" y="161"/>
                                </a:lnTo>
                                <a:lnTo>
                                  <a:pt x="54" y="161"/>
                                </a:lnTo>
                                <a:lnTo>
                                  <a:pt x="55" y="161"/>
                                </a:lnTo>
                                <a:lnTo>
                                  <a:pt x="55" y="161"/>
                                </a:lnTo>
                                <a:lnTo>
                                  <a:pt x="55" y="161"/>
                                </a:lnTo>
                                <a:lnTo>
                                  <a:pt x="55" y="161"/>
                                </a:lnTo>
                                <a:lnTo>
                                  <a:pt x="55" y="161"/>
                                </a:lnTo>
                                <a:lnTo>
                                  <a:pt x="55" y="161"/>
                                </a:lnTo>
                                <a:lnTo>
                                  <a:pt x="55" y="161"/>
                                </a:lnTo>
                                <a:lnTo>
                                  <a:pt x="55" y="161"/>
                                </a:lnTo>
                                <a:lnTo>
                                  <a:pt x="55" y="161"/>
                                </a:lnTo>
                                <a:lnTo>
                                  <a:pt x="55" y="161"/>
                                </a:lnTo>
                                <a:lnTo>
                                  <a:pt x="55" y="161"/>
                                </a:lnTo>
                                <a:lnTo>
                                  <a:pt x="55" y="161"/>
                                </a:lnTo>
                                <a:lnTo>
                                  <a:pt x="55" y="161"/>
                                </a:lnTo>
                                <a:lnTo>
                                  <a:pt x="55" y="161"/>
                                </a:lnTo>
                                <a:lnTo>
                                  <a:pt x="56" y="161"/>
                                </a:lnTo>
                                <a:lnTo>
                                  <a:pt x="56" y="161"/>
                                </a:lnTo>
                                <a:lnTo>
                                  <a:pt x="56" y="161"/>
                                </a:lnTo>
                                <a:lnTo>
                                  <a:pt x="56" y="161"/>
                                </a:lnTo>
                                <a:lnTo>
                                  <a:pt x="56" y="161"/>
                                </a:lnTo>
                                <a:lnTo>
                                  <a:pt x="56" y="161"/>
                                </a:lnTo>
                                <a:lnTo>
                                  <a:pt x="56" y="162"/>
                                </a:lnTo>
                                <a:lnTo>
                                  <a:pt x="56" y="162"/>
                                </a:lnTo>
                                <a:lnTo>
                                  <a:pt x="56" y="162"/>
                                </a:lnTo>
                                <a:lnTo>
                                  <a:pt x="56" y="162"/>
                                </a:lnTo>
                                <a:lnTo>
                                  <a:pt x="56" y="162"/>
                                </a:lnTo>
                                <a:lnTo>
                                  <a:pt x="56" y="162"/>
                                </a:lnTo>
                                <a:lnTo>
                                  <a:pt x="56" y="162"/>
                                </a:lnTo>
                                <a:lnTo>
                                  <a:pt x="56" y="162"/>
                                </a:lnTo>
                                <a:lnTo>
                                  <a:pt x="57" y="162"/>
                                </a:lnTo>
                                <a:lnTo>
                                  <a:pt x="57" y="162"/>
                                </a:lnTo>
                                <a:lnTo>
                                  <a:pt x="57" y="162"/>
                                </a:lnTo>
                                <a:lnTo>
                                  <a:pt x="57" y="162"/>
                                </a:lnTo>
                                <a:lnTo>
                                  <a:pt x="57" y="162"/>
                                </a:lnTo>
                                <a:lnTo>
                                  <a:pt x="57" y="162"/>
                                </a:lnTo>
                                <a:lnTo>
                                  <a:pt x="57" y="162"/>
                                </a:lnTo>
                                <a:lnTo>
                                  <a:pt x="57" y="162"/>
                                </a:lnTo>
                                <a:lnTo>
                                  <a:pt x="57" y="162"/>
                                </a:lnTo>
                                <a:lnTo>
                                  <a:pt x="57" y="162"/>
                                </a:lnTo>
                                <a:lnTo>
                                  <a:pt x="57" y="162"/>
                                </a:lnTo>
                                <a:lnTo>
                                  <a:pt x="57" y="162"/>
                                </a:lnTo>
                                <a:lnTo>
                                  <a:pt x="57" y="162"/>
                                </a:lnTo>
                                <a:lnTo>
                                  <a:pt x="57" y="162"/>
                                </a:lnTo>
                                <a:lnTo>
                                  <a:pt x="58" y="162"/>
                                </a:lnTo>
                                <a:lnTo>
                                  <a:pt x="58" y="162"/>
                                </a:lnTo>
                                <a:lnTo>
                                  <a:pt x="58" y="162"/>
                                </a:lnTo>
                                <a:lnTo>
                                  <a:pt x="58" y="162"/>
                                </a:lnTo>
                                <a:lnTo>
                                  <a:pt x="58" y="163"/>
                                </a:lnTo>
                                <a:lnTo>
                                  <a:pt x="58" y="163"/>
                                </a:lnTo>
                                <a:lnTo>
                                  <a:pt x="58" y="163"/>
                                </a:lnTo>
                                <a:lnTo>
                                  <a:pt x="58" y="163"/>
                                </a:lnTo>
                                <a:lnTo>
                                  <a:pt x="58" y="163"/>
                                </a:lnTo>
                                <a:lnTo>
                                  <a:pt x="58" y="163"/>
                                </a:lnTo>
                                <a:lnTo>
                                  <a:pt x="58" y="163"/>
                                </a:lnTo>
                                <a:lnTo>
                                  <a:pt x="58" y="163"/>
                                </a:lnTo>
                                <a:lnTo>
                                  <a:pt x="58" y="163"/>
                                </a:lnTo>
                                <a:lnTo>
                                  <a:pt x="58" y="163"/>
                                </a:lnTo>
                                <a:lnTo>
                                  <a:pt x="59" y="163"/>
                                </a:lnTo>
                                <a:lnTo>
                                  <a:pt x="59" y="163"/>
                                </a:lnTo>
                                <a:lnTo>
                                  <a:pt x="59" y="163"/>
                                </a:lnTo>
                                <a:lnTo>
                                  <a:pt x="59" y="163"/>
                                </a:lnTo>
                                <a:lnTo>
                                  <a:pt x="59" y="163"/>
                                </a:lnTo>
                                <a:lnTo>
                                  <a:pt x="59" y="163"/>
                                </a:lnTo>
                                <a:lnTo>
                                  <a:pt x="59" y="163"/>
                                </a:lnTo>
                                <a:lnTo>
                                  <a:pt x="59" y="163"/>
                                </a:lnTo>
                                <a:lnTo>
                                  <a:pt x="59" y="163"/>
                                </a:lnTo>
                                <a:lnTo>
                                  <a:pt x="59" y="163"/>
                                </a:lnTo>
                                <a:lnTo>
                                  <a:pt x="59" y="163"/>
                                </a:lnTo>
                                <a:lnTo>
                                  <a:pt x="59" y="163"/>
                                </a:lnTo>
                                <a:lnTo>
                                  <a:pt x="59" y="163"/>
                                </a:lnTo>
                                <a:lnTo>
                                  <a:pt x="59" y="163"/>
                                </a:lnTo>
                                <a:lnTo>
                                  <a:pt x="60" y="163"/>
                                </a:lnTo>
                                <a:lnTo>
                                  <a:pt x="60" y="163"/>
                                </a:lnTo>
                                <a:lnTo>
                                  <a:pt x="60" y="164"/>
                                </a:lnTo>
                                <a:lnTo>
                                  <a:pt x="60" y="164"/>
                                </a:lnTo>
                                <a:lnTo>
                                  <a:pt x="60" y="164"/>
                                </a:lnTo>
                                <a:lnTo>
                                  <a:pt x="60" y="164"/>
                                </a:lnTo>
                                <a:lnTo>
                                  <a:pt x="60" y="164"/>
                                </a:lnTo>
                                <a:lnTo>
                                  <a:pt x="60" y="164"/>
                                </a:lnTo>
                                <a:lnTo>
                                  <a:pt x="60" y="164"/>
                                </a:lnTo>
                                <a:lnTo>
                                  <a:pt x="60" y="164"/>
                                </a:lnTo>
                                <a:lnTo>
                                  <a:pt x="60" y="164"/>
                                </a:lnTo>
                                <a:lnTo>
                                  <a:pt x="60" y="164"/>
                                </a:lnTo>
                                <a:lnTo>
                                  <a:pt x="60" y="164"/>
                                </a:lnTo>
                                <a:lnTo>
                                  <a:pt x="60" y="164"/>
                                </a:lnTo>
                                <a:lnTo>
                                  <a:pt x="61" y="164"/>
                                </a:lnTo>
                                <a:lnTo>
                                  <a:pt x="61" y="164"/>
                                </a:lnTo>
                                <a:lnTo>
                                  <a:pt x="61" y="164"/>
                                </a:lnTo>
                                <a:lnTo>
                                  <a:pt x="61" y="164"/>
                                </a:lnTo>
                                <a:lnTo>
                                  <a:pt x="61" y="164"/>
                                </a:lnTo>
                                <a:lnTo>
                                  <a:pt x="61" y="164"/>
                                </a:lnTo>
                                <a:lnTo>
                                  <a:pt x="61" y="164"/>
                                </a:lnTo>
                                <a:lnTo>
                                  <a:pt x="61" y="164"/>
                                </a:lnTo>
                                <a:lnTo>
                                  <a:pt x="61" y="164"/>
                                </a:lnTo>
                                <a:lnTo>
                                  <a:pt x="61" y="164"/>
                                </a:lnTo>
                                <a:lnTo>
                                  <a:pt x="61" y="164"/>
                                </a:lnTo>
                                <a:lnTo>
                                  <a:pt x="61" y="164"/>
                                </a:lnTo>
                                <a:lnTo>
                                  <a:pt x="61" y="164"/>
                                </a:lnTo>
                                <a:lnTo>
                                  <a:pt x="61" y="164"/>
                                </a:lnTo>
                                <a:lnTo>
                                  <a:pt x="62" y="164"/>
                                </a:lnTo>
                                <a:lnTo>
                                  <a:pt x="62" y="164"/>
                                </a:lnTo>
                                <a:lnTo>
                                  <a:pt x="62" y="164"/>
                                </a:lnTo>
                                <a:lnTo>
                                  <a:pt x="62" y="164"/>
                                </a:lnTo>
                                <a:lnTo>
                                  <a:pt x="62" y="164"/>
                                </a:lnTo>
                                <a:lnTo>
                                  <a:pt x="62" y="164"/>
                                </a:lnTo>
                                <a:lnTo>
                                  <a:pt x="62" y="165"/>
                                </a:lnTo>
                                <a:lnTo>
                                  <a:pt x="62" y="165"/>
                                </a:lnTo>
                                <a:lnTo>
                                  <a:pt x="62" y="165"/>
                                </a:lnTo>
                                <a:lnTo>
                                  <a:pt x="62" y="165"/>
                                </a:lnTo>
                                <a:lnTo>
                                  <a:pt x="62" y="165"/>
                                </a:lnTo>
                                <a:lnTo>
                                  <a:pt x="62" y="165"/>
                                </a:lnTo>
                                <a:lnTo>
                                  <a:pt x="62" y="165"/>
                                </a:lnTo>
                                <a:lnTo>
                                  <a:pt x="62" y="165"/>
                                </a:lnTo>
                                <a:lnTo>
                                  <a:pt x="63" y="165"/>
                                </a:lnTo>
                                <a:lnTo>
                                  <a:pt x="63" y="165"/>
                                </a:lnTo>
                                <a:lnTo>
                                  <a:pt x="63" y="165"/>
                                </a:lnTo>
                                <a:lnTo>
                                  <a:pt x="63" y="165"/>
                                </a:lnTo>
                                <a:lnTo>
                                  <a:pt x="63" y="165"/>
                                </a:lnTo>
                                <a:lnTo>
                                  <a:pt x="63" y="165"/>
                                </a:lnTo>
                                <a:lnTo>
                                  <a:pt x="63" y="165"/>
                                </a:lnTo>
                                <a:lnTo>
                                  <a:pt x="63" y="165"/>
                                </a:lnTo>
                                <a:lnTo>
                                  <a:pt x="63" y="165"/>
                                </a:lnTo>
                                <a:lnTo>
                                  <a:pt x="63" y="165"/>
                                </a:lnTo>
                                <a:lnTo>
                                  <a:pt x="63" y="165"/>
                                </a:lnTo>
                                <a:lnTo>
                                  <a:pt x="63" y="165"/>
                                </a:lnTo>
                                <a:lnTo>
                                  <a:pt x="63" y="165"/>
                                </a:lnTo>
                                <a:lnTo>
                                  <a:pt x="63" y="165"/>
                                </a:lnTo>
                                <a:lnTo>
                                  <a:pt x="64" y="165"/>
                                </a:lnTo>
                                <a:lnTo>
                                  <a:pt x="64" y="165"/>
                                </a:lnTo>
                                <a:lnTo>
                                  <a:pt x="64" y="165"/>
                                </a:lnTo>
                                <a:lnTo>
                                  <a:pt x="64" y="165"/>
                                </a:lnTo>
                                <a:lnTo>
                                  <a:pt x="64" y="165"/>
                                </a:lnTo>
                                <a:lnTo>
                                  <a:pt x="64" y="165"/>
                                </a:lnTo>
                                <a:lnTo>
                                  <a:pt x="64" y="165"/>
                                </a:lnTo>
                                <a:lnTo>
                                  <a:pt x="64" y="165"/>
                                </a:lnTo>
                                <a:lnTo>
                                  <a:pt x="64" y="165"/>
                                </a:lnTo>
                                <a:lnTo>
                                  <a:pt x="64" y="165"/>
                                </a:lnTo>
                                <a:lnTo>
                                  <a:pt x="64" y="165"/>
                                </a:lnTo>
                                <a:lnTo>
                                  <a:pt x="64" y="165"/>
                                </a:lnTo>
                                <a:lnTo>
                                  <a:pt x="64" y="166"/>
                                </a:lnTo>
                                <a:lnTo>
                                  <a:pt x="64" y="166"/>
                                </a:lnTo>
                                <a:lnTo>
                                  <a:pt x="65" y="166"/>
                                </a:lnTo>
                                <a:lnTo>
                                  <a:pt x="65" y="166"/>
                                </a:lnTo>
                                <a:lnTo>
                                  <a:pt x="65" y="166"/>
                                </a:lnTo>
                                <a:lnTo>
                                  <a:pt x="65" y="166"/>
                                </a:lnTo>
                                <a:lnTo>
                                  <a:pt x="65" y="166"/>
                                </a:lnTo>
                                <a:lnTo>
                                  <a:pt x="65" y="166"/>
                                </a:lnTo>
                                <a:lnTo>
                                  <a:pt x="65" y="166"/>
                                </a:lnTo>
                                <a:lnTo>
                                  <a:pt x="65" y="166"/>
                                </a:lnTo>
                                <a:lnTo>
                                  <a:pt x="65" y="166"/>
                                </a:lnTo>
                                <a:lnTo>
                                  <a:pt x="65" y="166"/>
                                </a:lnTo>
                                <a:lnTo>
                                  <a:pt x="65" y="166"/>
                                </a:lnTo>
                                <a:lnTo>
                                  <a:pt x="65" y="166"/>
                                </a:lnTo>
                                <a:lnTo>
                                  <a:pt x="65" y="166"/>
                                </a:lnTo>
                                <a:lnTo>
                                  <a:pt x="65" y="166"/>
                                </a:lnTo>
                                <a:lnTo>
                                  <a:pt x="66" y="166"/>
                                </a:lnTo>
                                <a:lnTo>
                                  <a:pt x="66" y="166"/>
                                </a:lnTo>
                                <a:lnTo>
                                  <a:pt x="66" y="166"/>
                                </a:lnTo>
                                <a:lnTo>
                                  <a:pt x="66" y="166"/>
                                </a:lnTo>
                                <a:lnTo>
                                  <a:pt x="66" y="166"/>
                                </a:lnTo>
                                <a:lnTo>
                                  <a:pt x="66" y="166"/>
                                </a:lnTo>
                                <a:lnTo>
                                  <a:pt x="66" y="166"/>
                                </a:lnTo>
                                <a:lnTo>
                                  <a:pt x="66" y="166"/>
                                </a:lnTo>
                                <a:lnTo>
                                  <a:pt x="66" y="166"/>
                                </a:lnTo>
                                <a:lnTo>
                                  <a:pt x="66" y="166"/>
                                </a:lnTo>
                                <a:lnTo>
                                  <a:pt x="66" y="166"/>
                                </a:lnTo>
                                <a:lnTo>
                                  <a:pt x="66" y="166"/>
                                </a:lnTo>
                                <a:lnTo>
                                  <a:pt x="66" y="166"/>
                                </a:lnTo>
                                <a:lnTo>
                                  <a:pt x="66" y="166"/>
                                </a:lnTo>
                                <a:lnTo>
                                  <a:pt x="67" y="166"/>
                                </a:lnTo>
                                <a:lnTo>
                                  <a:pt x="67" y="166"/>
                                </a:lnTo>
                                <a:lnTo>
                                  <a:pt x="67" y="166"/>
                                </a:lnTo>
                                <a:lnTo>
                                  <a:pt x="67" y="166"/>
                                </a:lnTo>
                                <a:lnTo>
                                  <a:pt x="67" y="166"/>
                                </a:lnTo>
                                <a:lnTo>
                                  <a:pt x="67" y="166"/>
                                </a:lnTo>
                                <a:lnTo>
                                  <a:pt x="67" y="166"/>
                                </a:lnTo>
                                <a:lnTo>
                                  <a:pt x="67" y="166"/>
                                </a:lnTo>
                                <a:lnTo>
                                  <a:pt x="67" y="166"/>
                                </a:lnTo>
                                <a:lnTo>
                                  <a:pt x="67" y="166"/>
                                </a:lnTo>
                                <a:lnTo>
                                  <a:pt x="67" y="166"/>
                                </a:lnTo>
                                <a:lnTo>
                                  <a:pt x="67" y="166"/>
                                </a:lnTo>
                                <a:lnTo>
                                  <a:pt x="67" y="167"/>
                                </a:lnTo>
                                <a:lnTo>
                                  <a:pt x="67" y="167"/>
                                </a:lnTo>
                                <a:lnTo>
                                  <a:pt x="68" y="167"/>
                                </a:lnTo>
                                <a:lnTo>
                                  <a:pt x="68" y="167"/>
                                </a:lnTo>
                                <a:lnTo>
                                  <a:pt x="68" y="167"/>
                                </a:lnTo>
                                <a:lnTo>
                                  <a:pt x="68" y="167"/>
                                </a:lnTo>
                                <a:lnTo>
                                  <a:pt x="68" y="167"/>
                                </a:lnTo>
                                <a:lnTo>
                                  <a:pt x="68" y="167"/>
                                </a:lnTo>
                                <a:lnTo>
                                  <a:pt x="68" y="167"/>
                                </a:lnTo>
                                <a:lnTo>
                                  <a:pt x="68" y="167"/>
                                </a:lnTo>
                                <a:lnTo>
                                  <a:pt x="68" y="167"/>
                                </a:lnTo>
                                <a:lnTo>
                                  <a:pt x="68" y="167"/>
                                </a:lnTo>
                                <a:lnTo>
                                  <a:pt x="68" y="167"/>
                                </a:lnTo>
                                <a:lnTo>
                                  <a:pt x="68" y="167"/>
                                </a:lnTo>
                                <a:lnTo>
                                  <a:pt x="68" y="167"/>
                                </a:lnTo>
                                <a:lnTo>
                                  <a:pt x="68" y="167"/>
                                </a:lnTo>
                                <a:lnTo>
                                  <a:pt x="69" y="167"/>
                                </a:lnTo>
                                <a:lnTo>
                                  <a:pt x="69" y="167"/>
                                </a:lnTo>
                                <a:lnTo>
                                  <a:pt x="69" y="167"/>
                                </a:lnTo>
                                <a:lnTo>
                                  <a:pt x="69" y="167"/>
                                </a:lnTo>
                                <a:lnTo>
                                  <a:pt x="69" y="167"/>
                                </a:lnTo>
                                <a:lnTo>
                                  <a:pt x="69" y="167"/>
                                </a:lnTo>
                                <a:lnTo>
                                  <a:pt x="69" y="167"/>
                                </a:lnTo>
                                <a:lnTo>
                                  <a:pt x="69" y="167"/>
                                </a:lnTo>
                                <a:lnTo>
                                  <a:pt x="69" y="167"/>
                                </a:lnTo>
                                <a:lnTo>
                                  <a:pt x="69" y="167"/>
                                </a:lnTo>
                                <a:lnTo>
                                  <a:pt x="69" y="167"/>
                                </a:lnTo>
                                <a:lnTo>
                                  <a:pt x="69" y="167"/>
                                </a:lnTo>
                                <a:lnTo>
                                  <a:pt x="70" y="167"/>
                                </a:lnTo>
                                <a:lnTo>
                                  <a:pt x="70" y="167"/>
                                </a:lnTo>
                                <a:lnTo>
                                  <a:pt x="70" y="167"/>
                                </a:lnTo>
                                <a:lnTo>
                                  <a:pt x="70" y="167"/>
                                </a:lnTo>
                                <a:lnTo>
                                  <a:pt x="70" y="167"/>
                                </a:lnTo>
                                <a:lnTo>
                                  <a:pt x="70" y="167"/>
                                </a:lnTo>
                                <a:lnTo>
                                  <a:pt x="70" y="167"/>
                                </a:lnTo>
                                <a:lnTo>
                                  <a:pt x="70" y="167"/>
                                </a:lnTo>
                                <a:lnTo>
                                  <a:pt x="70" y="167"/>
                                </a:lnTo>
                                <a:lnTo>
                                  <a:pt x="70" y="167"/>
                                </a:lnTo>
                                <a:lnTo>
                                  <a:pt x="70" y="167"/>
                                </a:lnTo>
                                <a:lnTo>
                                  <a:pt x="70" y="167"/>
                                </a:lnTo>
                                <a:lnTo>
                                  <a:pt x="70" y="167"/>
                                </a:lnTo>
                                <a:lnTo>
                                  <a:pt x="70" y="167"/>
                                </a:lnTo>
                                <a:lnTo>
                                  <a:pt x="71" y="167"/>
                                </a:lnTo>
                                <a:lnTo>
                                  <a:pt x="71" y="167"/>
                                </a:lnTo>
                                <a:lnTo>
                                  <a:pt x="71" y="167"/>
                                </a:lnTo>
                                <a:lnTo>
                                  <a:pt x="71" y="167"/>
                                </a:lnTo>
                                <a:lnTo>
                                  <a:pt x="71" y="167"/>
                                </a:lnTo>
                                <a:lnTo>
                                  <a:pt x="71" y="167"/>
                                </a:lnTo>
                                <a:lnTo>
                                  <a:pt x="71" y="168"/>
                                </a:lnTo>
                                <a:lnTo>
                                  <a:pt x="71" y="168"/>
                                </a:lnTo>
                                <a:lnTo>
                                  <a:pt x="71" y="168"/>
                                </a:lnTo>
                                <a:lnTo>
                                  <a:pt x="71" y="168"/>
                                </a:lnTo>
                                <a:lnTo>
                                  <a:pt x="71" y="168"/>
                                </a:lnTo>
                                <a:lnTo>
                                  <a:pt x="71" y="168"/>
                                </a:lnTo>
                                <a:lnTo>
                                  <a:pt x="71" y="168"/>
                                </a:lnTo>
                                <a:lnTo>
                                  <a:pt x="71" y="168"/>
                                </a:lnTo>
                                <a:lnTo>
                                  <a:pt x="72" y="168"/>
                                </a:lnTo>
                                <a:lnTo>
                                  <a:pt x="72" y="168"/>
                                </a:lnTo>
                                <a:lnTo>
                                  <a:pt x="72" y="168"/>
                                </a:lnTo>
                                <a:lnTo>
                                  <a:pt x="72" y="168"/>
                                </a:lnTo>
                                <a:lnTo>
                                  <a:pt x="72" y="168"/>
                                </a:lnTo>
                                <a:lnTo>
                                  <a:pt x="72" y="168"/>
                                </a:lnTo>
                                <a:lnTo>
                                  <a:pt x="72" y="168"/>
                                </a:lnTo>
                                <a:lnTo>
                                  <a:pt x="72" y="168"/>
                                </a:lnTo>
                                <a:lnTo>
                                  <a:pt x="72" y="168"/>
                                </a:lnTo>
                                <a:lnTo>
                                  <a:pt x="72" y="168"/>
                                </a:lnTo>
                                <a:lnTo>
                                  <a:pt x="72" y="168"/>
                                </a:lnTo>
                                <a:lnTo>
                                  <a:pt x="72" y="168"/>
                                </a:lnTo>
                                <a:lnTo>
                                  <a:pt x="72" y="168"/>
                                </a:lnTo>
                                <a:lnTo>
                                  <a:pt x="72" y="168"/>
                                </a:lnTo>
                                <a:lnTo>
                                  <a:pt x="73" y="168"/>
                                </a:lnTo>
                                <a:lnTo>
                                  <a:pt x="73" y="168"/>
                                </a:lnTo>
                                <a:lnTo>
                                  <a:pt x="73" y="168"/>
                                </a:lnTo>
                                <a:lnTo>
                                  <a:pt x="73" y="168"/>
                                </a:lnTo>
                                <a:lnTo>
                                  <a:pt x="73" y="168"/>
                                </a:lnTo>
                                <a:lnTo>
                                  <a:pt x="73" y="168"/>
                                </a:lnTo>
                                <a:lnTo>
                                  <a:pt x="73" y="168"/>
                                </a:lnTo>
                                <a:lnTo>
                                  <a:pt x="73" y="168"/>
                                </a:lnTo>
                                <a:lnTo>
                                  <a:pt x="73" y="168"/>
                                </a:lnTo>
                                <a:lnTo>
                                  <a:pt x="73" y="168"/>
                                </a:lnTo>
                                <a:lnTo>
                                  <a:pt x="73" y="168"/>
                                </a:lnTo>
                                <a:lnTo>
                                  <a:pt x="73" y="168"/>
                                </a:lnTo>
                                <a:lnTo>
                                  <a:pt x="73" y="168"/>
                                </a:lnTo>
                                <a:lnTo>
                                  <a:pt x="73" y="168"/>
                                </a:lnTo>
                                <a:lnTo>
                                  <a:pt x="74" y="168"/>
                                </a:lnTo>
                                <a:lnTo>
                                  <a:pt x="74" y="168"/>
                                </a:lnTo>
                                <a:lnTo>
                                  <a:pt x="74" y="168"/>
                                </a:lnTo>
                                <a:lnTo>
                                  <a:pt x="74" y="168"/>
                                </a:lnTo>
                                <a:lnTo>
                                  <a:pt x="74" y="168"/>
                                </a:lnTo>
                                <a:lnTo>
                                  <a:pt x="74" y="168"/>
                                </a:lnTo>
                                <a:lnTo>
                                  <a:pt x="74" y="168"/>
                                </a:lnTo>
                                <a:lnTo>
                                  <a:pt x="74" y="168"/>
                                </a:lnTo>
                                <a:lnTo>
                                  <a:pt x="74" y="168"/>
                                </a:lnTo>
                                <a:lnTo>
                                  <a:pt x="74" y="168"/>
                                </a:lnTo>
                                <a:lnTo>
                                  <a:pt x="74" y="168"/>
                                </a:lnTo>
                                <a:lnTo>
                                  <a:pt x="74" y="168"/>
                                </a:lnTo>
                                <a:lnTo>
                                  <a:pt x="74" y="168"/>
                                </a:lnTo>
                                <a:lnTo>
                                  <a:pt x="74" y="168"/>
                                </a:lnTo>
                                <a:lnTo>
                                  <a:pt x="75" y="168"/>
                                </a:lnTo>
                                <a:lnTo>
                                  <a:pt x="75" y="168"/>
                                </a:lnTo>
                                <a:lnTo>
                                  <a:pt x="75" y="168"/>
                                </a:lnTo>
                                <a:lnTo>
                                  <a:pt x="75" y="168"/>
                                </a:lnTo>
                                <a:lnTo>
                                  <a:pt x="75" y="168"/>
                                </a:lnTo>
                                <a:lnTo>
                                  <a:pt x="75" y="168"/>
                                </a:lnTo>
                                <a:lnTo>
                                  <a:pt x="75" y="168"/>
                                </a:lnTo>
                                <a:lnTo>
                                  <a:pt x="75" y="168"/>
                                </a:lnTo>
                                <a:lnTo>
                                  <a:pt x="75" y="168"/>
                                </a:lnTo>
                                <a:lnTo>
                                  <a:pt x="75" y="168"/>
                                </a:lnTo>
                                <a:lnTo>
                                  <a:pt x="75" y="168"/>
                                </a:lnTo>
                                <a:lnTo>
                                  <a:pt x="75" y="168"/>
                                </a:lnTo>
                                <a:lnTo>
                                  <a:pt x="75" y="169"/>
                                </a:lnTo>
                                <a:lnTo>
                                  <a:pt x="75" y="169"/>
                                </a:lnTo>
                                <a:lnTo>
                                  <a:pt x="76" y="169"/>
                                </a:lnTo>
                                <a:lnTo>
                                  <a:pt x="76" y="169"/>
                                </a:lnTo>
                                <a:lnTo>
                                  <a:pt x="76" y="169"/>
                                </a:lnTo>
                                <a:lnTo>
                                  <a:pt x="76" y="169"/>
                                </a:lnTo>
                                <a:lnTo>
                                  <a:pt x="76" y="169"/>
                                </a:lnTo>
                                <a:lnTo>
                                  <a:pt x="76" y="169"/>
                                </a:lnTo>
                                <a:lnTo>
                                  <a:pt x="76" y="169"/>
                                </a:lnTo>
                                <a:lnTo>
                                  <a:pt x="76" y="169"/>
                                </a:lnTo>
                                <a:lnTo>
                                  <a:pt x="76" y="169"/>
                                </a:lnTo>
                                <a:lnTo>
                                  <a:pt x="76" y="169"/>
                                </a:lnTo>
                                <a:lnTo>
                                  <a:pt x="76" y="169"/>
                                </a:lnTo>
                                <a:lnTo>
                                  <a:pt x="76" y="169"/>
                                </a:lnTo>
                                <a:lnTo>
                                  <a:pt x="76" y="169"/>
                                </a:lnTo>
                                <a:lnTo>
                                  <a:pt x="76" y="169"/>
                                </a:lnTo>
                                <a:lnTo>
                                  <a:pt x="77" y="169"/>
                                </a:lnTo>
                                <a:lnTo>
                                  <a:pt x="77" y="169"/>
                                </a:lnTo>
                                <a:lnTo>
                                  <a:pt x="77" y="169"/>
                                </a:lnTo>
                                <a:lnTo>
                                  <a:pt x="77" y="169"/>
                                </a:lnTo>
                                <a:lnTo>
                                  <a:pt x="77" y="169"/>
                                </a:lnTo>
                                <a:lnTo>
                                  <a:pt x="77" y="169"/>
                                </a:lnTo>
                                <a:lnTo>
                                  <a:pt x="77" y="169"/>
                                </a:lnTo>
                                <a:lnTo>
                                  <a:pt x="77" y="169"/>
                                </a:lnTo>
                                <a:lnTo>
                                  <a:pt x="77" y="169"/>
                                </a:lnTo>
                                <a:lnTo>
                                  <a:pt x="77" y="169"/>
                                </a:lnTo>
                                <a:lnTo>
                                  <a:pt x="77" y="169"/>
                                </a:lnTo>
                                <a:lnTo>
                                  <a:pt x="77" y="169"/>
                                </a:lnTo>
                                <a:lnTo>
                                  <a:pt x="77" y="169"/>
                                </a:lnTo>
                                <a:lnTo>
                                  <a:pt x="77" y="169"/>
                                </a:lnTo>
                                <a:lnTo>
                                  <a:pt x="78" y="169"/>
                                </a:lnTo>
                                <a:lnTo>
                                  <a:pt x="78" y="169"/>
                                </a:lnTo>
                                <a:lnTo>
                                  <a:pt x="78" y="169"/>
                                </a:lnTo>
                                <a:lnTo>
                                  <a:pt x="78" y="169"/>
                                </a:lnTo>
                                <a:lnTo>
                                  <a:pt x="78" y="169"/>
                                </a:lnTo>
                                <a:lnTo>
                                  <a:pt x="78" y="169"/>
                                </a:lnTo>
                                <a:lnTo>
                                  <a:pt x="78" y="169"/>
                                </a:lnTo>
                                <a:lnTo>
                                  <a:pt x="78" y="169"/>
                                </a:lnTo>
                                <a:lnTo>
                                  <a:pt x="78" y="169"/>
                                </a:lnTo>
                                <a:lnTo>
                                  <a:pt x="78" y="169"/>
                                </a:lnTo>
                                <a:lnTo>
                                  <a:pt x="78" y="169"/>
                                </a:lnTo>
                                <a:lnTo>
                                  <a:pt x="78" y="169"/>
                                </a:lnTo>
                                <a:lnTo>
                                  <a:pt x="78" y="169"/>
                                </a:lnTo>
                                <a:lnTo>
                                  <a:pt x="78" y="169"/>
                                </a:lnTo>
                                <a:lnTo>
                                  <a:pt x="79" y="169"/>
                                </a:lnTo>
                                <a:lnTo>
                                  <a:pt x="79" y="169"/>
                                </a:lnTo>
                                <a:lnTo>
                                  <a:pt x="79" y="169"/>
                                </a:lnTo>
                                <a:lnTo>
                                  <a:pt x="79" y="169"/>
                                </a:lnTo>
                                <a:lnTo>
                                  <a:pt x="79" y="169"/>
                                </a:lnTo>
                                <a:lnTo>
                                  <a:pt x="79" y="169"/>
                                </a:lnTo>
                                <a:lnTo>
                                  <a:pt x="79" y="169"/>
                                </a:lnTo>
                                <a:lnTo>
                                  <a:pt x="79" y="169"/>
                                </a:lnTo>
                                <a:lnTo>
                                  <a:pt x="79" y="169"/>
                                </a:lnTo>
                                <a:lnTo>
                                  <a:pt x="79" y="169"/>
                                </a:lnTo>
                                <a:lnTo>
                                  <a:pt x="79" y="169"/>
                                </a:lnTo>
                                <a:lnTo>
                                  <a:pt x="79" y="169"/>
                                </a:lnTo>
                                <a:lnTo>
                                  <a:pt x="79" y="169"/>
                                </a:lnTo>
                                <a:lnTo>
                                  <a:pt x="79" y="169"/>
                                </a:lnTo>
                                <a:lnTo>
                                  <a:pt x="80" y="169"/>
                                </a:lnTo>
                                <a:lnTo>
                                  <a:pt x="80" y="169"/>
                                </a:lnTo>
                                <a:lnTo>
                                  <a:pt x="80" y="169"/>
                                </a:lnTo>
                                <a:lnTo>
                                  <a:pt x="80" y="169"/>
                                </a:lnTo>
                                <a:lnTo>
                                  <a:pt x="80" y="169"/>
                                </a:lnTo>
                                <a:lnTo>
                                  <a:pt x="80" y="169"/>
                                </a:lnTo>
                                <a:lnTo>
                                  <a:pt x="80" y="169"/>
                                </a:lnTo>
                                <a:lnTo>
                                  <a:pt x="80" y="169"/>
                                </a:lnTo>
                                <a:lnTo>
                                  <a:pt x="80" y="169"/>
                                </a:lnTo>
                                <a:lnTo>
                                  <a:pt x="80" y="169"/>
                                </a:lnTo>
                                <a:lnTo>
                                  <a:pt x="80" y="169"/>
                                </a:lnTo>
                                <a:lnTo>
                                  <a:pt x="80" y="169"/>
                                </a:lnTo>
                                <a:lnTo>
                                  <a:pt x="80" y="169"/>
                                </a:lnTo>
                                <a:lnTo>
                                  <a:pt x="80" y="169"/>
                                </a:lnTo>
                                <a:lnTo>
                                  <a:pt x="81" y="169"/>
                                </a:lnTo>
                                <a:lnTo>
                                  <a:pt x="81" y="169"/>
                                </a:lnTo>
                                <a:lnTo>
                                  <a:pt x="81" y="169"/>
                                </a:lnTo>
                                <a:lnTo>
                                  <a:pt x="81" y="169"/>
                                </a:lnTo>
                                <a:lnTo>
                                  <a:pt x="81" y="169"/>
                                </a:lnTo>
                                <a:lnTo>
                                  <a:pt x="81" y="169"/>
                                </a:lnTo>
                                <a:lnTo>
                                  <a:pt x="81" y="169"/>
                                </a:lnTo>
                                <a:lnTo>
                                  <a:pt x="81" y="169"/>
                                </a:lnTo>
                                <a:lnTo>
                                  <a:pt x="81" y="170"/>
                                </a:lnTo>
                                <a:lnTo>
                                  <a:pt x="81" y="170"/>
                                </a:lnTo>
                                <a:lnTo>
                                  <a:pt x="81" y="170"/>
                                </a:lnTo>
                                <a:lnTo>
                                  <a:pt x="81" y="170"/>
                                </a:lnTo>
                                <a:lnTo>
                                  <a:pt x="81" y="170"/>
                                </a:lnTo>
                                <a:lnTo>
                                  <a:pt x="81" y="170"/>
                                </a:lnTo>
                                <a:lnTo>
                                  <a:pt x="82" y="170"/>
                                </a:lnTo>
                                <a:lnTo>
                                  <a:pt x="82" y="170"/>
                                </a:lnTo>
                                <a:lnTo>
                                  <a:pt x="82" y="170"/>
                                </a:lnTo>
                                <a:lnTo>
                                  <a:pt x="82" y="170"/>
                                </a:lnTo>
                                <a:lnTo>
                                  <a:pt x="82" y="170"/>
                                </a:lnTo>
                                <a:lnTo>
                                  <a:pt x="82" y="170"/>
                                </a:lnTo>
                                <a:lnTo>
                                  <a:pt x="82" y="170"/>
                                </a:lnTo>
                                <a:lnTo>
                                  <a:pt x="82" y="170"/>
                                </a:lnTo>
                                <a:lnTo>
                                  <a:pt x="82" y="170"/>
                                </a:lnTo>
                                <a:lnTo>
                                  <a:pt x="82" y="170"/>
                                </a:lnTo>
                                <a:lnTo>
                                  <a:pt x="82" y="170"/>
                                </a:lnTo>
                                <a:lnTo>
                                  <a:pt x="82" y="170"/>
                                </a:lnTo>
                                <a:lnTo>
                                  <a:pt x="82" y="170"/>
                                </a:lnTo>
                                <a:lnTo>
                                  <a:pt x="82" y="170"/>
                                </a:lnTo>
                                <a:lnTo>
                                  <a:pt x="83" y="170"/>
                                </a:lnTo>
                                <a:lnTo>
                                  <a:pt x="83" y="170"/>
                                </a:lnTo>
                                <a:lnTo>
                                  <a:pt x="83" y="170"/>
                                </a:lnTo>
                                <a:lnTo>
                                  <a:pt x="83" y="170"/>
                                </a:lnTo>
                                <a:lnTo>
                                  <a:pt x="83" y="170"/>
                                </a:lnTo>
                                <a:lnTo>
                                  <a:pt x="83" y="170"/>
                                </a:lnTo>
                                <a:lnTo>
                                  <a:pt x="83" y="170"/>
                                </a:lnTo>
                                <a:lnTo>
                                  <a:pt x="83" y="170"/>
                                </a:lnTo>
                                <a:lnTo>
                                  <a:pt x="83" y="170"/>
                                </a:lnTo>
                                <a:lnTo>
                                  <a:pt x="83" y="170"/>
                                </a:lnTo>
                                <a:lnTo>
                                  <a:pt x="83" y="170"/>
                                </a:lnTo>
                                <a:lnTo>
                                  <a:pt x="83" y="170"/>
                                </a:lnTo>
                                <a:lnTo>
                                  <a:pt x="83" y="170"/>
                                </a:lnTo>
                                <a:lnTo>
                                  <a:pt x="83" y="170"/>
                                </a:lnTo>
                                <a:lnTo>
                                  <a:pt x="84" y="170"/>
                                </a:lnTo>
                                <a:lnTo>
                                  <a:pt x="84" y="170"/>
                                </a:lnTo>
                                <a:lnTo>
                                  <a:pt x="84" y="170"/>
                                </a:lnTo>
                                <a:lnTo>
                                  <a:pt x="84" y="170"/>
                                </a:lnTo>
                                <a:lnTo>
                                  <a:pt x="84" y="170"/>
                                </a:lnTo>
                                <a:lnTo>
                                  <a:pt x="84" y="170"/>
                                </a:lnTo>
                                <a:lnTo>
                                  <a:pt x="84" y="170"/>
                                </a:lnTo>
                                <a:lnTo>
                                  <a:pt x="84" y="170"/>
                                </a:lnTo>
                                <a:lnTo>
                                  <a:pt x="84" y="170"/>
                                </a:lnTo>
                                <a:lnTo>
                                  <a:pt x="84" y="170"/>
                                </a:lnTo>
                                <a:lnTo>
                                  <a:pt x="84" y="170"/>
                                </a:lnTo>
                                <a:lnTo>
                                  <a:pt x="84" y="170"/>
                                </a:lnTo>
                                <a:lnTo>
                                  <a:pt x="84" y="170"/>
                                </a:lnTo>
                                <a:lnTo>
                                  <a:pt x="84" y="170"/>
                                </a:lnTo>
                                <a:lnTo>
                                  <a:pt x="85" y="170"/>
                                </a:lnTo>
                                <a:lnTo>
                                  <a:pt x="85" y="170"/>
                                </a:lnTo>
                                <a:lnTo>
                                  <a:pt x="85" y="170"/>
                                </a:lnTo>
                                <a:lnTo>
                                  <a:pt x="85" y="170"/>
                                </a:lnTo>
                                <a:lnTo>
                                  <a:pt x="85" y="170"/>
                                </a:lnTo>
                                <a:lnTo>
                                  <a:pt x="85" y="170"/>
                                </a:lnTo>
                                <a:lnTo>
                                  <a:pt x="85" y="170"/>
                                </a:lnTo>
                                <a:lnTo>
                                  <a:pt x="85" y="170"/>
                                </a:lnTo>
                                <a:lnTo>
                                  <a:pt x="85" y="170"/>
                                </a:lnTo>
                                <a:lnTo>
                                  <a:pt x="85" y="170"/>
                                </a:lnTo>
                                <a:lnTo>
                                  <a:pt x="85" y="170"/>
                                </a:lnTo>
                                <a:lnTo>
                                  <a:pt x="85" y="170"/>
                                </a:lnTo>
                                <a:lnTo>
                                  <a:pt x="85" y="170"/>
                                </a:lnTo>
                                <a:lnTo>
                                  <a:pt x="85" y="170"/>
                                </a:lnTo>
                                <a:lnTo>
                                  <a:pt x="86" y="170"/>
                                </a:lnTo>
                                <a:lnTo>
                                  <a:pt x="86" y="170"/>
                                </a:lnTo>
                                <a:lnTo>
                                  <a:pt x="86" y="170"/>
                                </a:lnTo>
                                <a:lnTo>
                                  <a:pt x="86" y="170"/>
                                </a:lnTo>
                                <a:lnTo>
                                  <a:pt x="86" y="170"/>
                                </a:lnTo>
                                <a:lnTo>
                                  <a:pt x="86" y="170"/>
                                </a:lnTo>
                                <a:lnTo>
                                  <a:pt x="86" y="170"/>
                                </a:lnTo>
                                <a:lnTo>
                                  <a:pt x="86" y="170"/>
                                </a:lnTo>
                                <a:lnTo>
                                  <a:pt x="86" y="170"/>
                                </a:lnTo>
                                <a:lnTo>
                                  <a:pt x="86" y="170"/>
                                </a:lnTo>
                                <a:lnTo>
                                  <a:pt x="86" y="170"/>
                                </a:lnTo>
                                <a:lnTo>
                                  <a:pt x="86" y="170"/>
                                </a:lnTo>
                                <a:lnTo>
                                  <a:pt x="86" y="170"/>
                                </a:lnTo>
                                <a:lnTo>
                                  <a:pt x="86" y="170"/>
                                </a:lnTo>
                                <a:lnTo>
                                  <a:pt x="87" y="170"/>
                                </a:lnTo>
                                <a:lnTo>
                                  <a:pt x="87" y="170"/>
                                </a:lnTo>
                                <a:lnTo>
                                  <a:pt x="87" y="170"/>
                                </a:lnTo>
                                <a:lnTo>
                                  <a:pt x="87" y="170"/>
                                </a:lnTo>
                                <a:lnTo>
                                  <a:pt x="87" y="170"/>
                                </a:lnTo>
                                <a:lnTo>
                                  <a:pt x="87" y="170"/>
                                </a:lnTo>
                                <a:lnTo>
                                  <a:pt x="87" y="170"/>
                                </a:lnTo>
                                <a:lnTo>
                                  <a:pt x="87" y="170"/>
                                </a:lnTo>
                                <a:lnTo>
                                  <a:pt x="87" y="170"/>
                                </a:lnTo>
                                <a:lnTo>
                                  <a:pt x="87" y="170"/>
                                </a:lnTo>
                                <a:lnTo>
                                  <a:pt x="87" y="170"/>
                                </a:lnTo>
                                <a:lnTo>
                                  <a:pt x="87" y="170"/>
                                </a:lnTo>
                                <a:lnTo>
                                  <a:pt x="87" y="170"/>
                                </a:lnTo>
                                <a:lnTo>
                                  <a:pt x="87" y="170"/>
                                </a:lnTo>
                                <a:lnTo>
                                  <a:pt x="88" y="170"/>
                                </a:lnTo>
                                <a:lnTo>
                                  <a:pt x="88" y="170"/>
                                </a:lnTo>
                                <a:lnTo>
                                  <a:pt x="88" y="170"/>
                                </a:lnTo>
                                <a:lnTo>
                                  <a:pt x="88" y="170"/>
                                </a:lnTo>
                                <a:lnTo>
                                  <a:pt x="88" y="170"/>
                                </a:lnTo>
                                <a:lnTo>
                                  <a:pt x="88" y="170"/>
                                </a:lnTo>
                                <a:lnTo>
                                  <a:pt x="88" y="170"/>
                                </a:lnTo>
                                <a:lnTo>
                                  <a:pt x="88" y="170"/>
                                </a:lnTo>
                                <a:lnTo>
                                  <a:pt x="88" y="170"/>
                                </a:lnTo>
                                <a:lnTo>
                                  <a:pt x="88" y="170"/>
                                </a:lnTo>
                                <a:lnTo>
                                  <a:pt x="88" y="170"/>
                                </a:lnTo>
                                <a:lnTo>
                                  <a:pt x="88" y="170"/>
                                </a:lnTo>
                                <a:lnTo>
                                  <a:pt x="88" y="170"/>
                                </a:lnTo>
                                <a:lnTo>
                                  <a:pt x="88" y="170"/>
                                </a:lnTo>
                                <a:lnTo>
                                  <a:pt x="89" y="170"/>
                                </a:lnTo>
                                <a:lnTo>
                                  <a:pt x="89" y="170"/>
                                </a:lnTo>
                                <a:lnTo>
                                  <a:pt x="89" y="170"/>
                                </a:lnTo>
                                <a:lnTo>
                                  <a:pt x="89" y="170"/>
                                </a:lnTo>
                                <a:lnTo>
                                  <a:pt x="89" y="170"/>
                                </a:lnTo>
                                <a:lnTo>
                                  <a:pt x="89" y="170"/>
                                </a:lnTo>
                                <a:lnTo>
                                  <a:pt x="89" y="170"/>
                                </a:lnTo>
                                <a:lnTo>
                                  <a:pt x="89" y="170"/>
                                </a:lnTo>
                                <a:lnTo>
                                  <a:pt x="89" y="170"/>
                                </a:lnTo>
                                <a:lnTo>
                                  <a:pt x="89" y="170"/>
                                </a:lnTo>
                                <a:lnTo>
                                  <a:pt x="89" y="170"/>
                                </a:lnTo>
                                <a:lnTo>
                                  <a:pt x="89" y="170"/>
                                </a:lnTo>
                                <a:lnTo>
                                  <a:pt x="89" y="170"/>
                                </a:lnTo>
                                <a:lnTo>
                                  <a:pt x="89" y="170"/>
                                </a:lnTo>
                                <a:lnTo>
                                  <a:pt x="90" y="171"/>
                                </a:lnTo>
                                <a:lnTo>
                                  <a:pt x="90" y="171"/>
                                </a:lnTo>
                                <a:lnTo>
                                  <a:pt x="90" y="171"/>
                                </a:lnTo>
                                <a:lnTo>
                                  <a:pt x="90" y="171"/>
                                </a:lnTo>
                                <a:lnTo>
                                  <a:pt x="90" y="171"/>
                                </a:lnTo>
                                <a:lnTo>
                                  <a:pt x="90" y="171"/>
                                </a:lnTo>
                                <a:lnTo>
                                  <a:pt x="90" y="171"/>
                                </a:lnTo>
                                <a:lnTo>
                                  <a:pt x="90" y="171"/>
                                </a:lnTo>
                                <a:lnTo>
                                  <a:pt x="90" y="171"/>
                                </a:lnTo>
                                <a:lnTo>
                                  <a:pt x="90" y="171"/>
                                </a:lnTo>
                                <a:lnTo>
                                  <a:pt x="90" y="171"/>
                                </a:lnTo>
                                <a:lnTo>
                                  <a:pt x="90" y="171"/>
                                </a:lnTo>
                                <a:lnTo>
                                  <a:pt x="91" y="171"/>
                                </a:lnTo>
                                <a:lnTo>
                                  <a:pt x="91" y="171"/>
                                </a:lnTo>
                                <a:lnTo>
                                  <a:pt x="91" y="171"/>
                                </a:lnTo>
                                <a:lnTo>
                                  <a:pt x="91" y="171"/>
                                </a:lnTo>
                                <a:lnTo>
                                  <a:pt x="91" y="171"/>
                                </a:lnTo>
                                <a:lnTo>
                                  <a:pt x="91" y="171"/>
                                </a:lnTo>
                                <a:lnTo>
                                  <a:pt x="91" y="171"/>
                                </a:lnTo>
                                <a:lnTo>
                                  <a:pt x="91" y="171"/>
                                </a:lnTo>
                                <a:lnTo>
                                  <a:pt x="91" y="171"/>
                                </a:lnTo>
                                <a:lnTo>
                                  <a:pt x="91" y="171"/>
                                </a:lnTo>
                                <a:lnTo>
                                  <a:pt x="91" y="171"/>
                                </a:lnTo>
                                <a:lnTo>
                                  <a:pt x="91" y="171"/>
                                </a:lnTo>
                                <a:lnTo>
                                  <a:pt x="91" y="171"/>
                                </a:lnTo>
                                <a:lnTo>
                                  <a:pt x="91" y="171"/>
                                </a:lnTo>
                                <a:lnTo>
                                  <a:pt x="92" y="171"/>
                                </a:lnTo>
                                <a:lnTo>
                                  <a:pt x="92" y="171"/>
                                </a:lnTo>
                                <a:lnTo>
                                  <a:pt x="92" y="171"/>
                                </a:lnTo>
                                <a:lnTo>
                                  <a:pt x="92" y="171"/>
                                </a:lnTo>
                                <a:lnTo>
                                  <a:pt x="92" y="171"/>
                                </a:lnTo>
                                <a:lnTo>
                                  <a:pt x="92" y="171"/>
                                </a:lnTo>
                                <a:lnTo>
                                  <a:pt x="92" y="171"/>
                                </a:lnTo>
                                <a:lnTo>
                                  <a:pt x="92" y="171"/>
                                </a:lnTo>
                                <a:lnTo>
                                  <a:pt x="92" y="171"/>
                                </a:lnTo>
                                <a:lnTo>
                                  <a:pt x="92" y="171"/>
                                </a:lnTo>
                                <a:lnTo>
                                  <a:pt x="92" y="171"/>
                                </a:lnTo>
                                <a:lnTo>
                                  <a:pt x="92" y="171"/>
                                </a:lnTo>
                                <a:lnTo>
                                  <a:pt x="92" y="171"/>
                                </a:lnTo>
                                <a:lnTo>
                                  <a:pt x="92" y="171"/>
                                </a:lnTo>
                                <a:lnTo>
                                  <a:pt x="93" y="171"/>
                                </a:lnTo>
                                <a:lnTo>
                                  <a:pt x="93" y="171"/>
                                </a:lnTo>
                                <a:lnTo>
                                  <a:pt x="93" y="171"/>
                                </a:lnTo>
                                <a:lnTo>
                                  <a:pt x="93" y="171"/>
                                </a:lnTo>
                                <a:lnTo>
                                  <a:pt x="93" y="171"/>
                                </a:lnTo>
                                <a:lnTo>
                                  <a:pt x="93" y="171"/>
                                </a:lnTo>
                                <a:lnTo>
                                  <a:pt x="93" y="171"/>
                                </a:lnTo>
                                <a:lnTo>
                                  <a:pt x="93" y="171"/>
                                </a:lnTo>
                                <a:lnTo>
                                  <a:pt x="93" y="171"/>
                                </a:lnTo>
                                <a:lnTo>
                                  <a:pt x="93" y="171"/>
                                </a:lnTo>
                                <a:lnTo>
                                  <a:pt x="93" y="171"/>
                                </a:lnTo>
                                <a:lnTo>
                                  <a:pt x="93" y="171"/>
                                </a:lnTo>
                                <a:lnTo>
                                  <a:pt x="93" y="171"/>
                                </a:lnTo>
                                <a:lnTo>
                                  <a:pt x="93" y="171"/>
                                </a:lnTo>
                                <a:lnTo>
                                  <a:pt x="94" y="171"/>
                                </a:lnTo>
                                <a:lnTo>
                                  <a:pt x="94" y="171"/>
                                </a:lnTo>
                                <a:lnTo>
                                  <a:pt x="94" y="171"/>
                                </a:lnTo>
                                <a:lnTo>
                                  <a:pt x="94" y="171"/>
                                </a:lnTo>
                                <a:lnTo>
                                  <a:pt x="94" y="171"/>
                                </a:lnTo>
                                <a:lnTo>
                                  <a:pt x="94" y="171"/>
                                </a:lnTo>
                                <a:lnTo>
                                  <a:pt x="94" y="171"/>
                                </a:lnTo>
                                <a:lnTo>
                                  <a:pt x="94" y="171"/>
                                </a:lnTo>
                                <a:lnTo>
                                  <a:pt x="94" y="171"/>
                                </a:lnTo>
                                <a:lnTo>
                                  <a:pt x="94" y="171"/>
                                </a:lnTo>
                                <a:lnTo>
                                  <a:pt x="94" y="171"/>
                                </a:lnTo>
                                <a:lnTo>
                                  <a:pt x="94" y="171"/>
                                </a:lnTo>
                                <a:lnTo>
                                  <a:pt x="94" y="171"/>
                                </a:lnTo>
                                <a:lnTo>
                                  <a:pt x="94" y="171"/>
                                </a:lnTo>
                                <a:lnTo>
                                  <a:pt x="95" y="171"/>
                                </a:lnTo>
                                <a:lnTo>
                                  <a:pt x="95" y="171"/>
                                </a:lnTo>
                                <a:lnTo>
                                  <a:pt x="95" y="171"/>
                                </a:lnTo>
                                <a:lnTo>
                                  <a:pt x="95" y="171"/>
                                </a:lnTo>
                                <a:lnTo>
                                  <a:pt x="95" y="171"/>
                                </a:lnTo>
                                <a:lnTo>
                                  <a:pt x="95" y="171"/>
                                </a:lnTo>
                                <a:lnTo>
                                  <a:pt x="95" y="171"/>
                                </a:lnTo>
                                <a:lnTo>
                                  <a:pt x="95" y="171"/>
                                </a:lnTo>
                                <a:lnTo>
                                  <a:pt x="95" y="171"/>
                                </a:lnTo>
                                <a:lnTo>
                                  <a:pt x="95" y="171"/>
                                </a:lnTo>
                                <a:lnTo>
                                  <a:pt x="95" y="171"/>
                                </a:lnTo>
                                <a:lnTo>
                                  <a:pt x="95" y="171"/>
                                </a:lnTo>
                                <a:lnTo>
                                  <a:pt x="95" y="171"/>
                                </a:lnTo>
                                <a:lnTo>
                                  <a:pt x="95" y="171"/>
                                </a:lnTo>
                                <a:lnTo>
                                  <a:pt x="96" y="171"/>
                                </a:lnTo>
                                <a:lnTo>
                                  <a:pt x="96" y="171"/>
                                </a:lnTo>
                                <a:lnTo>
                                  <a:pt x="96" y="171"/>
                                </a:lnTo>
                                <a:lnTo>
                                  <a:pt x="96" y="171"/>
                                </a:lnTo>
                                <a:lnTo>
                                  <a:pt x="96" y="171"/>
                                </a:lnTo>
                                <a:lnTo>
                                  <a:pt x="96" y="171"/>
                                </a:lnTo>
                                <a:lnTo>
                                  <a:pt x="96" y="171"/>
                                </a:lnTo>
                                <a:lnTo>
                                  <a:pt x="96" y="171"/>
                                </a:lnTo>
                                <a:lnTo>
                                  <a:pt x="96" y="171"/>
                                </a:lnTo>
                                <a:lnTo>
                                  <a:pt x="96" y="171"/>
                                </a:lnTo>
                                <a:lnTo>
                                  <a:pt x="96" y="171"/>
                                </a:lnTo>
                                <a:lnTo>
                                  <a:pt x="96" y="171"/>
                                </a:lnTo>
                                <a:lnTo>
                                  <a:pt x="96" y="171"/>
                                </a:lnTo>
                                <a:lnTo>
                                  <a:pt x="96" y="171"/>
                                </a:lnTo>
                                <a:lnTo>
                                  <a:pt x="97" y="171"/>
                                </a:lnTo>
                                <a:lnTo>
                                  <a:pt x="97" y="171"/>
                                </a:lnTo>
                                <a:lnTo>
                                  <a:pt x="97" y="171"/>
                                </a:lnTo>
                                <a:lnTo>
                                  <a:pt x="97" y="171"/>
                                </a:lnTo>
                                <a:lnTo>
                                  <a:pt x="97" y="171"/>
                                </a:lnTo>
                                <a:lnTo>
                                  <a:pt x="97" y="171"/>
                                </a:lnTo>
                                <a:lnTo>
                                  <a:pt x="97" y="171"/>
                                </a:lnTo>
                                <a:lnTo>
                                  <a:pt x="97" y="171"/>
                                </a:lnTo>
                                <a:lnTo>
                                  <a:pt x="97" y="171"/>
                                </a:lnTo>
                                <a:lnTo>
                                  <a:pt x="97" y="171"/>
                                </a:lnTo>
                                <a:lnTo>
                                  <a:pt x="97" y="171"/>
                                </a:lnTo>
                                <a:lnTo>
                                  <a:pt x="97" y="171"/>
                                </a:lnTo>
                                <a:lnTo>
                                  <a:pt x="97" y="171"/>
                                </a:lnTo>
                                <a:lnTo>
                                  <a:pt x="97" y="171"/>
                                </a:lnTo>
                                <a:lnTo>
                                  <a:pt x="98" y="171"/>
                                </a:lnTo>
                                <a:lnTo>
                                  <a:pt x="98" y="171"/>
                                </a:lnTo>
                                <a:lnTo>
                                  <a:pt x="98" y="171"/>
                                </a:lnTo>
                                <a:lnTo>
                                  <a:pt x="98" y="171"/>
                                </a:lnTo>
                                <a:lnTo>
                                  <a:pt x="98" y="171"/>
                                </a:lnTo>
                                <a:lnTo>
                                  <a:pt x="98" y="171"/>
                                </a:lnTo>
                                <a:lnTo>
                                  <a:pt x="98" y="171"/>
                                </a:lnTo>
                                <a:lnTo>
                                  <a:pt x="98" y="171"/>
                                </a:lnTo>
                                <a:lnTo>
                                  <a:pt x="98" y="171"/>
                                </a:lnTo>
                                <a:lnTo>
                                  <a:pt x="98" y="171"/>
                                </a:lnTo>
                                <a:lnTo>
                                  <a:pt x="98" y="171"/>
                                </a:lnTo>
                                <a:lnTo>
                                  <a:pt x="98" y="171"/>
                                </a:lnTo>
                                <a:lnTo>
                                  <a:pt x="98" y="171"/>
                                </a:lnTo>
                                <a:lnTo>
                                  <a:pt x="98" y="171"/>
                                </a:lnTo>
                                <a:lnTo>
                                  <a:pt x="99" y="171"/>
                                </a:lnTo>
                                <a:lnTo>
                                  <a:pt x="99" y="171"/>
                                </a:lnTo>
                                <a:lnTo>
                                  <a:pt x="99" y="171"/>
                                </a:lnTo>
                                <a:lnTo>
                                  <a:pt x="99" y="171"/>
                                </a:lnTo>
                                <a:lnTo>
                                  <a:pt x="99" y="171"/>
                                </a:lnTo>
                                <a:lnTo>
                                  <a:pt x="99" y="171"/>
                                </a:lnTo>
                                <a:lnTo>
                                  <a:pt x="99" y="171"/>
                                </a:lnTo>
                                <a:lnTo>
                                  <a:pt x="99" y="171"/>
                                </a:lnTo>
                                <a:lnTo>
                                  <a:pt x="99" y="171"/>
                                </a:lnTo>
                                <a:lnTo>
                                  <a:pt x="99" y="171"/>
                                </a:lnTo>
                                <a:lnTo>
                                  <a:pt x="99" y="171"/>
                                </a:lnTo>
                                <a:lnTo>
                                  <a:pt x="99" y="171"/>
                                </a:lnTo>
                                <a:lnTo>
                                  <a:pt x="99" y="171"/>
                                </a:lnTo>
                                <a:lnTo>
                                  <a:pt x="99" y="171"/>
                                </a:lnTo>
                                <a:lnTo>
                                  <a:pt x="100" y="171"/>
                                </a:lnTo>
                                <a:lnTo>
                                  <a:pt x="100" y="171"/>
                                </a:lnTo>
                                <a:lnTo>
                                  <a:pt x="100" y="171"/>
                                </a:lnTo>
                                <a:lnTo>
                                  <a:pt x="100" y="171"/>
                                </a:lnTo>
                                <a:lnTo>
                                  <a:pt x="100" y="171"/>
                                </a:lnTo>
                                <a:lnTo>
                                  <a:pt x="100" y="171"/>
                                </a:lnTo>
                                <a:lnTo>
                                  <a:pt x="100" y="171"/>
                                </a:lnTo>
                                <a:lnTo>
                                  <a:pt x="100" y="171"/>
                                </a:lnTo>
                                <a:lnTo>
                                  <a:pt x="100" y="171"/>
                                </a:lnTo>
                                <a:lnTo>
                                  <a:pt x="100" y="171"/>
                                </a:lnTo>
                                <a:lnTo>
                                  <a:pt x="100" y="171"/>
                                </a:lnTo>
                                <a:lnTo>
                                  <a:pt x="100" y="171"/>
                                </a:lnTo>
                                <a:lnTo>
                                  <a:pt x="100" y="171"/>
                                </a:lnTo>
                                <a:lnTo>
                                  <a:pt x="100" y="171"/>
                                </a:lnTo>
                                <a:lnTo>
                                  <a:pt x="101" y="171"/>
                                </a:lnTo>
                                <a:lnTo>
                                  <a:pt x="101" y="171"/>
                                </a:lnTo>
                                <a:lnTo>
                                  <a:pt x="101" y="171"/>
                                </a:lnTo>
                                <a:lnTo>
                                  <a:pt x="101" y="171"/>
                                </a:lnTo>
                                <a:lnTo>
                                  <a:pt x="101" y="171"/>
                                </a:lnTo>
                                <a:lnTo>
                                  <a:pt x="101" y="171"/>
                                </a:lnTo>
                                <a:lnTo>
                                  <a:pt x="101" y="171"/>
                                </a:lnTo>
                                <a:lnTo>
                                  <a:pt x="101" y="171"/>
                                </a:lnTo>
                                <a:lnTo>
                                  <a:pt x="101" y="171"/>
                                </a:lnTo>
                                <a:lnTo>
                                  <a:pt x="101" y="171"/>
                                </a:lnTo>
                                <a:lnTo>
                                  <a:pt x="101" y="171"/>
                                </a:lnTo>
                                <a:lnTo>
                                  <a:pt x="101" y="171"/>
                                </a:lnTo>
                                <a:lnTo>
                                  <a:pt x="101" y="171"/>
                                </a:lnTo>
                                <a:lnTo>
                                  <a:pt x="101" y="171"/>
                                </a:lnTo>
                                <a:lnTo>
                                  <a:pt x="102" y="171"/>
                                </a:lnTo>
                                <a:lnTo>
                                  <a:pt x="102" y="171"/>
                                </a:lnTo>
                                <a:lnTo>
                                  <a:pt x="102" y="171"/>
                                </a:lnTo>
                                <a:lnTo>
                                  <a:pt x="102" y="171"/>
                                </a:lnTo>
                                <a:lnTo>
                                  <a:pt x="102" y="171"/>
                                </a:lnTo>
                                <a:lnTo>
                                  <a:pt x="102" y="171"/>
                                </a:lnTo>
                                <a:lnTo>
                                  <a:pt x="102" y="171"/>
                                </a:lnTo>
                                <a:lnTo>
                                  <a:pt x="102" y="171"/>
                                </a:lnTo>
                                <a:lnTo>
                                  <a:pt x="102" y="171"/>
                                </a:lnTo>
                                <a:lnTo>
                                  <a:pt x="102" y="171"/>
                                </a:lnTo>
                                <a:lnTo>
                                  <a:pt x="102" y="171"/>
                                </a:lnTo>
                                <a:lnTo>
                                  <a:pt x="102" y="171"/>
                                </a:lnTo>
                                <a:lnTo>
                                  <a:pt x="102" y="171"/>
                                </a:lnTo>
                                <a:lnTo>
                                  <a:pt x="102" y="171"/>
                                </a:lnTo>
                                <a:lnTo>
                                  <a:pt x="103" y="171"/>
                                </a:lnTo>
                                <a:lnTo>
                                  <a:pt x="103" y="171"/>
                                </a:lnTo>
                                <a:lnTo>
                                  <a:pt x="103" y="171"/>
                                </a:lnTo>
                                <a:lnTo>
                                  <a:pt x="103" y="171"/>
                                </a:lnTo>
                                <a:lnTo>
                                  <a:pt x="103" y="171"/>
                                </a:lnTo>
                                <a:lnTo>
                                  <a:pt x="103" y="171"/>
                                </a:lnTo>
                                <a:lnTo>
                                  <a:pt x="103" y="171"/>
                                </a:lnTo>
                                <a:lnTo>
                                  <a:pt x="103" y="171"/>
                                </a:lnTo>
                                <a:lnTo>
                                  <a:pt x="103" y="171"/>
                                </a:lnTo>
                                <a:lnTo>
                                  <a:pt x="103" y="171"/>
                                </a:lnTo>
                                <a:lnTo>
                                  <a:pt x="103" y="171"/>
                                </a:lnTo>
                                <a:lnTo>
                                  <a:pt x="103" y="171"/>
                                </a:lnTo>
                                <a:lnTo>
                                  <a:pt x="103" y="171"/>
                                </a:lnTo>
                                <a:lnTo>
                                  <a:pt x="103" y="171"/>
                                </a:lnTo>
                                <a:lnTo>
                                  <a:pt x="104" y="171"/>
                                </a:lnTo>
                                <a:lnTo>
                                  <a:pt x="104" y="171"/>
                                </a:lnTo>
                                <a:lnTo>
                                  <a:pt x="104" y="171"/>
                                </a:lnTo>
                                <a:lnTo>
                                  <a:pt x="104" y="171"/>
                                </a:lnTo>
                                <a:lnTo>
                                  <a:pt x="104" y="171"/>
                                </a:lnTo>
                                <a:lnTo>
                                  <a:pt x="104" y="171"/>
                                </a:lnTo>
                                <a:lnTo>
                                  <a:pt x="104" y="171"/>
                                </a:lnTo>
                                <a:lnTo>
                                  <a:pt x="104" y="171"/>
                                </a:lnTo>
                                <a:lnTo>
                                  <a:pt x="104" y="171"/>
                                </a:lnTo>
                                <a:lnTo>
                                  <a:pt x="104" y="171"/>
                                </a:lnTo>
                                <a:lnTo>
                                  <a:pt x="104" y="171"/>
                                </a:lnTo>
                                <a:lnTo>
                                  <a:pt x="104" y="171"/>
                                </a:lnTo>
                                <a:lnTo>
                                  <a:pt x="104" y="171"/>
                                </a:lnTo>
                                <a:lnTo>
                                  <a:pt x="104" y="171"/>
                                </a:lnTo>
                                <a:lnTo>
                                  <a:pt x="105" y="171"/>
                                </a:lnTo>
                                <a:lnTo>
                                  <a:pt x="105" y="171"/>
                                </a:lnTo>
                                <a:lnTo>
                                  <a:pt x="105" y="172"/>
                                </a:lnTo>
                                <a:lnTo>
                                  <a:pt x="105" y="172"/>
                                </a:lnTo>
                                <a:lnTo>
                                  <a:pt x="105" y="172"/>
                                </a:lnTo>
                                <a:lnTo>
                                  <a:pt x="105" y="172"/>
                                </a:lnTo>
                                <a:lnTo>
                                  <a:pt x="105" y="172"/>
                                </a:lnTo>
                                <a:lnTo>
                                  <a:pt x="105" y="172"/>
                                </a:lnTo>
                                <a:lnTo>
                                  <a:pt x="105" y="172"/>
                                </a:lnTo>
                                <a:lnTo>
                                  <a:pt x="105" y="172"/>
                                </a:lnTo>
                                <a:lnTo>
                                  <a:pt x="105" y="172"/>
                                </a:lnTo>
                                <a:lnTo>
                                  <a:pt x="105" y="172"/>
                                </a:lnTo>
                                <a:lnTo>
                                  <a:pt x="105" y="172"/>
                                </a:lnTo>
                                <a:lnTo>
                                  <a:pt x="105" y="172"/>
                                </a:lnTo>
                                <a:lnTo>
                                  <a:pt x="106" y="172"/>
                                </a:lnTo>
                                <a:lnTo>
                                  <a:pt x="106" y="172"/>
                                </a:lnTo>
                                <a:lnTo>
                                  <a:pt x="106" y="172"/>
                                </a:lnTo>
                                <a:lnTo>
                                  <a:pt x="106" y="172"/>
                                </a:lnTo>
                                <a:lnTo>
                                  <a:pt x="106" y="172"/>
                                </a:lnTo>
                                <a:lnTo>
                                  <a:pt x="106" y="172"/>
                                </a:lnTo>
                                <a:lnTo>
                                  <a:pt x="106" y="172"/>
                                </a:lnTo>
                                <a:lnTo>
                                  <a:pt x="106" y="172"/>
                                </a:lnTo>
                                <a:lnTo>
                                  <a:pt x="106" y="172"/>
                                </a:lnTo>
                                <a:lnTo>
                                  <a:pt x="106" y="172"/>
                                </a:lnTo>
                                <a:lnTo>
                                  <a:pt x="106" y="172"/>
                                </a:lnTo>
                                <a:lnTo>
                                  <a:pt x="106" y="172"/>
                                </a:lnTo>
                                <a:lnTo>
                                  <a:pt x="106" y="172"/>
                                </a:lnTo>
                                <a:lnTo>
                                  <a:pt x="106" y="172"/>
                                </a:lnTo>
                                <a:lnTo>
                                  <a:pt x="107" y="172"/>
                                </a:lnTo>
                                <a:lnTo>
                                  <a:pt x="107" y="172"/>
                                </a:lnTo>
                                <a:lnTo>
                                  <a:pt x="107" y="172"/>
                                </a:lnTo>
                                <a:lnTo>
                                  <a:pt x="107" y="172"/>
                                </a:lnTo>
                                <a:lnTo>
                                  <a:pt x="107" y="172"/>
                                </a:lnTo>
                                <a:lnTo>
                                  <a:pt x="107" y="172"/>
                                </a:lnTo>
                                <a:lnTo>
                                  <a:pt x="107" y="172"/>
                                </a:lnTo>
                                <a:lnTo>
                                  <a:pt x="107" y="172"/>
                                </a:lnTo>
                                <a:lnTo>
                                  <a:pt x="107" y="172"/>
                                </a:lnTo>
                                <a:lnTo>
                                  <a:pt x="107" y="172"/>
                                </a:lnTo>
                                <a:lnTo>
                                  <a:pt x="107" y="172"/>
                                </a:lnTo>
                                <a:lnTo>
                                  <a:pt x="107" y="172"/>
                                </a:lnTo>
                                <a:lnTo>
                                  <a:pt x="107" y="172"/>
                                </a:lnTo>
                                <a:lnTo>
                                  <a:pt x="107" y="172"/>
                                </a:lnTo>
                                <a:lnTo>
                                  <a:pt x="108" y="172"/>
                                </a:lnTo>
                                <a:lnTo>
                                  <a:pt x="108" y="172"/>
                                </a:lnTo>
                                <a:lnTo>
                                  <a:pt x="108" y="172"/>
                                </a:lnTo>
                                <a:lnTo>
                                  <a:pt x="108" y="172"/>
                                </a:lnTo>
                                <a:lnTo>
                                  <a:pt x="108" y="172"/>
                                </a:lnTo>
                                <a:lnTo>
                                  <a:pt x="108" y="172"/>
                                </a:lnTo>
                                <a:lnTo>
                                  <a:pt x="108" y="172"/>
                                </a:lnTo>
                                <a:lnTo>
                                  <a:pt x="108" y="172"/>
                                </a:lnTo>
                                <a:lnTo>
                                  <a:pt x="108" y="172"/>
                                </a:lnTo>
                                <a:lnTo>
                                  <a:pt x="108" y="172"/>
                                </a:lnTo>
                                <a:lnTo>
                                  <a:pt x="108" y="172"/>
                                </a:lnTo>
                                <a:lnTo>
                                  <a:pt x="108" y="172"/>
                                </a:lnTo>
                                <a:lnTo>
                                  <a:pt x="108" y="172"/>
                                </a:lnTo>
                                <a:lnTo>
                                  <a:pt x="108" y="172"/>
                                </a:lnTo>
                                <a:lnTo>
                                  <a:pt x="109" y="172"/>
                                </a:lnTo>
                                <a:lnTo>
                                  <a:pt x="109" y="172"/>
                                </a:lnTo>
                                <a:lnTo>
                                  <a:pt x="109" y="172"/>
                                </a:lnTo>
                                <a:lnTo>
                                  <a:pt x="109" y="172"/>
                                </a:lnTo>
                                <a:lnTo>
                                  <a:pt x="109" y="172"/>
                                </a:lnTo>
                                <a:lnTo>
                                  <a:pt x="109" y="172"/>
                                </a:lnTo>
                                <a:lnTo>
                                  <a:pt x="109" y="172"/>
                                </a:lnTo>
                                <a:lnTo>
                                  <a:pt x="109" y="172"/>
                                </a:lnTo>
                                <a:lnTo>
                                  <a:pt x="109" y="172"/>
                                </a:lnTo>
                                <a:lnTo>
                                  <a:pt x="109" y="172"/>
                                </a:lnTo>
                                <a:lnTo>
                                  <a:pt x="109" y="172"/>
                                </a:lnTo>
                                <a:lnTo>
                                  <a:pt x="109" y="172"/>
                                </a:lnTo>
                                <a:lnTo>
                                  <a:pt x="109" y="172"/>
                                </a:lnTo>
                                <a:lnTo>
                                  <a:pt x="109" y="172"/>
                                </a:lnTo>
                                <a:lnTo>
                                  <a:pt x="110" y="172"/>
                                </a:lnTo>
                                <a:lnTo>
                                  <a:pt x="110" y="172"/>
                                </a:lnTo>
                                <a:lnTo>
                                  <a:pt x="110" y="172"/>
                                </a:lnTo>
                                <a:lnTo>
                                  <a:pt x="110" y="172"/>
                                </a:lnTo>
                                <a:lnTo>
                                  <a:pt x="110" y="172"/>
                                </a:lnTo>
                                <a:lnTo>
                                  <a:pt x="110" y="172"/>
                                </a:lnTo>
                                <a:lnTo>
                                  <a:pt x="110" y="172"/>
                                </a:lnTo>
                                <a:lnTo>
                                  <a:pt x="110" y="172"/>
                                </a:lnTo>
                                <a:lnTo>
                                  <a:pt x="110" y="172"/>
                                </a:lnTo>
                                <a:lnTo>
                                  <a:pt x="110" y="172"/>
                                </a:lnTo>
                                <a:lnTo>
                                  <a:pt x="110" y="172"/>
                                </a:lnTo>
                                <a:lnTo>
                                  <a:pt x="110" y="172"/>
                                </a:lnTo>
                                <a:lnTo>
                                  <a:pt x="110" y="172"/>
                                </a:lnTo>
                                <a:lnTo>
                                  <a:pt x="110" y="172"/>
                                </a:lnTo>
                                <a:lnTo>
                                  <a:pt x="111" y="172"/>
                                </a:lnTo>
                                <a:lnTo>
                                  <a:pt x="111" y="172"/>
                                </a:lnTo>
                                <a:lnTo>
                                  <a:pt x="111" y="172"/>
                                </a:lnTo>
                                <a:lnTo>
                                  <a:pt x="111" y="172"/>
                                </a:lnTo>
                                <a:lnTo>
                                  <a:pt x="111" y="172"/>
                                </a:lnTo>
                                <a:lnTo>
                                  <a:pt x="111" y="172"/>
                                </a:lnTo>
                                <a:lnTo>
                                  <a:pt x="111" y="172"/>
                                </a:lnTo>
                                <a:lnTo>
                                  <a:pt x="111" y="172"/>
                                </a:lnTo>
                                <a:lnTo>
                                  <a:pt x="111" y="172"/>
                                </a:lnTo>
                                <a:lnTo>
                                  <a:pt x="111" y="172"/>
                                </a:lnTo>
                                <a:lnTo>
                                  <a:pt x="111" y="172"/>
                                </a:lnTo>
                                <a:lnTo>
                                  <a:pt x="111" y="172"/>
                                </a:lnTo>
                                <a:lnTo>
                                  <a:pt x="112" y="172"/>
                                </a:lnTo>
                                <a:lnTo>
                                  <a:pt x="112" y="172"/>
                                </a:lnTo>
                                <a:lnTo>
                                  <a:pt x="112" y="172"/>
                                </a:lnTo>
                                <a:lnTo>
                                  <a:pt x="112" y="172"/>
                                </a:lnTo>
                                <a:lnTo>
                                  <a:pt x="112" y="172"/>
                                </a:lnTo>
                                <a:lnTo>
                                  <a:pt x="112" y="172"/>
                                </a:lnTo>
                                <a:lnTo>
                                  <a:pt x="112" y="172"/>
                                </a:lnTo>
                                <a:lnTo>
                                  <a:pt x="112" y="172"/>
                                </a:lnTo>
                                <a:lnTo>
                                  <a:pt x="112" y="172"/>
                                </a:lnTo>
                                <a:lnTo>
                                  <a:pt x="112" y="172"/>
                                </a:lnTo>
                                <a:lnTo>
                                  <a:pt x="112" y="172"/>
                                </a:lnTo>
                                <a:lnTo>
                                  <a:pt x="112" y="172"/>
                                </a:lnTo>
                                <a:lnTo>
                                  <a:pt x="112" y="172"/>
                                </a:lnTo>
                                <a:lnTo>
                                  <a:pt x="112" y="172"/>
                                </a:lnTo>
                                <a:lnTo>
                                  <a:pt x="113" y="172"/>
                                </a:lnTo>
                                <a:lnTo>
                                  <a:pt x="113" y="172"/>
                                </a:lnTo>
                                <a:lnTo>
                                  <a:pt x="113" y="172"/>
                                </a:lnTo>
                                <a:lnTo>
                                  <a:pt x="113" y="172"/>
                                </a:lnTo>
                                <a:lnTo>
                                  <a:pt x="113" y="172"/>
                                </a:lnTo>
                                <a:lnTo>
                                  <a:pt x="113" y="172"/>
                                </a:lnTo>
                                <a:lnTo>
                                  <a:pt x="113" y="172"/>
                                </a:lnTo>
                                <a:lnTo>
                                  <a:pt x="113" y="172"/>
                                </a:lnTo>
                                <a:lnTo>
                                  <a:pt x="113" y="172"/>
                                </a:lnTo>
                                <a:lnTo>
                                  <a:pt x="113" y="172"/>
                                </a:lnTo>
                                <a:lnTo>
                                  <a:pt x="113" y="172"/>
                                </a:lnTo>
                                <a:lnTo>
                                  <a:pt x="113" y="172"/>
                                </a:lnTo>
                                <a:lnTo>
                                  <a:pt x="113" y="172"/>
                                </a:lnTo>
                                <a:lnTo>
                                  <a:pt x="113" y="172"/>
                                </a:lnTo>
                                <a:lnTo>
                                  <a:pt x="114" y="172"/>
                                </a:lnTo>
                                <a:lnTo>
                                  <a:pt x="114" y="172"/>
                                </a:lnTo>
                                <a:lnTo>
                                  <a:pt x="114" y="172"/>
                                </a:lnTo>
                                <a:lnTo>
                                  <a:pt x="114" y="172"/>
                                </a:lnTo>
                                <a:lnTo>
                                  <a:pt x="114" y="172"/>
                                </a:lnTo>
                                <a:lnTo>
                                  <a:pt x="114" y="172"/>
                                </a:lnTo>
                                <a:lnTo>
                                  <a:pt x="114" y="172"/>
                                </a:lnTo>
                                <a:lnTo>
                                  <a:pt x="114" y="172"/>
                                </a:lnTo>
                                <a:lnTo>
                                  <a:pt x="114" y="172"/>
                                </a:lnTo>
                                <a:lnTo>
                                  <a:pt x="114" y="172"/>
                                </a:lnTo>
                                <a:lnTo>
                                  <a:pt x="114" y="172"/>
                                </a:lnTo>
                                <a:lnTo>
                                  <a:pt x="114" y="172"/>
                                </a:lnTo>
                                <a:lnTo>
                                  <a:pt x="114" y="172"/>
                                </a:lnTo>
                                <a:lnTo>
                                  <a:pt x="114" y="172"/>
                                </a:lnTo>
                                <a:lnTo>
                                  <a:pt x="115" y="172"/>
                                </a:lnTo>
                                <a:lnTo>
                                  <a:pt x="115" y="172"/>
                                </a:lnTo>
                                <a:lnTo>
                                  <a:pt x="115" y="172"/>
                                </a:lnTo>
                                <a:lnTo>
                                  <a:pt x="115" y="172"/>
                                </a:lnTo>
                                <a:lnTo>
                                  <a:pt x="115" y="172"/>
                                </a:lnTo>
                                <a:lnTo>
                                  <a:pt x="115" y="172"/>
                                </a:lnTo>
                                <a:lnTo>
                                  <a:pt x="115" y="172"/>
                                </a:lnTo>
                                <a:lnTo>
                                  <a:pt x="115" y="172"/>
                                </a:lnTo>
                                <a:lnTo>
                                  <a:pt x="115" y="172"/>
                                </a:lnTo>
                                <a:lnTo>
                                  <a:pt x="115" y="172"/>
                                </a:lnTo>
                                <a:lnTo>
                                  <a:pt x="115" y="172"/>
                                </a:lnTo>
                                <a:lnTo>
                                  <a:pt x="115" y="172"/>
                                </a:lnTo>
                                <a:lnTo>
                                  <a:pt x="115" y="172"/>
                                </a:lnTo>
                                <a:lnTo>
                                  <a:pt x="115" y="172"/>
                                </a:lnTo>
                                <a:lnTo>
                                  <a:pt x="116" y="172"/>
                                </a:lnTo>
                                <a:lnTo>
                                  <a:pt x="116" y="172"/>
                                </a:lnTo>
                                <a:lnTo>
                                  <a:pt x="116" y="172"/>
                                </a:lnTo>
                                <a:lnTo>
                                  <a:pt x="116" y="172"/>
                                </a:lnTo>
                                <a:lnTo>
                                  <a:pt x="116" y="172"/>
                                </a:lnTo>
                                <a:lnTo>
                                  <a:pt x="116" y="172"/>
                                </a:lnTo>
                                <a:lnTo>
                                  <a:pt x="116" y="172"/>
                                </a:lnTo>
                                <a:lnTo>
                                  <a:pt x="116" y="172"/>
                                </a:lnTo>
                                <a:lnTo>
                                  <a:pt x="116" y="172"/>
                                </a:lnTo>
                                <a:lnTo>
                                  <a:pt x="116" y="172"/>
                                </a:lnTo>
                                <a:lnTo>
                                  <a:pt x="116" y="172"/>
                                </a:lnTo>
                                <a:lnTo>
                                  <a:pt x="116" y="172"/>
                                </a:lnTo>
                                <a:lnTo>
                                  <a:pt x="116" y="172"/>
                                </a:lnTo>
                                <a:lnTo>
                                  <a:pt x="116" y="172"/>
                                </a:lnTo>
                                <a:lnTo>
                                  <a:pt x="117" y="172"/>
                                </a:lnTo>
                                <a:lnTo>
                                  <a:pt x="117" y="172"/>
                                </a:lnTo>
                                <a:lnTo>
                                  <a:pt x="117" y="172"/>
                                </a:lnTo>
                                <a:lnTo>
                                  <a:pt x="117" y="172"/>
                                </a:lnTo>
                                <a:lnTo>
                                  <a:pt x="117" y="172"/>
                                </a:lnTo>
                                <a:lnTo>
                                  <a:pt x="117" y="172"/>
                                </a:lnTo>
                                <a:lnTo>
                                  <a:pt x="117" y="172"/>
                                </a:lnTo>
                                <a:lnTo>
                                  <a:pt x="117" y="172"/>
                                </a:lnTo>
                                <a:lnTo>
                                  <a:pt x="117" y="172"/>
                                </a:lnTo>
                                <a:lnTo>
                                  <a:pt x="117" y="172"/>
                                </a:lnTo>
                                <a:lnTo>
                                  <a:pt x="117" y="172"/>
                                </a:lnTo>
                                <a:lnTo>
                                  <a:pt x="117" y="172"/>
                                </a:lnTo>
                                <a:lnTo>
                                  <a:pt x="117" y="172"/>
                                </a:lnTo>
                                <a:lnTo>
                                  <a:pt x="117" y="172"/>
                                </a:lnTo>
                                <a:lnTo>
                                  <a:pt x="118" y="172"/>
                                </a:lnTo>
                                <a:lnTo>
                                  <a:pt x="118" y="172"/>
                                </a:lnTo>
                                <a:lnTo>
                                  <a:pt x="118" y="172"/>
                                </a:lnTo>
                                <a:lnTo>
                                  <a:pt x="118" y="172"/>
                                </a:lnTo>
                                <a:lnTo>
                                  <a:pt x="118" y="172"/>
                                </a:lnTo>
                                <a:lnTo>
                                  <a:pt x="118" y="172"/>
                                </a:lnTo>
                                <a:lnTo>
                                  <a:pt x="118" y="172"/>
                                </a:lnTo>
                                <a:lnTo>
                                  <a:pt x="118" y="172"/>
                                </a:lnTo>
                                <a:lnTo>
                                  <a:pt x="118" y="172"/>
                                </a:lnTo>
                                <a:lnTo>
                                  <a:pt x="118" y="172"/>
                                </a:lnTo>
                                <a:lnTo>
                                  <a:pt x="118" y="172"/>
                                </a:lnTo>
                                <a:lnTo>
                                  <a:pt x="118" y="172"/>
                                </a:lnTo>
                                <a:lnTo>
                                  <a:pt x="118" y="172"/>
                                </a:lnTo>
                                <a:lnTo>
                                  <a:pt x="118" y="172"/>
                                </a:lnTo>
                                <a:lnTo>
                                  <a:pt x="119" y="172"/>
                                </a:lnTo>
                                <a:lnTo>
                                  <a:pt x="119" y="172"/>
                                </a:lnTo>
                                <a:lnTo>
                                  <a:pt x="119" y="172"/>
                                </a:lnTo>
                                <a:lnTo>
                                  <a:pt x="119" y="172"/>
                                </a:lnTo>
                                <a:lnTo>
                                  <a:pt x="119" y="172"/>
                                </a:lnTo>
                                <a:lnTo>
                                  <a:pt x="119" y="172"/>
                                </a:lnTo>
                                <a:lnTo>
                                  <a:pt x="119" y="172"/>
                                </a:lnTo>
                                <a:lnTo>
                                  <a:pt x="119" y="172"/>
                                </a:lnTo>
                                <a:lnTo>
                                  <a:pt x="119" y="172"/>
                                </a:lnTo>
                                <a:lnTo>
                                  <a:pt x="119" y="172"/>
                                </a:lnTo>
                                <a:lnTo>
                                  <a:pt x="119" y="172"/>
                                </a:lnTo>
                                <a:lnTo>
                                  <a:pt x="119" y="172"/>
                                </a:lnTo>
                                <a:lnTo>
                                  <a:pt x="119" y="172"/>
                                </a:lnTo>
                                <a:lnTo>
                                  <a:pt x="119" y="172"/>
                                </a:lnTo>
                                <a:lnTo>
                                  <a:pt x="120" y="172"/>
                                </a:lnTo>
                                <a:lnTo>
                                  <a:pt x="120" y="172"/>
                                </a:lnTo>
                                <a:lnTo>
                                  <a:pt x="120" y="172"/>
                                </a:lnTo>
                                <a:lnTo>
                                  <a:pt x="120" y="172"/>
                                </a:lnTo>
                                <a:lnTo>
                                  <a:pt x="120" y="172"/>
                                </a:lnTo>
                                <a:lnTo>
                                  <a:pt x="120" y="172"/>
                                </a:lnTo>
                                <a:lnTo>
                                  <a:pt x="120" y="172"/>
                                </a:lnTo>
                                <a:lnTo>
                                  <a:pt x="120" y="172"/>
                                </a:lnTo>
                                <a:lnTo>
                                  <a:pt x="120" y="172"/>
                                </a:lnTo>
                                <a:lnTo>
                                  <a:pt x="120" y="172"/>
                                </a:lnTo>
                                <a:lnTo>
                                  <a:pt x="120" y="172"/>
                                </a:lnTo>
                                <a:lnTo>
                                  <a:pt x="120" y="172"/>
                                </a:lnTo>
                                <a:lnTo>
                                  <a:pt x="120" y="172"/>
                                </a:lnTo>
                                <a:lnTo>
                                  <a:pt x="120" y="172"/>
                                </a:lnTo>
                                <a:lnTo>
                                  <a:pt x="121" y="172"/>
                                </a:lnTo>
                                <a:lnTo>
                                  <a:pt x="121" y="172"/>
                                </a:lnTo>
                                <a:lnTo>
                                  <a:pt x="121" y="172"/>
                                </a:lnTo>
                                <a:lnTo>
                                  <a:pt x="121" y="172"/>
                                </a:lnTo>
                                <a:lnTo>
                                  <a:pt x="121" y="172"/>
                                </a:lnTo>
                                <a:lnTo>
                                  <a:pt x="121" y="172"/>
                                </a:lnTo>
                                <a:lnTo>
                                  <a:pt x="121" y="172"/>
                                </a:lnTo>
                                <a:lnTo>
                                  <a:pt x="121" y="172"/>
                                </a:lnTo>
                                <a:lnTo>
                                  <a:pt x="121" y="172"/>
                                </a:lnTo>
                                <a:lnTo>
                                  <a:pt x="121" y="172"/>
                                </a:lnTo>
                                <a:lnTo>
                                  <a:pt x="121" y="172"/>
                                </a:lnTo>
                                <a:lnTo>
                                  <a:pt x="121" y="172"/>
                                </a:lnTo>
                                <a:lnTo>
                                  <a:pt x="121" y="172"/>
                                </a:lnTo>
                                <a:lnTo>
                                  <a:pt x="121" y="172"/>
                                </a:lnTo>
                                <a:lnTo>
                                  <a:pt x="122" y="172"/>
                                </a:lnTo>
                                <a:lnTo>
                                  <a:pt x="122" y="172"/>
                                </a:lnTo>
                                <a:lnTo>
                                  <a:pt x="122" y="172"/>
                                </a:lnTo>
                                <a:lnTo>
                                  <a:pt x="122" y="172"/>
                                </a:lnTo>
                                <a:lnTo>
                                  <a:pt x="122" y="172"/>
                                </a:lnTo>
                                <a:lnTo>
                                  <a:pt x="122" y="172"/>
                                </a:lnTo>
                                <a:lnTo>
                                  <a:pt x="122" y="172"/>
                                </a:lnTo>
                                <a:lnTo>
                                  <a:pt x="122" y="172"/>
                                </a:lnTo>
                                <a:lnTo>
                                  <a:pt x="122" y="172"/>
                                </a:lnTo>
                                <a:lnTo>
                                  <a:pt x="122" y="172"/>
                                </a:lnTo>
                                <a:lnTo>
                                  <a:pt x="122" y="172"/>
                                </a:lnTo>
                                <a:lnTo>
                                  <a:pt x="122" y="172"/>
                                </a:lnTo>
                                <a:lnTo>
                                  <a:pt x="122" y="172"/>
                                </a:lnTo>
                                <a:lnTo>
                                  <a:pt x="122" y="172"/>
                                </a:lnTo>
                                <a:lnTo>
                                  <a:pt x="123" y="172"/>
                                </a:lnTo>
                                <a:lnTo>
                                  <a:pt x="123" y="172"/>
                                </a:lnTo>
                                <a:lnTo>
                                  <a:pt x="123" y="172"/>
                                </a:lnTo>
                                <a:lnTo>
                                  <a:pt x="123" y="172"/>
                                </a:lnTo>
                                <a:lnTo>
                                  <a:pt x="123" y="172"/>
                                </a:lnTo>
                                <a:lnTo>
                                  <a:pt x="123" y="172"/>
                                </a:lnTo>
                                <a:lnTo>
                                  <a:pt x="123" y="172"/>
                                </a:lnTo>
                                <a:lnTo>
                                  <a:pt x="123" y="172"/>
                                </a:lnTo>
                                <a:lnTo>
                                  <a:pt x="123" y="172"/>
                                </a:lnTo>
                                <a:lnTo>
                                  <a:pt x="123" y="172"/>
                                </a:lnTo>
                                <a:lnTo>
                                  <a:pt x="123" y="172"/>
                                </a:lnTo>
                                <a:lnTo>
                                  <a:pt x="123" y="172"/>
                                </a:lnTo>
                                <a:lnTo>
                                  <a:pt x="123" y="172"/>
                                </a:lnTo>
                                <a:lnTo>
                                  <a:pt x="123" y="172"/>
                                </a:lnTo>
                                <a:lnTo>
                                  <a:pt x="124" y="172"/>
                                </a:lnTo>
                                <a:lnTo>
                                  <a:pt x="124" y="172"/>
                                </a:lnTo>
                                <a:lnTo>
                                  <a:pt x="124" y="172"/>
                                </a:lnTo>
                                <a:lnTo>
                                  <a:pt x="124" y="172"/>
                                </a:lnTo>
                                <a:lnTo>
                                  <a:pt x="124" y="172"/>
                                </a:lnTo>
                                <a:lnTo>
                                  <a:pt x="124" y="172"/>
                                </a:lnTo>
                                <a:lnTo>
                                  <a:pt x="124" y="172"/>
                                </a:lnTo>
                                <a:lnTo>
                                  <a:pt x="124" y="172"/>
                                </a:lnTo>
                                <a:lnTo>
                                  <a:pt x="124" y="172"/>
                                </a:lnTo>
                                <a:lnTo>
                                  <a:pt x="124" y="172"/>
                                </a:lnTo>
                                <a:lnTo>
                                  <a:pt x="124" y="172"/>
                                </a:lnTo>
                                <a:lnTo>
                                  <a:pt x="124" y="172"/>
                                </a:lnTo>
                                <a:lnTo>
                                  <a:pt x="124" y="172"/>
                                </a:lnTo>
                                <a:lnTo>
                                  <a:pt x="124" y="172"/>
                                </a:lnTo>
                                <a:lnTo>
                                  <a:pt x="125" y="172"/>
                                </a:lnTo>
                                <a:lnTo>
                                  <a:pt x="125" y="172"/>
                                </a:lnTo>
                                <a:lnTo>
                                  <a:pt x="125" y="172"/>
                                </a:lnTo>
                                <a:lnTo>
                                  <a:pt x="125" y="172"/>
                                </a:lnTo>
                                <a:lnTo>
                                  <a:pt x="125" y="172"/>
                                </a:lnTo>
                                <a:lnTo>
                                  <a:pt x="125" y="172"/>
                                </a:lnTo>
                                <a:lnTo>
                                  <a:pt x="125" y="172"/>
                                </a:lnTo>
                                <a:lnTo>
                                  <a:pt x="125" y="172"/>
                                </a:lnTo>
                                <a:lnTo>
                                  <a:pt x="125" y="172"/>
                                </a:lnTo>
                                <a:lnTo>
                                  <a:pt x="125" y="172"/>
                                </a:lnTo>
                                <a:lnTo>
                                  <a:pt x="125" y="172"/>
                                </a:lnTo>
                                <a:lnTo>
                                  <a:pt x="125" y="172"/>
                                </a:lnTo>
                                <a:lnTo>
                                  <a:pt x="125" y="172"/>
                                </a:lnTo>
                                <a:lnTo>
                                  <a:pt x="125" y="172"/>
                                </a:lnTo>
                                <a:lnTo>
                                  <a:pt x="126" y="172"/>
                                </a:lnTo>
                                <a:lnTo>
                                  <a:pt x="126" y="172"/>
                                </a:lnTo>
                                <a:lnTo>
                                  <a:pt x="126" y="172"/>
                                </a:lnTo>
                                <a:lnTo>
                                  <a:pt x="126" y="172"/>
                                </a:lnTo>
                                <a:lnTo>
                                  <a:pt x="126" y="172"/>
                                </a:lnTo>
                                <a:lnTo>
                                  <a:pt x="126" y="172"/>
                                </a:lnTo>
                                <a:lnTo>
                                  <a:pt x="126" y="172"/>
                                </a:lnTo>
                                <a:lnTo>
                                  <a:pt x="126" y="172"/>
                                </a:lnTo>
                                <a:lnTo>
                                  <a:pt x="126" y="172"/>
                                </a:lnTo>
                                <a:lnTo>
                                  <a:pt x="126" y="172"/>
                                </a:lnTo>
                                <a:lnTo>
                                  <a:pt x="126" y="172"/>
                                </a:lnTo>
                                <a:lnTo>
                                  <a:pt x="126" y="172"/>
                                </a:lnTo>
                                <a:lnTo>
                                  <a:pt x="126" y="172"/>
                                </a:lnTo>
                                <a:lnTo>
                                  <a:pt x="126" y="172"/>
                                </a:lnTo>
                                <a:lnTo>
                                  <a:pt x="127" y="172"/>
                                </a:lnTo>
                                <a:lnTo>
                                  <a:pt x="127" y="172"/>
                                </a:lnTo>
                                <a:lnTo>
                                  <a:pt x="127" y="172"/>
                                </a:lnTo>
                                <a:lnTo>
                                  <a:pt x="127" y="172"/>
                                </a:lnTo>
                                <a:lnTo>
                                  <a:pt x="127" y="172"/>
                                </a:lnTo>
                                <a:lnTo>
                                  <a:pt x="127" y="172"/>
                                </a:lnTo>
                                <a:lnTo>
                                  <a:pt x="127" y="172"/>
                                </a:lnTo>
                                <a:lnTo>
                                  <a:pt x="127" y="172"/>
                                </a:lnTo>
                                <a:lnTo>
                                  <a:pt x="127" y="172"/>
                                </a:lnTo>
                                <a:lnTo>
                                  <a:pt x="127" y="172"/>
                                </a:lnTo>
                                <a:lnTo>
                                  <a:pt x="127" y="172"/>
                                </a:lnTo>
                                <a:lnTo>
                                  <a:pt x="127" y="172"/>
                                </a:lnTo>
                                <a:lnTo>
                                  <a:pt x="127" y="172"/>
                                </a:lnTo>
                                <a:lnTo>
                                  <a:pt x="127" y="172"/>
                                </a:lnTo>
                                <a:lnTo>
                                  <a:pt x="128" y="172"/>
                                </a:lnTo>
                                <a:lnTo>
                                  <a:pt x="128" y="172"/>
                                </a:lnTo>
                                <a:lnTo>
                                  <a:pt x="128" y="172"/>
                                </a:lnTo>
                                <a:lnTo>
                                  <a:pt x="128" y="172"/>
                                </a:lnTo>
                                <a:lnTo>
                                  <a:pt x="128" y="172"/>
                                </a:lnTo>
                                <a:lnTo>
                                  <a:pt x="128" y="172"/>
                                </a:lnTo>
                                <a:lnTo>
                                  <a:pt x="128" y="172"/>
                                </a:lnTo>
                                <a:lnTo>
                                  <a:pt x="128" y="172"/>
                                </a:lnTo>
                                <a:lnTo>
                                  <a:pt x="128" y="172"/>
                                </a:lnTo>
                                <a:lnTo>
                                  <a:pt x="128" y="172"/>
                                </a:lnTo>
                                <a:lnTo>
                                  <a:pt x="128" y="172"/>
                                </a:lnTo>
                                <a:lnTo>
                                  <a:pt x="128" y="172"/>
                                </a:lnTo>
                                <a:lnTo>
                                  <a:pt x="128" y="172"/>
                                </a:lnTo>
                                <a:lnTo>
                                  <a:pt x="128" y="172"/>
                                </a:lnTo>
                                <a:lnTo>
                                  <a:pt x="129" y="172"/>
                                </a:lnTo>
                                <a:lnTo>
                                  <a:pt x="129" y="172"/>
                                </a:lnTo>
                                <a:lnTo>
                                  <a:pt x="129" y="172"/>
                                </a:lnTo>
                                <a:lnTo>
                                  <a:pt x="129" y="172"/>
                                </a:lnTo>
                                <a:lnTo>
                                  <a:pt x="129" y="172"/>
                                </a:lnTo>
                                <a:lnTo>
                                  <a:pt x="129" y="172"/>
                                </a:lnTo>
                                <a:lnTo>
                                  <a:pt x="129" y="172"/>
                                </a:lnTo>
                                <a:lnTo>
                                  <a:pt x="129" y="172"/>
                                </a:lnTo>
                                <a:lnTo>
                                  <a:pt x="129" y="172"/>
                                </a:lnTo>
                                <a:lnTo>
                                  <a:pt x="129" y="172"/>
                                </a:lnTo>
                                <a:lnTo>
                                  <a:pt x="129" y="172"/>
                                </a:lnTo>
                                <a:lnTo>
                                  <a:pt x="129" y="172"/>
                                </a:lnTo>
                                <a:lnTo>
                                  <a:pt x="129" y="172"/>
                                </a:lnTo>
                                <a:lnTo>
                                  <a:pt x="129" y="172"/>
                                </a:lnTo>
                                <a:lnTo>
                                  <a:pt x="130" y="172"/>
                                </a:lnTo>
                                <a:lnTo>
                                  <a:pt x="130" y="172"/>
                                </a:lnTo>
                                <a:lnTo>
                                  <a:pt x="130" y="172"/>
                                </a:lnTo>
                                <a:lnTo>
                                  <a:pt x="130" y="172"/>
                                </a:lnTo>
                                <a:lnTo>
                                  <a:pt x="130" y="172"/>
                                </a:lnTo>
                                <a:lnTo>
                                  <a:pt x="130" y="172"/>
                                </a:lnTo>
                                <a:lnTo>
                                  <a:pt x="130" y="172"/>
                                </a:lnTo>
                                <a:lnTo>
                                  <a:pt x="130" y="172"/>
                                </a:lnTo>
                                <a:lnTo>
                                  <a:pt x="130" y="172"/>
                                </a:lnTo>
                                <a:lnTo>
                                  <a:pt x="130" y="172"/>
                                </a:lnTo>
                                <a:lnTo>
                                  <a:pt x="130" y="172"/>
                                </a:lnTo>
                                <a:lnTo>
                                  <a:pt x="130" y="172"/>
                                </a:lnTo>
                                <a:lnTo>
                                  <a:pt x="130" y="172"/>
                                </a:lnTo>
                                <a:lnTo>
                                  <a:pt x="130" y="172"/>
                                </a:lnTo>
                                <a:lnTo>
                                  <a:pt x="131" y="172"/>
                                </a:lnTo>
                                <a:lnTo>
                                  <a:pt x="131" y="172"/>
                                </a:lnTo>
                                <a:lnTo>
                                  <a:pt x="131" y="172"/>
                                </a:lnTo>
                                <a:lnTo>
                                  <a:pt x="131" y="172"/>
                                </a:lnTo>
                                <a:lnTo>
                                  <a:pt x="131" y="172"/>
                                </a:lnTo>
                                <a:lnTo>
                                  <a:pt x="131" y="172"/>
                                </a:lnTo>
                                <a:lnTo>
                                  <a:pt x="131" y="172"/>
                                </a:lnTo>
                                <a:lnTo>
                                  <a:pt x="131" y="172"/>
                                </a:lnTo>
                                <a:lnTo>
                                  <a:pt x="131" y="172"/>
                                </a:lnTo>
                                <a:lnTo>
                                  <a:pt x="131" y="172"/>
                                </a:lnTo>
                                <a:lnTo>
                                  <a:pt x="131" y="172"/>
                                </a:lnTo>
                                <a:lnTo>
                                  <a:pt x="131" y="172"/>
                                </a:lnTo>
                                <a:lnTo>
                                  <a:pt x="131" y="172"/>
                                </a:lnTo>
                                <a:lnTo>
                                  <a:pt x="131" y="172"/>
                                </a:lnTo>
                                <a:lnTo>
                                  <a:pt x="132" y="172"/>
                                </a:lnTo>
                                <a:lnTo>
                                  <a:pt x="132" y="172"/>
                                </a:lnTo>
                                <a:lnTo>
                                  <a:pt x="132" y="172"/>
                                </a:lnTo>
                                <a:lnTo>
                                  <a:pt x="132" y="172"/>
                                </a:lnTo>
                                <a:lnTo>
                                  <a:pt x="132" y="172"/>
                                </a:lnTo>
                                <a:lnTo>
                                  <a:pt x="132" y="172"/>
                                </a:lnTo>
                                <a:lnTo>
                                  <a:pt x="132" y="172"/>
                                </a:lnTo>
                                <a:lnTo>
                                  <a:pt x="132" y="172"/>
                                </a:lnTo>
                                <a:lnTo>
                                  <a:pt x="132" y="172"/>
                                </a:lnTo>
                                <a:lnTo>
                                  <a:pt x="132" y="172"/>
                                </a:lnTo>
                                <a:lnTo>
                                  <a:pt x="132" y="172"/>
                                </a:lnTo>
                                <a:lnTo>
                                  <a:pt x="132" y="172"/>
                                </a:lnTo>
                                <a:lnTo>
                                  <a:pt x="133" y="172"/>
                                </a:lnTo>
                                <a:lnTo>
                                  <a:pt x="133" y="172"/>
                                </a:lnTo>
                                <a:lnTo>
                                  <a:pt x="133" y="172"/>
                                </a:lnTo>
                                <a:lnTo>
                                  <a:pt x="133" y="172"/>
                                </a:lnTo>
                                <a:lnTo>
                                  <a:pt x="133" y="172"/>
                                </a:lnTo>
                                <a:lnTo>
                                  <a:pt x="133" y="172"/>
                                </a:lnTo>
                                <a:lnTo>
                                  <a:pt x="133" y="172"/>
                                </a:lnTo>
                                <a:lnTo>
                                  <a:pt x="133" y="172"/>
                                </a:lnTo>
                                <a:lnTo>
                                  <a:pt x="133" y="172"/>
                                </a:lnTo>
                                <a:lnTo>
                                  <a:pt x="133" y="172"/>
                                </a:lnTo>
                                <a:lnTo>
                                  <a:pt x="133" y="172"/>
                                </a:lnTo>
                                <a:lnTo>
                                  <a:pt x="133" y="172"/>
                                </a:lnTo>
                                <a:lnTo>
                                  <a:pt x="133" y="172"/>
                                </a:lnTo>
                                <a:lnTo>
                                  <a:pt x="133" y="172"/>
                                </a:lnTo>
                                <a:lnTo>
                                  <a:pt x="134" y="172"/>
                                </a:lnTo>
                                <a:lnTo>
                                  <a:pt x="134" y="172"/>
                                </a:lnTo>
                                <a:lnTo>
                                  <a:pt x="134" y="172"/>
                                </a:lnTo>
                                <a:lnTo>
                                  <a:pt x="134" y="172"/>
                                </a:lnTo>
                                <a:lnTo>
                                  <a:pt x="134" y="172"/>
                                </a:lnTo>
                                <a:lnTo>
                                  <a:pt x="134" y="172"/>
                                </a:lnTo>
                                <a:lnTo>
                                  <a:pt x="134" y="172"/>
                                </a:lnTo>
                                <a:lnTo>
                                  <a:pt x="134" y="172"/>
                                </a:lnTo>
                                <a:lnTo>
                                  <a:pt x="134" y="172"/>
                                </a:lnTo>
                                <a:lnTo>
                                  <a:pt x="134" y="172"/>
                                </a:lnTo>
                                <a:lnTo>
                                  <a:pt x="134" y="172"/>
                                </a:lnTo>
                                <a:lnTo>
                                  <a:pt x="134" y="172"/>
                                </a:lnTo>
                                <a:lnTo>
                                  <a:pt x="134" y="172"/>
                                </a:lnTo>
                                <a:lnTo>
                                  <a:pt x="134" y="172"/>
                                </a:lnTo>
                                <a:lnTo>
                                  <a:pt x="135" y="172"/>
                                </a:lnTo>
                                <a:lnTo>
                                  <a:pt x="135" y="172"/>
                                </a:lnTo>
                                <a:lnTo>
                                  <a:pt x="135" y="172"/>
                                </a:lnTo>
                                <a:lnTo>
                                  <a:pt x="135" y="172"/>
                                </a:lnTo>
                                <a:lnTo>
                                  <a:pt x="135" y="172"/>
                                </a:lnTo>
                                <a:lnTo>
                                  <a:pt x="135" y="172"/>
                                </a:lnTo>
                                <a:lnTo>
                                  <a:pt x="135" y="172"/>
                                </a:lnTo>
                                <a:lnTo>
                                  <a:pt x="135" y="172"/>
                                </a:lnTo>
                                <a:lnTo>
                                  <a:pt x="135" y="172"/>
                                </a:lnTo>
                                <a:lnTo>
                                  <a:pt x="135" y="172"/>
                                </a:lnTo>
                                <a:lnTo>
                                  <a:pt x="135" y="172"/>
                                </a:lnTo>
                                <a:lnTo>
                                  <a:pt x="135" y="172"/>
                                </a:lnTo>
                                <a:lnTo>
                                  <a:pt x="135" y="172"/>
                                </a:lnTo>
                                <a:lnTo>
                                  <a:pt x="135" y="172"/>
                                </a:lnTo>
                                <a:lnTo>
                                  <a:pt x="136" y="172"/>
                                </a:lnTo>
                                <a:lnTo>
                                  <a:pt x="136" y="172"/>
                                </a:lnTo>
                                <a:lnTo>
                                  <a:pt x="136" y="172"/>
                                </a:lnTo>
                                <a:lnTo>
                                  <a:pt x="136" y="172"/>
                                </a:lnTo>
                                <a:lnTo>
                                  <a:pt x="136" y="172"/>
                                </a:lnTo>
                                <a:lnTo>
                                  <a:pt x="136" y="172"/>
                                </a:lnTo>
                                <a:lnTo>
                                  <a:pt x="136" y="172"/>
                                </a:lnTo>
                                <a:lnTo>
                                  <a:pt x="136" y="172"/>
                                </a:lnTo>
                                <a:lnTo>
                                  <a:pt x="136" y="172"/>
                                </a:lnTo>
                                <a:lnTo>
                                  <a:pt x="136" y="172"/>
                                </a:lnTo>
                                <a:lnTo>
                                  <a:pt x="136" y="172"/>
                                </a:lnTo>
                                <a:lnTo>
                                  <a:pt x="136" y="172"/>
                                </a:lnTo>
                                <a:lnTo>
                                  <a:pt x="136" y="172"/>
                                </a:lnTo>
                                <a:lnTo>
                                  <a:pt x="136" y="172"/>
                                </a:lnTo>
                                <a:lnTo>
                                  <a:pt x="137" y="172"/>
                                </a:lnTo>
                                <a:lnTo>
                                  <a:pt x="137" y="172"/>
                                </a:lnTo>
                                <a:lnTo>
                                  <a:pt x="137" y="172"/>
                                </a:lnTo>
                                <a:lnTo>
                                  <a:pt x="137" y="172"/>
                                </a:lnTo>
                                <a:lnTo>
                                  <a:pt x="137" y="172"/>
                                </a:lnTo>
                                <a:lnTo>
                                  <a:pt x="137" y="172"/>
                                </a:lnTo>
                                <a:lnTo>
                                  <a:pt x="137" y="172"/>
                                </a:lnTo>
                                <a:lnTo>
                                  <a:pt x="137" y="172"/>
                                </a:lnTo>
                                <a:lnTo>
                                  <a:pt x="137" y="172"/>
                                </a:lnTo>
                                <a:lnTo>
                                  <a:pt x="137" y="172"/>
                                </a:lnTo>
                                <a:lnTo>
                                  <a:pt x="137" y="172"/>
                                </a:lnTo>
                                <a:lnTo>
                                  <a:pt x="137" y="172"/>
                                </a:lnTo>
                                <a:lnTo>
                                  <a:pt x="137" y="172"/>
                                </a:lnTo>
                                <a:lnTo>
                                  <a:pt x="137" y="172"/>
                                </a:lnTo>
                                <a:lnTo>
                                  <a:pt x="138" y="172"/>
                                </a:lnTo>
                                <a:lnTo>
                                  <a:pt x="138" y="172"/>
                                </a:lnTo>
                                <a:lnTo>
                                  <a:pt x="138" y="172"/>
                                </a:lnTo>
                                <a:lnTo>
                                  <a:pt x="138" y="172"/>
                                </a:lnTo>
                                <a:lnTo>
                                  <a:pt x="138" y="172"/>
                                </a:lnTo>
                                <a:lnTo>
                                  <a:pt x="138" y="172"/>
                                </a:lnTo>
                                <a:lnTo>
                                  <a:pt x="138" y="172"/>
                                </a:lnTo>
                                <a:lnTo>
                                  <a:pt x="138" y="172"/>
                                </a:lnTo>
                                <a:lnTo>
                                  <a:pt x="138" y="172"/>
                                </a:lnTo>
                                <a:lnTo>
                                  <a:pt x="138" y="172"/>
                                </a:lnTo>
                                <a:lnTo>
                                  <a:pt x="138" y="172"/>
                                </a:lnTo>
                                <a:lnTo>
                                  <a:pt x="138" y="172"/>
                                </a:lnTo>
                                <a:lnTo>
                                  <a:pt x="138" y="172"/>
                                </a:lnTo>
                                <a:lnTo>
                                  <a:pt x="138" y="172"/>
                                </a:lnTo>
                                <a:lnTo>
                                  <a:pt x="139" y="172"/>
                                </a:lnTo>
                                <a:lnTo>
                                  <a:pt x="139" y="172"/>
                                </a:lnTo>
                                <a:lnTo>
                                  <a:pt x="139" y="172"/>
                                </a:lnTo>
                                <a:lnTo>
                                  <a:pt x="139" y="172"/>
                                </a:lnTo>
                                <a:lnTo>
                                  <a:pt x="139" y="172"/>
                                </a:lnTo>
                                <a:lnTo>
                                  <a:pt x="139" y="172"/>
                                </a:lnTo>
                                <a:lnTo>
                                  <a:pt x="139" y="172"/>
                                </a:lnTo>
                                <a:lnTo>
                                  <a:pt x="139" y="172"/>
                                </a:lnTo>
                                <a:lnTo>
                                  <a:pt x="139" y="172"/>
                                </a:lnTo>
                                <a:lnTo>
                                  <a:pt x="139" y="172"/>
                                </a:lnTo>
                                <a:lnTo>
                                  <a:pt x="139" y="172"/>
                                </a:lnTo>
                                <a:lnTo>
                                  <a:pt x="139" y="172"/>
                                </a:lnTo>
                                <a:lnTo>
                                  <a:pt x="139" y="172"/>
                                </a:lnTo>
                                <a:lnTo>
                                  <a:pt x="139" y="172"/>
                                </a:lnTo>
                                <a:lnTo>
                                  <a:pt x="140" y="172"/>
                                </a:lnTo>
                                <a:lnTo>
                                  <a:pt x="140" y="172"/>
                                </a:lnTo>
                                <a:lnTo>
                                  <a:pt x="140" y="172"/>
                                </a:lnTo>
                                <a:lnTo>
                                  <a:pt x="140" y="172"/>
                                </a:lnTo>
                                <a:lnTo>
                                  <a:pt x="140" y="172"/>
                                </a:lnTo>
                                <a:lnTo>
                                  <a:pt x="140" y="172"/>
                                </a:lnTo>
                                <a:lnTo>
                                  <a:pt x="140" y="172"/>
                                </a:lnTo>
                                <a:lnTo>
                                  <a:pt x="140" y="172"/>
                                </a:lnTo>
                                <a:lnTo>
                                  <a:pt x="140" y="172"/>
                                </a:lnTo>
                                <a:lnTo>
                                  <a:pt x="140" y="172"/>
                                </a:lnTo>
                                <a:lnTo>
                                  <a:pt x="140" y="172"/>
                                </a:lnTo>
                                <a:lnTo>
                                  <a:pt x="140" y="172"/>
                                </a:lnTo>
                                <a:lnTo>
                                  <a:pt x="140" y="172"/>
                                </a:lnTo>
                                <a:lnTo>
                                  <a:pt x="140" y="172"/>
                                </a:lnTo>
                                <a:lnTo>
                                  <a:pt x="141" y="172"/>
                                </a:lnTo>
                                <a:lnTo>
                                  <a:pt x="141" y="172"/>
                                </a:lnTo>
                                <a:lnTo>
                                  <a:pt x="141" y="172"/>
                                </a:lnTo>
                                <a:lnTo>
                                  <a:pt x="141" y="172"/>
                                </a:lnTo>
                                <a:lnTo>
                                  <a:pt x="141" y="172"/>
                                </a:lnTo>
                                <a:lnTo>
                                  <a:pt x="141" y="172"/>
                                </a:lnTo>
                                <a:lnTo>
                                  <a:pt x="141" y="172"/>
                                </a:lnTo>
                                <a:lnTo>
                                  <a:pt x="141" y="172"/>
                                </a:lnTo>
                                <a:lnTo>
                                  <a:pt x="141" y="172"/>
                                </a:lnTo>
                                <a:lnTo>
                                  <a:pt x="141" y="172"/>
                                </a:lnTo>
                                <a:lnTo>
                                  <a:pt x="141" y="172"/>
                                </a:lnTo>
                                <a:lnTo>
                                  <a:pt x="141" y="172"/>
                                </a:lnTo>
                                <a:lnTo>
                                  <a:pt x="141" y="172"/>
                                </a:lnTo>
                                <a:lnTo>
                                  <a:pt x="141" y="172"/>
                                </a:lnTo>
                                <a:lnTo>
                                  <a:pt x="142" y="172"/>
                                </a:lnTo>
                                <a:lnTo>
                                  <a:pt x="142" y="172"/>
                                </a:lnTo>
                                <a:lnTo>
                                  <a:pt x="142" y="172"/>
                                </a:lnTo>
                                <a:lnTo>
                                  <a:pt x="142" y="172"/>
                                </a:lnTo>
                                <a:lnTo>
                                  <a:pt x="142" y="172"/>
                                </a:lnTo>
                                <a:lnTo>
                                  <a:pt x="142" y="172"/>
                                </a:lnTo>
                                <a:lnTo>
                                  <a:pt x="142" y="172"/>
                                </a:lnTo>
                                <a:lnTo>
                                  <a:pt x="142" y="172"/>
                                </a:lnTo>
                                <a:lnTo>
                                  <a:pt x="142" y="172"/>
                                </a:lnTo>
                                <a:lnTo>
                                  <a:pt x="142" y="172"/>
                                </a:lnTo>
                                <a:lnTo>
                                  <a:pt x="142" y="172"/>
                                </a:lnTo>
                                <a:lnTo>
                                  <a:pt x="142" y="172"/>
                                </a:lnTo>
                                <a:lnTo>
                                  <a:pt x="142" y="172"/>
                                </a:lnTo>
                                <a:lnTo>
                                  <a:pt x="142" y="172"/>
                                </a:lnTo>
                                <a:lnTo>
                                  <a:pt x="143" y="172"/>
                                </a:lnTo>
                                <a:lnTo>
                                  <a:pt x="143" y="172"/>
                                </a:lnTo>
                                <a:lnTo>
                                  <a:pt x="143" y="172"/>
                                </a:lnTo>
                                <a:lnTo>
                                  <a:pt x="143" y="172"/>
                                </a:lnTo>
                                <a:lnTo>
                                  <a:pt x="143" y="172"/>
                                </a:lnTo>
                                <a:lnTo>
                                  <a:pt x="143" y="172"/>
                                </a:lnTo>
                                <a:lnTo>
                                  <a:pt x="143" y="172"/>
                                </a:lnTo>
                                <a:lnTo>
                                  <a:pt x="143" y="172"/>
                                </a:lnTo>
                                <a:lnTo>
                                  <a:pt x="143" y="172"/>
                                </a:lnTo>
                                <a:lnTo>
                                  <a:pt x="143" y="172"/>
                                </a:lnTo>
                                <a:lnTo>
                                  <a:pt x="143" y="172"/>
                                </a:lnTo>
                                <a:lnTo>
                                  <a:pt x="143" y="172"/>
                                </a:lnTo>
                                <a:lnTo>
                                  <a:pt x="143" y="172"/>
                                </a:lnTo>
                                <a:lnTo>
                                  <a:pt x="143" y="172"/>
                                </a:lnTo>
                                <a:lnTo>
                                  <a:pt x="144" y="172"/>
                                </a:lnTo>
                                <a:lnTo>
                                  <a:pt x="144" y="172"/>
                                </a:lnTo>
                                <a:lnTo>
                                  <a:pt x="144" y="172"/>
                                </a:lnTo>
                                <a:lnTo>
                                  <a:pt x="144" y="172"/>
                                </a:lnTo>
                                <a:lnTo>
                                  <a:pt x="144" y="172"/>
                                </a:lnTo>
                                <a:lnTo>
                                  <a:pt x="144" y="172"/>
                                </a:lnTo>
                                <a:lnTo>
                                  <a:pt x="144" y="172"/>
                                </a:lnTo>
                                <a:lnTo>
                                  <a:pt x="144" y="172"/>
                                </a:lnTo>
                                <a:lnTo>
                                  <a:pt x="144" y="172"/>
                                </a:lnTo>
                                <a:lnTo>
                                  <a:pt x="144" y="172"/>
                                </a:lnTo>
                                <a:lnTo>
                                  <a:pt x="144" y="172"/>
                                </a:lnTo>
                                <a:lnTo>
                                  <a:pt x="144" y="172"/>
                                </a:lnTo>
                                <a:lnTo>
                                  <a:pt x="144" y="172"/>
                                </a:lnTo>
                                <a:lnTo>
                                  <a:pt x="144" y="172"/>
                                </a:lnTo>
                                <a:lnTo>
                                  <a:pt x="145" y="172"/>
                                </a:lnTo>
                                <a:lnTo>
                                  <a:pt x="145" y="172"/>
                                </a:lnTo>
                                <a:lnTo>
                                  <a:pt x="145" y="172"/>
                                </a:lnTo>
                                <a:lnTo>
                                  <a:pt x="145" y="172"/>
                                </a:lnTo>
                                <a:lnTo>
                                  <a:pt x="145" y="172"/>
                                </a:lnTo>
                                <a:lnTo>
                                  <a:pt x="145" y="172"/>
                                </a:lnTo>
                                <a:lnTo>
                                  <a:pt x="145" y="172"/>
                                </a:lnTo>
                                <a:lnTo>
                                  <a:pt x="145" y="172"/>
                                </a:lnTo>
                                <a:lnTo>
                                  <a:pt x="145" y="172"/>
                                </a:lnTo>
                                <a:lnTo>
                                  <a:pt x="145" y="172"/>
                                </a:lnTo>
                                <a:lnTo>
                                  <a:pt x="145" y="172"/>
                                </a:lnTo>
                                <a:lnTo>
                                  <a:pt x="145" y="172"/>
                                </a:lnTo>
                                <a:lnTo>
                                  <a:pt x="145" y="172"/>
                                </a:lnTo>
                                <a:lnTo>
                                  <a:pt x="145" y="172"/>
                                </a:lnTo>
                                <a:lnTo>
                                  <a:pt x="146" y="172"/>
                                </a:lnTo>
                                <a:lnTo>
                                  <a:pt x="146" y="172"/>
                                </a:lnTo>
                                <a:lnTo>
                                  <a:pt x="146" y="172"/>
                                </a:lnTo>
                                <a:lnTo>
                                  <a:pt x="146" y="172"/>
                                </a:lnTo>
                                <a:lnTo>
                                  <a:pt x="146" y="172"/>
                                </a:lnTo>
                                <a:lnTo>
                                  <a:pt x="146" y="172"/>
                                </a:lnTo>
                                <a:lnTo>
                                  <a:pt x="146" y="172"/>
                                </a:lnTo>
                                <a:lnTo>
                                  <a:pt x="146" y="172"/>
                                </a:lnTo>
                                <a:lnTo>
                                  <a:pt x="146" y="172"/>
                                </a:lnTo>
                                <a:lnTo>
                                  <a:pt x="146" y="172"/>
                                </a:lnTo>
                                <a:lnTo>
                                  <a:pt x="146" y="172"/>
                                </a:lnTo>
                                <a:lnTo>
                                  <a:pt x="146" y="172"/>
                                </a:lnTo>
                                <a:lnTo>
                                  <a:pt x="146" y="172"/>
                                </a:lnTo>
                                <a:lnTo>
                                  <a:pt x="146" y="172"/>
                                </a:lnTo>
                                <a:lnTo>
                                  <a:pt x="147" y="172"/>
                                </a:lnTo>
                                <a:lnTo>
                                  <a:pt x="147" y="172"/>
                                </a:lnTo>
                                <a:lnTo>
                                  <a:pt x="147" y="172"/>
                                </a:lnTo>
                                <a:lnTo>
                                  <a:pt x="147" y="172"/>
                                </a:lnTo>
                                <a:lnTo>
                                  <a:pt x="147" y="172"/>
                                </a:lnTo>
                                <a:lnTo>
                                  <a:pt x="147" y="172"/>
                                </a:lnTo>
                                <a:lnTo>
                                  <a:pt x="147" y="172"/>
                                </a:lnTo>
                                <a:lnTo>
                                  <a:pt x="147" y="172"/>
                                </a:lnTo>
                                <a:lnTo>
                                  <a:pt x="147" y="172"/>
                                </a:lnTo>
                                <a:lnTo>
                                  <a:pt x="147" y="172"/>
                                </a:lnTo>
                                <a:lnTo>
                                  <a:pt x="147" y="172"/>
                                </a:lnTo>
                                <a:lnTo>
                                  <a:pt x="147" y="172"/>
                                </a:lnTo>
                                <a:lnTo>
                                  <a:pt x="147" y="172"/>
                                </a:lnTo>
                                <a:lnTo>
                                  <a:pt x="147" y="172"/>
                                </a:lnTo>
                                <a:lnTo>
                                  <a:pt x="148" y="172"/>
                                </a:lnTo>
                                <a:lnTo>
                                  <a:pt x="148" y="172"/>
                                </a:lnTo>
                                <a:lnTo>
                                  <a:pt x="148" y="172"/>
                                </a:lnTo>
                                <a:lnTo>
                                  <a:pt x="148" y="172"/>
                                </a:lnTo>
                                <a:lnTo>
                                  <a:pt x="148" y="172"/>
                                </a:lnTo>
                                <a:lnTo>
                                  <a:pt x="148" y="172"/>
                                </a:lnTo>
                                <a:lnTo>
                                  <a:pt x="148" y="172"/>
                                </a:lnTo>
                                <a:lnTo>
                                  <a:pt x="148" y="172"/>
                                </a:lnTo>
                                <a:lnTo>
                                  <a:pt x="148" y="172"/>
                                </a:lnTo>
                                <a:lnTo>
                                  <a:pt x="148" y="172"/>
                                </a:lnTo>
                                <a:lnTo>
                                  <a:pt x="148" y="172"/>
                                </a:lnTo>
                                <a:lnTo>
                                  <a:pt x="148" y="172"/>
                                </a:lnTo>
                                <a:lnTo>
                                  <a:pt x="148" y="172"/>
                                </a:lnTo>
                                <a:lnTo>
                                  <a:pt x="148" y="172"/>
                                </a:lnTo>
                                <a:lnTo>
                                  <a:pt x="149" y="172"/>
                                </a:lnTo>
                                <a:lnTo>
                                  <a:pt x="149" y="172"/>
                                </a:lnTo>
                                <a:lnTo>
                                  <a:pt x="149" y="172"/>
                                </a:lnTo>
                                <a:lnTo>
                                  <a:pt x="149" y="172"/>
                                </a:lnTo>
                                <a:lnTo>
                                  <a:pt x="149" y="172"/>
                                </a:lnTo>
                                <a:lnTo>
                                  <a:pt x="149" y="172"/>
                                </a:lnTo>
                                <a:lnTo>
                                  <a:pt x="149" y="172"/>
                                </a:lnTo>
                                <a:lnTo>
                                  <a:pt x="149" y="172"/>
                                </a:lnTo>
                                <a:lnTo>
                                  <a:pt x="149" y="172"/>
                                </a:lnTo>
                                <a:lnTo>
                                  <a:pt x="149" y="172"/>
                                </a:lnTo>
                                <a:lnTo>
                                  <a:pt x="149" y="172"/>
                                </a:lnTo>
                                <a:lnTo>
                                  <a:pt x="149" y="172"/>
                                </a:lnTo>
                                <a:lnTo>
                                  <a:pt x="149" y="172"/>
                                </a:lnTo>
                                <a:lnTo>
                                  <a:pt x="149" y="172"/>
                                </a:lnTo>
                                <a:lnTo>
                                  <a:pt x="150" y="172"/>
                                </a:lnTo>
                                <a:lnTo>
                                  <a:pt x="150" y="172"/>
                                </a:lnTo>
                                <a:lnTo>
                                  <a:pt x="150" y="172"/>
                                </a:lnTo>
                                <a:lnTo>
                                  <a:pt x="150" y="172"/>
                                </a:lnTo>
                                <a:lnTo>
                                  <a:pt x="150" y="172"/>
                                </a:lnTo>
                                <a:lnTo>
                                  <a:pt x="150" y="172"/>
                                </a:lnTo>
                                <a:lnTo>
                                  <a:pt x="150" y="172"/>
                                </a:lnTo>
                                <a:lnTo>
                                  <a:pt x="150" y="172"/>
                                </a:lnTo>
                                <a:lnTo>
                                  <a:pt x="150" y="172"/>
                                </a:lnTo>
                                <a:lnTo>
                                  <a:pt x="150" y="172"/>
                                </a:lnTo>
                                <a:lnTo>
                                  <a:pt x="150" y="172"/>
                                </a:lnTo>
                                <a:lnTo>
                                  <a:pt x="150" y="172"/>
                                </a:lnTo>
                                <a:lnTo>
                                  <a:pt x="150" y="172"/>
                                </a:lnTo>
                                <a:lnTo>
                                  <a:pt x="150" y="172"/>
                                </a:lnTo>
                                <a:lnTo>
                                  <a:pt x="151" y="172"/>
                                </a:lnTo>
                                <a:lnTo>
                                  <a:pt x="151" y="172"/>
                                </a:lnTo>
                                <a:lnTo>
                                  <a:pt x="151" y="172"/>
                                </a:lnTo>
                                <a:lnTo>
                                  <a:pt x="151" y="172"/>
                                </a:lnTo>
                                <a:lnTo>
                                  <a:pt x="151" y="172"/>
                                </a:lnTo>
                                <a:lnTo>
                                  <a:pt x="151" y="172"/>
                                </a:lnTo>
                                <a:lnTo>
                                  <a:pt x="151" y="172"/>
                                </a:lnTo>
                                <a:lnTo>
                                  <a:pt x="151" y="172"/>
                                </a:lnTo>
                                <a:lnTo>
                                  <a:pt x="151" y="172"/>
                                </a:lnTo>
                                <a:lnTo>
                                  <a:pt x="151" y="172"/>
                                </a:lnTo>
                                <a:lnTo>
                                  <a:pt x="151" y="172"/>
                                </a:lnTo>
                                <a:lnTo>
                                  <a:pt x="151" y="172"/>
                                </a:lnTo>
                                <a:lnTo>
                                  <a:pt x="151" y="172"/>
                                </a:lnTo>
                                <a:lnTo>
                                  <a:pt x="151" y="172"/>
                                </a:lnTo>
                                <a:lnTo>
                                  <a:pt x="152" y="172"/>
                                </a:lnTo>
                                <a:lnTo>
                                  <a:pt x="152" y="172"/>
                                </a:lnTo>
                                <a:lnTo>
                                  <a:pt x="152" y="172"/>
                                </a:lnTo>
                                <a:lnTo>
                                  <a:pt x="152" y="172"/>
                                </a:lnTo>
                                <a:lnTo>
                                  <a:pt x="152" y="172"/>
                                </a:lnTo>
                                <a:lnTo>
                                  <a:pt x="152" y="172"/>
                                </a:lnTo>
                                <a:lnTo>
                                  <a:pt x="152" y="172"/>
                                </a:lnTo>
                                <a:lnTo>
                                  <a:pt x="152" y="172"/>
                                </a:lnTo>
                                <a:lnTo>
                                  <a:pt x="152" y="172"/>
                                </a:lnTo>
                                <a:lnTo>
                                  <a:pt x="152" y="172"/>
                                </a:lnTo>
                                <a:lnTo>
                                  <a:pt x="152" y="172"/>
                                </a:lnTo>
                                <a:lnTo>
                                  <a:pt x="152" y="172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02" name="Line 28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86" y="3009"/>
                            <a:ext cx="0" cy="67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</a:grpSp>
                  </a:grpSp>
                  <a:sp>
                    <a:nvSpPr>
                      <a:cNvPr id="2903" name="Text Box 2899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017587" y="2249713"/>
                        <a:ext cx="2098675" cy="7112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l" eaLnBrk="1" hangingPunct="1"/>
                          <a:r>
                            <a:rPr lang="en-US" altLang="en-US" b="0" dirty="0"/>
                            <a:t>40kHz Loop BW:</a:t>
                          </a:r>
                        </a:p>
                        <a:p>
                          <a:pPr algn="l" eaLnBrk="1" hangingPunct="1"/>
                          <a:r>
                            <a:rPr lang="en-US" altLang="en-US" b="0" dirty="0"/>
                            <a:t>Lock 120us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292847" w:rsidRDefault="00292847" w:rsidP="00BE4525">
      <w:pPr>
        <w:jc w:val="center"/>
        <w:outlineLvl w:val="0"/>
      </w:pPr>
      <w:r>
        <w:t>F</w:t>
      </w:r>
      <w:r w:rsidR="00BE4525">
        <w:rPr>
          <w:rFonts w:hint="eastAsia"/>
        </w:rPr>
        <w:t xml:space="preserve">igure </w:t>
      </w:r>
      <w:r w:rsidR="00BE4525">
        <w:t>2, Simulation on phase noise and lock time</w:t>
      </w:r>
    </w:p>
    <w:p w:rsidR="00292847" w:rsidRPr="00080EA4" w:rsidRDefault="00292847" w:rsidP="00292847">
      <w:pPr>
        <w:rPr>
          <w:bCs/>
        </w:rPr>
      </w:pPr>
      <w:r w:rsidRPr="00080EA4">
        <w:rPr>
          <w:rFonts w:hint="eastAsia"/>
          <w:bCs/>
        </w:rPr>
        <w:t>As an example</w:t>
      </w:r>
      <w:r w:rsidR="00A33045">
        <w:rPr>
          <w:bCs/>
        </w:rPr>
        <w:t xml:space="preserve"> of mature commercial chips with the fast-lock</w:t>
      </w:r>
      <w:r w:rsidRPr="00080EA4">
        <w:rPr>
          <w:rFonts w:hint="eastAsia"/>
          <w:bCs/>
        </w:rPr>
        <w:t>, u</w:t>
      </w:r>
      <w:r w:rsidRPr="00080EA4">
        <w:rPr>
          <w:bCs/>
        </w:rPr>
        <w:t>ltra-fast settling Frac-N PLL</w:t>
      </w:r>
      <w:r w:rsidRPr="00080EA4">
        <w:rPr>
          <w:rFonts w:hint="eastAsia"/>
          <w:bCs/>
        </w:rPr>
        <w:t xml:space="preserve"> device </w:t>
      </w:r>
      <w:r w:rsidRPr="00080EA4">
        <w:rPr>
          <w:bCs/>
        </w:rPr>
        <w:t>ADF4193 &amp; ADF4196</w:t>
      </w:r>
      <w:r w:rsidRPr="00080EA4">
        <w:rPr>
          <w:rFonts w:hint="eastAsia"/>
          <w:bCs/>
        </w:rPr>
        <w:t xml:space="preserve"> is a mature device with </w:t>
      </w:r>
      <w:r w:rsidRPr="00080EA4">
        <w:rPr>
          <w:bCs/>
        </w:rPr>
        <w:t>“</w:t>
      </w:r>
      <w:r w:rsidRPr="00080EA4">
        <w:rPr>
          <w:rFonts w:hint="eastAsia"/>
          <w:bCs/>
        </w:rPr>
        <w:t>FastLock</w:t>
      </w:r>
      <w:r w:rsidRPr="00080EA4">
        <w:rPr>
          <w:bCs/>
        </w:rPr>
        <w:t>”</w:t>
      </w:r>
      <w:r w:rsidRPr="00080EA4">
        <w:rPr>
          <w:rFonts w:hint="eastAsia"/>
          <w:bCs/>
        </w:rPr>
        <w:t xml:space="preserve"> feature which is fr</w:t>
      </w:r>
      <w:r w:rsidR="00080EA4">
        <w:rPr>
          <w:rFonts w:hint="eastAsia"/>
          <w:bCs/>
        </w:rPr>
        <w:t xml:space="preserve">om Analog Devices, Inc. </w:t>
      </w:r>
      <w:r w:rsidR="00680B31">
        <w:rPr>
          <w:bCs/>
        </w:rPr>
        <w:t xml:space="preserve"> </w:t>
      </w:r>
      <w:r w:rsidR="00080EA4">
        <w:rPr>
          <w:rFonts w:hint="eastAsia"/>
          <w:bCs/>
        </w:rPr>
        <w:t>Fig</w:t>
      </w:r>
      <w:r w:rsidR="00080EA4">
        <w:rPr>
          <w:bCs/>
        </w:rPr>
        <w:t>. 3</w:t>
      </w:r>
      <w:r w:rsidRPr="00080EA4">
        <w:rPr>
          <w:rFonts w:hint="eastAsia"/>
          <w:bCs/>
        </w:rPr>
        <w:t xml:space="preserve"> </w:t>
      </w:r>
      <w:r w:rsidR="00080EA4">
        <w:rPr>
          <w:bCs/>
        </w:rPr>
        <w:t>illustrates</w:t>
      </w:r>
      <w:r w:rsidRPr="00080EA4">
        <w:rPr>
          <w:rFonts w:hint="eastAsia"/>
          <w:bCs/>
        </w:rPr>
        <w:t xml:space="preserve"> the block diagram of these two devices.</w:t>
      </w:r>
    </w:p>
    <w:p w:rsidR="00292847" w:rsidRDefault="00292847" w:rsidP="00080EA4">
      <w:pPr>
        <w:jc w:val="center"/>
      </w:pPr>
      <w:r>
        <w:rPr>
          <w:noProof/>
          <w:lang w:val="en-US" w:eastAsia="zh-CN"/>
        </w:rPr>
        <w:drawing>
          <wp:inline distT="0" distB="0" distL="0" distR="0">
            <wp:extent cx="5274310" cy="2347035"/>
            <wp:effectExtent l="19050" t="0" r="2540" b="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47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2847" w:rsidRDefault="00292847" w:rsidP="002A2A9B">
      <w:pPr>
        <w:jc w:val="center"/>
        <w:outlineLvl w:val="0"/>
      </w:pPr>
      <w:r>
        <w:t>F</w:t>
      </w:r>
      <w:r w:rsidR="002A2A9B">
        <w:rPr>
          <w:rFonts w:hint="eastAsia"/>
        </w:rPr>
        <w:t xml:space="preserve">igure </w:t>
      </w:r>
      <w:r w:rsidR="002A2A9B">
        <w:t>3, Block diagram of ADF4193 and ADF4196</w:t>
      </w:r>
    </w:p>
    <w:p w:rsidR="00292847" w:rsidRPr="002A2A9B" w:rsidRDefault="002A2A9B" w:rsidP="00292847">
      <w:pPr>
        <w:rPr>
          <w:bCs/>
          <w:lang w:val="en-IE"/>
        </w:rPr>
      </w:pPr>
      <w:r>
        <w:rPr>
          <w:bCs/>
          <w:lang w:val="en-IE"/>
        </w:rPr>
        <w:t>Fig. 4 shows measured results for DCS-1800 Tx synthesis lock time with 75MHz jump from 1815MHz to 1890MHz.</w:t>
      </w:r>
    </w:p>
    <w:p w:rsidR="00292847" w:rsidRDefault="00292847" w:rsidP="002A2A9B">
      <w:pPr>
        <w:jc w:val="center"/>
      </w:pPr>
      <w:r>
        <w:rPr>
          <w:noProof/>
          <w:lang w:val="en-US" w:eastAsia="zh-CN"/>
        </w:rPr>
        <w:drawing>
          <wp:inline distT="0" distB="0" distL="0" distR="0">
            <wp:extent cx="3943167" cy="3006547"/>
            <wp:effectExtent l="19050" t="0" r="183" b="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7291" cy="3009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2847" w:rsidRDefault="002A2A9B" w:rsidP="00292847">
      <w:pPr>
        <w:jc w:val="center"/>
        <w:outlineLvl w:val="0"/>
      </w:pPr>
      <w:r>
        <w:rPr>
          <w:rFonts w:hint="eastAsia"/>
        </w:rPr>
        <w:t xml:space="preserve">Figure </w:t>
      </w:r>
      <w:r>
        <w:t>4, Measured results on lock time with 75MHz jump from 1815MHz to 1890MHz</w:t>
      </w:r>
    </w:p>
    <w:p w:rsidR="002A2A9B" w:rsidRPr="002A2A9B" w:rsidRDefault="002A2A9B" w:rsidP="00292847">
      <w:pPr>
        <w:rPr>
          <w:bCs/>
          <w:lang w:val="en-IE"/>
        </w:rPr>
      </w:pPr>
      <w:r w:rsidRPr="002A2A9B">
        <w:rPr>
          <w:bCs/>
          <w:lang w:val="en-IE"/>
        </w:rPr>
        <w:lastRenderedPageBreak/>
        <w:t>Fig</w:t>
      </w:r>
      <w:r>
        <w:rPr>
          <w:bCs/>
          <w:lang w:val="en-IE"/>
        </w:rPr>
        <w:t xml:space="preserve">. 5 illustrates measured results on lock time </w:t>
      </w:r>
      <w:r w:rsidR="0076777F">
        <w:rPr>
          <w:bCs/>
          <w:lang w:val="en-IE"/>
        </w:rPr>
        <w:t xml:space="preserve">for GSM-900 </w:t>
      </w:r>
      <w:r>
        <w:rPr>
          <w:bCs/>
          <w:lang w:val="en-IE"/>
        </w:rPr>
        <w:t>with 40MHz jump from 1095MHz to 1055MHz.</w:t>
      </w:r>
    </w:p>
    <w:p w:rsidR="00292847" w:rsidRDefault="00292847" w:rsidP="0076777F">
      <w:pPr>
        <w:jc w:val="center"/>
      </w:pPr>
      <w:r>
        <w:rPr>
          <w:noProof/>
          <w:lang w:val="en-US" w:eastAsia="zh-CN"/>
        </w:rPr>
        <w:drawing>
          <wp:inline distT="0" distB="0" distL="0" distR="0">
            <wp:extent cx="3932495" cy="3028493"/>
            <wp:effectExtent l="19050" t="0" r="0" b="0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4350" cy="3029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2847" w:rsidRDefault="0076777F" w:rsidP="00292847">
      <w:pPr>
        <w:jc w:val="center"/>
        <w:outlineLvl w:val="0"/>
      </w:pPr>
      <w:r>
        <w:rPr>
          <w:rFonts w:hint="eastAsia"/>
        </w:rPr>
        <w:t xml:space="preserve">Figure </w:t>
      </w:r>
      <w:r>
        <w:t>5, Measured results on lock time with 40MHz jump from 1095MHz to 1055MHz</w:t>
      </w:r>
    </w:p>
    <w:p w:rsidR="00292847" w:rsidRDefault="00D51353" w:rsidP="00292847">
      <w:r>
        <w:t xml:space="preserve">It is noteworthy that </w:t>
      </w:r>
      <w:r w:rsidR="00292847">
        <w:rPr>
          <w:rFonts w:hint="eastAsia"/>
        </w:rPr>
        <w:t xml:space="preserve">7.5kHz </w:t>
      </w:r>
      <w:r>
        <w:t>retuning</w:t>
      </w:r>
      <w:r w:rsidR="00292847">
        <w:rPr>
          <w:rFonts w:hint="eastAsia"/>
        </w:rPr>
        <w:t xml:space="preserve"> is much less </w:t>
      </w:r>
      <w:r>
        <w:rPr>
          <w:rFonts w:hint="eastAsia"/>
        </w:rPr>
        <w:t xml:space="preserve">than 40MHz for GSM-900 RX and </w:t>
      </w:r>
      <w:r>
        <w:t>75</w:t>
      </w:r>
      <w:r>
        <w:rPr>
          <w:rFonts w:hint="eastAsia"/>
        </w:rPr>
        <w:t xml:space="preserve">MHz for DCS-1800 and, </w:t>
      </w:r>
      <w:r>
        <w:t>hence it is reasonable to conclude that</w:t>
      </w:r>
      <w:r w:rsidR="00292847">
        <w:rPr>
          <w:rFonts w:hint="eastAsia"/>
        </w:rPr>
        <w:t xml:space="preserve"> lock time for 7.5kHz offset </w:t>
      </w:r>
      <w:r>
        <w:t>should be</w:t>
      </w:r>
      <w:r w:rsidR="00292847">
        <w:rPr>
          <w:rFonts w:hint="eastAsia"/>
        </w:rPr>
        <w:t xml:space="preserve"> less than 20us.</w:t>
      </w:r>
    </w:p>
    <w:p w:rsidR="00222034" w:rsidRDefault="00554842" w:rsidP="00C03DAE">
      <w:pPr>
        <w:spacing w:beforeLines="50"/>
        <w:rPr>
          <w:b/>
          <w:color w:val="000000" w:themeColor="text1"/>
          <w:lang w:val="en-US" w:eastAsia="zh-CN"/>
        </w:rPr>
      </w:pPr>
      <w:r>
        <w:rPr>
          <w:b/>
          <w:color w:val="000000" w:themeColor="text1"/>
          <w:lang w:val="en-US" w:eastAsia="zh-CN"/>
        </w:rPr>
        <w:t>Observation</w:t>
      </w:r>
      <w:r w:rsidR="008C44B4">
        <w:rPr>
          <w:b/>
          <w:color w:val="000000" w:themeColor="text1"/>
          <w:lang w:val="en-US" w:eastAsia="zh-CN"/>
        </w:rPr>
        <w:t>:</w:t>
      </w:r>
      <w:r w:rsidR="004F6915">
        <w:rPr>
          <w:b/>
          <w:color w:val="000000" w:themeColor="text1"/>
          <w:lang w:val="en-US" w:eastAsia="zh-CN"/>
        </w:rPr>
        <w:t xml:space="preserve"> </w:t>
      </w:r>
      <w:r w:rsidR="00D51353">
        <w:rPr>
          <w:b/>
          <w:color w:val="000000" w:themeColor="text1"/>
          <w:lang w:val="en-US" w:eastAsia="zh-CN"/>
        </w:rPr>
        <w:t>Mature fast-lock technique and devices enable 7.5kHz retuning with less than 20us.</w:t>
      </w:r>
    </w:p>
    <w:bookmarkEnd w:id="2"/>
    <w:bookmarkEnd w:id="3"/>
    <w:bookmarkEnd w:id="4"/>
    <w:bookmarkEnd w:id="5"/>
    <w:p w:rsidR="009E1ADC" w:rsidRPr="00CF1238" w:rsidRDefault="00A3532E" w:rsidP="009E1ADC">
      <w:pPr>
        <w:pStyle w:val="Heading1"/>
        <w:rPr>
          <w:rFonts w:ascii="Times New Roman" w:hAnsi="Times New Roman"/>
          <w:lang w:eastAsia="zh-CN"/>
        </w:rPr>
      </w:pPr>
      <w:r w:rsidRPr="00CF1238">
        <w:rPr>
          <w:rFonts w:ascii="Times New Roman" w:hAnsi="Times New Roman"/>
          <w:lang w:eastAsia="zh-CN"/>
        </w:rPr>
        <w:t>Conclusion</w:t>
      </w:r>
    </w:p>
    <w:p w:rsidR="009740D9" w:rsidRDefault="004A1DD7" w:rsidP="00971577">
      <w:pPr>
        <w:rPr>
          <w:color w:val="000000" w:themeColor="text1"/>
          <w:lang w:val="en-US" w:eastAsia="zh-CN"/>
        </w:rPr>
      </w:pPr>
      <w:r w:rsidRPr="00CF1238">
        <w:rPr>
          <w:color w:val="000000" w:themeColor="text1"/>
          <w:lang w:val="en-US" w:eastAsia="zh-CN"/>
        </w:rPr>
        <w:t xml:space="preserve">Based on the above discussions, we have the following </w:t>
      </w:r>
      <w:r w:rsidR="00D51353">
        <w:rPr>
          <w:color w:val="000000" w:themeColor="text1"/>
          <w:lang w:val="en-US" w:eastAsia="zh-CN"/>
        </w:rPr>
        <w:t>observation</w:t>
      </w:r>
      <w:r w:rsidR="00F474FE">
        <w:rPr>
          <w:color w:val="000000" w:themeColor="text1"/>
          <w:lang w:val="en-US" w:eastAsia="zh-CN"/>
        </w:rPr>
        <w:t xml:space="preserve"> on the feasible PLL lock time</w:t>
      </w:r>
      <w:r w:rsidRPr="00CF1238">
        <w:rPr>
          <w:color w:val="000000" w:themeColor="text1"/>
          <w:lang w:val="en-US" w:eastAsia="zh-CN"/>
        </w:rPr>
        <w:t>:</w:t>
      </w:r>
    </w:p>
    <w:p w:rsidR="00D51353" w:rsidRDefault="00D51353" w:rsidP="00C03DAE">
      <w:pPr>
        <w:spacing w:beforeLines="50"/>
        <w:rPr>
          <w:b/>
          <w:color w:val="000000" w:themeColor="text1"/>
          <w:lang w:val="en-US" w:eastAsia="zh-CN"/>
        </w:rPr>
      </w:pPr>
      <w:bookmarkStart w:id="6" w:name="_GoBack"/>
      <w:bookmarkEnd w:id="6"/>
      <w:r>
        <w:rPr>
          <w:b/>
          <w:color w:val="000000" w:themeColor="text1"/>
          <w:lang w:val="en-US" w:eastAsia="zh-CN"/>
        </w:rPr>
        <w:t>Observation: Mature fast-lock technique and devices enable 7.5kHz retuning with less than 20us.</w:t>
      </w:r>
    </w:p>
    <w:p w:rsidR="00BF3CF1" w:rsidRPr="00CF1238" w:rsidRDefault="00BF3CF1" w:rsidP="00246224">
      <w:pPr>
        <w:pStyle w:val="Heading1"/>
        <w:rPr>
          <w:rFonts w:ascii="Times New Roman" w:hAnsi="Times New Roman"/>
          <w:lang w:eastAsia="zh-CN"/>
        </w:rPr>
      </w:pPr>
      <w:r w:rsidRPr="00CF1238">
        <w:rPr>
          <w:rFonts w:ascii="Times New Roman" w:hAnsi="Times New Roman"/>
          <w:lang w:eastAsia="zh-CN"/>
        </w:rPr>
        <w:t>References</w:t>
      </w:r>
    </w:p>
    <w:p w:rsidR="00A22E32" w:rsidRDefault="0047224E" w:rsidP="003A5BF8">
      <w:pPr>
        <w:pStyle w:val="a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Final minutes report RA</w:t>
      </w:r>
      <w:r w:rsidR="00EB2DFE">
        <w:rPr>
          <w:color w:val="000000" w:themeColor="text1"/>
          <w:lang w:eastAsia="zh-CN"/>
        </w:rPr>
        <w:t>N4</w:t>
      </w:r>
      <w:r>
        <w:rPr>
          <w:color w:val="000000" w:themeColor="text1"/>
          <w:lang w:eastAsia="zh-CN"/>
        </w:rPr>
        <w:t xml:space="preserve"> </w:t>
      </w:r>
      <w:r w:rsidR="00EB2DFE">
        <w:rPr>
          <w:color w:val="000000" w:themeColor="text1"/>
          <w:lang w:eastAsia="zh-CN"/>
        </w:rPr>
        <w:t>NR AH#3</w:t>
      </w:r>
      <w:r w:rsidR="0034079D">
        <w:rPr>
          <w:color w:val="000000" w:themeColor="text1"/>
          <w:lang w:eastAsia="zh-CN"/>
        </w:rPr>
        <w:t>.</w:t>
      </w:r>
    </w:p>
    <w:p w:rsidR="006A11E5" w:rsidRPr="00FF07F7" w:rsidRDefault="006A11E5" w:rsidP="006A11E5">
      <w:pPr>
        <w:pStyle w:val="a"/>
        <w:numPr>
          <w:ilvl w:val="0"/>
          <w:numId w:val="0"/>
        </w:numPr>
        <w:ind w:left="360"/>
        <w:rPr>
          <w:color w:val="000000" w:themeColor="text1"/>
          <w:lang w:eastAsia="zh-CN"/>
        </w:rPr>
      </w:pPr>
    </w:p>
    <w:sectPr w:rsidR="006A11E5" w:rsidRPr="00FF07F7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002" w:rsidRDefault="00D13002">
      <w:r>
        <w:separator/>
      </w:r>
    </w:p>
  </w:endnote>
  <w:endnote w:type="continuationSeparator" w:id="0">
    <w:p w:rsidR="00D13002" w:rsidRDefault="00D130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ucida Gran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002" w:rsidRDefault="00D13002">
      <w:r>
        <w:separator/>
      </w:r>
    </w:p>
  </w:footnote>
  <w:footnote w:type="continuationSeparator" w:id="0">
    <w:p w:rsidR="00D13002" w:rsidRDefault="00D130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B363E"/>
    <w:multiLevelType w:val="hybridMultilevel"/>
    <w:tmpl w:val="56E036A8"/>
    <w:lvl w:ilvl="0" w:tplc="2584BDFA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BF92E234">
      <w:start w:val="214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F0E07D2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6276DD68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65E46EB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B6AC6080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8A4E4A9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F2C1F9C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FB48A114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">
    <w:nsid w:val="120039AD"/>
    <w:multiLevelType w:val="hybridMultilevel"/>
    <w:tmpl w:val="C45CB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746B26"/>
    <w:multiLevelType w:val="hybridMultilevel"/>
    <w:tmpl w:val="E42E606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31C63E57"/>
    <w:multiLevelType w:val="hybridMultilevel"/>
    <w:tmpl w:val="80747D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4E49F0"/>
    <w:multiLevelType w:val="hybridMultilevel"/>
    <w:tmpl w:val="A0101F46"/>
    <w:lvl w:ilvl="0" w:tplc="F9D63E2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6">
    <w:nsid w:val="3B8A6E7F"/>
    <w:multiLevelType w:val="hybridMultilevel"/>
    <w:tmpl w:val="AC6E849E"/>
    <w:lvl w:ilvl="0" w:tplc="817E59DA">
      <w:start w:val="1"/>
      <w:numFmt w:val="decimal"/>
      <w:lvlText w:val="[%1]."/>
      <w:lvlJc w:val="center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67370A"/>
    <w:multiLevelType w:val="hybridMultilevel"/>
    <w:tmpl w:val="8174D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137B33"/>
    <w:multiLevelType w:val="hybridMultilevel"/>
    <w:tmpl w:val="F4F01CCA"/>
    <w:lvl w:ilvl="0" w:tplc="A80E9AE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8296843"/>
    <w:multiLevelType w:val="hybridMultilevel"/>
    <w:tmpl w:val="47668A16"/>
    <w:lvl w:ilvl="0" w:tplc="E0722C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BCC4FC">
      <w:start w:val="13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A6B21E">
      <w:start w:val="13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4AA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D8A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107E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1A80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DC0C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14B5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A6D5616"/>
    <w:multiLevelType w:val="hybridMultilevel"/>
    <w:tmpl w:val="8A5675BC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3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>
    <w:nsid w:val="6B0B59D1"/>
    <w:multiLevelType w:val="hybridMultilevel"/>
    <w:tmpl w:val="03F4299C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5">
    <w:nsid w:val="72C71936"/>
    <w:multiLevelType w:val="multilevel"/>
    <w:tmpl w:val="DDA0F3E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72D07393"/>
    <w:multiLevelType w:val="hybridMultilevel"/>
    <w:tmpl w:val="6172C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927653"/>
    <w:multiLevelType w:val="hybridMultilevel"/>
    <w:tmpl w:val="2F32F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472F7E"/>
    <w:multiLevelType w:val="hybridMultilevel"/>
    <w:tmpl w:val="ED36C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15"/>
  </w:num>
  <w:num w:numId="4">
    <w:abstractNumId w:val="9"/>
  </w:num>
  <w:num w:numId="5">
    <w:abstractNumId w:val="5"/>
  </w:num>
  <w:num w:numId="6">
    <w:abstractNumId w:val="10"/>
  </w:num>
  <w:num w:numId="7">
    <w:abstractNumId w:val="7"/>
  </w:num>
  <w:num w:numId="8">
    <w:abstractNumId w:val="4"/>
  </w:num>
  <w:num w:numId="9">
    <w:abstractNumId w:val="15"/>
  </w:num>
  <w:num w:numId="10">
    <w:abstractNumId w:val="16"/>
  </w:num>
  <w:num w:numId="11">
    <w:abstractNumId w:val="6"/>
  </w:num>
  <w:num w:numId="12">
    <w:abstractNumId w:val="17"/>
  </w:num>
  <w:num w:numId="13">
    <w:abstractNumId w:val="18"/>
  </w:num>
  <w:num w:numId="14">
    <w:abstractNumId w:val="11"/>
  </w:num>
  <w:num w:numId="15">
    <w:abstractNumId w:val="2"/>
  </w:num>
  <w:num w:numId="16">
    <w:abstractNumId w:val="12"/>
  </w:num>
  <w:num w:numId="17">
    <w:abstractNumId w:val="14"/>
  </w:num>
  <w:num w:numId="18">
    <w:abstractNumId w:val="1"/>
  </w:num>
  <w:num w:numId="19">
    <w:abstractNumId w:val="8"/>
  </w:num>
  <w:num w:numId="20">
    <w:abstractNumId w:val="3"/>
  </w:num>
  <w:num w:numId="21">
    <w:abstractNumId w:val="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intFractionalCharacterWidth/>
  <w:embedSystemFonts/>
  <w:bordersDoNotSurroundHeader/>
  <w:bordersDoNotSurroundFooter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31074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0140"/>
    <w:rsid w:val="0000045A"/>
    <w:rsid w:val="00000498"/>
    <w:rsid w:val="0000095A"/>
    <w:rsid w:val="00000AF0"/>
    <w:rsid w:val="00001096"/>
    <w:rsid w:val="0000188D"/>
    <w:rsid w:val="0000223E"/>
    <w:rsid w:val="000023B6"/>
    <w:rsid w:val="0000258B"/>
    <w:rsid w:val="000029AC"/>
    <w:rsid w:val="00002DED"/>
    <w:rsid w:val="00002E74"/>
    <w:rsid w:val="0000331B"/>
    <w:rsid w:val="0000395A"/>
    <w:rsid w:val="00003B7C"/>
    <w:rsid w:val="0000407F"/>
    <w:rsid w:val="000040C9"/>
    <w:rsid w:val="00004BFA"/>
    <w:rsid w:val="00004F8E"/>
    <w:rsid w:val="0000517F"/>
    <w:rsid w:val="00005855"/>
    <w:rsid w:val="000059CA"/>
    <w:rsid w:val="00005ABF"/>
    <w:rsid w:val="0000634B"/>
    <w:rsid w:val="00006C63"/>
    <w:rsid w:val="00006CE5"/>
    <w:rsid w:val="000072B1"/>
    <w:rsid w:val="000073B8"/>
    <w:rsid w:val="00007483"/>
    <w:rsid w:val="0000757F"/>
    <w:rsid w:val="00007939"/>
    <w:rsid w:val="00007C3F"/>
    <w:rsid w:val="00007CC8"/>
    <w:rsid w:val="00007DF5"/>
    <w:rsid w:val="000106A7"/>
    <w:rsid w:val="000106AC"/>
    <w:rsid w:val="00010821"/>
    <w:rsid w:val="000109A4"/>
    <w:rsid w:val="00010DBF"/>
    <w:rsid w:val="00011008"/>
    <w:rsid w:val="00011A24"/>
    <w:rsid w:val="000122AD"/>
    <w:rsid w:val="000127A1"/>
    <w:rsid w:val="00012B79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0B2E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69F"/>
    <w:rsid w:val="00031B04"/>
    <w:rsid w:val="00032905"/>
    <w:rsid w:val="00032A7B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7704"/>
    <w:rsid w:val="000378EB"/>
    <w:rsid w:val="000378F2"/>
    <w:rsid w:val="000402A1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677"/>
    <w:rsid w:val="000418DA"/>
    <w:rsid w:val="00041996"/>
    <w:rsid w:val="00041FC8"/>
    <w:rsid w:val="000420B4"/>
    <w:rsid w:val="000424AE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6A7"/>
    <w:rsid w:val="00046A77"/>
    <w:rsid w:val="00046E38"/>
    <w:rsid w:val="00046FE0"/>
    <w:rsid w:val="000470C0"/>
    <w:rsid w:val="000477FC"/>
    <w:rsid w:val="000478A8"/>
    <w:rsid w:val="00047B7C"/>
    <w:rsid w:val="00050385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41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064"/>
    <w:rsid w:val="000608DF"/>
    <w:rsid w:val="00060953"/>
    <w:rsid w:val="000609D0"/>
    <w:rsid w:val="0006117C"/>
    <w:rsid w:val="0006132E"/>
    <w:rsid w:val="000614A8"/>
    <w:rsid w:val="00061655"/>
    <w:rsid w:val="000618C0"/>
    <w:rsid w:val="00061989"/>
    <w:rsid w:val="00062065"/>
    <w:rsid w:val="000620D3"/>
    <w:rsid w:val="000623EF"/>
    <w:rsid w:val="00062906"/>
    <w:rsid w:val="00062D03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0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2E"/>
    <w:rsid w:val="000709D7"/>
    <w:rsid w:val="00070E29"/>
    <w:rsid w:val="00070E69"/>
    <w:rsid w:val="00070EFB"/>
    <w:rsid w:val="00070F6D"/>
    <w:rsid w:val="00071066"/>
    <w:rsid w:val="0007152D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66E"/>
    <w:rsid w:val="00073AD8"/>
    <w:rsid w:val="000745B0"/>
    <w:rsid w:val="000748B1"/>
    <w:rsid w:val="0007505D"/>
    <w:rsid w:val="0007590E"/>
    <w:rsid w:val="00075D9A"/>
    <w:rsid w:val="000764EB"/>
    <w:rsid w:val="00076658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ABC"/>
    <w:rsid w:val="00080E87"/>
    <w:rsid w:val="00080EA4"/>
    <w:rsid w:val="00080FE9"/>
    <w:rsid w:val="0008121B"/>
    <w:rsid w:val="000814D7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91B"/>
    <w:rsid w:val="00084198"/>
    <w:rsid w:val="00084317"/>
    <w:rsid w:val="000843A0"/>
    <w:rsid w:val="0008493B"/>
    <w:rsid w:val="00084943"/>
    <w:rsid w:val="00084A57"/>
    <w:rsid w:val="00084B9B"/>
    <w:rsid w:val="00084DFF"/>
    <w:rsid w:val="0008587F"/>
    <w:rsid w:val="00085A2B"/>
    <w:rsid w:val="00085E73"/>
    <w:rsid w:val="00085FE5"/>
    <w:rsid w:val="000860F2"/>
    <w:rsid w:val="00086AE2"/>
    <w:rsid w:val="0008730D"/>
    <w:rsid w:val="0008734C"/>
    <w:rsid w:val="000874DF"/>
    <w:rsid w:val="000878A6"/>
    <w:rsid w:val="000903CD"/>
    <w:rsid w:val="00090835"/>
    <w:rsid w:val="00090FD1"/>
    <w:rsid w:val="000917B7"/>
    <w:rsid w:val="00091988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3D50"/>
    <w:rsid w:val="000942AE"/>
    <w:rsid w:val="00094501"/>
    <w:rsid w:val="0009452A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8"/>
    <w:rsid w:val="00096F89"/>
    <w:rsid w:val="00097161"/>
    <w:rsid w:val="00097E3C"/>
    <w:rsid w:val="000A03A9"/>
    <w:rsid w:val="000A065E"/>
    <w:rsid w:val="000A06A3"/>
    <w:rsid w:val="000A0DBD"/>
    <w:rsid w:val="000A0E9A"/>
    <w:rsid w:val="000A0F42"/>
    <w:rsid w:val="000A118C"/>
    <w:rsid w:val="000A157E"/>
    <w:rsid w:val="000A1B62"/>
    <w:rsid w:val="000A1E1E"/>
    <w:rsid w:val="000A2D37"/>
    <w:rsid w:val="000A322C"/>
    <w:rsid w:val="000A337C"/>
    <w:rsid w:val="000A3788"/>
    <w:rsid w:val="000A3A03"/>
    <w:rsid w:val="000A3AE8"/>
    <w:rsid w:val="000A40E0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80D"/>
    <w:rsid w:val="000A6C4D"/>
    <w:rsid w:val="000A6D7D"/>
    <w:rsid w:val="000A6D9A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4EA7"/>
    <w:rsid w:val="000B53EE"/>
    <w:rsid w:val="000B5B53"/>
    <w:rsid w:val="000B5D53"/>
    <w:rsid w:val="000B5E41"/>
    <w:rsid w:val="000B63F3"/>
    <w:rsid w:val="000B7821"/>
    <w:rsid w:val="000B7B85"/>
    <w:rsid w:val="000C0940"/>
    <w:rsid w:val="000C0BE5"/>
    <w:rsid w:val="000C13A8"/>
    <w:rsid w:val="000C153E"/>
    <w:rsid w:val="000C18FB"/>
    <w:rsid w:val="000C1C86"/>
    <w:rsid w:val="000C2A42"/>
    <w:rsid w:val="000C3110"/>
    <w:rsid w:val="000C39A9"/>
    <w:rsid w:val="000C3F38"/>
    <w:rsid w:val="000C3FC8"/>
    <w:rsid w:val="000C41E3"/>
    <w:rsid w:val="000C505B"/>
    <w:rsid w:val="000C52CB"/>
    <w:rsid w:val="000C5658"/>
    <w:rsid w:val="000C6598"/>
    <w:rsid w:val="000C6DCE"/>
    <w:rsid w:val="000C6EC2"/>
    <w:rsid w:val="000C704E"/>
    <w:rsid w:val="000C722B"/>
    <w:rsid w:val="000C7CB0"/>
    <w:rsid w:val="000D016A"/>
    <w:rsid w:val="000D03D6"/>
    <w:rsid w:val="000D04F5"/>
    <w:rsid w:val="000D08BB"/>
    <w:rsid w:val="000D1247"/>
    <w:rsid w:val="000D1B56"/>
    <w:rsid w:val="000D1DB3"/>
    <w:rsid w:val="000D209A"/>
    <w:rsid w:val="000D20D6"/>
    <w:rsid w:val="000D20DB"/>
    <w:rsid w:val="000D26ED"/>
    <w:rsid w:val="000D297C"/>
    <w:rsid w:val="000D2AAE"/>
    <w:rsid w:val="000D2B76"/>
    <w:rsid w:val="000D3124"/>
    <w:rsid w:val="000D34ED"/>
    <w:rsid w:val="000D357B"/>
    <w:rsid w:val="000D37C3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1CF"/>
    <w:rsid w:val="000D63E8"/>
    <w:rsid w:val="000D6658"/>
    <w:rsid w:val="000D6934"/>
    <w:rsid w:val="000D6D8D"/>
    <w:rsid w:val="000D76D0"/>
    <w:rsid w:val="000D77C7"/>
    <w:rsid w:val="000E00F4"/>
    <w:rsid w:val="000E048A"/>
    <w:rsid w:val="000E085C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2C0B"/>
    <w:rsid w:val="000E31D9"/>
    <w:rsid w:val="000E33E8"/>
    <w:rsid w:val="000E37B7"/>
    <w:rsid w:val="000E446E"/>
    <w:rsid w:val="000E4C0C"/>
    <w:rsid w:val="000E4EBB"/>
    <w:rsid w:val="000E52C9"/>
    <w:rsid w:val="000E56DF"/>
    <w:rsid w:val="000E5E24"/>
    <w:rsid w:val="000E65B5"/>
    <w:rsid w:val="000E682B"/>
    <w:rsid w:val="000E7273"/>
    <w:rsid w:val="000E72F9"/>
    <w:rsid w:val="000E740F"/>
    <w:rsid w:val="000E74B8"/>
    <w:rsid w:val="000E7959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4C2C"/>
    <w:rsid w:val="000F508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721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2CBE"/>
    <w:rsid w:val="0010386E"/>
    <w:rsid w:val="001038EB"/>
    <w:rsid w:val="00103A27"/>
    <w:rsid w:val="00103EBA"/>
    <w:rsid w:val="00104079"/>
    <w:rsid w:val="0010428A"/>
    <w:rsid w:val="00104585"/>
    <w:rsid w:val="0010467D"/>
    <w:rsid w:val="0010481C"/>
    <w:rsid w:val="00104F45"/>
    <w:rsid w:val="00104F65"/>
    <w:rsid w:val="001054A2"/>
    <w:rsid w:val="00105C10"/>
    <w:rsid w:val="00106059"/>
    <w:rsid w:val="001066AA"/>
    <w:rsid w:val="001066B9"/>
    <w:rsid w:val="00106D66"/>
    <w:rsid w:val="00106DF9"/>
    <w:rsid w:val="00106F0C"/>
    <w:rsid w:val="001070AA"/>
    <w:rsid w:val="001079B8"/>
    <w:rsid w:val="00107B27"/>
    <w:rsid w:val="00110179"/>
    <w:rsid w:val="00110192"/>
    <w:rsid w:val="001110F4"/>
    <w:rsid w:val="0011116E"/>
    <w:rsid w:val="00111317"/>
    <w:rsid w:val="001121EE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5B7F"/>
    <w:rsid w:val="0011601C"/>
    <w:rsid w:val="00116512"/>
    <w:rsid w:val="00117057"/>
    <w:rsid w:val="0011789A"/>
    <w:rsid w:val="001203C0"/>
    <w:rsid w:val="0012059E"/>
    <w:rsid w:val="00120687"/>
    <w:rsid w:val="00120DB7"/>
    <w:rsid w:val="00121D1A"/>
    <w:rsid w:val="00121EF6"/>
    <w:rsid w:val="00122C8D"/>
    <w:rsid w:val="00123018"/>
    <w:rsid w:val="00123097"/>
    <w:rsid w:val="0012321A"/>
    <w:rsid w:val="00123A36"/>
    <w:rsid w:val="00123CC0"/>
    <w:rsid w:val="00124172"/>
    <w:rsid w:val="00124554"/>
    <w:rsid w:val="00124740"/>
    <w:rsid w:val="00124BD4"/>
    <w:rsid w:val="00124EB1"/>
    <w:rsid w:val="00124FBF"/>
    <w:rsid w:val="001258A5"/>
    <w:rsid w:val="00126991"/>
    <w:rsid w:val="00126B81"/>
    <w:rsid w:val="00126C0A"/>
    <w:rsid w:val="0012753F"/>
    <w:rsid w:val="001275C5"/>
    <w:rsid w:val="001276CA"/>
    <w:rsid w:val="00127870"/>
    <w:rsid w:val="00127CEF"/>
    <w:rsid w:val="00127D08"/>
    <w:rsid w:val="00127F05"/>
    <w:rsid w:val="0013057B"/>
    <w:rsid w:val="00130884"/>
    <w:rsid w:val="00130B00"/>
    <w:rsid w:val="00130DC3"/>
    <w:rsid w:val="00130E12"/>
    <w:rsid w:val="00131312"/>
    <w:rsid w:val="001315C3"/>
    <w:rsid w:val="00131689"/>
    <w:rsid w:val="001317BC"/>
    <w:rsid w:val="00131978"/>
    <w:rsid w:val="00133339"/>
    <w:rsid w:val="00133568"/>
    <w:rsid w:val="00133714"/>
    <w:rsid w:val="00133D1D"/>
    <w:rsid w:val="00133D6D"/>
    <w:rsid w:val="00134417"/>
    <w:rsid w:val="0013474D"/>
    <w:rsid w:val="001349D1"/>
    <w:rsid w:val="00134B41"/>
    <w:rsid w:val="00134C9C"/>
    <w:rsid w:val="00134CAA"/>
    <w:rsid w:val="00134D05"/>
    <w:rsid w:val="00134EEC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AB2"/>
    <w:rsid w:val="00136C49"/>
    <w:rsid w:val="00136C99"/>
    <w:rsid w:val="00136DCD"/>
    <w:rsid w:val="00136F17"/>
    <w:rsid w:val="001371D6"/>
    <w:rsid w:val="00137461"/>
    <w:rsid w:val="00137559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1F6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DEB"/>
    <w:rsid w:val="00144ECD"/>
    <w:rsid w:val="00144F05"/>
    <w:rsid w:val="0014520A"/>
    <w:rsid w:val="001454A2"/>
    <w:rsid w:val="001459D7"/>
    <w:rsid w:val="001464A3"/>
    <w:rsid w:val="00146628"/>
    <w:rsid w:val="00146958"/>
    <w:rsid w:val="00147253"/>
    <w:rsid w:val="00147864"/>
    <w:rsid w:val="00150072"/>
    <w:rsid w:val="0015035F"/>
    <w:rsid w:val="00150BC6"/>
    <w:rsid w:val="00150C77"/>
    <w:rsid w:val="00150E5A"/>
    <w:rsid w:val="0015131F"/>
    <w:rsid w:val="0015146E"/>
    <w:rsid w:val="001518A4"/>
    <w:rsid w:val="00151C5C"/>
    <w:rsid w:val="00152193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4F5C"/>
    <w:rsid w:val="001552F3"/>
    <w:rsid w:val="001553F0"/>
    <w:rsid w:val="00155876"/>
    <w:rsid w:val="00155EBD"/>
    <w:rsid w:val="0015623A"/>
    <w:rsid w:val="00156D88"/>
    <w:rsid w:val="0015707D"/>
    <w:rsid w:val="001572C2"/>
    <w:rsid w:val="001573EE"/>
    <w:rsid w:val="0015758A"/>
    <w:rsid w:val="00157BAE"/>
    <w:rsid w:val="00157D3B"/>
    <w:rsid w:val="00157FA1"/>
    <w:rsid w:val="0016028A"/>
    <w:rsid w:val="00160577"/>
    <w:rsid w:val="00160D12"/>
    <w:rsid w:val="001627C0"/>
    <w:rsid w:val="0016291A"/>
    <w:rsid w:val="00162A0B"/>
    <w:rsid w:val="00162B3B"/>
    <w:rsid w:val="0016387E"/>
    <w:rsid w:val="0016399F"/>
    <w:rsid w:val="00163AF8"/>
    <w:rsid w:val="00163BB6"/>
    <w:rsid w:val="00163C2E"/>
    <w:rsid w:val="0016419D"/>
    <w:rsid w:val="0016444E"/>
    <w:rsid w:val="001646AC"/>
    <w:rsid w:val="00164DB4"/>
    <w:rsid w:val="00164EDD"/>
    <w:rsid w:val="00164FE3"/>
    <w:rsid w:val="0016528A"/>
    <w:rsid w:val="00165773"/>
    <w:rsid w:val="001658AE"/>
    <w:rsid w:val="00166599"/>
    <w:rsid w:val="001665A4"/>
    <w:rsid w:val="00166A54"/>
    <w:rsid w:val="00166B6D"/>
    <w:rsid w:val="00166E34"/>
    <w:rsid w:val="00167B78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429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D79"/>
    <w:rsid w:val="00176F2D"/>
    <w:rsid w:val="00177056"/>
    <w:rsid w:val="001776B3"/>
    <w:rsid w:val="0017773E"/>
    <w:rsid w:val="00177798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9D9"/>
    <w:rsid w:val="00181DD1"/>
    <w:rsid w:val="00182093"/>
    <w:rsid w:val="001829B5"/>
    <w:rsid w:val="00182C96"/>
    <w:rsid w:val="00183228"/>
    <w:rsid w:val="001839D0"/>
    <w:rsid w:val="00183A8D"/>
    <w:rsid w:val="00184713"/>
    <w:rsid w:val="001850F0"/>
    <w:rsid w:val="00185884"/>
    <w:rsid w:val="00185AB7"/>
    <w:rsid w:val="00185CDA"/>
    <w:rsid w:val="00185D53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032"/>
    <w:rsid w:val="00191197"/>
    <w:rsid w:val="00191207"/>
    <w:rsid w:val="001916D8"/>
    <w:rsid w:val="00191C05"/>
    <w:rsid w:val="0019216F"/>
    <w:rsid w:val="001926C7"/>
    <w:rsid w:val="0019284C"/>
    <w:rsid w:val="00192A90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5B2"/>
    <w:rsid w:val="00195640"/>
    <w:rsid w:val="001957DE"/>
    <w:rsid w:val="00196150"/>
    <w:rsid w:val="0019661C"/>
    <w:rsid w:val="00196A1E"/>
    <w:rsid w:val="00196BD4"/>
    <w:rsid w:val="001976A0"/>
    <w:rsid w:val="00197C30"/>
    <w:rsid w:val="00197D6D"/>
    <w:rsid w:val="001A006D"/>
    <w:rsid w:val="001A0552"/>
    <w:rsid w:val="001A0565"/>
    <w:rsid w:val="001A05E7"/>
    <w:rsid w:val="001A0A15"/>
    <w:rsid w:val="001A0A66"/>
    <w:rsid w:val="001A0F09"/>
    <w:rsid w:val="001A1E00"/>
    <w:rsid w:val="001A1E52"/>
    <w:rsid w:val="001A1EF5"/>
    <w:rsid w:val="001A1F28"/>
    <w:rsid w:val="001A20AE"/>
    <w:rsid w:val="001A24C7"/>
    <w:rsid w:val="001A2E14"/>
    <w:rsid w:val="001A3230"/>
    <w:rsid w:val="001A3FC5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224"/>
    <w:rsid w:val="001A62D1"/>
    <w:rsid w:val="001A664E"/>
    <w:rsid w:val="001A6BB7"/>
    <w:rsid w:val="001A71FA"/>
    <w:rsid w:val="001A7501"/>
    <w:rsid w:val="001A7A3F"/>
    <w:rsid w:val="001A7B7F"/>
    <w:rsid w:val="001A7E89"/>
    <w:rsid w:val="001B01F8"/>
    <w:rsid w:val="001B0E4C"/>
    <w:rsid w:val="001B0ED0"/>
    <w:rsid w:val="001B1248"/>
    <w:rsid w:val="001B16CF"/>
    <w:rsid w:val="001B1AAC"/>
    <w:rsid w:val="001B1FFA"/>
    <w:rsid w:val="001B21D5"/>
    <w:rsid w:val="001B2401"/>
    <w:rsid w:val="001B2625"/>
    <w:rsid w:val="001B264D"/>
    <w:rsid w:val="001B27AA"/>
    <w:rsid w:val="001B287F"/>
    <w:rsid w:val="001B2BF3"/>
    <w:rsid w:val="001B2D7B"/>
    <w:rsid w:val="001B2ECA"/>
    <w:rsid w:val="001B2ECC"/>
    <w:rsid w:val="001B315F"/>
    <w:rsid w:val="001B31D0"/>
    <w:rsid w:val="001B343E"/>
    <w:rsid w:val="001B3530"/>
    <w:rsid w:val="001B3B92"/>
    <w:rsid w:val="001B3F05"/>
    <w:rsid w:val="001B44F2"/>
    <w:rsid w:val="001B45E2"/>
    <w:rsid w:val="001B4822"/>
    <w:rsid w:val="001B498E"/>
    <w:rsid w:val="001B4CA0"/>
    <w:rsid w:val="001B52DA"/>
    <w:rsid w:val="001B5361"/>
    <w:rsid w:val="001B562D"/>
    <w:rsid w:val="001B5B82"/>
    <w:rsid w:val="001B645F"/>
    <w:rsid w:val="001B6D85"/>
    <w:rsid w:val="001B7361"/>
    <w:rsid w:val="001B7561"/>
    <w:rsid w:val="001B7904"/>
    <w:rsid w:val="001B7A00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765"/>
    <w:rsid w:val="001C2826"/>
    <w:rsid w:val="001C33D0"/>
    <w:rsid w:val="001C3A7E"/>
    <w:rsid w:val="001C4417"/>
    <w:rsid w:val="001C48A3"/>
    <w:rsid w:val="001C49CA"/>
    <w:rsid w:val="001C4C1F"/>
    <w:rsid w:val="001C5164"/>
    <w:rsid w:val="001C59FB"/>
    <w:rsid w:val="001C5ABA"/>
    <w:rsid w:val="001C6287"/>
    <w:rsid w:val="001C6301"/>
    <w:rsid w:val="001C686A"/>
    <w:rsid w:val="001C6ABC"/>
    <w:rsid w:val="001C756B"/>
    <w:rsid w:val="001C78BB"/>
    <w:rsid w:val="001C7BF9"/>
    <w:rsid w:val="001D02AE"/>
    <w:rsid w:val="001D042F"/>
    <w:rsid w:val="001D048E"/>
    <w:rsid w:val="001D0AF9"/>
    <w:rsid w:val="001D0ED1"/>
    <w:rsid w:val="001D0EED"/>
    <w:rsid w:val="001D13C8"/>
    <w:rsid w:val="001D1494"/>
    <w:rsid w:val="001D2D3E"/>
    <w:rsid w:val="001D2E99"/>
    <w:rsid w:val="001D305B"/>
    <w:rsid w:val="001D3136"/>
    <w:rsid w:val="001D3167"/>
    <w:rsid w:val="001D3778"/>
    <w:rsid w:val="001D3FE8"/>
    <w:rsid w:val="001D4138"/>
    <w:rsid w:val="001D46FF"/>
    <w:rsid w:val="001D4BC3"/>
    <w:rsid w:val="001D54DB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DFE"/>
    <w:rsid w:val="001E1E87"/>
    <w:rsid w:val="001E2151"/>
    <w:rsid w:val="001E23D9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5017"/>
    <w:rsid w:val="001E5142"/>
    <w:rsid w:val="001E5869"/>
    <w:rsid w:val="001E5B23"/>
    <w:rsid w:val="001E630B"/>
    <w:rsid w:val="001E6772"/>
    <w:rsid w:val="001E6881"/>
    <w:rsid w:val="001E7128"/>
    <w:rsid w:val="001E73C6"/>
    <w:rsid w:val="001E744F"/>
    <w:rsid w:val="001E7814"/>
    <w:rsid w:val="001E7F17"/>
    <w:rsid w:val="001E7F1A"/>
    <w:rsid w:val="001F063A"/>
    <w:rsid w:val="001F0658"/>
    <w:rsid w:val="001F06D2"/>
    <w:rsid w:val="001F1128"/>
    <w:rsid w:val="001F1232"/>
    <w:rsid w:val="001F165E"/>
    <w:rsid w:val="001F1762"/>
    <w:rsid w:val="001F17A8"/>
    <w:rsid w:val="001F1D76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289"/>
    <w:rsid w:val="001F53CB"/>
    <w:rsid w:val="001F543D"/>
    <w:rsid w:val="001F562A"/>
    <w:rsid w:val="001F5864"/>
    <w:rsid w:val="001F5D9C"/>
    <w:rsid w:val="001F5F24"/>
    <w:rsid w:val="001F6075"/>
    <w:rsid w:val="001F60D6"/>
    <w:rsid w:val="001F613C"/>
    <w:rsid w:val="001F62C0"/>
    <w:rsid w:val="001F6EB0"/>
    <w:rsid w:val="001F7410"/>
    <w:rsid w:val="001F7770"/>
    <w:rsid w:val="001F797C"/>
    <w:rsid w:val="001F7C6D"/>
    <w:rsid w:val="001F7CB1"/>
    <w:rsid w:val="002007D6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04A"/>
    <w:rsid w:val="0020454B"/>
    <w:rsid w:val="00204EE0"/>
    <w:rsid w:val="002054DA"/>
    <w:rsid w:val="00205EB9"/>
    <w:rsid w:val="00205ED6"/>
    <w:rsid w:val="00205FC8"/>
    <w:rsid w:val="00205FCF"/>
    <w:rsid w:val="002062DF"/>
    <w:rsid w:val="002066E0"/>
    <w:rsid w:val="00206AE6"/>
    <w:rsid w:val="00206B34"/>
    <w:rsid w:val="00206CD2"/>
    <w:rsid w:val="00206F90"/>
    <w:rsid w:val="00207012"/>
    <w:rsid w:val="002071B3"/>
    <w:rsid w:val="00207516"/>
    <w:rsid w:val="0020756C"/>
    <w:rsid w:val="00207799"/>
    <w:rsid w:val="00207922"/>
    <w:rsid w:val="00207F83"/>
    <w:rsid w:val="0021002B"/>
    <w:rsid w:val="00210741"/>
    <w:rsid w:val="00210AB0"/>
    <w:rsid w:val="00210DE4"/>
    <w:rsid w:val="0021170A"/>
    <w:rsid w:val="002123DA"/>
    <w:rsid w:val="00213307"/>
    <w:rsid w:val="00213CCF"/>
    <w:rsid w:val="002142AA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36B"/>
    <w:rsid w:val="00221AE7"/>
    <w:rsid w:val="00222034"/>
    <w:rsid w:val="002220D1"/>
    <w:rsid w:val="002223FC"/>
    <w:rsid w:val="00223681"/>
    <w:rsid w:val="00223DC9"/>
    <w:rsid w:val="00223F60"/>
    <w:rsid w:val="00224067"/>
    <w:rsid w:val="0022444C"/>
    <w:rsid w:val="002246DB"/>
    <w:rsid w:val="00224845"/>
    <w:rsid w:val="0022547F"/>
    <w:rsid w:val="002255E1"/>
    <w:rsid w:val="0022588F"/>
    <w:rsid w:val="002258A1"/>
    <w:rsid w:val="00225CE7"/>
    <w:rsid w:val="00225F8E"/>
    <w:rsid w:val="002261C4"/>
    <w:rsid w:val="00226316"/>
    <w:rsid w:val="0022639F"/>
    <w:rsid w:val="00226687"/>
    <w:rsid w:val="00226DDB"/>
    <w:rsid w:val="00226E5D"/>
    <w:rsid w:val="00227059"/>
    <w:rsid w:val="002274A3"/>
    <w:rsid w:val="002277CB"/>
    <w:rsid w:val="002279B8"/>
    <w:rsid w:val="00227F5C"/>
    <w:rsid w:val="00230330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67"/>
    <w:rsid w:val="002326E7"/>
    <w:rsid w:val="0023362D"/>
    <w:rsid w:val="00233E47"/>
    <w:rsid w:val="0023435F"/>
    <w:rsid w:val="00234412"/>
    <w:rsid w:val="00234517"/>
    <w:rsid w:val="00234597"/>
    <w:rsid w:val="00234B74"/>
    <w:rsid w:val="00234C85"/>
    <w:rsid w:val="00234CF8"/>
    <w:rsid w:val="002356BB"/>
    <w:rsid w:val="00235717"/>
    <w:rsid w:val="00235AC5"/>
    <w:rsid w:val="00235B5A"/>
    <w:rsid w:val="00235F3E"/>
    <w:rsid w:val="00236138"/>
    <w:rsid w:val="00236985"/>
    <w:rsid w:val="00236FB3"/>
    <w:rsid w:val="002371AB"/>
    <w:rsid w:val="00237A22"/>
    <w:rsid w:val="00237F06"/>
    <w:rsid w:val="00237F9A"/>
    <w:rsid w:val="00240147"/>
    <w:rsid w:val="0024082A"/>
    <w:rsid w:val="00240BD9"/>
    <w:rsid w:val="00240E0C"/>
    <w:rsid w:val="002411B1"/>
    <w:rsid w:val="002416CC"/>
    <w:rsid w:val="002419E7"/>
    <w:rsid w:val="00241A62"/>
    <w:rsid w:val="00241B9C"/>
    <w:rsid w:val="00241F06"/>
    <w:rsid w:val="00242057"/>
    <w:rsid w:val="00242F7F"/>
    <w:rsid w:val="002432E0"/>
    <w:rsid w:val="002433C1"/>
    <w:rsid w:val="00243939"/>
    <w:rsid w:val="00243F53"/>
    <w:rsid w:val="00244001"/>
    <w:rsid w:val="00244414"/>
    <w:rsid w:val="00244853"/>
    <w:rsid w:val="00244A94"/>
    <w:rsid w:val="0024513E"/>
    <w:rsid w:val="002454E1"/>
    <w:rsid w:val="002458FB"/>
    <w:rsid w:val="00245B68"/>
    <w:rsid w:val="00245C7D"/>
    <w:rsid w:val="00245D18"/>
    <w:rsid w:val="0024607A"/>
    <w:rsid w:val="002460EF"/>
    <w:rsid w:val="00246224"/>
    <w:rsid w:val="00246597"/>
    <w:rsid w:val="00246671"/>
    <w:rsid w:val="00246C44"/>
    <w:rsid w:val="00246CCF"/>
    <w:rsid w:val="00247981"/>
    <w:rsid w:val="00247E9C"/>
    <w:rsid w:val="00250081"/>
    <w:rsid w:val="00250321"/>
    <w:rsid w:val="0025042D"/>
    <w:rsid w:val="002512C1"/>
    <w:rsid w:val="00251772"/>
    <w:rsid w:val="00251BE3"/>
    <w:rsid w:val="002521E4"/>
    <w:rsid w:val="002522A0"/>
    <w:rsid w:val="002522C0"/>
    <w:rsid w:val="0025251A"/>
    <w:rsid w:val="00252D89"/>
    <w:rsid w:val="00252E31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6BC"/>
    <w:rsid w:val="002568E2"/>
    <w:rsid w:val="00256901"/>
    <w:rsid w:val="00256E70"/>
    <w:rsid w:val="00257E0E"/>
    <w:rsid w:val="0026025A"/>
    <w:rsid w:val="002606CF"/>
    <w:rsid w:val="00260AFE"/>
    <w:rsid w:val="00260C82"/>
    <w:rsid w:val="00260FB9"/>
    <w:rsid w:val="002615B9"/>
    <w:rsid w:val="00261D80"/>
    <w:rsid w:val="00261F73"/>
    <w:rsid w:val="00262086"/>
    <w:rsid w:val="0026219D"/>
    <w:rsid w:val="002626CA"/>
    <w:rsid w:val="002627B5"/>
    <w:rsid w:val="002627FF"/>
    <w:rsid w:val="002629A2"/>
    <w:rsid w:val="00262BCA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5FB"/>
    <w:rsid w:val="00267679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CC5"/>
    <w:rsid w:val="00271E6C"/>
    <w:rsid w:val="00272126"/>
    <w:rsid w:val="002722A1"/>
    <w:rsid w:val="00272B02"/>
    <w:rsid w:val="00272BE5"/>
    <w:rsid w:val="00273226"/>
    <w:rsid w:val="002734B5"/>
    <w:rsid w:val="0027364C"/>
    <w:rsid w:val="00273903"/>
    <w:rsid w:val="00274395"/>
    <w:rsid w:val="0027516B"/>
    <w:rsid w:val="00275428"/>
    <w:rsid w:val="00275A0D"/>
    <w:rsid w:val="00275D12"/>
    <w:rsid w:val="00275EC4"/>
    <w:rsid w:val="0027626B"/>
    <w:rsid w:val="002762F3"/>
    <w:rsid w:val="002767EA"/>
    <w:rsid w:val="00276894"/>
    <w:rsid w:val="0027710F"/>
    <w:rsid w:val="00277295"/>
    <w:rsid w:val="00277301"/>
    <w:rsid w:val="002774A8"/>
    <w:rsid w:val="002776A0"/>
    <w:rsid w:val="00277938"/>
    <w:rsid w:val="0027795A"/>
    <w:rsid w:val="00277A95"/>
    <w:rsid w:val="00277ABC"/>
    <w:rsid w:val="00277D30"/>
    <w:rsid w:val="002801CF"/>
    <w:rsid w:val="00280743"/>
    <w:rsid w:val="002808AA"/>
    <w:rsid w:val="00280B05"/>
    <w:rsid w:val="00280C96"/>
    <w:rsid w:val="0028108C"/>
    <w:rsid w:val="002811FE"/>
    <w:rsid w:val="002812B8"/>
    <w:rsid w:val="002813AA"/>
    <w:rsid w:val="00281779"/>
    <w:rsid w:val="00281A2C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3529"/>
    <w:rsid w:val="0028385E"/>
    <w:rsid w:val="00283964"/>
    <w:rsid w:val="0028409F"/>
    <w:rsid w:val="002846C1"/>
    <w:rsid w:val="00284A2B"/>
    <w:rsid w:val="00285EE9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2847"/>
    <w:rsid w:val="002936B7"/>
    <w:rsid w:val="00293B7D"/>
    <w:rsid w:val="00293E97"/>
    <w:rsid w:val="00294309"/>
    <w:rsid w:val="00295587"/>
    <w:rsid w:val="00295728"/>
    <w:rsid w:val="002961EF"/>
    <w:rsid w:val="0029655D"/>
    <w:rsid w:val="002965F8"/>
    <w:rsid w:val="00296681"/>
    <w:rsid w:val="00296728"/>
    <w:rsid w:val="0029682B"/>
    <w:rsid w:val="00296910"/>
    <w:rsid w:val="00297017"/>
    <w:rsid w:val="00297278"/>
    <w:rsid w:val="002979F1"/>
    <w:rsid w:val="00297B50"/>
    <w:rsid w:val="002A0225"/>
    <w:rsid w:val="002A0730"/>
    <w:rsid w:val="002A09BA"/>
    <w:rsid w:val="002A0FBE"/>
    <w:rsid w:val="002A183D"/>
    <w:rsid w:val="002A187E"/>
    <w:rsid w:val="002A196C"/>
    <w:rsid w:val="002A1EFD"/>
    <w:rsid w:val="002A237A"/>
    <w:rsid w:val="002A25F2"/>
    <w:rsid w:val="002A263F"/>
    <w:rsid w:val="002A2A9B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798"/>
    <w:rsid w:val="002A480E"/>
    <w:rsid w:val="002A4C13"/>
    <w:rsid w:val="002A4E26"/>
    <w:rsid w:val="002A4F2A"/>
    <w:rsid w:val="002A53C8"/>
    <w:rsid w:val="002A57EF"/>
    <w:rsid w:val="002A596A"/>
    <w:rsid w:val="002A5BB0"/>
    <w:rsid w:val="002A5CF1"/>
    <w:rsid w:val="002A61C6"/>
    <w:rsid w:val="002A6426"/>
    <w:rsid w:val="002A6439"/>
    <w:rsid w:val="002A6487"/>
    <w:rsid w:val="002A660C"/>
    <w:rsid w:val="002A668D"/>
    <w:rsid w:val="002A6711"/>
    <w:rsid w:val="002A6CCF"/>
    <w:rsid w:val="002A6DA6"/>
    <w:rsid w:val="002A6E64"/>
    <w:rsid w:val="002A725F"/>
    <w:rsid w:val="002A7275"/>
    <w:rsid w:val="002A763A"/>
    <w:rsid w:val="002B02E9"/>
    <w:rsid w:val="002B0686"/>
    <w:rsid w:val="002B0998"/>
    <w:rsid w:val="002B0FBE"/>
    <w:rsid w:val="002B16AC"/>
    <w:rsid w:val="002B19F9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AC0"/>
    <w:rsid w:val="002B5CB9"/>
    <w:rsid w:val="002B5EB5"/>
    <w:rsid w:val="002B6DF1"/>
    <w:rsid w:val="002B7149"/>
    <w:rsid w:val="002B71DF"/>
    <w:rsid w:val="002B76F9"/>
    <w:rsid w:val="002B77F5"/>
    <w:rsid w:val="002C01DB"/>
    <w:rsid w:val="002C0284"/>
    <w:rsid w:val="002C02C1"/>
    <w:rsid w:val="002C0583"/>
    <w:rsid w:val="002C0B05"/>
    <w:rsid w:val="002C0CCF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73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5B77"/>
    <w:rsid w:val="002C6161"/>
    <w:rsid w:val="002C6550"/>
    <w:rsid w:val="002C6597"/>
    <w:rsid w:val="002C6692"/>
    <w:rsid w:val="002C6C7B"/>
    <w:rsid w:val="002C6E1C"/>
    <w:rsid w:val="002C7294"/>
    <w:rsid w:val="002C78C9"/>
    <w:rsid w:val="002C78CA"/>
    <w:rsid w:val="002C7909"/>
    <w:rsid w:val="002D0207"/>
    <w:rsid w:val="002D05D9"/>
    <w:rsid w:val="002D093B"/>
    <w:rsid w:val="002D0E97"/>
    <w:rsid w:val="002D1444"/>
    <w:rsid w:val="002D1C8B"/>
    <w:rsid w:val="002D220A"/>
    <w:rsid w:val="002D2485"/>
    <w:rsid w:val="002D28D1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8"/>
    <w:rsid w:val="002D68CA"/>
    <w:rsid w:val="002D6AF6"/>
    <w:rsid w:val="002D6C25"/>
    <w:rsid w:val="002D6E35"/>
    <w:rsid w:val="002D717B"/>
    <w:rsid w:val="002D751B"/>
    <w:rsid w:val="002D77E3"/>
    <w:rsid w:val="002E06F5"/>
    <w:rsid w:val="002E0C6F"/>
    <w:rsid w:val="002E1239"/>
    <w:rsid w:val="002E1306"/>
    <w:rsid w:val="002E15B2"/>
    <w:rsid w:val="002E1650"/>
    <w:rsid w:val="002E1924"/>
    <w:rsid w:val="002E1A9C"/>
    <w:rsid w:val="002E1E74"/>
    <w:rsid w:val="002E2300"/>
    <w:rsid w:val="002E2342"/>
    <w:rsid w:val="002E26C6"/>
    <w:rsid w:val="002E328B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C9"/>
    <w:rsid w:val="002E5934"/>
    <w:rsid w:val="002E5E5A"/>
    <w:rsid w:val="002E64DF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906"/>
    <w:rsid w:val="002F24D3"/>
    <w:rsid w:val="002F28E8"/>
    <w:rsid w:val="002F2F6C"/>
    <w:rsid w:val="002F313A"/>
    <w:rsid w:val="002F347D"/>
    <w:rsid w:val="002F3FCE"/>
    <w:rsid w:val="002F4A43"/>
    <w:rsid w:val="002F5375"/>
    <w:rsid w:val="002F54DE"/>
    <w:rsid w:val="002F55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92D"/>
    <w:rsid w:val="002F7995"/>
    <w:rsid w:val="002F7A97"/>
    <w:rsid w:val="002F7B13"/>
    <w:rsid w:val="002F7C91"/>
    <w:rsid w:val="0030006A"/>
    <w:rsid w:val="00300632"/>
    <w:rsid w:val="00300830"/>
    <w:rsid w:val="00300B1E"/>
    <w:rsid w:val="003012AC"/>
    <w:rsid w:val="003017EE"/>
    <w:rsid w:val="003019B0"/>
    <w:rsid w:val="00301A2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7D8"/>
    <w:rsid w:val="00304A40"/>
    <w:rsid w:val="00304B45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805"/>
    <w:rsid w:val="00307C96"/>
    <w:rsid w:val="003100CC"/>
    <w:rsid w:val="003101C8"/>
    <w:rsid w:val="003102A4"/>
    <w:rsid w:val="0031091D"/>
    <w:rsid w:val="00310BEA"/>
    <w:rsid w:val="0031121A"/>
    <w:rsid w:val="003112A9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5F62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AFD"/>
    <w:rsid w:val="00320CC9"/>
    <w:rsid w:val="00320E9C"/>
    <w:rsid w:val="00321450"/>
    <w:rsid w:val="003231C1"/>
    <w:rsid w:val="0032394D"/>
    <w:rsid w:val="00323B1F"/>
    <w:rsid w:val="00324BA6"/>
    <w:rsid w:val="00324C83"/>
    <w:rsid w:val="00324D79"/>
    <w:rsid w:val="003250F9"/>
    <w:rsid w:val="003254EB"/>
    <w:rsid w:val="003255DF"/>
    <w:rsid w:val="0032571D"/>
    <w:rsid w:val="00325744"/>
    <w:rsid w:val="00325827"/>
    <w:rsid w:val="0032596F"/>
    <w:rsid w:val="00326479"/>
    <w:rsid w:val="00326592"/>
    <w:rsid w:val="00326B6E"/>
    <w:rsid w:val="00326D1C"/>
    <w:rsid w:val="0032706F"/>
    <w:rsid w:val="003271A6"/>
    <w:rsid w:val="00327274"/>
    <w:rsid w:val="0032781D"/>
    <w:rsid w:val="003278F0"/>
    <w:rsid w:val="00330057"/>
    <w:rsid w:val="00330153"/>
    <w:rsid w:val="003305B7"/>
    <w:rsid w:val="00330823"/>
    <w:rsid w:val="00330BE4"/>
    <w:rsid w:val="00330CF6"/>
    <w:rsid w:val="0033109A"/>
    <w:rsid w:val="0033122A"/>
    <w:rsid w:val="0033136C"/>
    <w:rsid w:val="003317B1"/>
    <w:rsid w:val="0033186E"/>
    <w:rsid w:val="0033230A"/>
    <w:rsid w:val="00332753"/>
    <w:rsid w:val="00332B42"/>
    <w:rsid w:val="00332BF7"/>
    <w:rsid w:val="00332C8E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5F3E"/>
    <w:rsid w:val="0033633D"/>
    <w:rsid w:val="003366D4"/>
    <w:rsid w:val="00336A92"/>
    <w:rsid w:val="003370B8"/>
    <w:rsid w:val="003371A8"/>
    <w:rsid w:val="003374A4"/>
    <w:rsid w:val="00337BBB"/>
    <w:rsid w:val="00337D1F"/>
    <w:rsid w:val="003406F7"/>
    <w:rsid w:val="0034079D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A68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4A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E5E"/>
    <w:rsid w:val="00350149"/>
    <w:rsid w:val="00350B22"/>
    <w:rsid w:val="00350EBC"/>
    <w:rsid w:val="00350F4B"/>
    <w:rsid w:val="00351452"/>
    <w:rsid w:val="00351498"/>
    <w:rsid w:val="003515AC"/>
    <w:rsid w:val="00351B25"/>
    <w:rsid w:val="00351E64"/>
    <w:rsid w:val="00351E7D"/>
    <w:rsid w:val="0035206C"/>
    <w:rsid w:val="003525AB"/>
    <w:rsid w:val="003526B9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BD9"/>
    <w:rsid w:val="00356F50"/>
    <w:rsid w:val="003573F2"/>
    <w:rsid w:val="0035766B"/>
    <w:rsid w:val="003579A0"/>
    <w:rsid w:val="003601BE"/>
    <w:rsid w:val="003601C9"/>
    <w:rsid w:val="00360290"/>
    <w:rsid w:val="00360558"/>
    <w:rsid w:val="00360776"/>
    <w:rsid w:val="003607A8"/>
    <w:rsid w:val="00360999"/>
    <w:rsid w:val="00360F5E"/>
    <w:rsid w:val="00361643"/>
    <w:rsid w:val="0036233C"/>
    <w:rsid w:val="00362467"/>
    <w:rsid w:val="003626E6"/>
    <w:rsid w:val="00362B27"/>
    <w:rsid w:val="003632B4"/>
    <w:rsid w:val="003637EB"/>
    <w:rsid w:val="00363AE3"/>
    <w:rsid w:val="00363FDD"/>
    <w:rsid w:val="003641A3"/>
    <w:rsid w:val="003643EF"/>
    <w:rsid w:val="00364561"/>
    <w:rsid w:val="0036459F"/>
    <w:rsid w:val="00364884"/>
    <w:rsid w:val="003652D6"/>
    <w:rsid w:val="00365903"/>
    <w:rsid w:val="003659E0"/>
    <w:rsid w:val="00365CF9"/>
    <w:rsid w:val="00365D1E"/>
    <w:rsid w:val="00365E3F"/>
    <w:rsid w:val="00365F38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0C1"/>
    <w:rsid w:val="0037013C"/>
    <w:rsid w:val="0037044E"/>
    <w:rsid w:val="003706BE"/>
    <w:rsid w:val="00370B66"/>
    <w:rsid w:val="0037149B"/>
    <w:rsid w:val="003715EA"/>
    <w:rsid w:val="00371866"/>
    <w:rsid w:val="00371AD0"/>
    <w:rsid w:val="00372A00"/>
    <w:rsid w:val="00372A90"/>
    <w:rsid w:val="00372E22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5F3"/>
    <w:rsid w:val="0037482A"/>
    <w:rsid w:val="0037513F"/>
    <w:rsid w:val="003751D8"/>
    <w:rsid w:val="003752FB"/>
    <w:rsid w:val="00375AA9"/>
    <w:rsid w:val="00375C03"/>
    <w:rsid w:val="0037676D"/>
    <w:rsid w:val="00376B9B"/>
    <w:rsid w:val="003771E3"/>
    <w:rsid w:val="00377484"/>
    <w:rsid w:val="00377591"/>
    <w:rsid w:val="00380181"/>
    <w:rsid w:val="00380458"/>
    <w:rsid w:val="00380474"/>
    <w:rsid w:val="0038076C"/>
    <w:rsid w:val="00380888"/>
    <w:rsid w:val="00380977"/>
    <w:rsid w:val="00380FC7"/>
    <w:rsid w:val="00381011"/>
    <w:rsid w:val="00381448"/>
    <w:rsid w:val="003815BA"/>
    <w:rsid w:val="003819E2"/>
    <w:rsid w:val="00382223"/>
    <w:rsid w:val="0038233D"/>
    <w:rsid w:val="00382B32"/>
    <w:rsid w:val="00382B4F"/>
    <w:rsid w:val="00382FBA"/>
    <w:rsid w:val="003834B6"/>
    <w:rsid w:val="0038368E"/>
    <w:rsid w:val="003836F7"/>
    <w:rsid w:val="003838BE"/>
    <w:rsid w:val="00383A9E"/>
    <w:rsid w:val="003840BC"/>
    <w:rsid w:val="0038420A"/>
    <w:rsid w:val="0038443A"/>
    <w:rsid w:val="003855B1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8B"/>
    <w:rsid w:val="003906D3"/>
    <w:rsid w:val="00390DC4"/>
    <w:rsid w:val="003913A0"/>
    <w:rsid w:val="00391432"/>
    <w:rsid w:val="00391563"/>
    <w:rsid w:val="00391DD1"/>
    <w:rsid w:val="00392038"/>
    <w:rsid w:val="003921AE"/>
    <w:rsid w:val="0039244A"/>
    <w:rsid w:val="0039275E"/>
    <w:rsid w:val="00392C1C"/>
    <w:rsid w:val="0039363E"/>
    <w:rsid w:val="00393657"/>
    <w:rsid w:val="00393D67"/>
    <w:rsid w:val="00393E6D"/>
    <w:rsid w:val="00394083"/>
    <w:rsid w:val="0039422E"/>
    <w:rsid w:val="00394390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4C"/>
    <w:rsid w:val="00396164"/>
    <w:rsid w:val="00396760"/>
    <w:rsid w:val="00396873"/>
    <w:rsid w:val="003970AE"/>
    <w:rsid w:val="003971D9"/>
    <w:rsid w:val="00397275"/>
    <w:rsid w:val="003973A0"/>
    <w:rsid w:val="00397664"/>
    <w:rsid w:val="003979B1"/>
    <w:rsid w:val="00397FEF"/>
    <w:rsid w:val="003A025A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890"/>
    <w:rsid w:val="003A2EC6"/>
    <w:rsid w:val="003A306A"/>
    <w:rsid w:val="003A3384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5BF8"/>
    <w:rsid w:val="003A61CF"/>
    <w:rsid w:val="003A6339"/>
    <w:rsid w:val="003A64A8"/>
    <w:rsid w:val="003A64DF"/>
    <w:rsid w:val="003A668B"/>
    <w:rsid w:val="003A6AF1"/>
    <w:rsid w:val="003A6AF3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3E3"/>
    <w:rsid w:val="003B065F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B3"/>
    <w:rsid w:val="003B34D7"/>
    <w:rsid w:val="003B3BD1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68E3"/>
    <w:rsid w:val="003B68E6"/>
    <w:rsid w:val="003B73D4"/>
    <w:rsid w:val="003B7949"/>
    <w:rsid w:val="003B7A80"/>
    <w:rsid w:val="003C0CD5"/>
    <w:rsid w:val="003C0DC8"/>
    <w:rsid w:val="003C1284"/>
    <w:rsid w:val="003C12C4"/>
    <w:rsid w:val="003C1E98"/>
    <w:rsid w:val="003C2A81"/>
    <w:rsid w:val="003C2C86"/>
    <w:rsid w:val="003C329E"/>
    <w:rsid w:val="003C3504"/>
    <w:rsid w:val="003C3874"/>
    <w:rsid w:val="003C425D"/>
    <w:rsid w:val="003C432D"/>
    <w:rsid w:val="003C4A70"/>
    <w:rsid w:val="003C550B"/>
    <w:rsid w:val="003C5511"/>
    <w:rsid w:val="003C5F24"/>
    <w:rsid w:val="003C60F6"/>
    <w:rsid w:val="003C62C3"/>
    <w:rsid w:val="003C639A"/>
    <w:rsid w:val="003C661A"/>
    <w:rsid w:val="003C6C39"/>
    <w:rsid w:val="003C707D"/>
    <w:rsid w:val="003C70A7"/>
    <w:rsid w:val="003C7886"/>
    <w:rsid w:val="003D019B"/>
    <w:rsid w:val="003D01DB"/>
    <w:rsid w:val="003D0528"/>
    <w:rsid w:val="003D0556"/>
    <w:rsid w:val="003D08E6"/>
    <w:rsid w:val="003D0E73"/>
    <w:rsid w:val="003D103A"/>
    <w:rsid w:val="003D117E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A9B"/>
    <w:rsid w:val="003D5BAA"/>
    <w:rsid w:val="003D5D41"/>
    <w:rsid w:val="003D5EEE"/>
    <w:rsid w:val="003D665D"/>
    <w:rsid w:val="003D67B0"/>
    <w:rsid w:val="003D6C87"/>
    <w:rsid w:val="003D731D"/>
    <w:rsid w:val="003D732A"/>
    <w:rsid w:val="003D7383"/>
    <w:rsid w:val="003D758B"/>
    <w:rsid w:val="003D79B0"/>
    <w:rsid w:val="003D7BB0"/>
    <w:rsid w:val="003D7DC4"/>
    <w:rsid w:val="003E0C2E"/>
    <w:rsid w:val="003E0C65"/>
    <w:rsid w:val="003E0DF9"/>
    <w:rsid w:val="003E1197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737C"/>
    <w:rsid w:val="003E7484"/>
    <w:rsid w:val="003E748D"/>
    <w:rsid w:val="003E74EE"/>
    <w:rsid w:val="003F04C0"/>
    <w:rsid w:val="003F08A7"/>
    <w:rsid w:val="003F0A59"/>
    <w:rsid w:val="003F0C57"/>
    <w:rsid w:val="003F0D6C"/>
    <w:rsid w:val="003F1409"/>
    <w:rsid w:val="003F15BF"/>
    <w:rsid w:val="003F160C"/>
    <w:rsid w:val="003F171E"/>
    <w:rsid w:val="003F1AF7"/>
    <w:rsid w:val="003F1B8E"/>
    <w:rsid w:val="003F1E17"/>
    <w:rsid w:val="003F1EFE"/>
    <w:rsid w:val="003F20F8"/>
    <w:rsid w:val="003F2F66"/>
    <w:rsid w:val="003F2FC7"/>
    <w:rsid w:val="003F32FB"/>
    <w:rsid w:val="003F35F7"/>
    <w:rsid w:val="003F3986"/>
    <w:rsid w:val="003F3AB5"/>
    <w:rsid w:val="003F3B3A"/>
    <w:rsid w:val="003F420F"/>
    <w:rsid w:val="003F451A"/>
    <w:rsid w:val="003F46BD"/>
    <w:rsid w:val="003F4925"/>
    <w:rsid w:val="003F4930"/>
    <w:rsid w:val="003F5960"/>
    <w:rsid w:val="003F600C"/>
    <w:rsid w:val="003F65D9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E2E"/>
    <w:rsid w:val="004042B0"/>
    <w:rsid w:val="00404336"/>
    <w:rsid w:val="004045CF"/>
    <w:rsid w:val="00404A71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2CE6"/>
    <w:rsid w:val="0041310A"/>
    <w:rsid w:val="004133CD"/>
    <w:rsid w:val="0041390E"/>
    <w:rsid w:val="00413C31"/>
    <w:rsid w:val="00413EB2"/>
    <w:rsid w:val="00414045"/>
    <w:rsid w:val="00414D1E"/>
    <w:rsid w:val="0041582D"/>
    <w:rsid w:val="00416A05"/>
    <w:rsid w:val="00416E52"/>
    <w:rsid w:val="00417013"/>
    <w:rsid w:val="004170FF"/>
    <w:rsid w:val="00417743"/>
    <w:rsid w:val="00417DFF"/>
    <w:rsid w:val="004207A2"/>
    <w:rsid w:val="004207AE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F6"/>
    <w:rsid w:val="00422FBD"/>
    <w:rsid w:val="004233B4"/>
    <w:rsid w:val="0042395C"/>
    <w:rsid w:val="0042469F"/>
    <w:rsid w:val="004246F8"/>
    <w:rsid w:val="00424ABA"/>
    <w:rsid w:val="00424AC0"/>
    <w:rsid w:val="00424BAE"/>
    <w:rsid w:val="00424FB5"/>
    <w:rsid w:val="004259D6"/>
    <w:rsid w:val="00425AC3"/>
    <w:rsid w:val="0042635D"/>
    <w:rsid w:val="00426503"/>
    <w:rsid w:val="00426676"/>
    <w:rsid w:val="004266F5"/>
    <w:rsid w:val="00426C90"/>
    <w:rsid w:val="004275A0"/>
    <w:rsid w:val="00427641"/>
    <w:rsid w:val="00427926"/>
    <w:rsid w:val="00427C5E"/>
    <w:rsid w:val="00427F99"/>
    <w:rsid w:val="0043021A"/>
    <w:rsid w:val="004304A8"/>
    <w:rsid w:val="00430607"/>
    <w:rsid w:val="0043093F"/>
    <w:rsid w:val="00430FD6"/>
    <w:rsid w:val="004310C2"/>
    <w:rsid w:val="00431CE8"/>
    <w:rsid w:val="004323E3"/>
    <w:rsid w:val="0043264A"/>
    <w:rsid w:val="0043272F"/>
    <w:rsid w:val="00432792"/>
    <w:rsid w:val="00432AFF"/>
    <w:rsid w:val="00432DE1"/>
    <w:rsid w:val="00432E95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5DB5"/>
    <w:rsid w:val="00436018"/>
    <w:rsid w:val="0043642E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7FF"/>
    <w:rsid w:val="004379A5"/>
    <w:rsid w:val="00437D54"/>
    <w:rsid w:val="00437FE0"/>
    <w:rsid w:val="004400EC"/>
    <w:rsid w:val="00440391"/>
    <w:rsid w:val="0044043F"/>
    <w:rsid w:val="0044080F"/>
    <w:rsid w:val="00440CD7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2A6"/>
    <w:rsid w:val="004456C4"/>
    <w:rsid w:val="004461B8"/>
    <w:rsid w:val="00446A70"/>
    <w:rsid w:val="00447357"/>
    <w:rsid w:val="00447419"/>
    <w:rsid w:val="004476DB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6F5"/>
    <w:rsid w:val="004518F6"/>
    <w:rsid w:val="00451915"/>
    <w:rsid w:val="00451D48"/>
    <w:rsid w:val="004520D7"/>
    <w:rsid w:val="004534EE"/>
    <w:rsid w:val="00453664"/>
    <w:rsid w:val="004537A4"/>
    <w:rsid w:val="0045393E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2E"/>
    <w:rsid w:val="00456CC2"/>
    <w:rsid w:val="00456E51"/>
    <w:rsid w:val="00457191"/>
    <w:rsid w:val="0045748A"/>
    <w:rsid w:val="00457538"/>
    <w:rsid w:val="004577CD"/>
    <w:rsid w:val="00457A3F"/>
    <w:rsid w:val="00457D66"/>
    <w:rsid w:val="00457E6E"/>
    <w:rsid w:val="00457EB3"/>
    <w:rsid w:val="00460357"/>
    <w:rsid w:val="0046085C"/>
    <w:rsid w:val="004608C4"/>
    <w:rsid w:val="004609B5"/>
    <w:rsid w:val="004609D6"/>
    <w:rsid w:val="004618C1"/>
    <w:rsid w:val="00461FD0"/>
    <w:rsid w:val="00462253"/>
    <w:rsid w:val="004622BE"/>
    <w:rsid w:val="004624A4"/>
    <w:rsid w:val="0046308D"/>
    <w:rsid w:val="0046329C"/>
    <w:rsid w:val="00463724"/>
    <w:rsid w:val="00463D38"/>
    <w:rsid w:val="00463EAA"/>
    <w:rsid w:val="004641B7"/>
    <w:rsid w:val="00464281"/>
    <w:rsid w:val="004646AB"/>
    <w:rsid w:val="004648BC"/>
    <w:rsid w:val="004651A4"/>
    <w:rsid w:val="00465D4B"/>
    <w:rsid w:val="004662A4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24E"/>
    <w:rsid w:val="004723D6"/>
    <w:rsid w:val="004724C5"/>
    <w:rsid w:val="00472AAE"/>
    <w:rsid w:val="00472BAF"/>
    <w:rsid w:val="00472BBF"/>
    <w:rsid w:val="00472C1D"/>
    <w:rsid w:val="0047306D"/>
    <w:rsid w:val="0047328E"/>
    <w:rsid w:val="0047405C"/>
    <w:rsid w:val="004747DD"/>
    <w:rsid w:val="004748D9"/>
    <w:rsid w:val="00474BB7"/>
    <w:rsid w:val="00474D55"/>
    <w:rsid w:val="00475698"/>
    <w:rsid w:val="004757F8"/>
    <w:rsid w:val="00476779"/>
    <w:rsid w:val="0047680D"/>
    <w:rsid w:val="00476905"/>
    <w:rsid w:val="00476E60"/>
    <w:rsid w:val="004770BF"/>
    <w:rsid w:val="00477239"/>
    <w:rsid w:val="00477684"/>
    <w:rsid w:val="0047792D"/>
    <w:rsid w:val="00477B3C"/>
    <w:rsid w:val="00477C83"/>
    <w:rsid w:val="004805C3"/>
    <w:rsid w:val="00480627"/>
    <w:rsid w:val="0048072B"/>
    <w:rsid w:val="00480E47"/>
    <w:rsid w:val="004811A7"/>
    <w:rsid w:val="004816F4"/>
    <w:rsid w:val="00481DFC"/>
    <w:rsid w:val="00482095"/>
    <w:rsid w:val="004822B1"/>
    <w:rsid w:val="004825A6"/>
    <w:rsid w:val="00482811"/>
    <w:rsid w:val="004828E8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915"/>
    <w:rsid w:val="00485B1E"/>
    <w:rsid w:val="00485CFC"/>
    <w:rsid w:val="00485DAE"/>
    <w:rsid w:val="00485DE7"/>
    <w:rsid w:val="0048637C"/>
    <w:rsid w:val="0048649F"/>
    <w:rsid w:val="0048673A"/>
    <w:rsid w:val="00487246"/>
    <w:rsid w:val="00487341"/>
    <w:rsid w:val="00487591"/>
    <w:rsid w:val="00487948"/>
    <w:rsid w:val="00487BA4"/>
    <w:rsid w:val="00490558"/>
    <w:rsid w:val="004906F8"/>
    <w:rsid w:val="00490823"/>
    <w:rsid w:val="00491C54"/>
    <w:rsid w:val="00491D74"/>
    <w:rsid w:val="00492432"/>
    <w:rsid w:val="0049270D"/>
    <w:rsid w:val="004927AC"/>
    <w:rsid w:val="004927C1"/>
    <w:rsid w:val="00492AB0"/>
    <w:rsid w:val="00492BDD"/>
    <w:rsid w:val="0049336E"/>
    <w:rsid w:val="004936D6"/>
    <w:rsid w:val="004938DB"/>
    <w:rsid w:val="00494066"/>
    <w:rsid w:val="004948CD"/>
    <w:rsid w:val="004949B0"/>
    <w:rsid w:val="00494DAB"/>
    <w:rsid w:val="00495658"/>
    <w:rsid w:val="00495A27"/>
    <w:rsid w:val="00495C8B"/>
    <w:rsid w:val="00496495"/>
    <w:rsid w:val="00496606"/>
    <w:rsid w:val="004966BB"/>
    <w:rsid w:val="00496990"/>
    <w:rsid w:val="00496BFB"/>
    <w:rsid w:val="004971C8"/>
    <w:rsid w:val="00497432"/>
    <w:rsid w:val="00497D0B"/>
    <w:rsid w:val="00497DFA"/>
    <w:rsid w:val="004A0472"/>
    <w:rsid w:val="004A08DD"/>
    <w:rsid w:val="004A0C8E"/>
    <w:rsid w:val="004A1BC4"/>
    <w:rsid w:val="004A1DD7"/>
    <w:rsid w:val="004A1EA3"/>
    <w:rsid w:val="004A1EF5"/>
    <w:rsid w:val="004A2177"/>
    <w:rsid w:val="004A250E"/>
    <w:rsid w:val="004A30AC"/>
    <w:rsid w:val="004A3464"/>
    <w:rsid w:val="004A37A7"/>
    <w:rsid w:val="004A3A0C"/>
    <w:rsid w:val="004A3C9D"/>
    <w:rsid w:val="004A3DAC"/>
    <w:rsid w:val="004A3FD1"/>
    <w:rsid w:val="004A4B23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377E"/>
    <w:rsid w:val="004B3E27"/>
    <w:rsid w:val="004B493C"/>
    <w:rsid w:val="004B4DD3"/>
    <w:rsid w:val="004B5161"/>
    <w:rsid w:val="004B55E0"/>
    <w:rsid w:val="004B59C6"/>
    <w:rsid w:val="004B59D4"/>
    <w:rsid w:val="004B5A68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2B2"/>
    <w:rsid w:val="004C04D5"/>
    <w:rsid w:val="004C09B3"/>
    <w:rsid w:val="004C0D75"/>
    <w:rsid w:val="004C1340"/>
    <w:rsid w:val="004C1346"/>
    <w:rsid w:val="004C1549"/>
    <w:rsid w:val="004C17BC"/>
    <w:rsid w:val="004C1C22"/>
    <w:rsid w:val="004C1CDC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D0635"/>
    <w:rsid w:val="004D08FA"/>
    <w:rsid w:val="004D092A"/>
    <w:rsid w:val="004D0A43"/>
    <w:rsid w:val="004D0AB1"/>
    <w:rsid w:val="004D0BA5"/>
    <w:rsid w:val="004D0BB3"/>
    <w:rsid w:val="004D0DD6"/>
    <w:rsid w:val="004D0DDA"/>
    <w:rsid w:val="004D11B1"/>
    <w:rsid w:val="004D1A44"/>
    <w:rsid w:val="004D1A67"/>
    <w:rsid w:val="004D1FE2"/>
    <w:rsid w:val="004D247D"/>
    <w:rsid w:val="004D25D4"/>
    <w:rsid w:val="004D26EF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44B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5E9"/>
    <w:rsid w:val="004D6699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212"/>
    <w:rsid w:val="004E335B"/>
    <w:rsid w:val="004E3516"/>
    <w:rsid w:val="004E3B49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1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381"/>
    <w:rsid w:val="004E7CD3"/>
    <w:rsid w:val="004E7E3D"/>
    <w:rsid w:val="004F04DA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F4E"/>
    <w:rsid w:val="004F5304"/>
    <w:rsid w:val="004F6124"/>
    <w:rsid w:val="004F6915"/>
    <w:rsid w:val="004F6A33"/>
    <w:rsid w:val="004F6DFD"/>
    <w:rsid w:val="004F6E5A"/>
    <w:rsid w:val="004F7B62"/>
    <w:rsid w:val="004F7C1C"/>
    <w:rsid w:val="004F7C4D"/>
    <w:rsid w:val="005001A9"/>
    <w:rsid w:val="005005D3"/>
    <w:rsid w:val="005015A5"/>
    <w:rsid w:val="00501A3D"/>
    <w:rsid w:val="00501CAF"/>
    <w:rsid w:val="005022C5"/>
    <w:rsid w:val="00502A2B"/>
    <w:rsid w:val="00502A9E"/>
    <w:rsid w:val="00502B5D"/>
    <w:rsid w:val="00503D3E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11C"/>
    <w:rsid w:val="00511711"/>
    <w:rsid w:val="0051177A"/>
    <w:rsid w:val="005119A3"/>
    <w:rsid w:val="005124BA"/>
    <w:rsid w:val="005128B1"/>
    <w:rsid w:val="00512939"/>
    <w:rsid w:val="005129E7"/>
    <w:rsid w:val="005129FF"/>
    <w:rsid w:val="0051314B"/>
    <w:rsid w:val="00513231"/>
    <w:rsid w:val="00513786"/>
    <w:rsid w:val="005138D0"/>
    <w:rsid w:val="0051415B"/>
    <w:rsid w:val="0051424E"/>
    <w:rsid w:val="0051431A"/>
    <w:rsid w:val="00514C6A"/>
    <w:rsid w:val="00514E63"/>
    <w:rsid w:val="00514F3A"/>
    <w:rsid w:val="00515006"/>
    <w:rsid w:val="00515C0F"/>
    <w:rsid w:val="00516322"/>
    <w:rsid w:val="00516934"/>
    <w:rsid w:val="00516ABE"/>
    <w:rsid w:val="00516F05"/>
    <w:rsid w:val="005174F0"/>
    <w:rsid w:val="005176D5"/>
    <w:rsid w:val="00520303"/>
    <w:rsid w:val="0052061D"/>
    <w:rsid w:val="0052091C"/>
    <w:rsid w:val="00520BAC"/>
    <w:rsid w:val="00521016"/>
    <w:rsid w:val="005210C9"/>
    <w:rsid w:val="00521149"/>
    <w:rsid w:val="00521187"/>
    <w:rsid w:val="005211D6"/>
    <w:rsid w:val="00521CFB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195"/>
    <w:rsid w:val="005252E9"/>
    <w:rsid w:val="005256B5"/>
    <w:rsid w:val="00525B54"/>
    <w:rsid w:val="00526046"/>
    <w:rsid w:val="00526059"/>
    <w:rsid w:val="005260ED"/>
    <w:rsid w:val="00526440"/>
    <w:rsid w:val="00526736"/>
    <w:rsid w:val="0052725F"/>
    <w:rsid w:val="00527B14"/>
    <w:rsid w:val="00527EFF"/>
    <w:rsid w:val="0053001E"/>
    <w:rsid w:val="00531024"/>
    <w:rsid w:val="005310ED"/>
    <w:rsid w:val="00531351"/>
    <w:rsid w:val="00531C10"/>
    <w:rsid w:val="00532403"/>
    <w:rsid w:val="00532BD8"/>
    <w:rsid w:val="005333B4"/>
    <w:rsid w:val="005333CE"/>
    <w:rsid w:val="00533429"/>
    <w:rsid w:val="005338C5"/>
    <w:rsid w:val="005338F8"/>
    <w:rsid w:val="00533D6F"/>
    <w:rsid w:val="005343DE"/>
    <w:rsid w:val="00534860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41"/>
    <w:rsid w:val="00536AB5"/>
    <w:rsid w:val="00536ADB"/>
    <w:rsid w:val="00537E67"/>
    <w:rsid w:val="005401A9"/>
    <w:rsid w:val="00540523"/>
    <w:rsid w:val="005406A8"/>
    <w:rsid w:val="00540DF1"/>
    <w:rsid w:val="00541D7D"/>
    <w:rsid w:val="00541E30"/>
    <w:rsid w:val="005420FA"/>
    <w:rsid w:val="00542CB1"/>
    <w:rsid w:val="0054335A"/>
    <w:rsid w:val="0054367C"/>
    <w:rsid w:val="005442BB"/>
    <w:rsid w:val="0054450F"/>
    <w:rsid w:val="005446D8"/>
    <w:rsid w:val="00544799"/>
    <w:rsid w:val="00544A53"/>
    <w:rsid w:val="005459F1"/>
    <w:rsid w:val="00545CA2"/>
    <w:rsid w:val="00546232"/>
    <w:rsid w:val="005466AC"/>
    <w:rsid w:val="00546795"/>
    <w:rsid w:val="00546837"/>
    <w:rsid w:val="00546DA9"/>
    <w:rsid w:val="00546EF7"/>
    <w:rsid w:val="005472E8"/>
    <w:rsid w:val="00547B91"/>
    <w:rsid w:val="00547EF7"/>
    <w:rsid w:val="005500F9"/>
    <w:rsid w:val="00550502"/>
    <w:rsid w:val="00550972"/>
    <w:rsid w:val="0055118F"/>
    <w:rsid w:val="00551257"/>
    <w:rsid w:val="0055126A"/>
    <w:rsid w:val="00551389"/>
    <w:rsid w:val="00551D48"/>
    <w:rsid w:val="00551F93"/>
    <w:rsid w:val="005524B8"/>
    <w:rsid w:val="00552D1E"/>
    <w:rsid w:val="00552EF8"/>
    <w:rsid w:val="00552F1A"/>
    <w:rsid w:val="0055320C"/>
    <w:rsid w:val="00553326"/>
    <w:rsid w:val="00553781"/>
    <w:rsid w:val="00553D6D"/>
    <w:rsid w:val="00554842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68A"/>
    <w:rsid w:val="00563DCC"/>
    <w:rsid w:val="00564402"/>
    <w:rsid w:val="005645F7"/>
    <w:rsid w:val="00564E6B"/>
    <w:rsid w:val="00565071"/>
    <w:rsid w:val="005651E0"/>
    <w:rsid w:val="00565903"/>
    <w:rsid w:val="00565E01"/>
    <w:rsid w:val="005661D7"/>
    <w:rsid w:val="0056725B"/>
    <w:rsid w:val="00567B19"/>
    <w:rsid w:val="00567B98"/>
    <w:rsid w:val="00567FC2"/>
    <w:rsid w:val="0057078D"/>
    <w:rsid w:val="00570E6C"/>
    <w:rsid w:val="005715E0"/>
    <w:rsid w:val="005717B4"/>
    <w:rsid w:val="005717CB"/>
    <w:rsid w:val="00571927"/>
    <w:rsid w:val="00571B99"/>
    <w:rsid w:val="00571F7F"/>
    <w:rsid w:val="00572C79"/>
    <w:rsid w:val="005732A4"/>
    <w:rsid w:val="005739DC"/>
    <w:rsid w:val="00573CE9"/>
    <w:rsid w:val="00574002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41D"/>
    <w:rsid w:val="0057751F"/>
    <w:rsid w:val="00577706"/>
    <w:rsid w:val="005778C8"/>
    <w:rsid w:val="00577F28"/>
    <w:rsid w:val="00580112"/>
    <w:rsid w:val="005801C7"/>
    <w:rsid w:val="005803CD"/>
    <w:rsid w:val="005806BB"/>
    <w:rsid w:val="00580B8F"/>
    <w:rsid w:val="00580C79"/>
    <w:rsid w:val="00580CC5"/>
    <w:rsid w:val="0058120B"/>
    <w:rsid w:val="005817B8"/>
    <w:rsid w:val="0058223F"/>
    <w:rsid w:val="00582445"/>
    <w:rsid w:val="00583027"/>
    <w:rsid w:val="005833D6"/>
    <w:rsid w:val="005837AD"/>
    <w:rsid w:val="00583C5E"/>
    <w:rsid w:val="00583CAF"/>
    <w:rsid w:val="00584309"/>
    <w:rsid w:val="005843F9"/>
    <w:rsid w:val="00584531"/>
    <w:rsid w:val="00584770"/>
    <w:rsid w:val="005849C5"/>
    <w:rsid w:val="00584CA7"/>
    <w:rsid w:val="00584CBD"/>
    <w:rsid w:val="005855D9"/>
    <w:rsid w:val="00585F66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942"/>
    <w:rsid w:val="00590C6B"/>
    <w:rsid w:val="00590D42"/>
    <w:rsid w:val="00590E40"/>
    <w:rsid w:val="005911AE"/>
    <w:rsid w:val="00591395"/>
    <w:rsid w:val="00591BCE"/>
    <w:rsid w:val="00591FCC"/>
    <w:rsid w:val="005923A0"/>
    <w:rsid w:val="0059250E"/>
    <w:rsid w:val="00592545"/>
    <w:rsid w:val="00592C42"/>
    <w:rsid w:val="00593558"/>
    <w:rsid w:val="00593564"/>
    <w:rsid w:val="005937E0"/>
    <w:rsid w:val="005939B1"/>
    <w:rsid w:val="00593C3A"/>
    <w:rsid w:val="00594796"/>
    <w:rsid w:val="00594808"/>
    <w:rsid w:val="0059537C"/>
    <w:rsid w:val="005954E7"/>
    <w:rsid w:val="00595CAD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617"/>
    <w:rsid w:val="005A2D65"/>
    <w:rsid w:val="005A3227"/>
    <w:rsid w:val="005A3424"/>
    <w:rsid w:val="005A34D5"/>
    <w:rsid w:val="005A3846"/>
    <w:rsid w:val="005A389C"/>
    <w:rsid w:val="005A3F5A"/>
    <w:rsid w:val="005A4765"/>
    <w:rsid w:val="005A4A17"/>
    <w:rsid w:val="005A4D23"/>
    <w:rsid w:val="005A4EDE"/>
    <w:rsid w:val="005A4EFA"/>
    <w:rsid w:val="005A5258"/>
    <w:rsid w:val="005A53F5"/>
    <w:rsid w:val="005A5481"/>
    <w:rsid w:val="005A5669"/>
    <w:rsid w:val="005A5ADE"/>
    <w:rsid w:val="005A5C07"/>
    <w:rsid w:val="005A5E05"/>
    <w:rsid w:val="005A5F42"/>
    <w:rsid w:val="005A6ACD"/>
    <w:rsid w:val="005B03C3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2007"/>
    <w:rsid w:val="005B210E"/>
    <w:rsid w:val="005B24D0"/>
    <w:rsid w:val="005B27B5"/>
    <w:rsid w:val="005B298C"/>
    <w:rsid w:val="005B2A77"/>
    <w:rsid w:val="005B2B64"/>
    <w:rsid w:val="005B3076"/>
    <w:rsid w:val="005B30FF"/>
    <w:rsid w:val="005B31E5"/>
    <w:rsid w:val="005B33A9"/>
    <w:rsid w:val="005B361B"/>
    <w:rsid w:val="005B385E"/>
    <w:rsid w:val="005B3BA4"/>
    <w:rsid w:val="005B3E20"/>
    <w:rsid w:val="005B3F51"/>
    <w:rsid w:val="005B42D3"/>
    <w:rsid w:val="005B4505"/>
    <w:rsid w:val="005B47C6"/>
    <w:rsid w:val="005B49AF"/>
    <w:rsid w:val="005B4DA2"/>
    <w:rsid w:val="005B5618"/>
    <w:rsid w:val="005B56E7"/>
    <w:rsid w:val="005B5B8A"/>
    <w:rsid w:val="005B5BE5"/>
    <w:rsid w:val="005B607B"/>
    <w:rsid w:val="005B6086"/>
    <w:rsid w:val="005B6087"/>
    <w:rsid w:val="005B69C1"/>
    <w:rsid w:val="005B6E44"/>
    <w:rsid w:val="005B7581"/>
    <w:rsid w:val="005B77B1"/>
    <w:rsid w:val="005C0057"/>
    <w:rsid w:val="005C0074"/>
    <w:rsid w:val="005C0492"/>
    <w:rsid w:val="005C051B"/>
    <w:rsid w:val="005C0B5E"/>
    <w:rsid w:val="005C16CC"/>
    <w:rsid w:val="005C1921"/>
    <w:rsid w:val="005C1DF1"/>
    <w:rsid w:val="005C2896"/>
    <w:rsid w:val="005C3524"/>
    <w:rsid w:val="005C39D5"/>
    <w:rsid w:val="005C3AB3"/>
    <w:rsid w:val="005C47D7"/>
    <w:rsid w:val="005C4909"/>
    <w:rsid w:val="005C4975"/>
    <w:rsid w:val="005C4B59"/>
    <w:rsid w:val="005C4BB1"/>
    <w:rsid w:val="005C4DFC"/>
    <w:rsid w:val="005C55FA"/>
    <w:rsid w:val="005C5FCC"/>
    <w:rsid w:val="005C6501"/>
    <w:rsid w:val="005C676D"/>
    <w:rsid w:val="005C6B1D"/>
    <w:rsid w:val="005C6C18"/>
    <w:rsid w:val="005C6F35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6B"/>
    <w:rsid w:val="005D1EAA"/>
    <w:rsid w:val="005D2016"/>
    <w:rsid w:val="005D2166"/>
    <w:rsid w:val="005D24CC"/>
    <w:rsid w:val="005D2612"/>
    <w:rsid w:val="005D2625"/>
    <w:rsid w:val="005D2651"/>
    <w:rsid w:val="005D2817"/>
    <w:rsid w:val="005D2E9D"/>
    <w:rsid w:val="005D33AE"/>
    <w:rsid w:val="005D3B38"/>
    <w:rsid w:val="005D3C52"/>
    <w:rsid w:val="005D3DCE"/>
    <w:rsid w:val="005D3EAB"/>
    <w:rsid w:val="005D3F2D"/>
    <w:rsid w:val="005D4287"/>
    <w:rsid w:val="005D4611"/>
    <w:rsid w:val="005D513B"/>
    <w:rsid w:val="005D5B32"/>
    <w:rsid w:val="005D5B6A"/>
    <w:rsid w:val="005D6345"/>
    <w:rsid w:val="005D63AB"/>
    <w:rsid w:val="005D64FB"/>
    <w:rsid w:val="005D6518"/>
    <w:rsid w:val="005D68FF"/>
    <w:rsid w:val="005D6EC9"/>
    <w:rsid w:val="005D70CE"/>
    <w:rsid w:val="005D738D"/>
    <w:rsid w:val="005D74AA"/>
    <w:rsid w:val="005E0093"/>
    <w:rsid w:val="005E00CA"/>
    <w:rsid w:val="005E01F2"/>
    <w:rsid w:val="005E023C"/>
    <w:rsid w:val="005E0532"/>
    <w:rsid w:val="005E0F73"/>
    <w:rsid w:val="005E119F"/>
    <w:rsid w:val="005E19B2"/>
    <w:rsid w:val="005E19C6"/>
    <w:rsid w:val="005E1BB5"/>
    <w:rsid w:val="005E1D5C"/>
    <w:rsid w:val="005E1E7D"/>
    <w:rsid w:val="005E20AA"/>
    <w:rsid w:val="005E253B"/>
    <w:rsid w:val="005E28F4"/>
    <w:rsid w:val="005E2C44"/>
    <w:rsid w:val="005E2DCA"/>
    <w:rsid w:val="005E2E9A"/>
    <w:rsid w:val="005E36B1"/>
    <w:rsid w:val="005E3958"/>
    <w:rsid w:val="005E3B85"/>
    <w:rsid w:val="005E4087"/>
    <w:rsid w:val="005E42DA"/>
    <w:rsid w:val="005E4E14"/>
    <w:rsid w:val="005E5D00"/>
    <w:rsid w:val="005E5D18"/>
    <w:rsid w:val="005E726B"/>
    <w:rsid w:val="005E74D5"/>
    <w:rsid w:val="005E7595"/>
    <w:rsid w:val="005E7C77"/>
    <w:rsid w:val="005F0693"/>
    <w:rsid w:val="005F0885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A4"/>
    <w:rsid w:val="005F76C2"/>
    <w:rsid w:val="005F771A"/>
    <w:rsid w:val="005F7A19"/>
    <w:rsid w:val="005F7C91"/>
    <w:rsid w:val="005F7DEF"/>
    <w:rsid w:val="005F7E20"/>
    <w:rsid w:val="005F7E5F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85E"/>
    <w:rsid w:val="00602ED4"/>
    <w:rsid w:val="00603226"/>
    <w:rsid w:val="006032E1"/>
    <w:rsid w:val="006033B4"/>
    <w:rsid w:val="00603506"/>
    <w:rsid w:val="006037DC"/>
    <w:rsid w:val="0060388C"/>
    <w:rsid w:val="006038BF"/>
    <w:rsid w:val="0060413B"/>
    <w:rsid w:val="00604928"/>
    <w:rsid w:val="00604C2F"/>
    <w:rsid w:val="00605017"/>
    <w:rsid w:val="0060504B"/>
    <w:rsid w:val="006052FF"/>
    <w:rsid w:val="00605727"/>
    <w:rsid w:val="00605C76"/>
    <w:rsid w:val="00605E70"/>
    <w:rsid w:val="00606063"/>
    <w:rsid w:val="006066A0"/>
    <w:rsid w:val="0060678D"/>
    <w:rsid w:val="00606985"/>
    <w:rsid w:val="00607005"/>
    <w:rsid w:val="006075EC"/>
    <w:rsid w:val="00607AF7"/>
    <w:rsid w:val="00607E09"/>
    <w:rsid w:val="00610214"/>
    <w:rsid w:val="00610302"/>
    <w:rsid w:val="00610807"/>
    <w:rsid w:val="00610A3F"/>
    <w:rsid w:val="00610E0C"/>
    <w:rsid w:val="00610E46"/>
    <w:rsid w:val="00611477"/>
    <w:rsid w:val="00611839"/>
    <w:rsid w:val="00611892"/>
    <w:rsid w:val="00611B3F"/>
    <w:rsid w:val="00611EA5"/>
    <w:rsid w:val="00612042"/>
    <w:rsid w:val="006121F1"/>
    <w:rsid w:val="00612345"/>
    <w:rsid w:val="0061247F"/>
    <w:rsid w:val="006125BA"/>
    <w:rsid w:val="0061263F"/>
    <w:rsid w:val="00612654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FF6"/>
    <w:rsid w:val="006151AD"/>
    <w:rsid w:val="0061543B"/>
    <w:rsid w:val="00615625"/>
    <w:rsid w:val="0061580E"/>
    <w:rsid w:val="00615939"/>
    <w:rsid w:val="00615B82"/>
    <w:rsid w:val="00616273"/>
    <w:rsid w:val="006169A0"/>
    <w:rsid w:val="006169AF"/>
    <w:rsid w:val="00616E98"/>
    <w:rsid w:val="00616EAE"/>
    <w:rsid w:val="006171B8"/>
    <w:rsid w:val="00617A9F"/>
    <w:rsid w:val="00617CE1"/>
    <w:rsid w:val="00617FA7"/>
    <w:rsid w:val="006207CA"/>
    <w:rsid w:val="00620C28"/>
    <w:rsid w:val="00620F33"/>
    <w:rsid w:val="00620F5C"/>
    <w:rsid w:val="00621DA7"/>
    <w:rsid w:val="006225A2"/>
    <w:rsid w:val="00622763"/>
    <w:rsid w:val="00622930"/>
    <w:rsid w:val="006229E7"/>
    <w:rsid w:val="00622E7C"/>
    <w:rsid w:val="00623659"/>
    <w:rsid w:val="00623FB5"/>
    <w:rsid w:val="00624B7E"/>
    <w:rsid w:val="00624C2B"/>
    <w:rsid w:val="0062503C"/>
    <w:rsid w:val="0062548C"/>
    <w:rsid w:val="006255BE"/>
    <w:rsid w:val="00625619"/>
    <w:rsid w:val="00625B9F"/>
    <w:rsid w:val="00625F14"/>
    <w:rsid w:val="00626385"/>
    <w:rsid w:val="0062689F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1E78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5DC9"/>
    <w:rsid w:val="0063631E"/>
    <w:rsid w:val="00636902"/>
    <w:rsid w:val="006369A3"/>
    <w:rsid w:val="00636C6F"/>
    <w:rsid w:val="00636D1E"/>
    <w:rsid w:val="0063712D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2F4"/>
    <w:rsid w:val="0064369A"/>
    <w:rsid w:val="0064370D"/>
    <w:rsid w:val="00643943"/>
    <w:rsid w:val="00643A4C"/>
    <w:rsid w:val="00643CD5"/>
    <w:rsid w:val="0064425A"/>
    <w:rsid w:val="00644364"/>
    <w:rsid w:val="006447AD"/>
    <w:rsid w:val="006447D5"/>
    <w:rsid w:val="0064487B"/>
    <w:rsid w:val="006448A1"/>
    <w:rsid w:val="00645545"/>
    <w:rsid w:val="00645751"/>
    <w:rsid w:val="00645773"/>
    <w:rsid w:val="00645C98"/>
    <w:rsid w:val="00645D4E"/>
    <w:rsid w:val="00645E83"/>
    <w:rsid w:val="0064629B"/>
    <w:rsid w:val="0064650E"/>
    <w:rsid w:val="006467D4"/>
    <w:rsid w:val="006469A6"/>
    <w:rsid w:val="006469BD"/>
    <w:rsid w:val="00647319"/>
    <w:rsid w:val="00647542"/>
    <w:rsid w:val="006478C4"/>
    <w:rsid w:val="006478F0"/>
    <w:rsid w:val="00647C00"/>
    <w:rsid w:val="0065028A"/>
    <w:rsid w:val="0065030E"/>
    <w:rsid w:val="00650323"/>
    <w:rsid w:val="006506B6"/>
    <w:rsid w:val="00650A46"/>
    <w:rsid w:val="00650A59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2554"/>
    <w:rsid w:val="006525EB"/>
    <w:rsid w:val="00652A9F"/>
    <w:rsid w:val="00653015"/>
    <w:rsid w:val="006534F5"/>
    <w:rsid w:val="00653687"/>
    <w:rsid w:val="00653D70"/>
    <w:rsid w:val="006541A7"/>
    <w:rsid w:val="00654340"/>
    <w:rsid w:val="00654D03"/>
    <w:rsid w:val="00654D31"/>
    <w:rsid w:val="0065548C"/>
    <w:rsid w:val="00656137"/>
    <w:rsid w:val="00656241"/>
    <w:rsid w:val="00656541"/>
    <w:rsid w:val="006568B4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5F7"/>
    <w:rsid w:val="00664B26"/>
    <w:rsid w:val="00664BC1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5D3"/>
    <w:rsid w:val="00666F41"/>
    <w:rsid w:val="006672A2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6E8"/>
    <w:rsid w:val="006729C3"/>
    <w:rsid w:val="00672F55"/>
    <w:rsid w:val="00672F88"/>
    <w:rsid w:val="006732F7"/>
    <w:rsid w:val="006735AA"/>
    <w:rsid w:val="00673A12"/>
    <w:rsid w:val="00674917"/>
    <w:rsid w:val="00674997"/>
    <w:rsid w:val="0067499A"/>
    <w:rsid w:val="00674CFB"/>
    <w:rsid w:val="00675082"/>
    <w:rsid w:val="00675846"/>
    <w:rsid w:val="006758D5"/>
    <w:rsid w:val="00675A4E"/>
    <w:rsid w:val="00675A83"/>
    <w:rsid w:val="00675DED"/>
    <w:rsid w:val="00675F4D"/>
    <w:rsid w:val="00676D85"/>
    <w:rsid w:val="00676E57"/>
    <w:rsid w:val="00677144"/>
    <w:rsid w:val="00677173"/>
    <w:rsid w:val="006772EF"/>
    <w:rsid w:val="0067731B"/>
    <w:rsid w:val="00677F47"/>
    <w:rsid w:val="00677F48"/>
    <w:rsid w:val="00680317"/>
    <w:rsid w:val="006809CB"/>
    <w:rsid w:val="00680B31"/>
    <w:rsid w:val="00680E22"/>
    <w:rsid w:val="00680F74"/>
    <w:rsid w:val="006812C4"/>
    <w:rsid w:val="00681595"/>
    <w:rsid w:val="006816D9"/>
    <w:rsid w:val="0068174A"/>
    <w:rsid w:val="006818BD"/>
    <w:rsid w:val="006825E3"/>
    <w:rsid w:val="00682C01"/>
    <w:rsid w:val="006838CC"/>
    <w:rsid w:val="00684088"/>
    <w:rsid w:val="0068424B"/>
    <w:rsid w:val="006844B3"/>
    <w:rsid w:val="00684A3D"/>
    <w:rsid w:val="00684B58"/>
    <w:rsid w:val="00684CB7"/>
    <w:rsid w:val="00684D41"/>
    <w:rsid w:val="00684E76"/>
    <w:rsid w:val="00685C8B"/>
    <w:rsid w:val="00685F84"/>
    <w:rsid w:val="006862F0"/>
    <w:rsid w:val="006863F3"/>
    <w:rsid w:val="00686C77"/>
    <w:rsid w:val="00686D6F"/>
    <w:rsid w:val="00686D7A"/>
    <w:rsid w:val="00687483"/>
    <w:rsid w:val="00687A7F"/>
    <w:rsid w:val="00687D1D"/>
    <w:rsid w:val="0069086C"/>
    <w:rsid w:val="00690A80"/>
    <w:rsid w:val="00690D21"/>
    <w:rsid w:val="006917C3"/>
    <w:rsid w:val="006917C7"/>
    <w:rsid w:val="0069228A"/>
    <w:rsid w:val="0069238A"/>
    <w:rsid w:val="00692799"/>
    <w:rsid w:val="006927D6"/>
    <w:rsid w:val="00692A9C"/>
    <w:rsid w:val="00692AF3"/>
    <w:rsid w:val="00692BA7"/>
    <w:rsid w:val="00692E93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025"/>
    <w:rsid w:val="0069740A"/>
    <w:rsid w:val="00697444"/>
    <w:rsid w:val="00697832"/>
    <w:rsid w:val="00697C62"/>
    <w:rsid w:val="00697F18"/>
    <w:rsid w:val="006A0534"/>
    <w:rsid w:val="006A06C2"/>
    <w:rsid w:val="006A0A5A"/>
    <w:rsid w:val="006A0CF2"/>
    <w:rsid w:val="006A11E5"/>
    <w:rsid w:val="006A140C"/>
    <w:rsid w:val="006A1488"/>
    <w:rsid w:val="006A1858"/>
    <w:rsid w:val="006A1948"/>
    <w:rsid w:val="006A1E98"/>
    <w:rsid w:val="006A21BA"/>
    <w:rsid w:val="006A22D9"/>
    <w:rsid w:val="006A24A7"/>
    <w:rsid w:val="006A263A"/>
    <w:rsid w:val="006A2CA8"/>
    <w:rsid w:val="006A2F2E"/>
    <w:rsid w:val="006A2F30"/>
    <w:rsid w:val="006A2FF8"/>
    <w:rsid w:val="006A332C"/>
    <w:rsid w:val="006A3458"/>
    <w:rsid w:val="006A3897"/>
    <w:rsid w:val="006A3A00"/>
    <w:rsid w:val="006A44ED"/>
    <w:rsid w:val="006A4537"/>
    <w:rsid w:val="006A4F90"/>
    <w:rsid w:val="006A5982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DB"/>
    <w:rsid w:val="006A76E7"/>
    <w:rsid w:val="006A792D"/>
    <w:rsid w:val="006A7A5C"/>
    <w:rsid w:val="006A7B31"/>
    <w:rsid w:val="006B00E0"/>
    <w:rsid w:val="006B0649"/>
    <w:rsid w:val="006B0672"/>
    <w:rsid w:val="006B06C4"/>
    <w:rsid w:val="006B1605"/>
    <w:rsid w:val="006B167D"/>
    <w:rsid w:val="006B18BB"/>
    <w:rsid w:val="006B1D1A"/>
    <w:rsid w:val="006B2404"/>
    <w:rsid w:val="006B24BD"/>
    <w:rsid w:val="006B2B79"/>
    <w:rsid w:val="006B2EA3"/>
    <w:rsid w:val="006B3457"/>
    <w:rsid w:val="006B355D"/>
    <w:rsid w:val="006B3582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E66"/>
    <w:rsid w:val="006B6162"/>
    <w:rsid w:val="006B631A"/>
    <w:rsid w:val="006B6505"/>
    <w:rsid w:val="006B692A"/>
    <w:rsid w:val="006B6A6B"/>
    <w:rsid w:val="006B6BC6"/>
    <w:rsid w:val="006B6C29"/>
    <w:rsid w:val="006B6D97"/>
    <w:rsid w:val="006B707E"/>
    <w:rsid w:val="006B72FC"/>
    <w:rsid w:val="006B78CB"/>
    <w:rsid w:val="006B7A5C"/>
    <w:rsid w:val="006B7A80"/>
    <w:rsid w:val="006C027D"/>
    <w:rsid w:val="006C032D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231"/>
    <w:rsid w:val="006C4B62"/>
    <w:rsid w:val="006C4CA7"/>
    <w:rsid w:val="006C4D59"/>
    <w:rsid w:val="006C54FC"/>
    <w:rsid w:val="006C5791"/>
    <w:rsid w:val="006C5803"/>
    <w:rsid w:val="006C5AC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383"/>
    <w:rsid w:val="006D0835"/>
    <w:rsid w:val="006D0E94"/>
    <w:rsid w:val="006D12E6"/>
    <w:rsid w:val="006D172A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492"/>
    <w:rsid w:val="006D57F1"/>
    <w:rsid w:val="006D5F07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22"/>
    <w:rsid w:val="006D7950"/>
    <w:rsid w:val="006D7AF3"/>
    <w:rsid w:val="006D7DCC"/>
    <w:rsid w:val="006E0699"/>
    <w:rsid w:val="006E0940"/>
    <w:rsid w:val="006E0BDE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137"/>
    <w:rsid w:val="006E58FB"/>
    <w:rsid w:val="006E599B"/>
    <w:rsid w:val="006E609D"/>
    <w:rsid w:val="006E639A"/>
    <w:rsid w:val="006E6475"/>
    <w:rsid w:val="006E69EA"/>
    <w:rsid w:val="006E6DDE"/>
    <w:rsid w:val="006E6F57"/>
    <w:rsid w:val="006E6FA1"/>
    <w:rsid w:val="006E7148"/>
    <w:rsid w:val="006E783C"/>
    <w:rsid w:val="006E7CE4"/>
    <w:rsid w:val="006F014E"/>
    <w:rsid w:val="006F0599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1EE9"/>
    <w:rsid w:val="006F21F6"/>
    <w:rsid w:val="006F2834"/>
    <w:rsid w:val="006F361E"/>
    <w:rsid w:val="006F385C"/>
    <w:rsid w:val="006F405B"/>
    <w:rsid w:val="006F44DB"/>
    <w:rsid w:val="006F44E2"/>
    <w:rsid w:val="006F466A"/>
    <w:rsid w:val="006F46F9"/>
    <w:rsid w:val="006F4AB9"/>
    <w:rsid w:val="006F4CD9"/>
    <w:rsid w:val="006F5607"/>
    <w:rsid w:val="006F5EBB"/>
    <w:rsid w:val="006F616C"/>
    <w:rsid w:val="006F65A1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6D3"/>
    <w:rsid w:val="0070272E"/>
    <w:rsid w:val="007027FF"/>
    <w:rsid w:val="00702C80"/>
    <w:rsid w:val="0070342F"/>
    <w:rsid w:val="00703847"/>
    <w:rsid w:val="007038AF"/>
    <w:rsid w:val="00703E2A"/>
    <w:rsid w:val="00703F69"/>
    <w:rsid w:val="007040E9"/>
    <w:rsid w:val="00704230"/>
    <w:rsid w:val="007043E1"/>
    <w:rsid w:val="00704401"/>
    <w:rsid w:val="007049A2"/>
    <w:rsid w:val="00704C41"/>
    <w:rsid w:val="00704E56"/>
    <w:rsid w:val="007052E7"/>
    <w:rsid w:val="00705571"/>
    <w:rsid w:val="007056B6"/>
    <w:rsid w:val="00705C12"/>
    <w:rsid w:val="00705D88"/>
    <w:rsid w:val="00705EA5"/>
    <w:rsid w:val="00705EFF"/>
    <w:rsid w:val="00705F84"/>
    <w:rsid w:val="00706468"/>
    <w:rsid w:val="00706502"/>
    <w:rsid w:val="00707194"/>
    <w:rsid w:val="007076C1"/>
    <w:rsid w:val="00707831"/>
    <w:rsid w:val="00707A6A"/>
    <w:rsid w:val="00707E2A"/>
    <w:rsid w:val="00710540"/>
    <w:rsid w:val="0071091C"/>
    <w:rsid w:val="00710AF2"/>
    <w:rsid w:val="00710FC7"/>
    <w:rsid w:val="00711499"/>
    <w:rsid w:val="00711B10"/>
    <w:rsid w:val="00711B64"/>
    <w:rsid w:val="00711C3A"/>
    <w:rsid w:val="00712447"/>
    <w:rsid w:val="00712FAB"/>
    <w:rsid w:val="0071327B"/>
    <w:rsid w:val="00713757"/>
    <w:rsid w:val="0071391C"/>
    <w:rsid w:val="007140D1"/>
    <w:rsid w:val="0071468C"/>
    <w:rsid w:val="00714FE2"/>
    <w:rsid w:val="00715547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13D"/>
    <w:rsid w:val="00717B82"/>
    <w:rsid w:val="00717CE8"/>
    <w:rsid w:val="007202C1"/>
    <w:rsid w:val="007202F2"/>
    <w:rsid w:val="00720AB9"/>
    <w:rsid w:val="0072111F"/>
    <w:rsid w:val="00721253"/>
    <w:rsid w:val="0072140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31A"/>
    <w:rsid w:val="007243CC"/>
    <w:rsid w:val="00724589"/>
    <w:rsid w:val="007248C0"/>
    <w:rsid w:val="0072509B"/>
    <w:rsid w:val="007253B0"/>
    <w:rsid w:val="0072576F"/>
    <w:rsid w:val="00725812"/>
    <w:rsid w:val="0072591E"/>
    <w:rsid w:val="00725AA7"/>
    <w:rsid w:val="00725D78"/>
    <w:rsid w:val="00725E53"/>
    <w:rsid w:val="00726052"/>
    <w:rsid w:val="007261DA"/>
    <w:rsid w:val="00726770"/>
    <w:rsid w:val="007305E7"/>
    <w:rsid w:val="007308AA"/>
    <w:rsid w:val="007309AC"/>
    <w:rsid w:val="00730C73"/>
    <w:rsid w:val="00730FBC"/>
    <w:rsid w:val="00731F02"/>
    <w:rsid w:val="00732091"/>
    <w:rsid w:val="00732181"/>
    <w:rsid w:val="007322A6"/>
    <w:rsid w:val="007322B8"/>
    <w:rsid w:val="00732942"/>
    <w:rsid w:val="00732B3C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2DF"/>
    <w:rsid w:val="007374DE"/>
    <w:rsid w:val="00740377"/>
    <w:rsid w:val="00740391"/>
    <w:rsid w:val="00740556"/>
    <w:rsid w:val="007405D7"/>
    <w:rsid w:val="0074099B"/>
    <w:rsid w:val="007409AC"/>
    <w:rsid w:val="00740AB0"/>
    <w:rsid w:val="00740AC8"/>
    <w:rsid w:val="00740CE4"/>
    <w:rsid w:val="007410DE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4DB9"/>
    <w:rsid w:val="00745699"/>
    <w:rsid w:val="00745832"/>
    <w:rsid w:val="00745B04"/>
    <w:rsid w:val="00745CFF"/>
    <w:rsid w:val="007463EE"/>
    <w:rsid w:val="007465C3"/>
    <w:rsid w:val="007468AB"/>
    <w:rsid w:val="00746E01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8C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120"/>
    <w:rsid w:val="0075449A"/>
    <w:rsid w:val="00755879"/>
    <w:rsid w:val="00755D17"/>
    <w:rsid w:val="00756730"/>
    <w:rsid w:val="00756BCF"/>
    <w:rsid w:val="00756EDC"/>
    <w:rsid w:val="00757435"/>
    <w:rsid w:val="007575A9"/>
    <w:rsid w:val="0075767F"/>
    <w:rsid w:val="00757946"/>
    <w:rsid w:val="007579D1"/>
    <w:rsid w:val="007601CA"/>
    <w:rsid w:val="0076087C"/>
    <w:rsid w:val="00760CF7"/>
    <w:rsid w:val="00760D59"/>
    <w:rsid w:val="00760DC9"/>
    <w:rsid w:val="007615EC"/>
    <w:rsid w:val="00761864"/>
    <w:rsid w:val="0076187C"/>
    <w:rsid w:val="00761E7A"/>
    <w:rsid w:val="0076201F"/>
    <w:rsid w:val="007625A3"/>
    <w:rsid w:val="0076278D"/>
    <w:rsid w:val="00762A3E"/>
    <w:rsid w:val="00763BE1"/>
    <w:rsid w:val="00763C34"/>
    <w:rsid w:val="00763F23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397"/>
    <w:rsid w:val="007673EF"/>
    <w:rsid w:val="0076767C"/>
    <w:rsid w:val="0076777F"/>
    <w:rsid w:val="007677F1"/>
    <w:rsid w:val="007677FB"/>
    <w:rsid w:val="0076785C"/>
    <w:rsid w:val="00767C8B"/>
    <w:rsid w:val="00770154"/>
    <w:rsid w:val="00770441"/>
    <w:rsid w:val="00770668"/>
    <w:rsid w:val="00770A50"/>
    <w:rsid w:val="00770A9D"/>
    <w:rsid w:val="00770D3F"/>
    <w:rsid w:val="00771535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4DAE"/>
    <w:rsid w:val="00775490"/>
    <w:rsid w:val="00775714"/>
    <w:rsid w:val="007757B3"/>
    <w:rsid w:val="00775B61"/>
    <w:rsid w:val="00775E70"/>
    <w:rsid w:val="00775F4C"/>
    <w:rsid w:val="00776255"/>
    <w:rsid w:val="00776505"/>
    <w:rsid w:val="0077653B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878"/>
    <w:rsid w:val="0078196B"/>
    <w:rsid w:val="00781B2F"/>
    <w:rsid w:val="00781C3F"/>
    <w:rsid w:val="00781F57"/>
    <w:rsid w:val="007825FD"/>
    <w:rsid w:val="00782A97"/>
    <w:rsid w:val="00782E4F"/>
    <w:rsid w:val="0078308D"/>
    <w:rsid w:val="007839A1"/>
    <w:rsid w:val="00783E53"/>
    <w:rsid w:val="0078420C"/>
    <w:rsid w:val="00784CC4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37B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2D00"/>
    <w:rsid w:val="00792D61"/>
    <w:rsid w:val="0079328B"/>
    <w:rsid w:val="0079355F"/>
    <w:rsid w:val="00794436"/>
    <w:rsid w:val="0079485A"/>
    <w:rsid w:val="00794A9C"/>
    <w:rsid w:val="007953B0"/>
    <w:rsid w:val="0079573B"/>
    <w:rsid w:val="00796372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0C5"/>
    <w:rsid w:val="007A040C"/>
    <w:rsid w:val="007A066D"/>
    <w:rsid w:val="007A06F1"/>
    <w:rsid w:val="007A095A"/>
    <w:rsid w:val="007A0BF8"/>
    <w:rsid w:val="007A0C03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62B"/>
    <w:rsid w:val="007A47CB"/>
    <w:rsid w:val="007A49C9"/>
    <w:rsid w:val="007A4A53"/>
    <w:rsid w:val="007A50FE"/>
    <w:rsid w:val="007A53E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F3B"/>
    <w:rsid w:val="007B298F"/>
    <w:rsid w:val="007B2A58"/>
    <w:rsid w:val="007B2DF6"/>
    <w:rsid w:val="007B2EAC"/>
    <w:rsid w:val="007B3097"/>
    <w:rsid w:val="007B3748"/>
    <w:rsid w:val="007B393F"/>
    <w:rsid w:val="007B39B1"/>
    <w:rsid w:val="007B3BCA"/>
    <w:rsid w:val="007B481E"/>
    <w:rsid w:val="007B4EAD"/>
    <w:rsid w:val="007B512A"/>
    <w:rsid w:val="007B55D3"/>
    <w:rsid w:val="007B5857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B7F92"/>
    <w:rsid w:val="007C015E"/>
    <w:rsid w:val="007C0610"/>
    <w:rsid w:val="007C077B"/>
    <w:rsid w:val="007C0FF9"/>
    <w:rsid w:val="007C11FD"/>
    <w:rsid w:val="007C16C7"/>
    <w:rsid w:val="007C17EF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27AA"/>
    <w:rsid w:val="007C37F2"/>
    <w:rsid w:val="007C39B6"/>
    <w:rsid w:val="007C3A7B"/>
    <w:rsid w:val="007C3BBA"/>
    <w:rsid w:val="007C3BF6"/>
    <w:rsid w:val="007C3DED"/>
    <w:rsid w:val="007C4056"/>
    <w:rsid w:val="007C4136"/>
    <w:rsid w:val="007C43A8"/>
    <w:rsid w:val="007C5327"/>
    <w:rsid w:val="007C584D"/>
    <w:rsid w:val="007C5BC0"/>
    <w:rsid w:val="007C6211"/>
    <w:rsid w:val="007C6344"/>
    <w:rsid w:val="007C68F5"/>
    <w:rsid w:val="007C7664"/>
    <w:rsid w:val="007C77C4"/>
    <w:rsid w:val="007C7AD2"/>
    <w:rsid w:val="007C7F6B"/>
    <w:rsid w:val="007D06A6"/>
    <w:rsid w:val="007D073D"/>
    <w:rsid w:val="007D08FC"/>
    <w:rsid w:val="007D0F4D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6D1E"/>
    <w:rsid w:val="007D7103"/>
    <w:rsid w:val="007D7352"/>
    <w:rsid w:val="007D73CC"/>
    <w:rsid w:val="007E07F1"/>
    <w:rsid w:val="007E0AB9"/>
    <w:rsid w:val="007E12C0"/>
    <w:rsid w:val="007E14D1"/>
    <w:rsid w:val="007E18B7"/>
    <w:rsid w:val="007E1F53"/>
    <w:rsid w:val="007E2A16"/>
    <w:rsid w:val="007E2F9B"/>
    <w:rsid w:val="007E3057"/>
    <w:rsid w:val="007E3287"/>
    <w:rsid w:val="007E442E"/>
    <w:rsid w:val="007E45B7"/>
    <w:rsid w:val="007E460A"/>
    <w:rsid w:val="007E474F"/>
    <w:rsid w:val="007E4C71"/>
    <w:rsid w:val="007E50AD"/>
    <w:rsid w:val="007E55DC"/>
    <w:rsid w:val="007E5753"/>
    <w:rsid w:val="007E581F"/>
    <w:rsid w:val="007E5D87"/>
    <w:rsid w:val="007E60DB"/>
    <w:rsid w:val="007E687C"/>
    <w:rsid w:val="007E6B19"/>
    <w:rsid w:val="007E6C72"/>
    <w:rsid w:val="007E7868"/>
    <w:rsid w:val="007E7C75"/>
    <w:rsid w:val="007E7D78"/>
    <w:rsid w:val="007E7F6B"/>
    <w:rsid w:val="007F078C"/>
    <w:rsid w:val="007F1339"/>
    <w:rsid w:val="007F1BB0"/>
    <w:rsid w:val="007F1D21"/>
    <w:rsid w:val="007F1D42"/>
    <w:rsid w:val="007F1D93"/>
    <w:rsid w:val="007F1D9A"/>
    <w:rsid w:val="007F1DB1"/>
    <w:rsid w:val="007F221B"/>
    <w:rsid w:val="007F2333"/>
    <w:rsid w:val="007F253B"/>
    <w:rsid w:val="007F2CF7"/>
    <w:rsid w:val="007F3307"/>
    <w:rsid w:val="007F3388"/>
    <w:rsid w:val="007F38D8"/>
    <w:rsid w:val="007F4085"/>
    <w:rsid w:val="007F47F3"/>
    <w:rsid w:val="007F4BB8"/>
    <w:rsid w:val="007F4E6A"/>
    <w:rsid w:val="007F4FCA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7EF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1128"/>
    <w:rsid w:val="00801346"/>
    <w:rsid w:val="00801910"/>
    <w:rsid w:val="00801DE9"/>
    <w:rsid w:val="008024E3"/>
    <w:rsid w:val="0080270D"/>
    <w:rsid w:val="00802A46"/>
    <w:rsid w:val="00802A86"/>
    <w:rsid w:val="008035DF"/>
    <w:rsid w:val="008039A9"/>
    <w:rsid w:val="00803B5F"/>
    <w:rsid w:val="008042B5"/>
    <w:rsid w:val="00804508"/>
    <w:rsid w:val="00804873"/>
    <w:rsid w:val="00804A70"/>
    <w:rsid w:val="00804D75"/>
    <w:rsid w:val="00804D9C"/>
    <w:rsid w:val="0080566C"/>
    <w:rsid w:val="0080575D"/>
    <w:rsid w:val="008057CA"/>
    <w:rsid w:val="0080584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405"/>
    <w:rsid w:val="0081070E"/>
    <w:rsid w:val="0081097F"/>
    <w:rsid w:val="0081099F"/>
    <w:rsid w:val="008111D0"/>
    <w:rsid w:val="00811233"/>
    <w:rsid w:val="00811455"/>
    <w:rsid w:val="00811C06"/>
    <w:rsid w:val="00811C49"/>
    <w:rsid w:val="00811E06"/>
    <w:rsid w:val="00812313"/>
    <w:rsid w:val="0081232C"/>
    <w:rsid w:val="00812A86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D5F"/>
    <w:rsid w:val="0082147C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33C7"/>
    <w:rsid w:val="00823EFF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07D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77E"/>
    <w:rsid w:val="00830805"/>
    <w:rsid w:val="00831C84"/>
    <w:rsid w:val="00831CB6"/>
    <w:rsid w:val="00832005"/>
    <w:rsid w:val="008322FA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37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462"/>
    <w:rsid w:val="00842706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22"/>
    <w:rsid w:val="00845780"/>
    <w:rsid w:val="00846011"/>
    <w:rsid w:val="00846685"/>
    <w:rsid w:val="00846B44"/>
    <w:rsid w:val="00846EB6"/>
    <w:rsid w:val="00846F38"/>
    <w:rsid w:val="008472F9"/>
    <w:rsid w:val="00847425"/>
    <w:rsid w:val="00847483"/>
    <w:rsid w:val="008478EB"/>
    <w:rsid w:val="00847C83"/>
    <w:rsid w:val="00847CD4"/>
    <w:rsid w:val="00850276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3986"/>
    <w:rsid w:val="00853C8A"/>
    <w:rsid w:val="00853CAF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D06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0B7B"/>
    <w:rsid w:val="00860CAF"/>
    <w:rsid w:val="008614F5"/>
    <w:rsid w:val="00861715"/>
    <w:rsid w:val="00861950"/>
    <w:rsid w:val="00861C30"/>
    <w:rsid w:val="00861E2F"/>
    <w:rsid w:val="00862D8D"/>
    <w:rsid w:val="00863114"/>
    <w:rsid w:val="00863204"/>
    <w:rsid w:val="00863274"/>
    <w:rsid w:val="008633FD"/>
    <w:rsid w:val="008634FF"/>
    <w:rsid w:val="0086354E"/>
    <w:rsid w:val="0086371A"/>
    <w:rsid w:val="00863847"/>
    <w:rsid w:val="00863A17"/>
    <w:rsid w:val="00864037"/>
    <w:rsid w:val="00864693"/>
    <w:rsid w:val="008647D3"/>
    <w:rsid w:val="008648C5"/>
    <w:rsid w:val="00865027"/>
    <w:rsid w:val="00865814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683"/>
    <w:rsid w:val="00866ABB"/>
    <w:rsid w:val="00866C42"/>
    <w:rsid w:val="00866DB5"/>
    <w:rsid w:val="00866E4F"/>
    <w:rsid w:val="00867A87"/>
    <w:rsid w:val="00867AA8"/>
    <w:rsid w:val="00867BD2"/>
    <w:rsid w:val="00867D20"/>
    <w:rsid w:val="00867F70"/>
    <w:rsid w:val="00870144"/>
    <w:rsid w:val="008704EE"/>
    <w:rsid w:val="0087080E"/>
    <w:rsid w:val="00870B40"/>
    <w:rsid w:val="008712A2"/>
    <w:rsid w:val="0087142F"/>
    <w:rsid w:val="00871EB6"/>
    <w:rsid w:val="0087337B"/>
    <w:rsid w:val="0087360D"/>
    <w:rsid w:val="00873ACE"/>
    <w:rsid w:val="00873AF8"/>
    <w:rsid w:val="00874042"/>
    <w:rsid w:val="008742DD"/>
    <w:rsid w:val="008744FD"/>
    <w:rsid w:val="00874514"/>
    <w:rsid w:val="00874C00"/>
    <w:rsid w:val="008752AE"/>
    <w:rsid w:val="00875B4B"/>
    <w:rsid w:val="00875C16"/>
    <w:rsid w:val="00875C22"/>
    <w:rsid w:val="0087626C"/>
    <w:rsid w:val="008763A3"/>
    <w:rsid w:val="00876527"/>
    <w:rsid w:val="0087674E"/>
    <w:rsid w:val="00876D6C"/>
    <w:rsid w:val="00876D90"/>
    <w:rsid w:val="008770FB"/>
    <w:rsid w:val="008771D9"/>
    <w:rsid w:val="0087720F"/>
    <w:rsid w:val="00880485"/>
    <w:rsid w:val="00880F8C"/>
    <w:rsid w:val="008813C1"/>
    <w:rsid w:val="00881BF6"/>
    <w:rsid w:val="008821CB"/>
    <w:rsid w:val="008821FC"/>
    <w:rsid w:val="008824F5"/>
    <w:rsid w:val="008828B7"/>
    <w:rsid w:val="008834A0"/>
    <w:rsid w:val="00883E67"/>
    <w:rsid w:val="00883F94"/>
    <w:rsid w:val="0088437D"/>
    <w:rsid w:val="008845DE"/>
    <w:rsid w:val="00884669"/>
    <w:rsid w:val="00884971"/>
    <w:rsid w:val="00884E7A"/>
    <w:rsid w:val="00884EBC"/>
    <w:rsid w:val="00885531"/>
    <w:rsid w:val="00885672"/>
    <w:rsid w:val="00886396"/>
    <w:rsid w:val="00886449"/>
    <w:rsid w:val="00886473"/>
    <w:rsid w:val="00886803"/>
    <w:rsid w:val="00886A5F"/>
    <w:rsid w:val="00886BB4"/>
    <w:rsid w:val="00886C24"/>
    <w:rsid w:val="008870AB"/>
    <w:rsid w:val="008872F6"/>
    <w:rsid w:val="00887413"/>
    <w:rsid w:val="00887656"/>
    <w:rsid w:val="00887668"/>
    <w:rsid w:val="00887DA7"/>
    <w:rsid w:val="00890307"/>
    <w:rsid w:val="0089073D"/>
    <w:rsid w:val="0089075C"/>
    <w:rsid w:val="00890849"/>
    <w:rsid w:val="0089085B"/>
    <w:rsid w:val="00890870"/>
    <w:rsid w:val="0089095D"/>
    <w:rsid w:val="00890B2C"/>
    <w:rsid w:val="00890F22"/>
    <w:rsid w:val="008910DF"/>
    <w:rsid w:val="0089116C"/>
    <w:rsid w:val="00891479"/>
    <w:rsid w:val="0089182B"/>
    <w:rsid w:val="00891C79"/>
    <w:rsid w:val="00892043"/>
    <w:rsid w:val="008922ED"/>
    <w:rsid w:val="008923F4"/>
    <w:rsid w:val="008929EA"/>
    <w:rsid w:val="00892CDA"/>
    <w:rsid w:val="0089309D"/>
    <w:rsid w:val="0089353B"/>
    <w:rsid w:val="00893EEA"/>
    <w:rsid w:val="00894562"/>
    <w:rsid w:val="008948DE"/>
    <w:rsid w:val="00894B20"/>
    <w:rsid w:val="00894BBA"/>
    <w:rsid w:val="00895110"/>
    <w:rsid w:val="00895279"/>
    <w:rsid w:val="0089580B"/>
    <w:rsid w:val="00895A43"/>
    <w:rsid w:val="00895DA7"/>
    <w:rsid w:val="00895FEC"/>
    <w:rsid w:val="008961BF"/>
    <w:rsid w:val="00896542"/>
    <w:rsid w:val="008967F8"/>
    <w:rsid w:val="008969FA"/>
    <w:rsid w:val="00896C5B"/>
    <w:rsid w:val="00896DB2"/>
    <w:rsid w:val="00896FE8"/>
    <w:rsid w:val="008975BB"/>
    <w:rsid w:val="00897980"/>
    <w:rsid w:val="00897FCD"/>
    <w:rsid w:val="008A0132"/>
    <w:rsid w:val="008A01BE"/>
    <w:rsid w:val="008A057A"/>
    <w:rsid w:val="008A08E6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93D"/>
    <w:rsid w:val="008A4C70"/>
    <w:rsid w:val="008A4D0C"/>
    <w:rsid w:val="008A4E1E"/>
    <w:rsid w:val="008A554A"/>
    <w:rsid w:val="008A56BB"/>
    <w:rsid w:val="008A5A5E"/>
    <w:rsid w:val="008A5DE2"/>
    <w:rsid w:val="008A6DB6"/>
    <w:rsid w:val="008A7101"/>
    <w:rsid w:val="008A71FE"/>
    <w:rsid w:val="008A77A0"/>
    <w:rsid w:val="008A783F"/>
    <w:rsid w:val="008A7FF4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4BAC"/>
    <w:rsid w:val="008B576E"/>
    <w:rsid w:val="008B6796"/>
    <w:rsid w:val="008B6858"/>
    <w:rsid w:val="008B69A1"/>
    <w:rsid w:val="008B6B8E"/>
    <w:rsid w:val="008B6E34"/>
    <w:rsid w:val="008B6ED4"/>
    <w:rsid w:val="008B7A69"/>
    <w:rsid w:val="008B7BE6"/>
    <w:rsid w:val="008C016C"/>
    <w:rsid w:val="008C06F5"/>
    <w:rsid w:val="008C0AB4"/>
    <w:rsid w:val="008C14B5"/>
    <w:rsid w:val="008C1C64"/>
    <w:rsid w:val="008C1C70"/>
    <w:rsid w:val="008C205B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4B4"/>
    <w:rsid w:val="008C491C"/>
    <w:rsid w:val="008C4EA1"/>
    <w:rsid w:val="008C5446"/>
    <w:rsid w:val="008C54C6"/>
    <w:rsid w:val="008C5544"/>
    <w:rsid w:val="008C5A2C"/>
    <w:rsid w:val="008C664F"/>
    <w:rsid w:val="008C66E2"/>
    <w:rsid w:val="008C691D"/>
    <w:rsid w:val="008C6D5F"/>
    <w:rsid w:val="008C7127"/>
    <w:rsid w:val="008C7222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57F6"/>
    <w:rsid w:val="008D5961"/>
    <w:rsid w:val="008D6C0C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3C33"/>
    <w:rsid w:val="008E4206"/>
    <w:rsid w:val="008E4379"/>
    <w:rsid w:val="008E4772"/>
    <w:rsid w:val="008E4EDF"/>
    <w:rsid w:val="008E5015"/>
    <w:rsid w:val="008E5446"/>
    <w:rsid w:val="008E5C82"/>
    <w:rsid w:val="008E5DFE"/>
    <w:rsid w:val="008E63EA"/>
    <w:rsid w:val="008E6633"/>
    <w:rsid w:val="008E69D6"/>
    <w:rsid w:val="008E6CB2"/>
    <w:rsid w:val="008E6D2D"/>
    <w:rsid w:val="008E7165"/>
    <w:rsid w:val="008E7500"/>
    <w:rsid w:val="008E7578"/>
    <w:rsid w:val="008E776F"/>
    <w:rsid w:val="008E7CB8"/>
    <w:rsid w:val="008E7E46"/>
    <w:rsid w:val="008F0014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D84"/>
    <w:rsid w:val="008F3FA0"/>
    <w:rsid w:val="008F3FCA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B69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0B05"/>
    <w:rsid w:val="00901ABD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85C"/>
    <w:rsid w:val="00905F83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43D"/>
    <w:rsid w:val="00912511"/>
    <w:rsid w:val="00912ADB"/>
    <w:rsid w:val="00912C7C"/>
    <w:rsid w:val="00912E52"/>
    <w:rsid w:val="00912FBE"/>
    <w:rsid w:val="009130BF"/>
    <w:rsid w:val="009131DE"/>
    <w:rsid w:val="0091364E"/>
    <w:rsid w:val="009137E8"/>
    <w:rsid w:val="00914298"/>
    <w:rsid w:val="0091457E"/>
    <w:rsid w:val="0091472B"/>
    <w:rsid w:val="00914B21"/>
    <w:rsid w:val="0091500D"/>
    <w:rsid w:val="009150A8"/>
    <w:rsid w:val="009150CC"/>
    <w:rsid w:val="0091570A"/>
    <w:rsid w:val="00915772"/>
    <w:rsid w:val="009157BF"/>
    <w:rsid w:val="009161D2"/>
    <w:rsid w:val="009161E9"/>
    <w:rsid w:val="00916685"/>
    <w:rsid w:val="00916E3A"/>
    <w:rsid w:val="00916F39"/>
    <w:rsid w:val="009170BE"/>
    <w:rsid w:val="009174AB"/>
    <w:rsid w:val="009178C4"/>
    <w:rsid w:val="00917921"/>
    <w:rsid w:val="009179C1"/>
    <w:rsid w:val="00920132"/>
    <w:rsid w:val="00920520"/>
    <w:rsid w:val="00920642"/>
    <w:rsid w:val="00920A65"/>
    <w:rsid w:val="00921459"/>
    <w:rsid w:val="0092151C"/>
    <w:rsid w:val="0092166E"/>
    <w:rsid w:val="00922508"/>
    <w:rsid w:val="00922591"/>
    <w:rsid w:val="00922AA0"/>
    <w:rsid w:val="00922C22"/>
    <w:rsid w:val="00923480"/>
    <w:rsid w:val="00923684"/>
    <w:rsid w:val="00923ABA"/>
    <w:rsid w:val="00923AEA"/>
    <w:rsid w:val="00923F2F"/>
    <w:rsid w:val="00924024"/>
    <w:rsid w:val="0092430F"/>
    <w:rsid w:val="009251D1"/>
    <w:rsid w:val="00925309"/>
    <w:rsid w:val="00925B3A"/>
    <w:rsid w:val="00925F10"/>
    <w:rsid w:val="0092680B"/>
    <w:rsid w:val="00926911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2793F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4B2"/>
    <w:rsid w:val="0093357A"/>
    <w:rsid w:val="009336E6"/>
    <w:rsid w:val="00933C51"/>
    <w:rsid w:val="00934B27"/>
    <w:rsid w:val="00934C66"/>
    <w:rsid w:val="00934C86"/>
    <w:rsid w:val="00934E2E"/>
    <w:rsid w:val="00934FB2"/>
    <w:rsid w:val="009350A7"/>
    <w:rsid w:val="009363AE"/>
    <w:rsid w:val="00936B97"/>
    <w:rsid w:val="009377DF"/>
    <w:rsid w:val="0093785B"/>
    <w:rsid w:val="00940514"/>
    <w:rsid w:val="00940654"/>
    <w:rsid w:val="00940BA1"/>
    <w:rsid w:val="00940BE7"/>
    <w:rsid w:val="009410D8"/>
    <w:rsid w:val="009410DB"/>
    <w:rsid w:val="00941C36"/>
    <w:rsid w:val="0094237E"/>
    <w:rsid w:val="0094248D"/>
    <w:rsid w:val="009428C6"/>
    <w:rsid w:val="009429DA"/>
    <w:rsid w:val="00942ADB"/>
    <w:rsid w:val="0094378D"/>
    <w:rsid w:val="00943A33"/>
    <w:rsid w:val="00943D84"/>
    <w:rsid w:val="00943DD6"/>
    <w:rsid w:val="00943E53"/>
    <w:rsid w:val="00944319"/>
    <w:rsid w:val="0094474E"/>
    <w:rsid w:val="00944C53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D22"/>
    <w:rsid w:val="00946F35"/>
    <w:rsid w:val="00946FAD"/>
    <w:rsid w:val="00947221"/>
    <w:rsid w:val="009474E2"/>
    <w:rsid w:val="00947687"/>
    <w:rsid w:val="00947A6B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18C0"/>
    <w:rsid w:val="009524FC"/>
    <w:rsid w:val="0095268A"/>
    <w:rsid w:val="00952A9A"/>
    <w:rsid w:val="00952DC0"/>
    <w:rsid w:val="00952FE9"/>
    <w:rsid w:val="0095316A"/>
    <w:rsid w:val="00953451"/>
    <w:rsid w:val="009535FD"/>
    <w:rsid w:val="009536B9"/>
    <w:rsid w:val="00953A8E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67EB"/>
    <w:rsid w:val="00956F9F"/>
    <w:rsid w:val="009572DB"/>
    <w:rsid w:val="00957400"/>
    <w:rsid w:val="009579AB"/>
    <w:rsid w:val="00957F46"/>
    <w:rsid w:val="00957F54"/>
    <w:rsid w:val="009603C4"/>
    <w:rsid w:val="009605BC"/>
    <w:rsid w:val="00960941"/>
    <w:rsid w:val="00960947"/>
    <w:rsid w:val="00961011"/>
    <w:rsid w:val="0096110F"/>
    <w:rsid w:val="0096126E"/>
    <w:rsid w:val="00961566"/>
    <w:rsid w:val="0096172F"/>
    <w:rsid w:val="00961DDE"/>
    <w:rsid w:val="00961EAB"/>
    <w:rsid w:val="00961EEA"/>
    <w:rsid w:val="0096245D"/>
    <w:rsid w:val="009626EE"/>
    <w:rsid w:val="00962861"/>
    <w:rsid w:val="00962B42"/>
    <w:rsid w:val="00962E65"/>
    <w:rsid w:val="0096305F"/>
    <w:rsid w:val="0096314E"/>
    <w:rsid w:val="00963756"/>
    <w:rsid w:val="009637F0"/>
    <w:rsid w:val="00963839"/>
    <w:rsid w:val="0096419A"/>
    <w:rsid w:val="00964760"/>
    <w:rsid w:val="00964B3E"/>
    <w:rsid w:val="009652F7"/>
    <w:rsid w:val="0096543D"/>
    <w:rsid w:val="0096566F"/>
    <w:rsid w:val="009656C2"/>
    <w:rsid w:val="00965B19"/>
    <w:rsid w:val="00965BEA"/>
    <w:rsid w:val="00965F22"/>
    <w:rsid w:val="009661B9"/>
    <w:rsid w:val="0096625C"/>
    <w:rsid w:val="00966580"/>
    <w:rsid w:val="0096669D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488"/>
    <w:rsid w:val="00971577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9ED"/>
    <w:rsid w:val="00975C0E"/>
    <w:rsid w:val="00976966"/>
    <w:rsid w:val="00976E6D"/>
    <w:rsid w:val="009772A3"/>
    <w:rsid w:val="0097732C"/>
    <w:rsid w:val="00977432"/>
    <w:rsid w:val="009776F5"/>
    <w:rsid w:val="009779A4"/>
    <w:rsid w:val="00977E96"/>
    <w:rsid w:val="00980806"/>
    <w:rsid w:val="00980908"/>
    <w:rsid w:val="00980926"/>
    <w:rsid w:val="00980D75"/>
    <w:rsid w:val="00980D7E"/>
    <w:rsid w:val="00980D9D"/>
    <w:rsid w:val="0098125C"/>
    <w:rsid w:val="0098161D"/>
    <w:rsid w:val="00981700"/>
    <w:rsid w:val="00981D06"/>
    <w:rsid w:val="00981FA8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3FDB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06D"/>
    <w:rsid w:val="00986425"/>
    <w:rsid w:val="0098647B"/>
    <w:rsid w:val="00986610"/>
    <w:rsid w:val="009868CD"/>
    <w:rsid w:val="00986E25"/>
    <w:rsid w:val="00987838"/>
    <w:rsid w:val="00990255"/>
    <w:rsid w:val="00990366"/>
    <w:rsid w:val="009903B2"/>
    <w:rsid w:val="0099092A"/>
    <w:rsid w:val="00990A70"/>
    <w:rsid w:val="00990B7E"/>
    <w:rsid w:val="00990E51"/>
    <w:rsid w:val="00991B46"/>
    <w:rsid w:val="00991D8C"/>
    <w:rsid w:val="00991D8D"/>
    <w:rsid w:val="00992607"/>
    <w:rsid w:val="00992D6D"/>
    <w:rsid w:val="00993521"/>
    <w:rsid w:val="009939C7"/>
    <w:rsid w:val="00993AD0"/>
    <w:rsid w:val="00993AE4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6A1B"/>
    <w:rsid w:val="009971E9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9B"/>
    <w:rsid w:val="009A06FA"/>
    <w:rsid w:val="009A07B5"/>
    <w:rsid w:val="009A09C9"/>
    <w:rsid w:val="009A0F02"/>
    <w:rsid w:val="009A0FDE"/>
    <w:rsid w:val="009A1003"/>
    <w:rsid w:val="009A1506"/>
    <w:rsid w:val="009A1D8D"/>
    <w:rsid w:val="009A20B5"/>
    <w:rsid w:val="009A2630"/>
    <w:rsid w:val="009A2C9A"/>
    <w:rsid w:val="009A2E1A"/>
    <w:rsid w:val="009A33CF"/>
    <w:rsid w:val="009A349E"/>
    <w:rsid w:val="009A35D4"/>
    <w:rsid w:val="009A3855"/>
    <w:rsid w:val="009A39D0"/>
    <w:rsid w:val="009A3EDC"/>
    <w:rsid w:val="009A40F9"/>
    <w:rsid w:val="009A413C"/>
    <w:rsid w:val="009A427C"/>
    <w:rsid w:val="009A469F"/>
    <w:rsid w:val="009A4BF1"/>
    <w:rsid w:val="009A51AF"/>
    <w:rsid w:val="009A5611"/>
    <w:rsid w:val="009A5DD9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22DD"/>
    <w:rsid w:val="009B3397"/>
    <w:rsid w:val="009B3B5C"/>
    <w:rsid w:val="009B3BE8"/>
    <w:rsid w:val="009B3C4F"/>
    <w:rsid w:val="009B3FB4"/>
    <w:rsid w:val="009B48B2"/>
    <w:rsid w:val="009B49BB"/>
    <w:rsid w:val="009B4A0E"/>
    <w:rsid w:val="009B4FB1"/>
    <w:rsid w:val="009B520F"/>
    <w:rsid w:val="009B5925"/>
    <w:rsid w:val="009B5B67"/>
    <w:rsid w:val="009B5F4B"/>
    <w:rsid w:val="009B6216"/>
    <w:rsid w:val="009B66C3"/>
    <w:rsid w:val="009B6717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0F5E"/>
    <w:rsid w:val="009C1072"/>
    <w:rsid w:val="009C12E5"/>
    <w:rsid w:val="009C17C0"/>
    <w:rsid w:val="009C1B51"/>
    <w:rsid w:val="009C215B"/>
    <w:rsid w:val="009C2648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C46"/>
    <w:rsid w:val="009C3FFC"/>
    <w:rsid w:val="009C4004"/>
    <w:rsid w:val="009C40E5"/>
    <w:rsid w:val="009C4607"/>
    <w:rsid w:val="009C4972"/>
    <w:rsid w:val="009C4A98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B01"/>
    <w:rsid w:val="009C7DFB"/>
    <w:rsid w:val="009D00D8"/>
    <w:rsid w:val="009D065E"/>
    <w:rsid w:val="009D0EF8"/>
    <w:rsid w:val="009D1223"/>
    <w:rsid w:val="009D13FE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42DB"/>
    <w:rsid w:val="009D4631"/>
    <w:rsid w:val="009D4634"/>
    <w:rsid w:val="009D4787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7C8"/>
    <w:rsid w:val="009D7FA4"/>
    <w:rsid w:val="009E006B"/>
    <w:rsid w:val="009E0296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69"/>
    <w:rsid w:val="009E24C9"/>
    <w:rsid w:val="009E2513"/>
    <w:rsid w:val="009E2D9D"/>
    <w:rsid w:val="009E3367"/>
    <w:rsid w:val="009E3728"/>
    <w:rsid w:val="009E3F99"/>
    <w:rsid w:val="009E40BB"/>
    <w:rsid w:val="009E428F"/>
    <w:rsid w:val="009E4578"/>
    <w:rsid w:val="009E4743"/>
    <w:rsid w:val="009E4806"/>
    <w:rsid w:val="009E48D2"/>
    <w:rsid w:val="009E491C"/>
    <w:rsid w:val="009E4FB2"/>
    <w:rsid w:val="009E5475"/>
    <w:rsid w:val="009E5A80"/>
    <w:rsid w:val="009E5B35"/>
    <w:rsid w:val="009E5F48"/>
    <w:rsid w:val="009E62AB"/>
    <w:rsid w:val="009E698C"/>
    <w:rsid w:val="009E6BF7"/>
    <w:rsid w:val="009E6D83"/>
    <w:rsid w:val="009E6F9A"/>
    <w:rsid w:val="009E73CA"/>
    <w:rsid w:val="009E74EE"/>
    <w:rsid w:val="009E770D"/>
    <w:rsid w:val="009E7F0E"/>
    <w:rsid w:val="009F0093"/>
    <w:rsid w:val="009F0BC4"/>
    <w:rsid w:val="009F0C08"/>
    <w:rsid w:val="009F0EF5"/>
    <w:rsid w:val="009F0F60"/>
    <w:rsid w:val="009F0FF0"/>
    <w:rsid w:val="009F134A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54B"/>
    <w:rsid w:val="009F58A1"/>
    <w:rsid w:val="009F5FBA"/>
    <w:rsid w:val="009F631F"/>
    <w:rsid w:val="009F636F"/>
    <w:rsid w:val="009F6524"/>
    <w:rsid w:val="009F6775"/>
    <w:rsid w:val="009F680E"/>
    <w:rsid w:val="009F6A78"/>
    <w:rsid w:val="009F6C82"/>
    <w:rsid w:val="009F6D5F"/>
    <w:rsid w:val="009F7828"/>
    <w:rsid w:val="009F79DC"/>
    <w:rsid w:val="009F7FF2"/>
    <w:rsid w:val="00A00154"/>
    <w:rsid w:val="00A00215"/>
    <w:rsid w:val="00A0025F"/>
    <w:rsid w:val="00A003C6"/>
    <w:rsid w:val="00A0051A"/>
    <w:rsid w:val="00A00825"/>
    <w:rsid w:val="00A008F2"/>
    <w:rsid w:val="00A00B0F"/>
    <w:rsid w:val="00A00C25"/>
    <w:rsid w:val="00A00F53"/>
    <w:rsid w:val="00A0115D"/>
    <w:rsid w:val="00A01688"/>
    <w:rsid w:val="00A01A34"/>
    <w:rsid w:val="00A02714"/>
    <w:rsid w:val="00A02ABE"/>
    <w:rsid w:val="00A02F7F"/>
    <w:rsid w:val="00A0313B"/>
    <w:rsid w:val="00A03768"/>
    <w:rsid w:val="00A039EF"/>
    <w:rsid w:val="00A043F8"/>
    <w:rsid w:val="00A044C9"/>
    <w:rsid w:val="00A04FBF"/>
    <w:rsid w:val="00A04FC1"/>
    <w:rsid w:val="00A0513C"/>
    <w:rsid w:val="00A053B8"/>
    <w:rsid w:val="00A05649"/>
    <w:rsid w:val="00A059F9"/>
    <w:rsid w:val="00A05D3B"/>
    <w:rsid w:val="00A06432"/>
    <w:rsid w:val="00A064B9"/>
    <w:rsid w:val="00A069ED"/>
    <w:rsid w:val="00A06AF7"/>
    <w:rsid w:val="00A06BDA"/>
    <w:rsid w:val="00A06D70"/>
    <w:rsid w:val="00A06FA9"/>
    <w:rsid w:val="00A074D9"/>
    <w:rsid w:val="00A07675"/>
    <w:rsid w:val="00A07B40"/>
    <w:rsid w:val="00A07C8C"/>
    <w:rsid w:val="00A07D4C"/>
    <w:rsid w:val="00A10683"/>
    <w:rsid w:val="00A10ABC"/>
    <w:rsid w:val="00A10BD0"/>
    <w:rsid w:val="00A10FCD"/>
    <w:rsid w:val="00A11026"/>
    <w:rsid w:val="00A1175B"/>
    <w:rsid w:val="00A1182F"/>
    <w:rsid w:val="00A11A5A"/>
    <w:rsid w:val="00A11D60"/>
    <w:rsid w:val="00A12001"/>
    <w:rsid w:val="00A12004"/>
    <w:rsid w:val="00A12042"/>
    <w:rsid w:val="00A12098"/>
    <w:rsid w:val="00A120F7"/>
    <w:rsid w:val="00A12201"/>
    <w:rsid w:val="00A12280"/>
    <w:rsid w:val="00A1252B"/>
    <w:rsid w:val="00A1258A"/>
    <w:rsid w:val="00A12B21"/>
    <w:rsid w:val="00A13285"/>
    <w:rsid w:val="00A137F2"/>
    <w:rsid w:val="00A1463A"/>
    <w:rsid w:val="00A14974"/>
    <w:rsid w:val="00A14A88"/>
    <w:rsid w:val="00A14AFB"/>
    <w:rsid w:val="00A14C57"/>
    <w:rsid w:val="00A14FF8"/>
    <w:rsid w:val="00A15541"/>
    <w:rsid w:val="00A1564F"/>
    <w:rsid w:val="00A15894"/>
    <w:rsid w:val="00A15993"/>
    <w:rsid w:val="00A159C5"/>
    <w:rsid w:val="00A15D72"/>
    <w:rsid w:val="00A162A0"/>
    <w:rsid w:val="00A168F8"/>
    <w:rsid w:val="00A169E9"/>
    <w:rsid w:val="00A17197"/>
    <w:rsid w:val="00A173A8"/>
    <w:rsid w:val="00A175D8"/>
    <w:rsid w:val="00A177D8"/>
    <w:rsid w:val="00A179CE"/>
    <w:rsid w:val="00A20066"/>
    <w:rsid w:val="00A201E0"/>
    <w:rsid w:val="00A205CD"/>
    <w:rsid w:val="00A20A48"/>
    <w:rsid w:val="00A21126"/>
    <w:rsid w:val="00A21261"/>
    <w:rsid w:val="00A214F3"/>
    <w:rsid w:val="00A21763"/>
    <w:rsid w:val="00A21777"/>
    <w:rsid w:val="00A21D55"/>
    <w:rsid w:val="00A221F7"/>
    <w:rsid w:val="00A2251E"/>
    <w:rsid w:val="00A228FC"/>
    <w:rsid w:val="00A22D02"/>
    <w:rsid w:val="00A22E32"/>
    <w:rsid w:val="00A233B9"/>
    <w:rsid w:val="00A235A1"/>
    <w:rsid w:val="00A236FF"/>
    <w:rsid w:val="00A237D1"/>
    <w:rsid w:val="00A2380D"/>
    <w:rsid w:val="00A238C8"/>
    <w:rsid w:val="00A23967"/>
    <w:rsid w:val="00A239D0"/>
    <w:rsid w:val="00A23C32"/>
    <w:rsid w:val="00A23D11"/>
    <w:rsid w:val="00A242DD"/>
    <w:rsid w:val="00A249A7"/>
    <w:rsid w:val="00A249D5"/>
    <w:rsid w:val="00A25439"/>
    <w:rsid w:val="00A25806"/>
    <w:rsid w:val="00A25A55"/>
    <w:rsid w:val="00A26A44"/>
    <w:rsid w:val="00A26CF3"/>
    <w:rsid w:val="00A26D9F"/>
    <w:rsid w:val="00A27044"/>
    <w:rsid w:val="00A271AF"/>
    <w:rsid w:val="00A271F2"/>
    <w:rsid w:val="00A27832"/>
    <w:rsid w:val="00A27A18"/>
    <w:rsid w:val="00A27B75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045"/>
    <w:rsid w:val="00A3377E"/>
    <w:rsid w:val="00A33DF5"/>
    <w:rsid w:val="00A3422C"/>
    <w:rsid w:val="00A3455B"/>
    <w:rsid w:val="00A34661"/>
    <w:rsid w:val="00A34E1D"/>
    <w:rsid w:val="00A34F5C"/>
    <w:rsid w:val="00A351A4"/>
    <w:rsid w:val="00A3532E"/>
    <w:rsid w:val="00A3542A"/>
    <w:rsid w:val="00A354AB"/>
    <w:rsid w:val="00A3576F"/>
    <w:rsid w:val="00A35A0B"/>
    <w:rsid w:val="00A367F7"/>
    <w:rsid w:val="00A36D5C"/>
    <w:rsid w:val="00A372E5"/>
    <w:rsid w:val="00A37974"/>
    <w:rsid w:val="00A37C28"/>
    <w:rsid w:val="00A4004D"/>
    <w:rsid w:val="00A4028B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592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0AF"/>
    <w:rsid w:val="00A452C6"/>
    <w:rsid w:val="00A45FE0"/>
    <w:rsid w:val="00A462CB"/>
    <w:rsid w:val="00A466C2"/>
    <w:rsid w:val="00A468EE"/>
    <w:rsid w:val="00A46A5F"/>
    <w:rsid w:val="00A46DAD"/>
    <w:rsid w:val="00A47120"/>
    <w:rsid w:val="00A471B6"/>
    <w:rsid w:val="00A4766C"/>
    <w:rsid w:val="00A476B6"/>
    <w:rsid w:val="00A47794"/>
    <w:rsid w:val="00A47A9A"/>
    <w:rsid w:val="00A47E70"/>
    <w:rsid w:val="00A50193"/>
    <w:rsid w:val="00A5028D"/>
    <w:rsid w:val="00A50432"/>
    <w:rsid w:val="00A5047F"/>
    <w:rsid w:val="00A50AC5"/>
    <w:rsid w:val="00A50F25"/>
    <w:rsid w:val="00A511E3"/>
    <w:rsid w:val="00A514F5"/>
    <w:rsid w:val="00A51F1F"/>
    <w:rsid w:val="00A51FE7"/>
    <w:rsid w:val="00A521C0"/>
    <w:rsid w:val="00A52803"/>
    <w:rsid w:val="00A5289E"/>
    <w:rsid w:val="00A533BD"/>
    <w:rsid w:val="00A5386B"/>
    <w:rsid w:val="00A542F9"/>
    <w:rsid w:val="00A5431E"/>
    <w:rsid w:val="00A5446B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2CA"/>
    <w:rsid w:val="00A56FB9"/>
    <w:rsid w:val="00A57EA9"/>
    <w:rsid w:val="00A6029B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AB3"/>
    <w:rsid w:val="00A65B30"/>
    <w:rsid w:val="00A65DB2"/>
    <w:rsid w:val="00A665FD"/>
    <w:rsid w:val="00A66773"/>
    <w:rsid w:val="00A66F33"/>
    <w:rsid w:val="00A6782E"/>
    <w:rsid w:val="00A67DE5"/>
    <w:rsid w:val="00A703D6"/>
    <w:rsid w:val="00A707C5"/>
    <w:rsid w:val="00A70811"/>
    <w:rsid w:val="00A70954"/>
    <w:rsid w:val="00A70C99"/>
    <w:rsid w:val="00A710D5"/>
    <w:rsid w:val="00A71146"/>
    <w:rsid w:val="00A71147"/>
    <w:rsid w:val="00A7169A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3E4B"/>
    <w:rsid w:val="00A74155"/>
    <w:rsid w:val="00A7437F"/>
    <w:rsid w:val="00A744B8"/>
    <w:rsid w:val="00A749BE"/>
    <w:rsid w:val="00A74C60"/>
    <w:rsid w:val="00A74C69"/>
    <w:rsid w:val="00A75804"/>
    <w:rsid w:val="00A75D7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5A8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2C2B"/>
    <w:rsid w:val="00A835ED"/>
    <w:rsid w:val="00A83EF6"/>
    <w:rsid w:val="00A8401C"/>
    <w:rsid w:val="00A843C2"/>
    <w:rsid w:val="00A847B2"/>
    <w:rsid w:val="00A84C1B"/>
    <w:rsid w:val="00A84C90"/>
    <w:rsid w:val="00A850CC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2E13"/>
    <w:rsid w:val="00A934E6"/>
    <w:rsid w:val="00A938C1"/>
    <w:rsid w:val="00A93910"/>
    <w:rsid w:val="00A93D61"/>
    <w:rsid w:val="00A93F1E"/>
    <w:rsid w:val="00A94109"/>
    <w:rsid w:val="00A941A7"/>
    <w:rsid w:val="00A945E5"/>
    <w:rsid w:val="00A94CE1"/>
    <w:rsid w:val="00A95CE6"/>
    <w:rsid w:val="00A95D03"/>
    <w:rsid w:val="00A95DDA"/>
    <w:rsid w:val="00A95DF9"/>
    <w:rsid w:val="00A95FB6"/>
    <w:rsid w:val="00A960B2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1B29"/>
    <w:rsid w:val="00AA212B"/>
    <w:rsid w:val="00AA2258"/>
    <w:rsid w:val="00AA22A9"/>
    <w:rsid w:val="00AA2541"/>
    <w:rsid w:val="00AA2F7B"/>
    <w:rsid w:val="00AA357F"/>
    <w:rsid w:val="00AA43D1"/>
    <w:rsid w:val="00AA4A20"/>
    <w:rsid w:val="00AA4D68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B54"/>
    <w:rsid w:val="00AA7D90"/>
    <w:rsid w:val="00AB0106"/>
    <w:rsid w:val="00AB06AC"/>
    <w:rsid w:val="00AB091C"/>
    <w:rsid w:val="00AB0D2D"/>
    <w:rsid w:val="00AB15A9"/>
    <w:rsid w:val="00AB15CC"/>
    <w:rsid w:val="00AB1CFF"/>
    <w:rsid w:val="00AB230D"/>
    <w:rsid w:val="00AB257D"/>
    <w:rsid w:val="00AB27A1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8BB"/>
    <w:rsid w:val="00AB6B75"/>
    <w:rsid w:val="00AB6C3B"/>
    <w:rsid w:val="00AB7426"/>
    <w:rsid w:val="00AB7A01"/>
    <w:rsid w:val="00AB7BF7"/>
    <w:rsid w:val="00AC0550"/>
    <w:rsid w:val="00AC12F1"/>
    <w:rsid w:val="00AC1714"/>
    <w:rsid w:val="00AC176F"/>
    <w:rsid w:val="00AC1B01"/>
    <w:rsid w:val="00AC1CAC"/>
    <w:rsid w:val="00AC1E50"/>
    <w:rsid w:val="00AC1EAD"/>
    <w:rsid w:val="00AC1F41"/>
    <w:rsid w:val="00AC2046"/>
    <w:rsid w:val="00AC2A53"/>
    <w:rsid w:val="00AC2EE2"/>
    <w:rsid w:val="00AC373C"/>
    <w:rsid w:val="00AC3878"/>
    <w:rsid w:val="00AC456F"/>
    <w:rsid w:val="00AC4699"/>
    <w:rsid w:val="00AC474A"/>
    <w:rsid w:val="00AC48BA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782"/>
    <w:rsid w:val="00AC6EE7"/>
    <w:rsid w:val="00AC71B2"/>
    <w:rsid w:val="00AC7723"/>
    <w:rsid w:val="00AC7C13"/>
    <w:rsid w:val="00AC7D36"/>
    <w:rsid w:val="00AC7EFB"/>
    <w:rsid w:val="00AD001D"/>
    <w:rsid w:val="00AD01D2"/>
    <w:rsid w:val="00AD08DE"/>
    <w:rsid w:val="00AD11E3"/>
    <w:rsid w:val="00AD1507"/>
    <w:rsid w:val="00AD1D86"/>
    <w:rsid w:val="00AD22D3"/>
    <w:rsid w:val="00AD2D10"/>
    <w:rsid w:val="00AD2DDB"/>
    <w:rsid w:val="00AD2EA3"/>
    <w:rsid w:val="00AD329A"/>
    <w:rsid w:val="00AD3486"/>
    <w:rsid w:val="00AD3593"/>
    <w:rsid w:val="00AD39EF"/>
    <w:rsid w:val="00AD3D37"/>
    <w:rsid w:val="00AD4398"/>
    <w:rsid w:val="00AD4EB9"/>
    <w:rsid w:val="00AD5275"/>
    <w:rsid w:val="00AD558C"/>
    <w:rsid w:val="00AD5BEA"/>
    <w:rsid w:val="00AD5FC9"/>
    <w:rsid w:val="00AD60B5"/>
    <w:rsid w:val="00AD64BB"/>
    <w:rsid w:val="00AD6DF9"/>
    <w:rsid w:val="00AD6EB1"/>
    <w:rsid w:val="00AD766C"/>
    <w:rsid w:val="00AD7AF6"/>
    <w:rsid w:val="00AE0164"/>
    <w:rsid w:val="00AE0A08"/>
    <w:rsid w:val="00AE0C4E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9EF"/>
    <w:rsid w:val="00AE3A7E"/>
    <w:rsid w:val="00AE3EF4"/>
    <w:rsid w:val="00AE483F"/>
    <w:rsid w:val="00AE49A0"/>
    <w:rsid w:val="00AE4A38"/>
    <w:rsid w:val="00AE4AAE"/>
    <w:rsid w:val="00AE4B40"/>
    <w:rsid w:val="00AE51AF"/>
    <w:rsid w:val="00AE56AF"/>
    <w:rsid w:val="00AE577C"/>
    <w:rsid w:val="00AE5C0E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35"/>
    <w:rsid w:val="00AF0C96"/>
    <w:rsid w:val="00AF1375"/>
    <w:rsid w:val="00AF1458"/>
    <w:rsid w:val="00AF15E5"/>
    <w:rsid w:val="00AF195D"/>
    <w:rsid w:val="00AF1A08"/>
    <w:rsid w:val="00AF1EC6"/>
    <w:rsid w:val="00AF22EF"/>
    <w:rsid w:val="00AF2772"/>
    <w:rsid w:val="00AF2803"/>
    <w:rsid w:val="00AF286E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4CD"/>
    <w:rsid w:val="00AF6682"/>
    <w:rsid w:val="00AF68D4"/>
    <w:rsid w:val="00AF73A8"/>
    <w:rsid w:val="00AF798A"/>
    <w:rsid w:val="00B00467"/>
    <w:rsid w:val="00B01563"/>
    <w:rsid w:val="00B01ECA"/>
    <w:rsid w:val="00B023A8"/>
    <w:rsid w:val="00B02611"/>
    <w:rsid w:val="00B028F2"/>
    <w:rsid w:val="00B02AAF"/>
    <w:rsid w:val="00B02CF8"/>
    <w:rsid w:val="00B02DA7"/>
    <w:rsid w:val="00B031C6"/>
    <w:rsid w:val="00B03527"/>
    <w:rsid w:val="00B0389E"/>
    <w:rsid w:val="00B046BE"/>
    <w:rsid w:val="00B047A2"/>
    <w:rsid w:val="00B04EAD"/>
    <w:rsid w:val="00B05ACE"/>
    <w:rsid w:val="00B05E66"/>
    <w:rsid w:val="00B05F5A"/>
    <w:rsid w:val="00B06280"/>
    <w:rsid w:val="00B062FF"/>
    <w:rsid w:val="00B064E6"/>
    <w:rsid w:val="00B06793"/>
    <w:rsid w:val="00B07088"/>
    <w:rsid w:val="00B07776"/>
    <w:rsid w:val="00B07D83"/>
    <w:rsid w:val="00B1022E"/>
    <w:rsid w:val="00B10377"/>
    <w:rsid w:val="00B1061B"/>
    <w:rsid w:val="00B10AC7"/>
    <w:rsid w:val="00B10AD9"/>
    <w:rsid w:val="00B10E07"/>
    <w:rsid w:val="00B10E5E"/>
    <w:rsid w:val="00B10FD5"/>
    <w:rsid w:val="00B110A0"/>
    <w:rsid w:val="00B110CA"/>
    <w:rsid w:val="00B111A3"/>
    <w:rsid w:val="00B11329"/>
    <w:rsid w:val="00B1156D"/>
    <w:rsid w:val="00B115C8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B97"/>
    <w:rsid w:val="00B13C51"/>
    <w:rsid w:val="00B13CC5"/>
    <w:rsid w:val="00B13D1E"/>
    <w:rsid w:val="00B1449C"/>
    <w:rsid w:val="00B144EC"/>
    <w:rsid w:val="00B146E9"/>
    <w:rsid w:val="00B149DA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023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117"/>
    <w:rsid w:val="00B25290"/>
    <w:rsid w:val="00B2560D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13E"/>
    <w:rsid w:val="00B303BA"/>
    <w:rsid w:val="00B3050C"/>
    <w:rsid w:val="00B311C2"/>
    <w:rsid w:val="00B31814"/>
    <w:rsid w:val="00B31974"/>
    <w:rsid w:val="00B31F9E"/>
    <w:rsid w:val="00B32169"/>
    <w:rsid w:val="00B324DA"/>
    <w:rsid w:val="00B32884"/>
    <w:rsid w:val="00B329A9"/>
    <w:rsid w:val="00B32D31"/>
    <w:rsid w:val="00B3312F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39B"/>
    <w:rsid w:val="00B378EF"/>
    <w:rsid w:val="00B37AFD"/>
    <w:rsid w:val="00B407A1"/>
    <w:rsid w:val="00B41C55"/>
    <w:rsid w:val="00B41D94"/>
    <w:rsid w:val="00B420B7"/>
    <w:rsid w:val="00B42C7D"/>
    <w:rsid w:val="00B42D09"/>
    <w:rsid w:val="00B4327E"/>
    <w:rsid w:val="00B43AB0"/>
    <w:rsid w:val="00B43E3D"/>
    <w:rsid w:val="00B43F1D"/>
    <w:rsid w:val="00B4464D"/>
    <w:rsid w:val="00B44714"/>
    <w:rsid w:val="00B44EA5"/>
    <w:rsid w:val="00B45841"/>
    <w:rsid w:val="00B45B9B"/>
    <w:rsid w:val="00B45D30"/>
    <w:rsid w:val="00B45FBB"/>
    <w:rsid w:val="00B45FDF"/>
    <w:rsid w:val="00B46352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E9C"/>
    <w:rsid w:val="00B50F86"/>
    <w:rsid w:val="00B50FAE"/>
    <w:rsid w:val="00B51255"/>
    <w:rsid w:val="00B516FA"/>
    <w:rsid w:val="00B51C2E"/>
    <w:rsid w:val="00B5241D"/>
    <w:rsid w:val="00B52A2C"/>
    <w:rsid w:val="00B52E62"/>
    <w:rsid w:val="00B52F56"/>
    <w:rsid w:val="00B533C5"/>
    <w:rsid w:val="00B53492"/>
    <w:rsid w:val="00B53ABB"/>
    <w:rsid w:val="00B53C3F"/>
    <w:rsid w:val="00B53D47"/>
    <w:rsid w:val="00B53D89"/>
    <w:rsid w:val="00B54349"/>
    <w:rsid w:val="00B545F3"/>
    <w:rsid w:val="00B547B6"/>
    <w:rsid w:val="00B54B51"/>
    <w:rsid w:val="00B54D19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B8"/>
    <w:rsid w:val="00B56F59"/>
    <w:rsid w:val="00B57715"/>
    <w:rsid w:val="00B6071F"/>
    <w:rsid w:val="00B60BC9"/>
    <w:rsid w:val="00B60D9A"/>
    <w:rsid w:val="00B61040"/>
    <w:rsid w:val="00B61B80"/>
    <w:rsid w:val="00B61C36"/>
    <w:rsid w:val="00B61D50"/>
    <w:rsid w:val="00B625E9"/>
    <w:rsid w:val="00B63988"/>
    <w:rsid w:val="00B63B9D"/>
    <w:rsid w:val="00B63D69"/>
    <w:rsid w:val="00B63E8A"/>
    <w:rsid w:val="00B6400A"/>
    <w:rsid w:val="00B649AA"/>
    <w:rsid w:val="00B64CE0"/>
    <w:rsid w:val="00B64E10"/>
    <w:rsid w:val="00B64F74"/>
    <w:rsid w:val="00B64FFD"/>
    <w:rsid w:val="00B65041"/>
    <w:rsid w:val="00B650D3"/>
    <w:rsid w:val="00B65405"/>
    <w:rsid w:val="00B6555B"/>
    <w:rsid w:val="00B6575D"/>
    <w:rsid w:val="00B65EB5"/>
    <w:rsid w:val="00B65EFA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701C8"/>
    <w:rsid w:val="00B70AC2"/>
    <w:rsid w:val="00B70AF3"/>
    <w:rsid w:val="00B70D76"/>
    <w:rsid w:val="00B70EA3"/>
    <w:rsid w:val="00B70EEB"/>
    <w:rsid w:val="00B71665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4A4B"/>
    <w:rsid w:val="00B7551F"/>
    <w:rsid w:val="00B756DA"/>
    <w:rsid w:val="00B75C48"/>
    <w:rsid w:val="00B76209"/>
    <w:rsid w:val="00B7638D"/>
    <w:rsid w:val="00B76E39"/>
    <w:rsid w:val="00B77172"/>
    <w:rsid w:val="00B7727F"/>
    <w:rsid w:val="00B7731F"/>
    <w:rsid w:val="00B776C2"/>
    <w:rsid w:val="00B77E1B"/>
    <w:rsid w:val="00B77F15"/>
    <w:rsid w:val="00B77F85"/>
    <w:rsid w:val="00B80574"/>
    <w:rsid w:val="00B80D22"/>
    <w:rsid w:val="00B80E56"/>
    <w:rsid w:val="00B8144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694"/>
    <w:rsid w:val="00B867E7"/>
    <w:rsid w:val="00B86C2F"/>
    <w:rsid w:val="00B87206"/>
    <w:rsid w:val="00B90598"/>
    <w:rsid w:val="00B90AA2"/>
    <w:rsid w:val="00B90D3F"/>
    <w:rsid w:val="00B917A8"/>
    <w:rsid w:val="00B917F5"/>
    <w:rsid w:val="00B91A29"/>
    <w:rsid w:val="00B91FAB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CE"/>
    <w:rsid w:val="00B96DF3"/>
    <w:rsid w:val="00B97054"/>
    <w:rsid w:val="00B97AE7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0B5"/>
    <w:rsid w:val="00BA235C"/>
    <w:rsid w:val="00BA272B"/>
    <w:rsid w:val="00BA29A2"/>
    <w:rsid w:val="00BA3826"/>
    <w:rsid w:val="00BA3C69"/>
    <w:rsid w:val="00BA3E4A"/>
    <w:rsid w:val="00BA403D"/>
    <w:rsid w:val="00BA4613"/>
    <w:rsid w:val="00BA4BD1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10A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6F8"/>
    <w:rsid w:val="00BB39E7"/>
    <w:rsid w:val="00BB3A72"/>
    <w:rsid w:val="00BB3ABC"/>
    <w:rsid w:val="00BB3FD5"/>
    <w:rsid w:val="00BB42ED"/>
    <w:rsid w:val="00BB4B53"/>
    <w:rsid w:val="00BB4F3B"/>
    <w:rsid w:val="00BB503E"/>
    <w:rsid w:val="00BB540B"/>
    <w:rsid w:val="00BB55E5"/>
    <w:rsid w:val="00BB5DFC"/>
    <w:rsid w:val="00BB601B"/>
    <w:rsid w:val="00BB64D3"/>
    <w:rsid w:val="00BB64FD"/>
    <w:rsid w:val="00BB72FA"/>
    <w:rsid w:val="00BB750C"/>
    <w:rsid w:val="00BB7701"/>
    <w:rsid w:val="00BB7715"/>
    <w:rsid w:val="00BB7D78"/>
    <w:rsid w:val="00BB7E86"/>
    <w:rsid w:val="00BC0400"/>
    <w:rsid w:val="00BC0862"/>
    <w:rsid w:val="00BC0CC1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2EA2"/>
    <w:rsid w:val="00BC2FD5"/>
    <w:rsid w:val="00BC373E"/>
    <w:rsid w:val="00BC37F7"/>
    <w:rsid w:val="00BC3DEE"/>
    <w:rsid w:val="00BC43A9"/>
    <w:rsid w:val="00BC448C"/>
    <w:rsid w:val="00BC4C3E"/>
    <w:rsid w:val="00BC5123"/>
    <w:rsid w:val="00BC523C"/>
    <w:rsid w:val="00BC5AD2"/>
    <w:rsid w:val="00BC5B63"/>
    <w:rsid w:val="00BC62D7"/>
    <w:rsid w:val="00BC6727"/>
    <w:rsid w:val="00BC6E76"/>
    <w:rsid w:val="00BC747F"/>
    <w:rsid w:val="00BC7781"/>
    <w:rsid w:val="00BC7B58"/>
    <w:rsid w:val="00BC7B70"/>
    <w:rsid w:val="00BC7CFA"/>
    <w:rsid w:val="00BC7D49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13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5BB8"/>
    <w:rsid w:val="00BD6608"/>
    <w:rsid w:val="00BD6966"/>
    <w:rsid w:val="00BD7027"/>
    <w:rsid w:val="00BD7104"/>
    <w:rsid w:val="00BD7185"/>
    <w:rsid w:val="00BD7266"/>
    <w:rsid w:val="00BD740B"/>
    <w:rsid w:val="00BD7CA5"/>
    <w:rsid w:val="00BD7FBA"/>
    <w:rsid w:val="00BE1023"/>
    <w:rsid w:val="00BE1201"/>
    <w:rsid w:val="00BE1904"/>
    <w:rsid w:val="00BE260A"/>
    <w:rsid w:val="00BE2CA5"/>
    <w:rsid w:val="00BE318E"/>
    <w:rsid w:val="00BE359F"/>
    <w:rsid w:val="00BE3743"/>
    <w:rsid w:val="00BE3818"/>
    <w:rsid w:val="00BE3856"/>
    <w:rsid w:val="00BE3E49"/>
    <w:rsid w:val="00BE4135"/>
    <w:rsid w:val="00BE44BD"/>
    <w:rsid w:val="00BE4525"/>
    <w:rsid w:val="00BE4B96"/>
    <w:rsid w:val="00BE4C49"/>
    <w:rsid w:val="00BE4E02"/>
    <w:rsid w:val="00BE55C7"/>
    <w:rsid w:val="00BE5A23"/>
    <w:rsid w:val="00BE5D00"/>
    <w:rsid w:val="00BE6175"/>
    <w:rsid w:val="00BE61A8"/>
    <w:rsid w:val="00BE6602"/>
    <w:rsid w:val="00BE6639"/>
    <w:rsid w:val="00BE6756"/>
    <w:rsid w:val="00BE6ACA"/>
    <w:rsid w:val="00BE6E94"/>
    <w:rsid w:val="00BE7566"/>
    <w:rsid w:val="00BE789C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5F8"/>
    <w:rsid w:val="00BF1AD1"/>
    <w:rsid w:val="00BF1D3B"/>
    <w:rsid w:val="00BF21E8"/>
    <w:rsid w:val="00BF234B"/>
    <w:rsid w:val="00BF2A76"/>
    <w:rsid w:val="00BF2EE0"/>
    <w:rsid w:val="00BF35D0"/>
    <w:rsid w:val="00BF3B7B"/>
    <w:rsid w:val="00BF3CF1"/>
    <w:rsid w:val="00BF3EFD"/>
    <w:rsid w:val="00BF40C0"/>
    <w:rsid w:val="00BF40DF"/>
    <w:rsid w:val="00BF442E"/>
    <w:rsid w:val="00BF4868"/>
    <w:rsid w:val="00BF4950"/>
    <w:rsid w:val="00BF4D74"/>
    <w:rsid w:val="00BF4DEC"/>
    <w:rsid w:val="00BF5851"/>
    <w:rsid w:val="00BF59AA"/>
    <w:rsid w:val="00BF5E97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0A1"/>
    <w:rsid w:val="00C00256"/>
    <w:rsid w:val="00C004CC"/>
    <w:rsid w:val="00C005B1"/>
    <w:rsid w:val="00C00B66"/>
    <w:rsid w:val="00C00E02"/>
    <w:rsid w:val="00C00EC9"/>
    <w:rsid w:val="00C00F7A"/>
    <w:rsid w:val="00C00FF6"/>
    <w:rsid w:val="00C012DE"/>
    <w:rsid w:val="00C019CF"/>
    <w:rsid w:val="00C01F88"/>
    <w:rsid w:val="00C025A8"/>
    <w:rsid w:val="00C03A70"/>
    <w:rsid w:val="00C03DAE"/>
    <w:rsid w:val="00C04612"/>
    <w:rsid w:val="00C04684"/>
    <w:rsid w:val="00C049E9"/>
    <w:rsid w:val="00C04CB2"/>
    <w:rsid w:val="00C04D12"/>
    <w:rsid w:val="00C04DAD"/>
    <w:rsid w:val="00C04DD3"/>
    <w:rsid w:val="00C052DF"/>
    <w:rsid w:val="00C056E4"/>
    <w:rsid w:val="00C05BBE"/>
    <w:rsid w:val="00C05BE7"/>
    <w:rsid w:val="00C05D7B"/>
    <w:rsid w:val="00C06094"/>
    <w:rsid w:val="00C062BF"/>
    <w:rsid w:val="00C06846"/>
    <w:rsid w:val="00C06A65"/>
    <w:rsid w:val="00C07071"/>
    <w:rsid w:val="00C07354"/>
    <w:rsid w:val="00C07A4C"/>
    <w:rsid w:val="00C07B56"/>
    <w:rsid w:val="00C07CAF"/>
    <w:rsid w:val="00C07D65"/>
    <w:rsid w:val="00C10D88"/>
    <w:rsid w:val="00C10DED"/>
    <w:rsid w:val="00C10E8B"/>
    <w:rsid w:val="00C10E8F"/>
    <w:rsid w:val="00C10FFD"/>
    <w:rsid w:val="00C1107A"/>
    <w:rsid w:val="00C1169D"/>
    <w:rsid w:val="00C11A4B"/>
    <w:rsid w:val="00C12BFC"/>
    <w:rsid w:val="00C12D19"/>
    <w:rsid w:val="00C13121"/>
    <w:rsid w:val="00C13295"/>
    <w:rsid w:val="00C1334F"/>
    <w:rsid w:val="00C134CD"/>
    <w:rsid w:val="00C13BDF"/>
    <w:rsid w:val="00C140C5"/>
    <w:rsid w:val="00C14735"/>
    <w:rsid w:val="00C14878"/>
    <w:rsid w:val="00C149C2"/>
    <w:rsid w:val="00C14B34"/>
    <w:rsid w:val="00C14C9B"/>
    <w:rsid w:val="00C15D09"/>
    <w:rsid w:val="00C160F7"/>
    <w:rsid w:val="00C161BD"/>
    <w:rsid w:val="00C171D3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1A4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4FC4"/>
    <w:rsid w:val="00C25A55"/>
    <w:rsid w:val="00C25B3E"/>
    <w:rsid w:val="00C25DEE"/>
    <w:rsid w:val="00C26020"/>
    <w:rsid w:val="00C2671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77"/>
    <w:rsid w:val="00C30580"/>
    <w:rsid w:val="00C30615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6A"/>
    <w:rsid w:val="00C32D1A"/>
    <w:rsid w:val="00C32DAB"/>
    <w:rsid w:val="00C338DF"/>
    <w:rsid w:val="00C33AB6"/>
    <w:rsid w:val="00C33D24"/>
    <w:rsid w:val="00C34787"/>
    <w:rsid w:val="00C34AA4"/>
    <w:rsid w:val="00C34D32"/>
    <w:rsid w:val="00C34E2C"/>
    <w:rsid w:val="00C353D4"/>
    <w:rsid w:val="00C353E4"/>
    <w:rsid w:val="00C35667"/>
    <w:rsid w:val="00C3575C"/>
    <w:rsid w:val="00C35AA0"/>
    <w:rsid w:val="00C35E4D"/>
    <w:rsid w:val="00C3605C"/>
    <w:rsid w:val="00C3638C"/>
    <w:rsid w:val="00C366DA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1947"/>
    <w:rsid w:val="00C42198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A8F"/>
    <w:rsid w:val="00C45B73"/>
    <w:rsid w:val="00C460B7"/>
    <w:rsid w:val="00C46887"/>
    <w:rsid w:val="00C46C39"/>
    <w:rsid w:val="00C47954"/>
    <w:rsid w:val="00C47A70"/>
    <w:rsid w:val="00C5001F"/>
    <w:rsid w:val="00C5009D"/>
    <w:rsid w:val="00C50CD6"/>
    <w:rsid w:val="00C51D5B"/>
    <w:rsid w:val="00C526D9"/>
    <w:rsid w:val="00C5321E"/>
    <w:rsid w:val="00C53714"/>
    <w:rsid w:val="00C53AFD"/>
    <w:rsid w:val="00C53B4B"/>
    <w:rsid w:val="00C54278"/>
    <w:rsid w:val="00C554A4"/>
    <w:rsid w:val="00C55636"/>
    <w:rsid w:val="00C558C5"/>
    <w:rsid w:val="00C56145"/>
    <w:rsid w:val="00C562FD"/>
    <w:rsid w:val="00C56419"/>
    <w:rsid w:val="00C56F9A"/>
    <w:rsid w:val="00C57093"/>
    <w:rsid w:val="00C57574"/>
    <w:rsid w:val="00C57674"/>
    <w:rsid w:val="00C5796D"/>
    <w:rsid w:val="00C57B4F"/>
    <w:rsid w:val="00C57CF1"/>
    <w:rsid w:val="00C602FD"/>
    <w:rsid w:val="00C60A8E"/>
    <w:rsid w:val="00C61A56"/>
    <w:rsid w:val="00C62459"/>
    <w:rsid w:val="00C6258F"/>
    <w:rsid w:val="00C626AB"/>
    <w:rsid w:val="00C62859"/>
    <w:rsid w:val="00C62EEC"/>
    <w:rsid w:val="00C63068"/>
    <w:rsid w:val="00C63879"/>
    <w:rsid w:val="00C63F6F"/>
    <w:rsid w:val="00C64B02"/>
    <w:rsid w:val="00C64EA5"/>
    <w:rsid w:val="00C64F98"/>
    <w:rsid w:val="00C6538B"/>
    <w:rsid w:val="00C65743"/>
    <w:rsid w:val="00C65AF0"/>
    <w:rsid w:val="00C65B5B"/>
    <w:rsid w:val="00C65EEA"/>
    <w:rsid w:val="00C65FC1"/>
    <w:rsid w:val="00C66541"/>
    <w:rsid w:val="00C666C3"/>
    <w:rsid w:val="00C66A74"/>
    <w:rsid w:val="00C66DB0"/>
    <w:rsid w:val="00C67090"/>
    <w:rsid w:val="00C67240"/>
    <w:rsid w:val="00C6732F"/>
    <w:rsid w:val="00C67A6F"/>
    <w:rsid w:val="00C67D0F"/>
    <w:rsid w:val="00C701A0"/>
    <w:rsid w:val="00C70934"/>
    <w:rsid w:val="00C70A1B"/>
    <w:rsid w:val="00C71499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348"/>
    <w:rsid w:val="00C7355E"/>
    <w:rsid w:val="00C7357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54BA"/>
    <w:rsid w:val="00C759C1"/>
    <w:rsid w:val="00C759E6"/>
    <w:rsid w:val="00C760AC"/>
    <w:rsid w:val="00C7612E"/>
    <w:rsid w:val="00C76613"/>
    <w:rsid w:val="00C766F3"/>
    <w:rsid w:val="00C76773"/>
    <w:rsid w:val="00C76A42"/>
    <w:rsid w:val="00C76C46"/>
    <w:rsid w:val="00C76CD9"/>
    <w:rsid w:val="00C76E30"/>
    <w:rsid w:val="00C80164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C21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F1C"/>
    <w:rsid w:val="00C86737"/>
    <w:rsid w:val="00C869B5"/>
    <w:rsid w:val="00C86EE8"/>
    <w:rsid w:val="00C871E6"/>
    <w:rsid w:val="00C8741D"/>
    <w:rsid w:val="00C87F19"/>
    <w:rsid w:val="00C905B6"/>
    <w:rsid w:val="00C9189D"/>
    <w:rsid w:val="00C92273"/>
    <w:rsid w:val="00C92702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1A31"/>
    <w:rsid w:val="00CA208F"/>
    <w:rsid w:val="00CA20F9"/>
    <w:rsid w:val="00CA2A1D"/>
    <w:rsid w:val="00CA2B1E"/>
    <w:rsid w:val="00CA2E00"/>
    <w:rsid w:val="00CA398E"/>
    <w:rsid w:val="00CA3D92"/>
    <w:rsid w:val="00CA3E3B"/>
    <w:rsid w:val="00CA3E43"/>
    <w:rsid w:val="00CA42E3"/>
    <w:rsid w:val="00CA47CE"/>
    <w:rsid w:val="00CA5AB0"/>
    <w:rsid w:val="00CA5E15"/>
    <w:rsid w:val="00CA638D"/>
    <w:rsid w:val="00CA68FD"/>
    <w:rsid w:val="00CA6951"/>
    <w:rsid w:val="00CA697E"/>
    <w:rsid w:val="00CA7313"/>
    <w:rsid w:val="00CA7765"/>
    <w:rsid w:val="00CB03CC"/>
    <w:rsid w:val="00CB05AF"/>
    <w:rsid w:val="00CB0B31"/>
    <w:rsid w:val="00CB0BB9"/>
    <w:rsid w:val="00CB1A92"/>
    <w:rsid w:val="00CB1F8D"/>
    <w:rsid w:val="00CB23E5"/>
    <w:rsid w:val="00CB24AF"/>
    <w:rsid w:val="00CB2621"/>
    <w:rsid w:val="00CB3750"/>
    <w:rsid w:val="00CB3762"/>
    <w:rsid w:val="00CB380A"/>
    <w:rsid w:val="00CB39AF"/>
    <w:rsid w:val="00CB3AEE"/>
    <w:rsid w:val="00CB3BAF"/>
    <w:rsid w:val="00CB3CF4"/>
    <w:rsid w:val="00CB4176"/>
    <w:rsid w:val="00CB478B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3CD"/>
    <w:rsid w:val="00CC1419"/>
    <w:rsid w:val="00CC14FA"/>
    <w:rsid w:val="00CC1A65"/>
    <w:rsid w:val="00CC1C7C"/>
    <w:rsid w:val="00CC1E8C"/>
    <w:rsid w:val="00CC1F9C"/>
    <w:rsid w:val="00CC218B"/>
    <w:rsid w:val="00CC234C"/>
    <w:rsid w:val="00CC2B27"/>
    <w:rsid w:val="00CC2F87"/>
    <w:rsid w:val="00CC3660"/>
    <w:rsid w:val="00CC3CE9"/>
    <w:rsid w:val="00CC4724"/>
    <w:rsid w:val="00CC488E"/>
    <w:rsid w:val="00CC4E6C"/>
    <w:rsid w:val="00CC5026"/>
    <w:rsid w:val="00CC5553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E83"/>
    <w:rsid w:val="00CD220C"/>
    <w:rsid w:val="00CD23CD"/>
    <w:rsid w:val="00CD26AF"/>
    <w:rsid w:val="00CD2C67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965"/>
    <w:rsid w:val="00CD4BB0"/>
    <w:rsid w:val="00CD4E42"/>
    <w:rsid w:val="00CD4EC6"/>
    <w:rsid w:val="00CD5318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0C7D"/>
    <w:rsid w:val="00CE1140"/>
    <w:rsid w:val="00CE160F"/>
    <w:rsid w:val="00CE1992"/>
    <w:rsid w:val="00CE1F51"/>
    <w:rsid w:val="00CE242F"/>
    <w:rsid w:val="00CE2C71"/>
    <w:rsid w:val="00CE2F1E"/>
    <w:rsid w:val="00CE3001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473"/>
    <w:rsid w:val="00CE7502"/>
    <w:rsid w:val="00CE78A2"/>
    <w:rsid w:val="00CE7B25"/>
    <w:rsid w:val="00CF01EC"/>
    <w:rsid w:val="00CF055F"/>
    <w:rsid w:val="00CF0576"/>
    <w:rsid w:val="00CF06F2"/>
    <w:rsid w:val="00CF0742"/>
    <w:rsid w:val="00CF0B13"/>
    <w:rsid w:val="00CF0B6E"/>
    <w:rsid w:val="00CF1238"/>
    <w:rsid w:val="00CF272F"/>
    <w:rsid w:val="00CF2835"/>
    <w:rsid w:val="00CF2AB4"/>
    <w:rsid w:val="00CF2DF0"/>
    <w:rsid w:val="00CF2DF4"/>
    <w:rsid w:val="00CF30C1"/>
    <w:rsid w:val="00CF3247"/>
    <w:rsid w:val="00CF37AD"/>
    <w:rsid w:val="00CF3F11"/>
    <w:rsid w:val="00CF4B66"/>
    <w:rsid w:val="00CF53BE"/>
    <w:rsid w:val="00CF5460"/>
    <w:rsid w:val="00CF55E0"/>
    <w:rsid w:val="00CF5BE0"/>
    <w:rsid w:val="00CF5C7F"/>
    <w:rsid w:val="00CF5CC0"/>
    <w:rsid w:val="00CF5E75"/>
    <w:rsid w:val="00CF6108"/>
    <w:rsid w:val="00CF6425"/>
    <w:rsid w:val="00CF6919"/>
    <w:rsid w:val="00CF6BAE"/>
    <w:rsid w:val="00CF7243"/>
    <w:rsid w:val="00D00873"/>
    <w:rsid w:val="00D00A06"/>
    <w:rsid w:val="00D00D36"/>
    <w:rsid w:val="00D00F67"/>
    <w:rsid w:val="00D013D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CA4"/>
    <w:rsid w:val="00D04EDD"/>
    <w:rsid w:val="00D04F44"/>
    <w:rsid w:val="00D051CC"/>
    <w:rsid w:val="00D05415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726"/>
    <w:rsid w:val="00D07A06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002"/>
    <w:rsid w:val="00D131AA"/>
    <w:rsid w:val="00D1383C"/>
    <w:rsid w:val="00D139D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BF"/>
    <w:rsid w:val="00D22D73"/>
    <w:rsid w:val="00D22DB3"/>
    <w:rsid w:val="00D22EA2"/>
    <w:rsid w:val="00D22F56"/>
    <w:rsid w:val="00D22FDA"/>
    <w:rsid w:val="00D231AE"/>
    <w:rsid w:val="00D231E8"/>
    <w:rsid w:val="00D236EE"/>
    <w:rsid w:val="00D2379B"/>
    <w:rsid w:val="00D23DAF"/>
    <w:rsid w:val="00D23EBE"/>
    <w:rsid w:val="00D240B6"/>
    <w:rsid w:val="00D244C3"/>
    <w:rsid w:val="00D248C5"/>
    <w:rsid w:val="00D250BF"/>
    <w:rsid w:val="00D25360"/>
    <w:rsid w:val="00D254C9"/>
    <w:rsid w:val="00D25719"/>
    <w:rsid w:val="00D2580C"/>
    <w:rsid w:val="00D258F1"/>
    <w:rsid w:val="00D25D8A"/>
    <w:rsid w:val="00D25EA3"/>
    <w:rsid w:val="00D25F7B"/>
    <w:rsid w:val="00D25FF7"/>
    <w:rsid w:val="00D272EB"/>
    <w:rsid w:val="00D27676"/>
    <w:rsid w:val="00D2787F"/>
    <w:rsid w:val="00D279CB"/>
    <w:rsid w:val="00D27B27"/>
    <w:rsid w:val="00D30467"/>
    <w:rsid w:val="00D30EF6"/>
    <w:rsid w:val="00D30F2F"/>
    <w:rsid w:val="00D310A9"/>
    <w:rsid w:val="00D31411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983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3D25"/>
    <w:rsid w:val="00D4409F"/>
    <w:rsid w:val="00D44425"/>
    <w:rsid w:val="00D446C7"/>
    <w:rsid w:val="00D44CDF"/>
    <w:rsid w:val="00D44CE6"/>
    <w:rsid w:val="00D4529E"/>
    <w:rsid w:val="00D4593B"/>
    <w:rsid w:val="00D4596E"/>
    <w:rsid w:val="00D460E9"/>
    <w:rsid w:val="00D462C5"/>
    <w:rsid w:val="00D46559"/>
    <w:rsid w:val="00D4686E"/>
    <w:rsid w:val="00D46CC4"/>
    <w:rsid w:val="00D46CE3"/>
    <w:rsid w:val="00D4722A"/>
    <w:rsid w:val="00D474A0"/>
    <w:rsid w:val="00D47FDB"/>
    <w:rsid w:val="00D50958"/>
    <w:rsid w:val="00D509FA"/>
    <w:rsid w:val="00D51353"/>
    <w:rsid w:val="00D519C4"/>
    <w:rsid w:val="00D5208A"/>
    <w:rsid w:val="00D5208C"/>
    <w:rsid w:val="00D5220A"/>
    <w:rsid w:val="00D52382"/>
    <w:rsid w:val="00D5263D"/>
    <w:rsid w:val="00D52860"/>
    <w:rsid w:val="00D52F7E"/>
    <w:rsid w:val="00D544C2"/>
    <w:rsid w:val="00D545A7"/>
    <w:rsid w:val="00D547C4"/>
    <w:rsid w:val="00D54A58"/>
    <w:rsid w:val="00D54BBF"/>
    <w:rsid w:val="00D54ED1"/>
    <w:rsid w:val="00D55676"/>
    <w:rsid w:val="00D55DB3"/>
    <w:rsid w:val="00D55EAC"/>
    <w:rsid w:val="00D55EEC"/>
    <w:rsid w:val="00D55F8D"/>
    <w:rsid w:val="00D5603E"/>
    <w:rsid w:val="00D56DA7"/>
    <w:rsid w:val="00D56DF9"/>
    <w:rsid w:val="00D56E60"/>
    <w:rsid w:val="00D57297"/>
    <w:rsid w:val="00D57684"/>
    <w:rsid w:val="00D579B8"/>
    <w:rsid w:val="00D57ABF"/>
    <w:rsid w:val="00D57E1F"/>
    <w:rsid w:val="00D57FD7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E0"/>
    <w:rsid w:val="00D64E9F"/>
    <w:rsid w:val="00D650DE"/>
    <w:rsid w:val="00D652A8"/>
    <w:rsid w:val="00D657C1"/>
    <w:rsid w:val="00D65AAD"/>
    <w:rsid w:val="00D65B55"/>
    <w:rsid w:val="00D65D40"/>
    <w:rsid w:val="00D65D5B"/>
    <w:rsid w:val="00D65D9E"/>
    <w:rsid w:val="00D65DC2"/>
    <w:rsid w:val="00D6603D"/>
    <w:rsid w:val="00D66776"/>
    <w:rsid w:val="00D66A39"/>
    <w:rsid w:val="00D66FBE"/>
    <w:rsid w:val="00D67161"/>
    <w:rsid w:val="00D67722"/>
    <w:rsid w:val="00D677B0"/>
    <w:rsid w:val="00D677EB"/>
    <w:rsid w:val="00D67FE9"/>
    <w:rsid w:val="00D70511"/>
    <w:rsid w:val="00D7064E"/>
    <w:rsid w:val="00D70FC9"/>
    <w:rsid w:val="00D71212"/>
    <w:rsid w:val="00D718C4"/>
    <w:rsid w:val="00D72004"/>
    <w:rsid w:val="00D72765"/>
    <w:rsid w:val="00D727A3"/>
    <w:rsid w:val="00D72C29"/>
    <w:rsid w:val="00D72D02"/>
    <w:rsid w:val="00D72D1A"/>
    <w:rsid w:val="00D73540"/>
    <w:rsid w:val="00D736EB"/>
    <w:rsid w:val="00D74011"/>
    <w:rsid w:val="00D740BD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89"/>
    <w:rsid w:val="00D76E4E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76D"/>
    <w:rsid w:val="00D81CF1"/>
    <w:rsid w:val="00D81EF6"/>
    <w:rsid w:val="00D82EB8"/>
    <w:rsid w:val="00D83428"/>
    <w:rsid w:val="00D8385C"/>
    <w:rsid w:val="00D83CF6"/>
    <w:rsid w:val="00D84756"/>
    <w:rsid w:val="00D8477E"/>
    <w:rsid w:val="00D84838"/>
    <w:rsid w:val="00D84E34"/>
    <w:rsid w:val="00D850AD"/>
    <w:rsid w:val="00D853E5"/>
    <w:rsid w:val="00D85448"/>
    <w:rsid w:val="00D85779"/>
    <w:rsid w:val="00D85B38"/>
    <w:rsid w:val="00D85BE3"/>
    <w:rsid w:val="00D867CF"/>
    <w:rsid w:val="00D867D5"/>
    <w:rsid w:val="00D86916"/>
    <w:rsid w:val="00D901CF"/>
    <w:rsid w:val="00D903BD"/>
    <w:rsid w:val="00D90689"/>
    <w:rsid w:val="00D91050"/>
    <w:rsid w:val="00D910B1"/>
    <w:rsid w:val="00D921AF"/>
    <w:rsid w:val="00D9225F"/>
    <w:rsid w:val="00D92269"/>
    <w:rsid w:val="00D92331"/>
    <w:rsid w:val="00D923B3"/>
    <w:rsid w:val="00D92460"/>
    <w:rsid w:val="00D92961"/>
    <w:rsid w:val="00D92CC6"/>
    <w:rsid w:val="00D92F59"/>
    <w:rsid w:val="00D92FD6"/>
    <w:rsid w:val="00D93D83"/>
    <w:rsid w:val="00D93E44"/>
    <w:rsid w:val="00D93EC2"/>
    <w:rsid w:val="00D94107"/>
    <w:rsid w:val="00D941EE"/>
    <w:rsid w:val="00D94727"/>
    <w:rsid w:val="00D95644"/>
    <w:rsid w:val="00D959D9"/>
    <w:rsid w:val="00D95E62"/>
    <w:rsid w:val="00D96337"/>
    <w:rsid w:val="00D969EB"/>
    <w:rsid w:val="00D96B79"/>
    <w:rsid w:val="00D96C02"/>
    <w:rsid w:val="00D96CBD"/>
    <w:rsid w:val="00D96D70"/>
    <w:rsid w:val="00D9742F"/>
    <w:rsid w:val="00D978B5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70CE"/>
    <w:rsid w:val="00DA7103"/>
    <w:rsid w:val="00DA7466"/>
    <w:rsid w:val="00DB01D4"/>
    <w:rsid w:val="00DB03B4"/>
    <w:rsid w:val="00DB0437"/>
    <w:rsid w:val="00DB111E"/>
    <w:rsid w:val="00DB15D8"/>
    <w:rsid w:val="00DB1A3F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34C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E96"/>
    <w:rsid w:val="00DC1FEF"/>
    <w:rsid w:val="00DC25CD"/>
    <w:rsid w:val="00DC25E1"/>
    <w:rsid w:val="00DC28EE"/>
    <w:rsid w:val="00DC2E8E"/>
    <w:rsid w:val="00DC2F34"/>
    <w:rsid w:val="00DC3016"/>
    <w:rsid w:val="00DC3601"/>
    <w:rsid w:val="00DC3CDE"/>
    <w:rsid w:val="00DC4112"/>
    <w:rsid w:val="00DC46E9"/>
    <w:rsid w:val="00DC4A3A"/>
    <w:rsid w:val="00DC4C49"/>
    <w:rsid w:val="00DC4FD6"/>
    <w:rsid w:val="00DC565A"/>
    <w:rsid w:val="00DC6183"/>
    <w:rsid w:val="00DC6D8B"/>
    <w:rsid w:val="00DC73D4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13A"/>
    <w:rsid w:val="00DD5570"/>
    <w:rsid w:val="00DD591A"/>
    <w:rsid w:val="00DD608E"/>
    <w:rsid w:val="00DD7260"/>
    <w:rsid w:val="00DD791C"/>
    <w:rsid w:val="00DE0175"/>
    <w:rsid w:val="00DE033D"/>
    <w:rsid w:val="00DE0A89"/>
    <w:rsid w:val="00DE14CE"/>
    <w:rsid w:val="00DE1948"/>
    <w:rsid w:val="00DE1B6F"/>
    <w:rsid w:val="00DE2048"/>
    <w:rsid w:val="00DE207E"/>
    <w:rsid w:val="00DE2474"/>
    <w:rsid w:val="00DE24DF"/>
    <w:rsid w:val="00DE24E5"/>
    <w:rsid w:val="00DE2514"/>
    <w:rsid w:val="00DE26DC"/>
    <w:rsid w:val="00DE2811"/>
    <w:rsid w:val="00DE33D1"/>
    <w:rsid w:val="00DE3B51"/>
    <w:rsid w:val="00DE3F97"/>
    <w:rsid w:val="00DE40E6"/>
    <w:rsid w:val="00DE48EF"/>
    <w:rsid w:val="00DE491A"/>
    <w:rsid w:val="00DE4DBE"/>
    <w:rsid w:val="00DE4EBB"/>
    <w:rsid w:val="00DE517B"/>
    <w:rsid w:val="00DE560E"/>
    <w:rsid w:val="00DE6336"/>
    <w:rsid w:val="00DE63F7"/>
    <w:rsid w:val="00DE6726"/>
    <w:rsid w:val="00DE6786"/>
    <w:rsid w:val="00DE6974"/>
    <w:rsid w:val="00DE6F7E"/>
    <w:rsid w:val="00DE720F"/>
    <w:rsid w:val="00DE7692"/>
    <w:rsid w:val="00DE7A1A"/>
    <w:rsid w:val="00DE7A9D"/>
    <w:rsid w:val="00DF02CE"/>
    <w:rsid w:val="00DF0808"/>
    <w:rsid w:val="00DF114F"/>
    <w:rsid w:val="00DF13AA"/>
    <w:rsid w:val="00DF14E8"/>
    <w:rsid w:val="00DF17C6"/>
    <w:rsid w:val="00DF17E3"/>
    <w:rsid w:val="00DF2190"/>
    <w:rsid w:val="00DF296E"/>
    <w:rsid w:val="00DF2B28"/>
    <w:rsid w:val="00DF2C46"/>
    <w:rsid w:val="00DF327E"/>
    <w:rsid w:val="00DF3308"/>
    <w:rsid w:val="00DF3B06"/>
    <w:rsid w:val="00DF3B24"/>
    <w:rsid w:val="00DF3BDB"/>
    <w:rsid w:val="00DF3D25"/>
    <w:rsid w:val="00DF4706"/>
    <w:rsid w:val="00DF4717"/>
    <w:rsid w:val="00DF4818"/>
    <w:rsid w:val="00DF5D76"/>
    <w:rsid w:val="00DF6437"/>
    <w:rsid w:val="00DF6838"/>
    <w:rsid w:val="00DF6A90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F24"/>
    <w:rsid w:val="00E04577"/>
    <w:rsid w:val="00E046C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1FB8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7B1"/>
    <w:rsid w:val="00E13AC0"/>
    <w:rsid w:val="00E13D58"/>
    <w:rsid w:val="00E13E36"/>
    <w:rsid w:val="00E13F01"/>
    <w:rsid w:val="00E14D9B"/>
    <w:rsid w:val="00E1546E"/>
    <w:rsid w:val="00E154D2"/>
    <w:rsid w:val="00E1563B"/>
    <w:rsid w:val="00E1602A"/>
    <w:rsid w:val="00E162B3"/>
    <w:rsid w:val="00E16437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06E"/>
    <w:rsid w:val="00E2129F"/>
    <w:rsid w:val="00E21428"/>
    <w:rsid w:val="00E2203C"/>
    <w:rsid w:val="00E22653"/>
    <w:rsid w:val="00E2273A"/>
    <w:rsid w:val="00E22F30"/>
    <w:rsid w:val="00E23631"/>
    <w:rsid w:val="00E237A6"/>
    <w:rsid w:val="00E23E8F"/>
    <w:rsid w:val="00E24913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19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A3A"/>
    <w:rsid w:val="00E34BDD"/>
    <w:rsid w:val="00E34F02"/>
    <w:rsid w:val="00E351FA"/>
    <w:rsid w:val="00E352F4"/>
    <w:rsid w:val="00E35DA1"/>
    <w:rsid w:val="00E362D3"/>
    <w:rsid w:val="00E364A9"/>
    <w:rsid w:val="00E36652"/>
    <w:rsid w:val="00E36D8C"/>
    <w:rsid w:val="00E36F9A"/>
    <w:rsid w:val="00E37E62"/>
    <w:rsid w:val="00E40017"/>
    <w:rsid w:val="00E408B1"/>
    <w:rsid w:val="00E40CD0"/>
    <w:rsid w:val="00E41054"/>
    <w:rsid w:val="00E41104"/>
    <w:rsid w:val="00E413D6"/>
    <w:rsid w:val="00E417D8"/>
    <w:rsid w:val="00E41852"/>
    <w:rsid w:val="00E41C59"/>
    <w:rsid w:val="00E42088"/>
    <w:rsid w:val="00E42115"/>
    <w:rsid w:val="00E42210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5E58"/>
    <w:rsid w:val="00E4645D"/>
    <w:rsid w:val="00E469AE"/>
    <w:rsid w:val="00E46B07"/>
    <w:rsid w:val="00E4714E"/>
    <w:rsid w:val="00E4791D"/>
    <w:rsid w:val="00E479A9"/>
    <w:rsid w:val="00E479DE"/>
    <w:rsid w:val="00E47AD1"/>
    <w:rsid w:val="00E50550"/>
    <w:rsid w:val="00E50E49"/>
    <w:rsid w:val="00E50EB7"/>
    <w:rsid w:val="00E50FEA"/>
    <w:rsid w:val="00E51005"/>
    <w:rsid w:val="00E511C9"/>
    <w:rsid w:val="00E5149F"/>
    <w:rsid w:val="00E51857"/>
    <w:rsid w:val="00E51A9A"/>
    <w:rsid w:val="00E51BEB"/>
    <w:rsid w:val="00E51CB8"/>
    <w:rsid w:val="00E52424"/>
    <w:rsid w:val="00E5263A"/>
    <w:rsid w:val="00E52E25"/>
    <w:rsid w:val="00E5326E"/>
    <w:rsid w:val="00E533A7"/>
    <w:rsid w:val="00E53A74"/>
    <w:rsid w:val="00E53C99"/>
    <w:rsid w:val="00E54967"/>
    <w:rsid w:val="00E54D59"/>
    <w:rsid w:val="00E5557B"/>
    <w:rsid w:val="00E5584E"/>
    <w:rsid w:val="00E55D3B"/>
    <w:rsid w:val="00E55F14"/>
    <w:rsid w:val="00E56198"/>
    <w:rsid w:val="00E56556"/>
    <w:rsid w:val="00E566F2"/>
    <w:rsid w:val="00E56AAF"/>
    <w:rsid w:val="00E57099"/>
    <w:rsid w:val="00E57302"/>
    <w:rsid w:val="00E57A6A"/>
    <w:rsid w:val="00E57AFB"/>
    <w:rsid w:val="00E57BB3"/>
    <w:rsid w:val="00E57CE7"/>
    <w:rsid w:val="00E57F89"/>
    <w:rsid w:val="00E6015D"/>
    <w:rsid w:val="00E602CF"/>
    <w:rsid w:val="00E604F2"/>
    <w:rsid w:val="00E607AB"/>
    <w:rsid w:val="00E60A3C"/>
    <w:rsid w:val="00E60ABC"/>
    <w:rsid w:val="00E61032"/>
    <w:rsid w:val="00E6132B"/>
    <w:rsid w:val="00E61340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DE0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F43"/>
    <w:rsid w:val="00E70115"/>
    <w:rsid w:val="00E7038C"/>
    <w:rsid w:val="00E70688"/>
    <w:rsid w:val="00E708A9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4B1"/>
    <w:rsid w:val="00E779A9"/>
    <w:rsid w:val="00E77CE7"/>
    <w:rsid w:val="00E80211"/>
    <w:rsid w:val="00E802A1"/>
    <w:rsid w:val="00E80482"/>
    <w:rsid w:val="00E807F6"/>
    <w:rsid w:val="00E80FD4"/>
    <w:rsid w:val="00E8142B"/>
    <w:rsid w:val="00E815F5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6FFF"/>
    <w:rsid w:val="00E8788A"/>
    <w:rsid w:val="00E878EF"/>
    <w:rsid w:val="00E87AC0"/>
    <w:rsid w:val="00E87E0E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1F8F"/>
    <w:rsid w:val="00E925FF"/>
    <w:rsid w:val="00E92925"/>
    <w:rsid w:val="00E93FF7"/>
    <w:rsid w:val="00E94A81"/>
    <w:rsid w:val="00E94E8A"/>
    <w:rsid w:val="00E94FE4"/>
    <w:rsid w:val="00E95691"/>
    <w:rsid w:val="00E95C29"/>
    <w:rsid w:val="00E95E1B"/>
    <w:rsid w:val="00E962E6"/>
    <w:rsid w:val="00E962F7"/>
    <w:rsid w:val="00E963C1"/>
    <w:rsid w:val="00E96475"/>
    <w:rsid w:val="00E968D3"/>
    <w:rsid w:val="00E96BDA"/>
    <w:rsid w:val="00E96C45"/>
    <w:rsid w:val="00E971C1"/>
    <w:rsid w:val="00E97245"/>
    <w:rsid w:val="00E97252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64E"/>
    <w:rsid w:val="00EA7FE6"/>
    <w:rsid w:val="00EB056D"/>
    <w:rsid w:val="00EB0627"/>
    <w:rsid w:val="00EB08DF"/>
    <w:rsid w:val="00EB0C41"/>
    <w:rsid w:val="00EB0F44"/>
    <w:rsid w:val="00EB1D34"/>
    <w:rsid w:val="00EB292A"/>
    <w:rsid w:val="00EB2DFE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5D"/>
    <w:rsid w:val="00EB55BF"/>
    <w:rsid w:val="00EB5728"/>
    <w:rsid w:val="00EB5953"/>
    <w:rsid w:val="00EB5BA4"/>
    <w:rsid w:val="00EB60CD"/>
    <w:rsid w:val="00EB6179"/>
    <w:rsid w:val="00EB69B2"/>
    <w:rsid w:val="00EB6B82"/>
    <w:rsid w:val="00EB6EA3"/>
    <w:rsid w:val="00EB6F06"/>
    <w:rsid w:val="00EB72AB"/>
    <w:rsid w:val="00EB78AF"/>
    <w:rsid w:val="00EB78B4"/>
    <w:rsid w:val="00EC00B6"/>
    <w:rsid w:val="00EC07A4"/>
    <w:rsid w:val="00EC0CE6"/>
    <w:rsid w:val="00EC12D4"/>
    <w:rsid w:val="00EC16D2"/>
    <w:rsid w:val="00EC2663"/>
    <w:rsid w:val="00EC2664"/>
    <w:rsid w:val="00EC26A0"/>
    <w:rsid w:val="00EC2A94"/>
    <w:rsid w:val="00EC2F4E"/>
    <w:rsid w:val="00EC2F77"/>
    <w:rsid w:val="00EC2FE0"/>
    <w:rsid w:val="00EC3242"/>
    <w:rsid w:val="00EC333A"/>
    <w:rsid w:val="00EC3376"/>
    <w:rsid w:val="00EC3CA6"/>
    <w:rsid w:val="00EC4229"/>
    <w:rsid w:val="00EC447B"/>
    <w:rsid w:val="00EC44AA"/>
    <w:rsid w:val="00EC48AC"/>
    <w:rsid w:val="00EC548D"/>
    <w:rsid w:val="00EC55FD"/>
    <w:rsid w:val="00EC58E7"/>
    <w:rsid w:val="00EC5B09"/>
    <w:rsid w:val="00EC5E6A"/>
    <w:rsid w:val="00EC5EF6"/>
    <w:rsid w:val="00EC6AEF"/>
    <w:rsid w:val="00EC6B9F"/>
    <w:rsid w:val="00EC70CC"/>
    <w:rsid w:val="00EC7183"/>
    <w:rsid w:val="00EC71BA"/>
    <w:rsid w:val="00EC728D"/>
    <w:rsid w:val="00EC755D"/>
    <w:rsid w:val="00EC777B"/>
    <w:rsid w:val="00EC7AB5"/>
    <w:rsid w:val="00ED01F7"/>
    <w:rsid w:val="00ED05FB"/>
    <w:rsid w:val="00ED0844"/>
    <w:rsid w:val="00ED09BE"/>
    <w:rsid w:val="00ED1094"/>
    <w:rsid w:val="00ED1C7A"/>
    <w:rsid w:val="00ED1E64"/>
    <w:rsid w:val="00ED20E9"/>
    <w:rsid w:val="00ED2213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3C6"/>
    <w:rsid w:val="00ED7446"/>
    <w:rsid w:val="00ED7804"/>
    <w:rsid w:val="00EE00B0"/>
    <w:rsid w:val="00EE0D09"/>
    <w:rsid w:val="00EE12F3"/>
    <w:rsid w:val="00EE1658"/>
    <w:rsid w:val="00EE1887"/>
    <w:rsid w:val="00EE1F01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6D7"/>
    <w:rsid w:val="00EE574F"/>
    <w:rsid w:val="00EE5764"/>
    <w:rsid w:val="00EE5D55"/>
    <w:rsid w:val="00EE5E4B"/>
    <w:rsid w:val="00EE5EBC"/>
    <w:rsid w:val="00EE606D"/>
    <w:rsid w:val="00EE693F"/>
    <w:rsid w:val="00EE69A6"/>
    <w:rsid w:val="00EE701F"/>
    <w:rsid w:val="00EE70D6"/>
    <w:rsid w:val="00EE7CAE"/>
    <w:rsid w:val="00EE7FE6"/>
    <w:rsid w:val="00EF00FA"/>
    <w:rsid w:val="00EF033F"/>
    <w:rsid w:val="00EF0827"/>
    <w:rsid w:val="00EF0864"/>
    <w:rsid w:val="00EF0A53"/>
    <w:rsid w:val="00EF0ADE"/>
    <w:rsid w:val="00EF1B14"/>
    <w:rsid w:val="00EF222F"/>
    <w:rsid w:val="00EF2562"/>
    <w:rsid w:val="00EF2DA1"/>
    <w:rsid w:val="00EF2DB3"/>
    <w:rsid w:val="00EF2DEE"/>
    <w:rsid w:val="00EF2FE0"/>
    <w:rsid w:val="00EF329F"/>
    <w:rsid w:val="00EF3753"/>
    <w:rsid w:val="00EF394C"/>
    <w:rsid w:val="00EF4545"/>
    <w:rsid w:val="00EF492A"/>
    <w:rsid w:val="00EF497A"/>
    <w:rsid w:val="00EF4B5F"/>
    <w:rsid w:val="00EF4DB6"/>
    <w:rsid w:val="00EF4DF8"/>
    <w:rsid w:val="00EF4FF5"/>
    <w:rsid w:val="00EF519B"/>
    <w:rsid w:val="00EF58A6"/>
    <w:rsid w:val="00EF5C0C"/>
    <w:rsid w:val="00EF5DA0"/>
    <w:rsid w:val="00EF696F"/>
    <w:rsid w:val="00EF6BDA"/>
    <w:rsid w:val="00EF6CD4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B26"/>
    <w:rsid w:val="00F00D65"/>
    <w:rsid w:val="00F01393"/>
    <w:rsid w:val="00F014A8"/>
    <w:rsid w:val="00F01BA1"/>
    <w:rsid w:val="00F01D86"/>
    <w:rsid w:val="00F01E64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6F71"/>
    <w:rsid w:val="00F076A1"/>
    <w:rsid w:val="00F07825"/>
    <w:rsid w:val="00F07BE7"/>
    <w:rsid w:val="00F1009D"/>
    <w:rsid w:val="00F1010E"/>
    <w:rsid w:val="00F1162A"/>
    <w:rsid w:val="00F1165B"/>
    <w:rsid w:val="00F11EDC"/>
    <w:rsid w:val="00F11FA2"/>
    <w:rsid w:val="00F1244C"/>
    <w:rsid w:val="00F1263E"/>
    <w:rsid w:val="00F12D76"/>
    <w:rsid w:val="00F1309C"/>
    <w:rsid w:val="00F13412"/>
    <w:rsid w:val="00F13556"/>
    <w:rsid w:val="00F13AFA"/>
    <w:rsid w:val="00F13C63"/>
    <w:rsid w:val="00F13C7E"/>
    <w:rsid w:val="00F13CC1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17C6C"/>
    <w:rsid w:val="00F20853"/>
    <w:rsid w:val="00F208CB"/>
    <w:rsid w:val="00F20CC4"/>
    <w:rsid w:val="00F20DA2"/>
    <w:rsid w:val="00F20F0C"/>
    <w:rsid w:val="00F21102"/>
    <w:rsid w:val="00F21EB6"/>
    <w:rsid w:val="00F21EE9"/>
    <w:rsid w:val="00F22235"/>
    <w:rsid w:val="00F22343"/>
    <w:rsid w:val="00F224BE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C47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749"/>
    <w:rsid w:val="00F32E4B"/>
    <w:rsid w:val="00F33137"/>
    <w:rsid w:val="00F337A8"/>
    <w:rsid w:val="00F33820"/>
    <w:rsid w:val="00F33984"/>
    <w:rsid w:val="00F33C92"/>
    <w:rsid w:val="00F33CC3"/>
    <w:rsid w:val="00F343F6"/>
    <w:rsid w:val="00F34471"/>
    <w:rsid w:val="00F3500C"/>
    <w:rsid w:val="00F355AE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16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730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2F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B3B"/>
    <w:rsid w:val="00F470C5"/>
    <w:rsid w:val="00F474FE"/>
    <w:rsid w:val="00F5012F"/>
    <w:rsid w:val="00F504D0"/>
    <w:rsid w:val="00F50638"/>
    <w:rsid w:val="00F50CA6"/>
    <w:rsid w:val="00F50CE4"/>
    <w:rsid w:val="00F50D07"/>
    <w:rsid w:val="00F50F02"/>
    <w:rsid w:val="00F50F03"/>
    <w:rsid w:val="00F515F2"/>
    <w:rsid w:val="00F515FC"/>
    <w:rsid w:val="00F5160D"/>
    <w:rsid w:val="00F522DA"/>
    <w:rsid w:val="00F529BF"/>
    <w:rsid w:val="00F52C0A"/>
    <w:rsid w:val="00F52D13"/>
    <w:rsid w:val="00F53184"/>
    <w:rsid w:val="00F532D9"/>
    <w:rsid w:val="00F53446"/>
    <w:rsid w:val="00F538B8"/>
    <w:rsid w:val="00F53C8C"/>
    <w:rsid w:val="00F53ECF"/>
    <w:rsid w:val="00F54317"/>
    <w:rsid w:val="00F549FC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968"/>
    <w:rsid w:val="00F61584"/>
    <w:rsid w:val="00F6163B"/>
    <w:rsid w:val="00F61BE6"/>
    <w:rsid w:val="00F625BA"/>
    <w:rsid w:val="00F628D0"/>
    <w:rsid w:val="00F62A3B"/>
    <w:rsid w:val="00F62CA1"/>
    <w:rsid w:val="00F6323A"/>
    <w:rsid w:val="00F632D9"/>
    <w:rsid w:val="00F63420"/>
    <w:rsid w:val="00F63889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4F5B"/>
    <w:rsid w:val="00F6500B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841"/>
    <w:rsid w:val="00F66D81"/>
    <w:rsid w:val="00F6710C"/>
    <w:rsid w:val="00F67B5F"/>
    <w:rsid w:val="00F67DDA"/>
    <w:rsid w:val="00F67F08"/>
    <w:rsid w:val="00F67F16"/>
    <w:rsid w:val="00F70147"/>
    <w:rsid w:val="00F70A4D"/>
    <w:rsid w:val="00F70AD2"/>
    <w:rsid w:val="00F70C8F"/>
    <w:rsid w:val="00F70F1E"/>
    <w:rsid w:val="00F71612"/>
    <w:rsid w:val="00F718DE"/>
    <w:rsid w:val="00F71DE9"/>
    <w:rsid w:val="00F723E5"/>
    <w:rsid w:val="00F7270D"/>
    <w:rsid w:val="00F73082"/>
    <w:rsid w:val="00F730F6"/>
    <w:rsid w:val="00F74564"/>
    <w:rsid w:val="00F74618"/>
    <w:rsid w:val="00F74CD0"/>
    <w:rsid w:val="00F74D62"/>
    <w:rsid w:val="00F75091"/>
    <w:rsid w:val="00F75B06"/>
    <w:rsid w:val="00F75B38"/>
    <w:rsid w:val="00F75C66"/>
    <w:rsid w:val="00F76008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31B"/>
    <w:rsid w:val="00F82369"/>
    <w:rsid w:val="00F82520"/>
    <w:rsid w:val="00F825BF"/>
    <w:rsid w:val="00F82665"/>
    <w:rsid w:val="00F82694"/>
    <w:rsid w:val="00F82D5B"/>
    <w:rsid w:val="00F82E94"/>
    <w:rsid w:val="00F832E5"/>
    <w:rsid w:val="00F83674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00"/>
    <w:rsid w:val="00F854F0"/>
    <w:rsid w:val="00F85850"/>
    <w:rsid w:val="00F858A4"/>
    <w:rsid w:val="00F859C2"/>
    <w:rsid w:val="00F865E8"/>
    <w:rsid w:val="00F866C5"/>
    <w:rsid w:val="00F86FBF"/>
    <w:rsid w:val="00F87A82"/>
    <w:rsid w:val="00F902FE"/>
    <w:rsid w:val="00F90F0E"/>
    <w:rsid w:val="00F910D9"/>
    <w:rsid w:val="00F914A4"/>
    <w:rsid w:val="00F91540"/>
    <w:rsid w:val="00F9187C"/>
    <w:rsid w:val="00F920C3"/>
    <w:rsid w:val="00F922E7"/>
    <w:rsid w:val="00F92543"/>
    <w:rsid w:val="00F9282B"/>
    <w:rsid w:val="00F929C1"/>
    <w:rsid w:val="00F92D75"/>
    <w:rsid w:val="00F93232"/>
    <w:rsid w:val="00F9341B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375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46D"/>
    <w:rsid w:val="00FA0685"/>
    <w:rsid w:val="00FA07CA"/>
    <w:rsid w:val="00FA0916"/>
    <w:rsid w:val="00FA098A"/>
    <w:rsid w:val="00FA098D"/>
    <w:rsid w:val="00FA0ADB"/>
    <w:rsid w:val="00FA111C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47D2"/>
    <w:rsid w:val="00FA50E2"/>
    <w:rsid w:val="00FA51E8"/>
    <w:rsid w:val="00FA5302"/>
    <w:rsid w:val="00FA5868"/>
    <w:rsid w:val="00FA5D13"/>
    <w:rsid w:val="00FA6335"/>
    <w:rsid w:val="00FA68AE"/>
    <w:rsid w:val="00FA6D3E"/>
    <w:rsid w:val="00FA6F91"/>
    <w:rsid w:val="00FA77BB"/>
    <w:rsid w:val="00FA7B41"/>
    <w:rsid w:val="00FA7DCE"/>
    <w:rsid w:val="00FB00CD"/>
    <w:rsid w:val="00FB0593"/>
    <w:rsid w:val="00FB0C1D"/>
    <w:rsid w:val="00FB119F"/>
    <w:rsid w:val="00FB1313"/>
    <w:rsid w:val="00FB13B1"/>
    <w:rsid w:val="00FB13B8"/>
    <w:rsid w:val="00FB1B00"/>
    <w:rsid w:val="00FB1EE9"/>
    <w:rsid w:val="00FB1FB2"/>
    <w:rsid w:val="00FB201B"/>
    <w:rsid w:val="00FB20AF"/>
    <w:rsid w:val="00FB2674"/>
    <w:rsid w:val="00FB2932"/>
    <w:rsid w:val="00FB2979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530"/>
    <w:rsid w:val="00FB5698"/>
    <w:rsid w:val="00FB5AB7"/>
    <w:rsid w:val="00FB5CAC"/>
    <w:rsid w:val="00FB5D2B"/>
    <w:rsid w:val="00FB6015"/>
    <w:rsid w:val="00FB6179"/>
    <w:rsid w:val="00FB6262"/>
    <w:rsid w:val="00FB6386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043"/>
    <w:rsid w:val="00FC31B9"/>
    <w:rsid w:val="00FC38B6"/>
    <w:rsid w:val="00FC3C1C"/>
    <w:rsid w:val="00FC3D31"/>
    <w:rsid w:val="00FC4056"/>
    <w:rsid w:val="00FC4584"/>
    <w:rsid w:val="00FC45A2"/>
    <w:rsid w:val="00FC46AE"/>
    <w:rsid w:val="00FC4F4B"/>
    <w:rsid w:val="00FC5050"/>
    <w:rsid w:val="00FC5153"/>
    <w:rsid w:val="00FC55E2"/>
    <w:rsid w:val="00FC5989"/>
    <w:rsid w:val="00FC59A5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01F"/>
    <w:rsid w:val="00FD2518"/>
    <w:rsid w:val="00FD2AFD"/>
    <w:rsid w:val="00FD2CE7"/>
    <w:rsid w:val="00FD311F"/>
    <w:rsid w:val="00FD32A7"/>
    <w:rsid w:val="00FD34FC"/>
    <w:rsid w:val="00FD3630"/>
    <w:rsid w:val="00FD3D3C"/>
    <w:rsid w:val="00FD419D"/>
    <w:rsid w:val="00FD4C4F"/>
    <w:rsid w:val="00FD4CBC"/>
    <w:rsid w:val="00FD4EA3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4AA"/>
    <w:rsid w:val="00FD78DC"/>
    <w:rsid w:val="00FD7902"/>
    <w:rsid w:val="00FD7A3A"/>
    <w:rsid w:val="00FD7C35"/>
    <w:rsid w:val="00FD7CE9"/>
    <w:rsid w:val="00FE0373"/>
    <w:rsid w:val="00FE16C9"/>
    <w:rsid w:val="00FE199E"/>
    <w:rsid w:val="00FE1FAC"/>
    <w:rsid w:val="00FE2255"/>
    <w:rsid w:val="00FE2260"/>
    <w:rsid w:val="00FE2262"/>
    <w:rsid w:val="00FE2400"/>
    <w:rsid w:val="00FE29E0"/>
    <w:rsid w:val="00FE2BE9"/>
    <w:rsid w:val="00FE2D00"/>
    <w:rsid w:val="00FE2D35"/>
    <w:rsid w:val="00FE2DFB"/>
    <w:rsid w:val="00FE2F05"/>
    <w:rsid w:val="00FE33DD"/>
    <w:rsid w:val="00FE3AE6"/>
    <w:rsid w:val="00FE3DE8"/>
    <w:rsid w:val="00FE3E8D"/>
    <w:rsid w:val="00FE43D6"/>
    <w:rsid w:val="00FE43E8"/>
    <w:rsid w:val="00FE47FF"/>
    <w:rsid w:val="00FE499B"/>
    <w:rsid w:val="00FE49F2"/>
    <w:rsid w:val="00FE54F8"/>
    <w:rsid w:val="00FE565E"/>
    <w:rsid w:val="00FE5674"/>
    <w:rsid w:val="00FE578A"/>
    <w:rsid w:val="00FE67F6"/>
    <w:rsid w:val="00FE6BC5"/>
    <w:rsid w:val="00FE6C45"/>
    <w:rsid w:val="00FE6D69"/>
    <w:rsid w:val="00FE72F6"/>
    <w:rsid w:val="00FE794E"/>
    <w:rsid w:val="00FE7A0D"/>
    <w:rsid w:val="00FE7D5A"/>
    <w:rsid w:val="00FF012B"/>
    <w:rsid w:val="00FF07F7"/>
    <w:rsid w:val="00FF0890"/>
    <w:rsid w:val="00FF0B94"/>
    <w:rsid w:val="00FF103E"/>
    <w:rsid w:val="00FF1574"/>
    <w:rsid w:val="00FF1639"/>
    <w:rsid w:val="00FF179A"/>
    <w:rsid w:val="00FF193D"/>
    <w:rsid w:val="00FF1CD5"/>
    <w:rsid w:val="00FF1CFD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9C5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4">
      <o:colormru v:ext="edit" colors="#ddd,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1B2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FE2DFB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FE2DFB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E2DFB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FE2DFB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FE2DF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E2DF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E2DF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E2DF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FE2DF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FE2DFB"/>
    <w:pPr>
      <w:ind w:left="1701" w:hanging="1701"/>
    </w:pPr>
  </w:style>
  <w:style w:type="paragraph" w:styleId="TOC4">
    <w:name w:val="toc 4"/>
    <w:basedOn w:val="TOC3"/>
    <w:uiPriority w:val="39"/>
    <w:rsid w:val="00FE2DFB"/>
    <w:pPr>
      <w:ind w:left="1418" w:hanging="1418"/>
    </w:pPr>
  </w:style>
  <w:style w:type="paragraph" w:styleId="TOC3">
    <w:name w:val="toc 3"/>
    <w:basedOn w:val="TOC2"/>
    <w:uiPriority w:val="39"/>
    <w:rsid w:val="00FE2DFB"/>
    <w:pPr>
      <w:ind w:left="1134" w:hanging="1134"/>
    </w:pPr>
  </w:style>
  <w:style w:type="paragraph" w:styleId="TOC2">
    <w:name w:val="toc 2"/>
    <w:basedOn w:val="TOC1"/>
    <w:uiPriority w:val="39"/>
    <w:rsid w:val="00FE2DF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E2DFB"/>
    <w:pPr>
      <w:ind w:left="284"/>
    </w:pPr>
  </w:style>
  <w:style w:type="paragraph" w:styleId="Index1">
    <w:name w:val="index 1"/>
    <w:basedOn w:val="Normal"/>
    <w:rsid w:val="00FE2DFB"/>
    <w:pPr>
      <w:keepLines/>
      <w:spacing w:after="0"/>
    </w:pPr>
  </w:style>
  <w:style w:type="paragraph" w:customStyle="1" w:styleId="ZH">
    <w:name w:val="ZH"/>
    <w:rsid w:val="00FE2DF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FE2DFB"/>
    <w:pPr>
      <w:outlineLvl w:val="9"/>
    </w:pPr>
  </w:style>
  <w:style w:type="paragraph" w:styleId="ListNumber2">
    <w:name w:val="List Number 2"/>
    <w:basedOn w:val="ListNumber"/>
    <w:rsid w:val="00FE2DFB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FE2DF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FE2DF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E2DF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E2DFB"/>
    <w:rPr>
      <w:b/>
    </w:rPr>
  </w:style>
  <w:style w:type="paragraph" w:customStyle="1" w:styleId="TAC">
    <w:name w:val="TAC"/>
    <w:basedOn w:val="TAL"/>
    <w:link w:val="TACChar"/>
    <w:rsid w:val="00FE2DFB"/>
    <w:pPr>
      <w:jc w:val="center"/>
    </w:pPr>
  </w:style>
  <w:style w:type="paragraph" w:customStyle="1" w:styleId="TF">
    <w:name w:val="TF"/>
    <w:aliases w:val="left"/>
    <w:basedOn w:val="TH"/>
    <w:link w:val="TFChar"/>
    <w:rsid w:val="00FE2DF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E2DFB"/>
    <w:pPr>
      <w:keepLines/>
      <w:ind w:left="1135" w:hanging="851"/>
    </w:pPr>
  </w:style>
  <w:style w:type="paragraph" w:styleId="TOC9">
    <w:name w:val="toc 9"/>
    <w:basedOn w:val="TOC8"/>
    <w:uiPriority w:val="39"/>
    <w:rsid w:val="00FE2DFB"/>
    <w:pPr>
      <w:ind w:left="1418" w:hanging="1418"/>
    </w:pPr>
  </w:style>
  <w:style w:type="paragraph" w:customStyle="1" w:styleId="EX">
    <w:name w:val="EX"/>
    <w:basedOn w:val="Normal"/>
    <w:link w:val="EXChar"/>
    <w:rsid w:val="00FE2DFB"/>
    <w:pPr>
      <w:keepLines/>
      <w:ind w:left="1702" w:hanging="1418"/>
    </w:pPr>
  </w:style>
  <w:style w:type="paragraph" w:customStyle="1" w:styleId="FP">
    <w:name w:val="FP"/>
    <w:basedOn w:val="Normal"/>
    <w:rsid w:val="00FE2DFB"/>
    <w:pPr>
      <w:spacing w:after="0"/>
    </w:pPr>
  </w:style>
  <w:style w:type="paragraph" w:customStyle="1" w:styleId="LD">
    <w:name w:val="LD"/>
    <w:rsid w:val="00FE2DF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FE2DFB"/>
    <w:pPr>
      <w:spacing w:after="0"/>
    </w:pPr>
  </w:style>
  <w:style w:type="paragraph" w:customStyle="1" w:styleId="EW">
    <w:name w:val="EW"/>
    <w:basedOn w:val="EX"/>
    <w:rsid w:val="00FE2DFB"/>
    <w:pPr>
      <w:spacing w:after="0"/>
    </w:pPr>
  </w:style>
  <w:style w:type="paragraph" w:styleId="TOC6">
    <w:name w:val="toc 6"/>
    <w:basedOn w:val="TOC5"/>
    <w:next w:val="Normal"/>
    <w:uiPriority w:val="39"/>
    <w:rsid w:val="00FE2DFB"/>
    <w:pPr>
      <w:ind w:left="1985" w:hanging="1985"/>
    </w:pPr>
  </w:style>
  <w:style w:type="paragraph" w:styleId="TOC7">
    <w:name w:val="toc 7"/>
    <w:basedOn w:val="TOC6"/>
    <w:next w:val="Normal"/>
    <w:uiPriority w:val="39"/>
    <w:rsid w:val="00FE2DFB"/>
    <w:pPr>
      <w:ind w:left="2268" w:hanging="2268"/>
    </w:pPr>
  </w:style>
  <w:style w:type="paragraph" w:styleId="ListBullet2">
    <w:name w:val="List Bullet 2"/>
    <w:basedOn w:val="ListBullet"/>
    <w:rsid w:val="00FE2DFB"/>
    <w:pPr>
      <w:ind w:left="851"/>
    </w:pPr>
  </w:style>
  <w:style w:type="paragraph" w:styleId="ListBullet3">
    <w:name w:val="List Bullet 3"/>
    <w:basedOn w:val="ListBullet2"/>
    <w:rsid w:val="00FE2DFB"/>
    <w:pPr>
      <w:ind w:left="1135"/>
    </w:pPr>
  </w:style>
  <w:style w:type="paragraph" w:styleId="ListNumber">
    <w:name w:val="List Number"/>
    <w:basedOn w:val="List"/>
    <w:rsid w:val="00FE2DFB"/>
  </w:style>
  <w:style w:type="paragraph" w:customStyle="1" w:styleId="EQ">
    <w:name w:val="EQ"/>
    <w:basedOn w:val="Normal"/>
    <w:next w:val="Normal"/>
    <w:rsid w:val="00FE2DF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E2D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2D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2D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E2DFB"/>
    <w:pPr>
      <w:jc w:val="right"/>
    </w:pPr>
  </w:style>
  <w:style w:type="paragraph" w:customStyle="1" w:styleId="H6">
    <w:name w:val="H6"/>
    <w:basedOn w:val="Heading5"/>
    <w:next w:val="Normal"/>
    <w:rsid w:val="00FE2DF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E2DFB"/>
    <w:pPr>
      <w:ind w:left="851" w:hanging="851"/>
    </w:pPr>
  </w:style>
  <w:style w:type="paragraph" w:customStyle="1" w:styleId="TAL">
    <w:name w:val="TAL"/>
    <w:basedOn w:val="Normal"/>
    <w:link w:val="TALCar"/>
    <w:rsid w:val="00FE2DF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2D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E2DF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FE2DF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FE2DF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FE2DFB"/>
    <w:pPr>
      <w:framePr w:wrap="notBeside" w:y="16161"/>
    </w:pPr>
  </w:style>
  <w:style w:type="character" w:customStyle="1" w:styleId="ZGSM">
    <w:name w:val="ZGSM"/>
    <w:rsid w:val="00FE2DFB"/>
  </w:style>
  <w:style w:type="paragraph" w:styleId="List2">
    <w:name w:val="List 2"/>
    <w:basedOn w:val="List"/>
    <w:rsid w:val="00FE2DFB"/>
    <w:pPr>
      <w:ind w:left="851"/>
    </w:pPr>
  </w:style>
  <w:style w:type="paragraph" w:customStyle="1" w:styleId="ZG">
    <w:name w:val="ZG"/>
    <w:rsid w:val="00FE2DF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FE2DFB"/>
    <w:pPr>
      <w:ind w:left="1135"/>
    </w:pPr>
  </w:style>
  <w:style w:type="paragraph" w:styleId="List4">
    <w:name w:val="List 4"/>
    <w:basedOn w:val="List3"/>
    <w:rsid w:val="00FE2DFB"/>
    <w:pPr>
      <w:ind w:left="1418"/>
    </w:pPr>
  </w:style>
  <w:style w:type="paragraph" w:styleId="List5">
    <w:name w:val="List 5"/>
    <w:basedOn w:val="List4"/>
    <w:rsid w:val="00FE2DFB"/>
    <w:pPr>
      <w:ind w:left="1702"/>
    </w:pPr>
  </w:style>
  <w:style w:type="paragraph" w:customStyle="1" w:styleId="EditorsNote">
    <w:name w:val="Editor's Note"/>
    <w:basedOn w:val="NO"/>
    <w:rsid w:val="00FE2DFB"/>
    <w:rPr>
      <w:color w:val="FF0000"/>
    </w:rPr>
  </w:style>
  <w:style w:type="paragraph" w:styleId="List">
    <w:name w:val="List"/>
    <w:basedOn w:val="Normal"/>
    <w:rsid w:val="00FE2DFB"/>
    <w:pPr>
      <w:ind w:left="568" w:hanging="284"/>
    </w:pPr>
  </w:style>
  <w:style w:type="paragraph" w:styleId="ListBullet">
    <w:name w:val="List Bullet"/>
    <w:basedOn w:val="List"/>
    <w:rsid w:val="00FE2DFB"/>
  </w:style>
  <w:style w:type="paragraph" w:styleId="ListBullet4">
    <w:name w:val="List Bullet 4"/>
    <w:basedOn w:val="ListBullet3"/>
    <w:rsid w:val="00FE2DFB"/>
    <w:pPr>
      <w:ind w:left="1418"/>
    </w:pPr>
  </w:style>
  <w:style w:type="paragraph" w:styleId="ListBullet5">
    <w:name w:val="List Bullet 5"/>
    <w:basedOn w:val="ListBullet4"/>
    <w:rsid w:val="00FE2DFB"/>
    <w:pPr>
      <w:ind w:left="1702"/>
    </w:pPr>
  </w:style>
  <w:style w:type="paragraph" w:customStyle="1" w:styleId="B1">
    <w:name w:val="B1"/>
    <w:basedOn w:val="List"/>
    <w:link w:val="B1Char"/>
    <w:rsid w:val="00FE2DFB"/>
  </w:style>
  <w:style w:type="paragraph" w:customStyle="1" w:styleId="B2">
    <w:name w:val="B2"/>
    <w:basedOn w:val="List2"/>
    <w:link w:val="B2Char"/>
    <w:uiPriority w:val="99"/>
    <w:rsid w:val="00FE2DFB"/>
  </w:style>
  <w:style w:type="paragraph" w:customStyle="1" w:styleId="B3">
    <w:name w:val="B3"/>
    <w:basedOn w:val="List3"/>
    <w:link w:val="B3Char2"/>
    <w:rsid w:val="00FE2DFB"/>
  </w:style>
  <w:style w:type="paragraph" w:customStyle="1" w:styleId="B4">
    <w:name w:val="B4"/>
    <w:basedOn w:val="List4"/>
    <w:rsid w:val="00FE2DFB"/>
  </w:style>
  <w:style w:type="paragraph" w:customStyle="1" w:styleId="B5">
    <w:name w:val="B5"/>
    <w:basedOn w:val="List5"/>
    <w:rsid w:val="00FE2DFB"/>
  </w:style>
  <w:style w:type="paragraph" w:styleId="Footer">
    <w:name w:val="footer"/>
    <w:basedOn w:val="Header"/>
    <w:rsid w:val="00FE2DFB"/>
    <w:pPr>
      <w:jc w:val="center"/>
    </w:pPr>
    <w:rPr>
      <w:i/>
    </w:rPr>
  </w:style>
  <w:style w:type="paragraph" w:customStyle="1" w:styleId="ZTD">
    <w:name w:val="ZTD"/>
    <w:basedOn w:val="ZB"/>
    <w:rsid w:val="00FE2DF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E2DF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FE2DFB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FE2DFB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FE2DFB"/>
    <w:rPr>
      <w:sz w:val="16"/>
    </w:rPr>
  </w:style>
  <w:style w:type="paragraph" w:styleId="CommentText">
    <w:name w:val="annotation text"/>
    <w:basedOn w:val="Normal"/>
    <w:link w:val="CommentTextChar"/>
    <w:rsid w:val="00FE2DFB"/>
  </w:style>
  <w:style w:type="character" w:styleId="FollowedHyperlink">
    <w:name w:val="FollowedHyperlink"/>
    <w:basedOn w:val="DefaultParagraphFont"/>
    <w:rsid w:val="00FE2DFB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E2DFB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E2DFB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soins0">
    <w:name w:val="msoins"/>
    <w:basedOn w:val="DefaultParagraphFont"/>
    <w:rsid w:val="00A542F9"/>
  </w:style>
  <w:style w:type="character" w:styleId="PlaceholderText">
    <w:name w:val="Placeholder Text"/>
    <w:basedOn w:val="DefaultParagraphFont"/>
    <w:uiPriority w:val="99"/>
    <w:semiHidden/>
    <w:rsid w:val="00D941EE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B547B6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8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802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755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51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1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60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7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95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575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99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78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9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774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8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C1832-DDEA-43EB-8383-16F66FF60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844</TotalTime>
  <Pages>3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3095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 CAO</dc:creator>
  <cp:keywords>ZTE; RAN4</cp:keywords>
  <cp:lastModifiedBy>JackeyCao</cp:lastModifiedBy>
  <cp:revision>15</cp:revision>
  <cp:lastPrinted>2015-01-14T12:53:00Z</cp:lastPrinted>
  <dcterms:created xsi:type="dcterms:W3CDTF">2017-10-01T15:09:00Z</dcterms:created>
  <dcterms:modified xsi:type="dcterms:W3CDTF">2017-10-02T05:47:00Z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1473256596</vt:lpwstr>
  </property>
  <property fmtid="{D5CDD505-2E9C-101B-9397-08002B2CF9AE}" pid="27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8" name="_2015_ms_pID_7253431">
    <vt:lpwstr>BoXka2uCAvwg6xoAq7ncOB7tPJfqORnam/Zuvdss/z9xOViVkTa4lQ
WSFVED7VCEJT1D/gpApnxvSBmoaEmcGjmpa8PMbMfM9HnLSfrT73iftTBgByUgyqlc6H8gNI
tfh76HgZF2uidtoCiHxDAQM6gyW6GorTOaHmDKL70kcqQA==</vt:lpwstr>
  </property>
</Properties>
</file>