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E7A2F" w14:textId="66DCAE92"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E12FA">
        <w:rPr>
          <w:rFonts w:ascii="Arial" w:eastAsia="SimSun" w:hAnsi="Arial" w:cs="Times New Roman"/>
          <w:b/>
          <w:bCs/>
          <w:sz w:val="24"/>
          <w:szCs w:val="20"/>
        </w:rPr>
        <w:t>3GPP T</w:t>
      </w:r>
      <w:bookmarkStart w:id="2" w:name="_Ref452454252"/>
      <w:bookmarkEnd w:id="2"/>
      <w:r w:rsidRPr="006E12FA">
        <w:rPr>
          <w:rFonts w:ascii="Arial" w:eastAsia="SimSun" w:hAnsi="Arial" w:cs="Times New Roman"/>
          <w:b/>
          <w:bCs/>
          <w:sz w:val="24"/>
          <w:szCs w:val="20"/>
        </w:rPr>
        <w:t xml:space="preserve">SG-RAN </w:t>
      </w:r>
      <w:r w:rsidR="00ED7600" w:rsidRPr="006E12FA">
        <w:rPr>
          <w:rFonts w:ascii="Arial" w:eastAsia="SimSun" w:hAnsi="Arial" w:cs="Times New Roman"/>
          <w:b/>
          <w:sz w:val="24"/>
          <w:szCs w:val="20"/>
        </w:rPr>
        <w:t>WG4 Meeting #</w:t>
      </w:r>
      <w:r w:rsidR="002B69F3" w:rsidRPr="006E12FA">
        <w:rPr>
          <w:rFonts w:ascii="Arial" w:eastAsia="SimSun" w:hAnsi="Arial" w:cs="Times New Roman"/>
          <w:b/>
          <w:sz w:val="24"/>
          <w:szCs w:val="20"/>
        </w:rPr>
        <w:t xml:space="preserve"> </w:t>
      </w:r>
      <w:r w:rsidR="001868EE" w:rsidRPr="006E12FA">
        <w:rPr>
          <w:rFonts w:ascii="Arial" w:eastAsia="SimSun" w:hAnsi="Arial" w:cs="Times New Roman"/>
          <w:b/>
          <w:sz w:val="24"/>
          <w:szCs w:val="20"/>
        </w:rPr>
        <w:t>10</w:t>
      </w:r>
      <w:r w:rsidR="00DF5A70">
        <w:rPr>
          <w:rFonts w:ascii="Arial" w:eastAsia="SimSun" w:hAnsi="Arial" w:cs="Times New Roman"/>
          <w:b/>
          <w:sz w:val="24"/>
          <w:szCs w:val="20"/>
        </w:rPr>
        <w:t>9</w:t>
      </w:r>
      <w:r w:rsidRPr="006E12FA">
        <w:rPr>
          <w:rFonts w:ascii="Arial" w:eastAsia="SimSun" w:hAnsi="Arial" w:cs="Times New Roman"/>
          <w:b/>
          <w:bCs/>
          <w:sz w:val="24"/>
          <w:szCs w:val="20"/>
        </w:rPr>
        <w:tab/>
      </w:r>
      <w:r w:rsidRPr="006E12FA">
        <w:rPr>
          <w:rFonts w:ascii="Arial" w:eastAsia="SimSun" w:hAnsi="Arial" w:cs="Times New Roman"/>
          <w:b/>
          <w:bCs/>
          <w:sz w:val="24"/>
          <w:szCs w:val="20"/>
          <w:lang w:eastAsia="ja-JP"/>
        </w:rPr>
        <w:t>R4-</w:t>
      </w:r>
      <w:r w:rsidR="00AE2BA5" w:rsidRPr="006E12FA">
        <w:rPr>
          <w:rFonts w:ascii="Arial" w:eastAsia="SimSun" w:hAnsi="Arial" w:cs="Times New Roman"/>
          <w:b/>
          <w:bCs/>
          <w:sz w:val="24"/>
          <w:szCs w:val="20"/>
          <w:lang w:eastAsia="zh-CN"/>
        </w:rPr>
        <w:t>2</w:t>
      </w:r>
      <w:r w:rsidR="00447577" w:rsidRPr="006E12FA">
        <w:rPr>
          <w:rFonts w:ascii="Arial" w:eastAsia="SimSun" w:hAnsi="Arial" w:cs="Times New Roman"/>
          <w:b/>
          <w:bCs/>
          <w:sz w:val="24"/>
          <w:szCs w:val="20"/>
          <w:lang w:eastAsia="zh-CN"/>
        </w:rPr>
        <w:t>3</w:t>
      </w:r>
      <w:r w:rsidR="004B1782" w:rsidRPr="004B1782">
        <w:rPr>
          <w:rFonts w:ascii="Arial" w:eastAsia="SimSun" w:hAnsi="Arial" w:cs="Times New Roman"/>
          <w:b/>
          <w:bCs/>
          <w:sz w:val="24"/>
          <w:szCs w:val="20"/>
          <w:lang w:val="fi-FI" w:eastAsia="zh-CN"/>
        </w:rPr>
        <w:t>20294</w:t>
      </w:r>
    </w:p>
    <w:p w14:paraId="3402230F" w14:textId="669C3B66" w:rsidR="00841BCD" w:rsidRPr="002B69F3" w:rsidRDefault="00DF5A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Novem</w:t>
      </w:r>
      <w:r w:rsidR="002B69F3" w:rsidRPr="002B69F3">
        <w:rPr>
          <w:rFonts w:ascii="Arial" w:eastAsia="SimSun" w:hAnsi="Arial" w:cs="Times New Roman"/>
          <w:b/>
          <w:sz w:val="24"/>
          <w:szCs w:val="20"/>
        </w:rPr>
        <w:t xml:space="preserve">ber </w:t>
      </w:r>
      <w:r>
        <w:rPr>
          <w:rFonts w:ascii="Arial" w:eastAsia="SimSun" w:hAnsi="Arial" w:cs="Times New Roman"/>
          <w:b/>
          <w:sz w:val="24"/>
          <w:szCs w:val="20"/>
        </w:rPr>
        <w:t>13</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Novem</w:t>
      </w:r>
      <w:r w:rsidR="002B69F3" w:rsidRPr="002B69F3">
        <w:rPr>
          <w:rFonts w:ascii="Arial" w:eastAsia="SimSun" w:hAnsi="Arial" w:cs="Times New Roman"/>
          <w:b/>
          <w:sz w:val="24"/>
          <w:szCs w:val="20"/>
        </w:rPr>
        <w:t>ber 1</w:t>
      </w:r>
      <w:r>
        <w:rPr>
          <w:rFonts w:ascii="Arial" w:eastAsia="SimSun" w:hAnsi="Arial" w:cs="Times New Roman"/>
          <w:b/>
          <w:sz w:val="24"/>
          <w:szCs w:val="20"/>
        </w:rPr>
        <w:t>7</w:t>
      </w:r>
      <w:r w:rsidR="002B69F3" w:rsidRPr="002B69F3">
        <w:rPr>
          <w:rFonts w:ascii="Arial" w:eastAsia="SimSun" w:hAnsi="Arial" w:cs="Times New Roman"/>
          <w:b/>
          <w:sz w:val="24"/>
          <w:szCs w:val="20"/>
        </w:rPr>
        <w:t>, 2023</w:t>
      </w:r>
    </w:p>
    <w:bookmarkEnd w:id="0"/>
    <w:bookmarkEnd w:id="1"/>
    <w:p w14:paraId="5107C2F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CECF93"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5FE186F" w14:textId="2268AED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020E47" w:rsidRPr="00185EE2">
        <w:rPr>
          <w:rFonts w:ascii="Arial" w:eastAsia="Calibri" w:hAnsi="Arial" w:cs="Arial"/>
          <w:b/>
          <w:bCs/>
          <w:sz w:val="24"/>
        </w:rPr>
        <w:t>Collisions between gaps and priority rules</w:t>
      </w:r>
      <w:r w:rsidR="00020E47">
        <w:rPr>
          <w:rFonts w:ascii="Arial" w:eastAsia="Calibri" w:hAnsi="Arial" w:cs="Arial"/>
          <w:b/>
          <w:bCs/>
          <w:sz w:val="24"/>
        </w:rPr>
        <w:t xml:space="preserve"> </w:t>
      </w:r>
    </w:p>
    <w:p w14:paraId="5FFC58F4" w14:textId="3EB80592" w:rsidR="00841BCD" w:rsidRPr="008C39F7" w:rsidRDefault="00841BCD" w:rsidP="00841BCD">
      <w:pPr>
        <w:tabs>
          <w:tab w:val="left" w:pos="1985"/>
        </w:tabs>
        <w:spacing w:after="120" w:line="240" w:lineRule="auto"/>
        <w:rPr>
          <w:rFonts w:ascii="Arial" w:eastAsia="MS Mincho" w:hAnsi="Arial" w:cs="Arial"/>
          <w:b/>
          <w:bCs/>
          <w:sz w:val="24"/>
          <w:szCs w:val="20"/>
        </w:rPr>
      </w:pPr>
      <w:r w:rsidRPr="00020E47">
        <w:rPr>
          <w:rFonts w:ascii="Arial" w:eastAsia="MS Mincho" w:hAnsi="Arial" w:cs="Arial"/>
          <w:b/>
          <w:bCs/>
          <w:sz w:val="24"/>
          <w:szCs w:val="20"/>
        </w:rPr>
        <w:t>Agenda item:</w:t>
      </w:r>
      <w:r w:rsidRPr="00020E47">
        <w:rPr>
          <w:rFonts w:ascii="Arial" w:eastAsia="MS Mincho" w:hAnsi="Arial" w:cs="Arial"/>
          <w:b/>
          <w:bCs/>
          <w:sz w:val="24"/>
          <w:szCs w:val="20"/>
        </w:rPr>
        <w:tab/>
      </w:r>
      <w:r w:rsidR="00020E47" w:rsidRPr="00020E47">
        <w:rPr>
          <w:rFonts w:ascii="Arial" w:eastAsia="MS Mincho" w:hAnsi="Arial" w:cs="Arial"/>
          <w:b/>
          <w:bCs/>
          <w:sz w:val="24"/>
          <w:szCs w:val="20"/>
        </w:rPr>
        <w:t>8</w:t>
      </w:r>
      <w:r w:rsidR="007C1696" w:rsidRPr="00020E47">
        <w:rPr>
          <w:rFonts w:ascii="Arial" w:eastAsia="MS Mincho" w:hAnsi="Arial" w:cs="Arial"/>
          <w:b/>
          <w:bCs/>
          <w:sz w:val="24"/>
          <w:szCs w:val="20"/>
        </w:rPr>
        <w:t>.</w:t>
      </w:r>
      <w:r w:rsidR="00020E47" w:rsidRPr="00020E47">
        <w:rPr>
          <w:rFonts w:ascii="Arial" w:eastAsia="MS Mincho" w:hAnsi="Arial" w:cs="Arial"/>
          <w:b/>
          <w:bCs/>
          <w:sz w:val="24"/>
          <w:szCs w:val="20"/>
        </w:rPr>
        <w:t>25</w:t>
      </w:r>
      <w:r w:rsidR="007C1696" w:rsidRPr="00020E47">
        <w:rPr>
          <w:rFonts w:ascii="Arial" w:eastAsia="MS Mincho" w:hAnsi="Arial" w:cs="Arial"/>
          <w:b/>
          <w:bCs/>
          <w:sz w:val="24"/>
          <w:szCs w:val="20"/>
        </w:rPr>
        <w:t>.</w:t>
      </w:r>
      <w:r w:rsidR="00020E47" w:rsidRPr="00020E47">
        <w:rPr>
          <w:rFonts w:ascii="Arial" w:eastAsia="MS Mincho" w:hAnsi="Arial" w:cs="Arial"/>
          <w:b/>
          <w:bCs/>
          <w:sz w:val="24"/>
          <w:szCs w:val="20"/>
        </w:rPr>
        <w:t>2.2</w:t>
      </w:r>
    </w:p>
    <w:p w14:paraId="6EED616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3BF9C2B" w14:textId="77777777" w:rsidR="00E323E9" w:rsidRPr="008C39F7" w:rsidRDefault="00E323E9" w:rsidP="00841BCD">
      <w:pPr>
        <w:tabs>
          <w:tab w:val="left" w:pos="1985"/>
        </w:tabs>
        <w:rPr>
          <w:rFonts w:ascii="Arial" w:eastAsia="Calibri" w:hAnsi="Arial" w:cs="Arial"/>
          <w:b/>
          <w:bCs/>
          <w:sz w:val="24"/>
        </w:rPr>
      </w:pPr>
    </w:p>
    <w:p w14:paraId="08D6E3FC"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1DD13B5" w14:textId="185BF1EE" w:rsidR="00564D17" w:rsidRDefault="00564D17" w:rsidP="00564D17">
      <w:r>
        <w:t>In the last RAN4#10</w:t>
      </w:r>
      <w:r w:rsidR="00D56550">
        <w:t>8</w:t>
      </w:r>
      <w:r w:rsidR="005514EE">
        <w:t>bis</w:t>
      </w:r>
      <w:r>
        <w:t xml:space="preserve"> e-meeting, RAN4 discussed the aspects concerning UE requirements related to the MUSIM gaps introduced in Rel-17. </w:t>
      </w:r>
    </w:p>
    <w:p w14:paraId="5949D4E7" w14:textId="440B3697" w:rsidR="00564D17" w:rsidRDefault="00564D17" w:rsidP="00564D17">
      <w:r>
        <w:t>Several agreements were reached regarding collisions between MUSIM gaps, MUSIM gaps and other gaps and the related priority rules. Additionally, The RAN4 agreements are captured in [</w:t>
      </w:r>
      <w:r w:rsidR="008F6E44">
        <w:t>1</w:t>
      </w:r>
      <w:r>
        <w:t xml:space="preserve">] which also capture </w:t>
      </w:r>
      <w:proofErr w:type="gramStart"/>
      <w:r>
        <w:t>a number of</w:t>
      </w:r>
      <w:proofErr w:type="gramEnd"/>
      <w:r>
        <w:t xml:space="preserve"> open aspects to be discussed further.</w:t>
      </w:r>
    </w:p>
    <w:p w14:paraId="4F044414" w14:textId="77777777" w:rsidR="0060543D" w:rsidRPr="008C39F7" w:rsidRDefault="0060543D" w:rsidP="005C23A4"/>
    <w:p w14:paraId="71B49232" w14:textId="77777777" w:rsidR="003B659E" w:rsidRPr="008C39F7" w:rsidRDefault="003B659E" w:rsidP="00AE56B1">
      <w:pPr>
        <w:pStyle w:val="RAN4H1"/>
      </w:pPr>
      <w:bookmarkStart w:id="4" w:name="_Toc116995842"/>
      <w:r w:rsidRPr="008C39F7">
        <w:t>Discussion</w:t>
      </w:r>
      <w:bookmarkEnd w:id="4"/>
    </w:p>
    <w:p w14:paraId="08F541C5" w14:textId="7319CFFE" w:rsidR="00433B89" w:rsidRDefault="00433B89" w:rsidP="00433B89">
      <w:pPr>
        <w:pStyle w:val="RAN4H2"/>
      </w:pPr>
      <w:r>
        <w:t>Agreements in RAN4#106, RAN4#106bis</w:t>
      </w:r>
      <w:r w:rsidR="008B3D81">
        <w:t>,</w:t>
      </w:r>
      <w:r>
        <w:t xml:space="preserve"> RAN4#107</w:t>
      </w:r>
      <w:r w:rsidR="008F6E44">
        <w:t>,</w:t>
      </w:r>
      <w:r w:rsidR="008B3D81">
        <w:t xml:space="preserve"> RAN4#108</w:t>
      </w:r>
      <w:r w:rsidR="008F6E44">
        <w:t xml:space="preserve"> and RAN4#108bis</w:t>
      </w:r>
    </w:p>
    <w:p w14:paraId="43E8E7F3" w14:textId="50FBCC88" w:rsidR="00433B89" w:rsidRDefault="00433B89" w:rsidP="00433B89">
      <w:r>
        <w:t>In the RAN4#106 meeting following agreements were reached [</w:t>
      </w:r>
      <w:r w:rsidR="008F6E44">
        <w:t>6</w:t>
      </w:r>
      <w:r>
        <w:t>]:</w:t>
      </w:r>
    </w:p>
    <w:p w14:paraId="591736C2" w14:textId="77777777" w:rsidR="00433B89" w:rsidRDefault="00433B89" w:rsidP="00433B89">
      <w:pPr>
        <w:rPr>
          <w:lang w:val="en-GB"/>
        </w:rPr>
      </w:pPr>
      <w:r w:rsidRPr="00731A9A">
        <w:rPr>
          <w:b/>
          <w:color w:val="000000" w:themeColor="text1"/>
          <w:u w:val="single"/>
          <w:lang w:eastAsia="ko-KR"/>
        </w:rPr>
        <w:t>On introduction of priority for MUSIM gaps</w:t>
      </w:r>
      <w:r>
        <w:rPr>
          <w:b/>
          <w:color w:val="000000" w:themeColor="text1"/>
          <w:u w:val="single"/>
          <w:lang w:eastAsia="ko-KR"/>
        </w:rPr>
        <w:t xml:space="preserve"> (2-1-1)</w:t>
      </w:r>
    </w:p>
    <w:p w14:paraId="6A9C9660" w14:textId="77777777" w:rsidR="00433B89" w:rsidRDefault="00433B89" w:rsidP="00433B89">
      <w:pPr>
        <w:pStyle w:val="ListParagraph"/>
        <w:numPr>
          <w:ilvl w:val="0"/>
          <w:numId w:val="30"/>
        </w:numPr>
      </w:pPr>
      <w:r w:rsidRPr="00F532CA">
        <w:rPr>
          <w:lang w:val="en-GB"/>
        </w:rPr>
        <w:t xml:space="preserve">The priority level of MUSIM </w:t>
      </w:r>
      <w:r>
        <w:rPr>
          <w:lang w:val="en-GB"/>
        </w:rPr>
        <w:t xml:space="preserve">gaps </w:t>
      </w:r>
      <w:r w:rsidRPr="00F532CA">
        <w:rPr>
          <w:lang w:val="en-GB"/>
        </w:rPr>
        <w:t xml:space="preserve">shall be configured to be comparable to priority level of other </w:t>
      </w:r>
      <w:proofErr w:type="gramStart"/>
      <w:r w:rsidRPr="00F532CA">
        <w:rPr>
          <w:lang w:val="en-GB"/>
        </w:rPr>
        <w:t>MGs</w:t>
      </w:r>
      <w:proofErr w:type="gramEnd"/>
    </w:p>
    <w:p w14:paraId="1441E247" w14:textId="77777777" w:rsidR="00433B89" w:rsidRDefault="00433B89" w:rsidP="00433B89">
      <w:pPr>
        <w:pStyle w:val="ListParagraph"/>
        <w:numPr>
          <w:ilvl w:val="0"/>
          <w:numId w:val="30"/>
        </w:numPr>
      </w:pPr>
      <w:r w:rsidRPr="00F532CA">
        <w:rPr>
          <w:lang w:val="en-GB"/>
        </w:rPr>
        <w:t xml:space="preserve">MUSIM gap and Type-2 gap cannot be configured with the same </w:t>
      </w:r>
      <w:proofErr w:type="gramStart"/>
      <w:r w:rsidRPr="00F532CA">
        <w:rPr>
          <w:lang w:val="en-GB"/>
        </w:rPr>
        <w:t>priority</w:t>
      </w:r>
      <w:proofErr w:type="gramEnd"/>
    </w:p>
    <w:p w14:paraId="3E928BDE" w14:textId="77777777" w:rsidR="00433B89" w:rsidRDefault="00433B89" w:rsidP="00433B89">
      <w:pPr>
        <w:pStyle w:val="ListParagraph"/>
        <w:numPr>
          <w:ilvl w:val="0"/>
          <w:numId w:val="30"/>
        </w:numPr>
      </w:pPr>
      <w:r w:rsidRPr="00BF0626">
        <w:t>The priority level of MUSIM gaps should be configured/allocated by NW A</w:t>
      </w:r>
    </w:p>
    <w:p w14:paraId="170CA7D5" w14:textId="77777777" w:rsidR="00433B89" w:rsidRDefault="00433B89" w:rsidP="00433B89">
      <w:r w:rsidRPr="00731A9A">
        <w:rPr>
          <w:b/>
          <w:color w:val="000000" w:themeColor="text1"/>
          <w:u w:val="single"/>
          <w:lang w:eastAsia="ko-KR"/>
        </w:rPr>
        <w:t>Priority/usage indication on MUSIM gaps from UE side</w:t>
      </w:r>
      <w:r>
        <w:rPr>
          <w:b/>
          <w:color w:val="000000" w:themeColor="text1"/>
          <w:u w:val="single"/>
          <w:lang w:eastAsia="ko-KR"/>
        </w:rPr>
        <w:t xml:space="preserve"> (2-1-2)</w:t>
      </w:r>
    </w:p>
    <w:p w14:paraId="5B8F443C" w14:textId="77777777" w:rsidR="00433B89" w:rsidRPr="00F532CA" w:rsidRDefault="00433B89" w:rsidP="00433B89">
      <w:pPr>
        <w:pStyle w:val="ListParagraph"/>
        <w:numPr>
          <w:ilvl w:val="0"/>
          <w:numId w:val="31"/>
        </w:numPr>
        <w:rPr>
          <w:lang w:val="en-GB"/>
        </w:rPr>
      </w:pPr>
      <w:r w:rsidRPr="00F532CA">
        <w:rPr>
          <w:lang w:val="en-GB"/>
        </w:rPr>
        <w:t xml:space="preserve">UE can optionally indicate its preferred priority for all or a subset MUSIM </w:t>
      </w:r>
      <w:proofErr w:type="gramStart"/>
      <w:r w:rsidRPr="00F532CA">
        <w:rPr>
          <w:lang w:val="en-GB"/>
        </w:rPr>
        <w:t>gaps</w:t>
      </w:r>
      <w:proofErr w:type="gramEnd"/>
    </w:p>
    <w:p w14:paraId="223991EF" w14:textId="77777777" w:rsidR="00433B89" w:rsidRPr="00F532CA" w:rsidRDefault="00433B89" w:rsidP="00433B89">
      <w:pPr>
        <w:pStyle w:val="ListParagraph"/>
        <w:numPr>
          <w:ilvl w:val="0"/>
          <w:numId w:val="31"/>
        </w:numPr>
        <w:rPr>
          <w:lang w:val="en-GB"/>
        </w:rPr>
      </w:pPr>
      <w:r w:rsidRPr="00F532CA">
        <w:rPr>
          <w:lang w:val="en-GB"/>
        </w:rPr>
        <w:t xml:space="preserve">It is up to NW A on how to use this </w:t>
      </w:r>
      <w:proofErr w:type="gramStart"/>
      <w:r w:rsidRPr="00F532CA">
        <w:rPr>
          <w:lang w:val="en-GB"/>
        </w:rPr>
        <w:t>information</w:t>
      </w:r>
      <w:proofErr w:type="gramEnd"/>
    </w:p>
    <w:p w14:paraId="15A03307" w14:textId="77777777" w:rsidR="00433B89" w:rsidRPr="00BF0626" w:rsidRDefault="00433B89" w:rsidP="00433B89">
      <w:pPr>
        <w:rPr>
          <w:lang w:val="en-GB"/>
        </w:rPr>
      </w:pPr>
      <w:r w:rsidRPr="00731A9A">
        <w:rPr>
          <w:b/>
          <w:color w:val="000000" w:themeColor="text1"/>
          <w:u w:val="single"/>
          <w:lang w:eastAsia="ko-KR"/>
        </w:rPr>
        <w:t>MUSIM gap priority configuration</w:t>
      </w:r>
      <w:r>
        <w:rPr>
          <w:b/>
          <w:color w:val="000000" w:themeColor="text1"/>
          <w:u w:val="single"/>
          <w:lang w:eastAsia="ko-KR"/>
        </w:rPr>
        <w:t xml:space="preserve"> (2-1-3)</w:t>
      </w:r>
    </w:p>
    <w:p w14:paraId="3DD245AC" w14:textId="77777777" w:rsidR="00433B89" w:rsidRDefault="00433B89" w:rsidP="00433B89">
      <w:pPr>
        <w:pStyle w:val="ListParagraph"/>
        <w:numPr>
          <w:ilvl w:val="0"/>
          <w:numId w:val="32"/>
        </w:numPr>
      </w:pPr>
      <w:r w:rsidRPr="00F532CA">
        <w:rPr>
          <w:lang w:val="en-GB"/>
        </w:rPr>
        <w:t>The priority level of MUSIM gaps should be configured/allocated by NW A</w:t>
      </w:r>
    </w:p>
    <w:p w14:paraId="46C79ED1" w14:textId="77777777" w:rsidR="00433B89" w:rsidRDefault="00433B89" w:rsidP="00433B89">
      <w:pPr>
        <w:rPr>
          <w:b/>
          <w:color w:val="000000" w:themeColor="text1"/>
          <w:u w:val="single"/>
          <w:lang w:eastAsia="ko-KR"/>
        </w:rPr>
      </w:pPr>
      <w:r w:rsidRPr="00731A9A">
        <w:rPr>
          <w:b/>
          <w:color w:val="000000" w:themeColor="text1"/>
          <w:u w:val="single"/>
          <w:lang w:eastAsia="ko-KR"/>
        </w:rPr>
        <w:t>Solutions for collision between MUSIM gap and Type-2 MG</w:t>
      </w:r>
      <w:r>
        <w:rPr>
          <w:b/>
          <w:color w:val="000000" w:themeColor="text1"/>
          <w:u w:val="single"/>
          <w:lang w:eastAsia="ko-KR"/>
        </w:rPr>
        <w:t xml:space="preserve"> (2-3-1)</w:t>
      </w:r>
    </w:p>
    <w:p w14:paraId="73248EC4" w14:textId="77777777" w:rsidR="00433B89" w:rsidRDefault="00433B89" w:rsidP="00433B89">
      <w:pPr>
        <w:pStyle w:val="ListParagraph"/>
        <w:numPr>
          <w:ilvl w:val="0"/>
          <w:numId w:val="32"/>
        </w:numPr>
      </w:pPr>
      <w:r w:rsidRPr="00F532CA">
        <w:rPr>
          <w:lang w:val="en-GB"/>
        </w:rPr>
        <w:t>Gap sharing will not be considered for the collision between MUSIM gaps and Type-2 gaps.</w:t>
      </w:r>
    </w:p>
    <w:p w14:paraId="5C85E30C" w14:textId="77777777" w:rsidR="00433B89" w:rsidRDefault="00433B89" w:rsidP="00433B89">
      <w:r>
        <w:rPr>
          <w:b/>
          <w:color w:val="000000" w:themeColor="text1"/>
          <w:u w:val="single"/>
          <w:lang w:eastAsia="ko-KR"/>
        </w:rPr>
        <w:t>C</w:t>
      </w:r>
      <w:r w:rsidRPr="006246EF">
        <w:rPr>
          <w:b/>
          <w:color w:val="000000" w:themeColor="text1"/>
          <w:u w:val="single"/>
          <w:lang w:eastAsia="ko-KR"/>
        </w:rPr>
        <w:t xml:space="preserve">ollision between SMTC and MUSIM gaps for handover and </w:t>
      </w:r>
      <w:proofErr w:type="spellStart"/>
      <w:r w:rsidRPr="006246EF">
        <w:rPr>
          <w:b/>
          <w:color w:val="000000" w:themeColor="text1"/>
          <w:u w:val="single"/>
          <w:lang w:eastAsia="ko-KR"/>
        </w:rPr>
        <w:t>Scell</w:t>
      </w:r>
      <w:proofErr w:type="spellEnd"/>
      <w:r w:rsidRPr="006246EF">
        <w:rPr>
          <w:b/>
          <w:color w:val="000000" w:themeColor="text1"/>
          <w:u w:val="single"/>
          <w:lang w:eastAsia="ko-KR"/>
        </w:rPr>
        <w:t xml:space="preserve"> activation</w:t>
      </w:r>
      <w:r>
        <w:rPr>
          <w:b/>
          <w:color w:val="000000" w:themeColor="text1"/>
          <w:u w:val="single"/>
          <w:lang w:eastAsia="ko-KR"/>
        </w:rPr>
        <w:t xml:space="preserve"> (2-4-3)</w:t>
      </w:r>
    </w:p>
    <w:p w14:paraId="1764284A" w14:textId="77777777" w:rsidR="00433B89" w:rsidRPr="00F532CA" w:rsidRDefault="00433B89" w:rsidP="00433B89">
      <w:pPr>
        <w:pStyle w:val="ListParagraph"/>
        <w:numPr>
          <w:ilvl w:val="0"/>
          <w:numId w:val="32"/>
        </w:numPr>
        <w:rPr>
          <w:lang w:val="en-GB"/>
        </w:rPr>
      </w:pPr>
      <w:r w:rsidRPr="00F532CA">
        <w:rPr>
          <w:lang w:val="en-GB"/>
        </w:rPr>
        <w:t>FFS on collision between SMTC and MUSIM gaps for handover and S</w:t>
      </w:r>
      <w:r>
        <w:rPr>
          <w:lang w:val="en-GB"/>
        </w:rPr>
        <w:t>C</w:t>
      </w:r>
      <w:r w:rsidRPr="00F532CA">
        <w:rPr>
          <w:lang w:val="en-GB"/>
        </w:rPr>
        <w:t xml:space="preserve">ell </w:t>
      </w:r>
      <w:proofErr w:type="gramStart"/>
      <w:r w:rsidRPr="00F532CA">
        <w:rPr>
          <w:lang w:val="en-GB"/>
        </w:rPr>
        <w:t>activation</w:t>
      </w:r>
      <w:proofErr w:type="gramEnd"/>
    </w:p>
    <w:p w14:paraId="786A6C0E" w14:textId="77777777" w:rsidR="00433B89" w:rsidRDefault="00433B89" w:rsidP="00433B89">
      <w:pPr>
        <w:rPr>
          <w:lang w:val="en-GB"/>
        </w:rPr>
      </w:pPr>
    </w:p>
    <w:p w14:paraId="25C058BD" w14:textId="7C30F99D" w:rsidR="00433B89" w:rsidRDefault="00433B89" w:rsidP="00433B89">
      <w:r>
        <w:t>In the RAN4#106bis meeting following agreements were reached [</w:t>
      </w:r>
      <w:r w:rsidR="008F6E44">
        <w:t>5</w:t>
      </w:r>
      <w:r>
        <w:t>]:</w:t>
      </w:r>
    </w:p>
    <w:p w14:paraId="5F1903AE" w14:textId="77777777" w:rsidR="00433B89" w:rsidRDefault="00433B89" w:rsidP="00433B89">
      <w:pPr>
        <w:rPr>
          <w:b/>
          <w:color w:val="000000" w:themeColor="text1"/>
          <w:u w:val="single"/>
          <w:lang w:eastAsia="ko-KR"/>
        </w:rPr>
      </w:pPr>
      <w:r>
        <w:rPr>
          <w:b/>
          <w:color w:val="000000" w:themeColor="text1"/>
          <w:u w:val="single"/>
          <w:lang w:eastAsia="ko-KR"/>
        </w:rPr>
        <w:t>Priority/usage indication on MUSIM gaps from UE side (2-1-2)</w:t>
      </w:r>
    </w:p>
    <w:p w14:paraId="5DAF0CD1" w14:textId="77777777" w:rsidR="00433B89" w:rsidRPr="00452F75" w:rsidRDefault="00433B89" w:rsidP="00433B89">
      <w:pPr>
        <w:pStyle w:val="ListParagraph"/>
        <w:numPr>
          <w:ilvl w:val="0"/>
          <w:numId w:val="32"/>
        </w:numPr>
        <w:rPr>
          <w:rFonts w:eastAsiaTheme="minorEastAsia"/>
          <w:i/>
          <w:color w:val="000000" w:themeColor="text1"/>
          <w:lang w:eastAsia="zh-CN"/>
        </w:rPr>
      </w:pPr>
      <w:bookmarkStart w:id="5" w:name="_Hlk142296433"/>
      <w:r w:rsidRPr="00452F75">
        <w:rPr>
          <w:rFonts w:eastAsia="SimSun"/>
          <w:color w:val="000000" w:themeColor="text1"/>
          <w:szCs w:val="24"/>
          <w:lang w:eastAsia="zh-CN"/>
        </w:rPr>
        <w:lastRenderedPageBreak/>
        <w:t xml:space="preserve">Network A assigns priority levels to all configured periodic MUSIM gaps even if UE does not indicate preferred priority for one or some periodic MUSIM </w:t>
      </w:r>
      <w:proofErr w:type="gramStart"/>
      <w:r w:rsidRPr="00452F75">
        <w:rPr>
          <w:rFonts w:eastAsia="SimSun"/>
          <w:color w:val="000000" w:themeColor="text1"/>
          <w:szCs w:val="24"/>
          <w:lang w:eastAsia="zh-CN"/>
        </w:rPr>
        <w:t>gaps</w:t>
      </w:r>
      <w:bookmarkEnd w:id="5"/>
      <w:proofErr w:type="gramEnd"/>
    </w:p>
    <w:p w14:paraId="1F8B8944" w14:textId="77777777" w:rsidR="00433B89" w:rsidRDefault="00433B89" w:rsidP="00433B89">
      <w:pPr>
        <w:rPr>
          <w:b/>
          <w:color w:val="000000" w:themeColor="text1"/>
          <w:u w:val="single"/>
          <w:lang w:eastAsia="ko-KR"/>
        </w:rPr>
      </w:pPr>
      <w:r>
        <w:rPr>
          <w:b/>
          <w:color w:val="000000" w:themeColor="text1"/>
          <w:u w:val="single"/>
          <w:lang w:eastAsia="ko-KR"/>
        </w:rPr>
        <w:t>On how to delivery priority/usage indication on MUSIM gaps from UE side (2-1-2-1)</w:t>
      </w:r>
    </w:p>
    <w:p w14:paraId="471DB94A" w14:textId="77777777" w:rsidR="00433B89" w:rsidRPr="00452F75" w:rsidRDefault="00433B89" w:rsidP="00433B89">
      <w:pPr>
        <w:pStyle w:val="ListParagraph"/>
        <w:numPr>
          <w:ilvl w:val="0"/>
          <w:numId w:val="32"/>
        </w:numPr>
        <w:overflowPunct w:val="0"/>
        <w:autoSpaceDE w:val="0"/>
        <w:autoSpaceDN w:val="0"/>
        <w:adjustRightInd w:val="0"/>
        <w:spacing w:after="120" w:line="252" w:lineRule="auto"/>
        <w:rPr>
          <w:color w:val="000000" w:themeColor="text1"/>
          <w:lang w:eastAsia="ja-JP"/>
        </w:rPr>
      </w:pPr>
      <w:r w:rsidRPr="00452F75">
        <w:rPr>
          <w:color w:val="000000" w:themeColor="text1"/>
          <w:lang w:eastAsia="ja-JP"/>
        </w:rPr>
        <w:t xml:space="preserve">It is RAN4 understanding that the </w:t>
      </w:r>
      <w:proofErr w:type="spellStart"/>
      <w:r w:rsidRPr="00452F75">
        <w:rPr>
          <w:color w:val="000000" w:themeColor="text1"/>
          <w:lang w:eastAsia="ja-JP"/>
        </w:rPr>
        <w:t>signalling</w:t>
      </w:r>
      <w:proofErr w:type="spellEnd"/>
      <w:r w:rsidRPr="00452F75">
        <w:rPr>
          <w:color w:val="000000" w:themeColor="text1"/>
          <w:lang w:eastAsia="ja-JP"/>
        </w:rPr>
        <w:t xml:space="preserve"> design of </w:t>
      </w:r>
      <w:r w:rsidRPr="00452F75">
        <w:rPr>
          <w:color w:val="000000" w:themeColor="text1"/>
        </w:rPr>
        <w:t xml:space="preserve">priority levels </w:t>
      </w:r>
      <w:r w:rsidRPr="00452F75">
        <w:rPr>
          <w:color w:val="000000" w:themeColor="text1"/>
          <w:u w:val="single"/>
        </w:rPr>
        <w:t>indication/configuration</w:t>
      </w:r>
      <w:r w:rsidRPr="00452F75">
        <w:rPr>
          <w:color w:val="000000" w:themeColor="text1"/>
        </w:rPr>
        <w:t xml:space="preserve"> for MUSIM gaps </w:t>
      </w:r>
      <w:r w:rsidRPr="00452F75">
        <w:rPr>
          <w:color w:val="000000" w:themeColor="text1"/>
          <w:lang w:eastAsia="ja-JP"/>
        </w:rPr>
        <w:t>is up to RAN2 decision.</w:t>
      </w:r>
    </w:p>
    <w:p w14:paraId="5A5A1F94" w14:textId="77777777" w:rsidR="00433B89" w:rsidRDefault="00433B89" w:rsidP="00433B89">
      <w:pPr>
        <w:rPr>
          <w:lang w:val="en-GB"/>
        </w:rPr>
      </w:pPr>
      <w:r>
        <w:rPr>
          <w:b/>
          <w:color w:val="000000" w:themeColor="text1"/>
          <w:u w:val="single"/>
          <w:lang w:eastAsia="ko-KR"/>
        </w:rPr>
        <w:t>Solutions for collision between MUSIM gap and Type-2 MG (2-3-1)</w:t>
      </w:r>
    </w:p>
    <w:p w14:paraId="4E7A467C" w14:textId="77777777" w:rsidR="00433B89" w:rsidRPr="00452F75" w:rsidRDefault="00433B89" w:rsidP="00433B89">
      <w:pPr>
        <w:pStyle w:val="ListParagraph"/>
        <w:numPr>
          <w:ilvl w:val="0"/>
          <w:numId w:val="32"/>
        </w:numPr>
        <w:rPr>
          <w:rFonts w:eastAsia="SimSun"/>
          <w:color w:val="000000" w:themeColor="text1"/>
          <w:szCs w:val="24"/>
          <w:lang w:eastAsia="zh-CN"/>
        </w:rPr>
      </w:pPr>
      <w:r w:rsidRPr="00452F75">
        <w:rPr>
          <w:rFonts w:eastAsia="SimSun"/>
          <w:color w:val="000000" w:themeColor="text1"/>
          <w:szCs w:val="24"/>
          <w:lang w:eastAsia="zh-CN"/>
        </w:rPr>
        <w:t>Update previous agreement “Priority-based gap collision handling introduced in concurrent gaps design can be used as a base for collisions between MUSIM gap and Type -2 MG” in R4-2220443 as the following:</w:t>
      </w:r>
    </w:p>
    <w:p w14:paraId="43EED518" w14:textId="77777777" w:rsidR="00433B89" w:rsidRPr="00452F75" w:rsidRDefault="00433B89" w:rsidP="00433B89">
      <w:pPr>
        <w:pStyle w:val="ListParagraph"/>
        <w:numPr>
          <w:ilvl w:val="0"/>
          <w:numId w:val="32"/>
        </w:numPr>
        <w:rPr>
          <w:rFonts w:eastAsiaTheme="minorEastAsia"/>
          <w:i/>
          <w:color w:val="000000" w:themeColor="text1"/>
          <w:lang w:eastAsia="zh-CN"/>
        </w:rPr>
      </w:pPr>
      <w:r w:rsidRPr="00452F75">
        <w:rPr>
          <w:rFonts w:eastAsia="SimSun"/>
          <w:color w:val="000000" w:themeColor="text1"/>
          <w:szCs w:val="24"/>
          <w:lang w:eastAsia="zh-CN"/>
        </w:rPr>
        <w:t xml:space="preserve">Priority-based gap collision handling rule introduced in Rel-17 </w:t>
      </w:r>
      <w:proofErr w:type="spellStart"/>
      <w:r w:rsidRPr="00452F75">
        <w:rPr>
          <w:rFonts w:eastAsia="SimSun"/>
          <w:color w:val="000000" w:themeColor="text1"/>
          <w:szCs w:val="24"/>
          <w:lang w:eastAsia="zh-CN"/>
        </w:rPr>
        <w:t>MG_enh</w:t>
      </w:r>
      <w:proofErr w:type="spellEnd"/>
      <w:r w:rsidRPr="00452F75">
        <w:rPr>
          <w:rFonts w:eastAsia="SimSun"/>
          <w:color w:val="000000" w:themeColor="text1"/>
          <w:szCs w:val="24"/>
          <w:lang w:eastAsia="zh-CN"/>
        </w:rPr>
        <w:t xml:space="preserve"> WI is reused to solve collisions between MUSIM gap and Type -2 MG.</w:t>
      </w:r>
    </w:p>
    <w:p w14:paraId="3C71CF96" w14:textId="77777777" w:rsidR="00433B89" w:rsidRDefault="00433B89" w:rsidP="00433B89">
      <w:pPr>
        <w:rPr>
          <w:lang w:val="en-GB"/>
        </w:rPr>
      </w:pPr>
      <w:r>
        <w:rPr>
          <w:b/>
          <w:color w:val="000000" w:themeColor="text1"/>
          <w:u w:val="single"/>
          <w:lang w:eastAsia="ko-KR"/>
        </w:rPr>
        <w:t>Definition of the collision between MUSI</w:t>
      </w:r>
      <w:r>
        <w:rPr>
          <w:rFonts w:hint="eastAsia"/>
          <w:b/>
          <w:color w:val="000000" w:themeColor="text1"/>
          <w:u w:val="single"/>
          <w:lang w:eastAsia="ko-KR"/>
        </w:rPr>
        <w:t>M</w:t>
      </w:r>
      <w:r>
        <w:rPr>
          <w:b/>
          <w:color w:val="000000" w:themeColor="text1"/>
          <w:u w:val="single"/>
          <w:lang w:eastAsia="ko-KR"/>
        </w:rPr>
        <w:t xml:space="preserve"> gaps and L1/L3 measurement resources (2-4-1)</w:t>
      </w:r>
    </w:p>
    <w:p w14:paraId="75358D79" w14:textId="77777777" w:rsidR="00433B89" w:rsidRPr="00452F75" w:rsidRDefault="00433B89" w:rsidP="00433B89">
      <w:pPr>
        <w:pStyle w:val="ListParagraph"/>
        <w:numPr>
          <w:ilvl w:val="0"/>
          <w:numId w:val="33"/>
        </w:numPr>
        <w:spacing w:after="120" w:line="240" w:lineRule="auto"/>
        <w:jc w:val="both"/>
        <w:rPr>
          <w:rFonts w:eastAsia="SimSun"/>
          <w:color w:val="000000" w:themeColor="text1"/>
          <w:szCs w:val="24"/>
          <w:lang w:eastAsia="zh-CN"/>
        </w:rPr>
      </w:pPr>
      <w:r w:rsidRPr="00452F75">
        <w:rPr>
          <w:rFonts w:eastAsia="SimSun"/>
          <w:color w:val="000000" w:themeColor="text1"/>
          <w:szCs w:val="24"/>
          <w:lang w:eastAsia="zh-CN"/>
        </w:rPr>
        <w:t xml:space="preserve">A L1/L3 measurement resource is considered to be fully overlapped with a periodic MUSIM gap if all of the resource instances overlap with MUSIM gap occasions in the time </w:t>
      </w:r>
      <w:proofErr w:type="gramStart"/>
      <w:r w:rsidRPr="00452F75">
        <w:rPr>
          <w:rFonts w:eastAsia="SimSun"/>
          <w:color w:val="000000" w:themeColor="text1"/>
          <w:szCs w:val="24"/>
          <w:lang w:eastAsia="zh-CN"/>
        </w:rPr>
        <w:t>domain</w:t>
      </w:r>
      <w:proofErr w:type="gramEnd"/>
    </w:p>
    <w:p w14:paraId="22814EF3" w14:textId="77777777" w:rsidR="00433B89" w:rsidRPr="00452F75" w:rsidRDefault="00433B89" w:rsidP="00433B89">
      <w:pPr>
        <w:pStyle w:val="ListParagraph"/>
        <w:numPr>
          <w:ilvl w:val="0"/>
          <w:numId w:val="33"/>
        </w:numPr>
        <w:overflowPunct w:val="0"/>
        <w:autoSpaceDE w:val="0"/>
        <w:autoSpaceDN w:val="0"/>
        <w:adjustRightInd w:val="0"/>
        <w:spacing w:after="120" w:line="240" w:lineRule="auto"/>
        <w:jc w:val="both"/>
        <w:textAlignment w:val="baseline"/>
        <w:rPr>
          <w:color w:val="000000" w:themeColor="text1"/>
          <w:szCs w:val="24"/>
          <w:lang w:eastAsia="zh-CN"/>
        </w:rPr>
      </w:pPr>
      <w:r w:rsidRPr="00452F75">
        <w:rPr>
          <w:color w:val="000000" w:themeColor="text1"/>
          <w:szCs w:val="24"/>
          <w:lang w:eastAsia="zh-CN"/>
        </w:rPr>
        <w:t xml:space="preserve">A L1/L3 measurement resource is considered to be partially overlapped with a periodic MUSIM gap if some but not all of the resource instances overlap with MUSIM gap occasions in the time </w:t>
      </w:r>
      <w:proofErr w:type="gramStart"/>
      <w:r w:rsidRPr="00452F75">
        <w:rPr>
          <w:color w:val="000000" w:themeColor="text1"/>
          <w:szCs w:val="24"/>
          <w:lang w:eastAsia="zh-CN"/>
        </w:rPr>
        <w:t>domain</w:t>
      </w:r>
      <w:proofErr w:type="gramEnd"/>
    </w:p>
    <w:p w14:paraId="55BE7AA5" w14:textId="77777777" w:rsidR="00433B89" w:rsidRPr="00452F75" w:rsidRDefault="00433B89" w:rsidP="00433B89">
      <w:pPr>
        <w:pStyle w:val="ListParagraph"/>
        <w:numPr>
          <w:ilvl w:val="0"/>
          <w:numId w:val="33"/>
        </w:numPr>
        <w:overflowPunct w:val="0"/>
        <w:autoSpaceDE w:val="0"/>
        <w:autoSpaceDN w:val="0"/>
        <w:adjustRightInd w:val="0"/>
        <w:spacing w:after="120" w:line="240" w:lineRule="auto"/>
        <w:jc w:val="both"/>
        <w:textAlignment w:val="baseline"/>
        <w:rPr>
          <w:color w:val="000000" w:themeColor="text1"/>
          <w:szCs w:val="24"/>
          <w:lang w:eastAsia="zh-CN"/>
        </w:rPr>
      </w:pPr>
      <w:r w:rsidRPr="00452F75">
        <w:rPr>
          <w:color w:val="000000" w:themeColor="text1"/>
          <w:szCs w:val="24"/>
          <w:lang w:eastAsia="zh-CN"/>
        </w:rPr>
        <w:t xml:space="preserve">A L1/L3 measurement resource is considered to be overlapped with an aperiodic MUSIM gap if it at least one of its resource instances overlaps with the aperiodic MUSIM gap occasion in the time </w:t>
      </w:r>
      <w:proofErr w:type="gramStart"/>
      <w:r w:rsidRPr="00452F75">
        <w:rPr>
          <w:color w:val="000000" w:themeColor="text1"/>
          <w:szCs w:val="24"/>
          <w:lang w:eastAsia="zh-CN"/>
        </w:rPr>
        <w:t>domain</w:t>
      </w:r>
      <w:proofErr w:type="gramEnd"/>
    </w:p>
    <w:p w14:paraId="0773F8E4" w14:textId="77777777" w:rsidR="00433B89" w:rsidRDefault="00433B89" w:rsidP="00433B89">
      <w:pPr>
        <w:rPr>
          <w:lang w:val="en-GB"/>
        </w:rPr>
      </w:pPr>
      <w:r>
        <w:rPr>
          <w:b/>
          <w:color w:val="000000" w:themeColor="text1"/>
          <w:u w:val="single"/>
          <w:lang w:eastAsia="ko-KR"/>
        </w:rPr>
        <w:t>Priority of MUSIM against SMTC for L3/ L1 measurement (2-4-2)</w:t>
      </w:r>
    </w:p>
    <w:p w14:paraId="071FFA5B" w14:textId="77777777" w:rsidR="00433B89" w:rsidRPr="00452F75" w:rsidRDefault="00433B89" w:rsidP="00433B89">
      <w:pPr>
        <w:pStyle w:val="ListParagraph"/>
        <w:numPr>
          <w:ilvl w:val="0"/>
          <w:numId w:val="34"/>
        </w:numPr>
        <w:rPr>
          <w:rFonts w:eastAsiaTheme="minorEastAsia"/>
          <w:i/>
          <w:color w:val="000000" w:themeColor="text1"/>
          <w:lang w:eastAsia="zh-CN"/>
        </w:rPr>
      </w:pPr>
      <w:r w:rsidRPr="00452F75">
        <w:rPr>
          <w:rFonts w:eastAsia="SimSun"/>
          <w:color w:val="000000" w:themeColor="text1"/>
          <w:szCs w:val="24"/>
          <w:lang w:eastAsia="zh-CN"/>
        </w:rPr>
        <w:t>MUSIM gaps have higher priority when colliding with SMTC/SSB for L3/L1 measurement.</w:t>
      </w:r>
    </w:p>
    <w:p w14:paraId="70D41906" w14:textId="77777777" w:rsidR="00433B89" w:rsidRDefault="00433B89" w:rsidP="00433B89">
      <w:pPr>
        <w:rPr>
          <w:lang w:val="en-GB"/>
        </w:rPr>
      </w:pPr>
    </w:p>
    <w:p w14:paraId="13D0DC37" w14:textId="7F906770" w:rsidR="00433B89" w:rsidRDefault="00433B89" w:rsidP="00433B89">
      <w:r>
        <w:t>In the RAN4#107 meeting following agreements were reached [</w:t>
      </w:r>
      <w:r w:rsidR="008F6E44">
        <w:t>4</w:t>
      </w:r>
      <w:r>
        <w:t>]:</w:t>
      </w:r>
    </w:p>
    <w:p w14:paraId="4E9CE626" w14:textId="77777777" w:rsidR="00433B89" w:rsidRDefault="00433B89" w:rsidP="00433B89">
      <w:pPr>
        <w:rPr>
          <w:b/>
          <w:bCs/>
          <w:color w:val="000000"/>
          <w:szCs w:val="20"/>
          <w:u w:val="single"/>
        </w:rPr>
      </w:pPr>
      <w:r>
        <w:rPr>
          <w:b/>
          <w:bCs/>
          <w:color w:val="000000"/>
          <w:szCs w:val="20"/>
          <w:u w:val="single"/>
        </w:rPr>
        <w:t>Solutions for collision between different MUSIM gaps (2-2-2)</w:t>
      </w:r>
    </w:p>
    <w:p w14:paraId="7436142C" w14:textId="77777777" w:rsidR="00433B89" w:rsidRPr="00522C55" w:rsidRDefault="00433B89" w:rsidP="00433B89">
      <w:pPr>
        <w:numPr>
          <w:ilvl w:val="0"/>
          <w:numId w:val="35"/>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 xml:space="preserve">Define two solutions for collision handling between different MUSIM </w:t>
      </w:r>
      <w:proofErr w:type="gramStart"/>
      <w:r w:rsidRPr="00522C55">
        <w:rPr>
          <w:rFonts w:eastAsia="Times New Roman" w:cs="Times New Roman"/>
          <w:color w:val="000000"/>
          <w:szCs w:val="20"/>
          <w:lang w:val="en-GB" w:eastAsia="en-GB"/>
        </w:rPr>
        <w:t>gaps</w:t>
      </w:r>
      <w:proofErr w:type="gramEnd"/>
    </w:p>
    <w:p w14:paraId="59B0CA0E" w14:textId="77777777" w:rsidR="00433B89" w:rsidRPr="00522C55" w:rsidRDefault="00433B89" w:rsidP="00433B89">
      <w:pPr>
        <w:numPr>
          <w:ilvl w:val="1"/>
          <w:numId w:val="35"/>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1) Priority based solution (i.e., network controls the MUSIM gaps priority)</w:t>
      </w:r>
    </w:p>
    <w:p w14:paraId="6E444E7B" w14:textId="77777777" w:rsidR="00433B89" w:rsidRPr="00522C55" w:rsidRDefault="00433B89" w:rsidP="00433B89">
      <w:pPr>
        <w:numPr>
          <w:ilvl w:val="1"/>
          <w:numId w:val="35"/>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2) “Keep” solution (i.e., keep all collided MUSIM gaps)</w:t>
      </w:r>
    </w:p>
    <w:p w14:paraId="4D83A4E4" w14:textId="77777777" w:rsidR="00433B89" w:rsidRPr="00522C55" w:rsidRDefault="00433B89" w:rsidP="00433B89">
      <w:pPr>
        <w:numPr>
          <w:ilvl w:val="0"/>
          <w:numId w:val="35"/>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 xml:space="preserve">FFS on the mechanism to select and/or switch between the </w:t>
      </w:r>
      <w:proofErr w:type="gramStart"/>
      <w:r w:rsidRPr="00522C55">
        <w:rPr>
          <w:rFonts w:eastAsia="Times New Roman" w:cs="Times New Roman"/>
          <w:color w:val="000000"/>
          <w:szCs w:val="20"/>
          <w:lang w:val="en-GB" w:eastAsia="en-GB"/>
        </w:rPr>
        <w:t>solutions</w:t>
      </w:r>
      <w:proofErr w:type="gramEnd"/>
    </w:p>
    <w:p w14:paraId="4E59A15C" w14:textId="77777777" w:rsidR="00433B89" w:rsidRDefault="00433B89" w:rsidP="00433B89">
      <w:pPr>
        <w:rPr>
          <w:b/>
          <w:bCs/>
          <w:color w:val="000000"/>
          <w:szCs w:val="20"/>
          <w:u w:val="single"/>
        </w:rPr>
      </w:pPr>
      <w:r>
        <w:rPr>
          <w:b/>
          <w:bCs/>
          <w:color w:val="000000"/>
          <w:szCs w:val="20"/>
          <w:u w:val="single"/>
        </w:rPr>
        <w:t>Conditions when “keep solution” is used (2-2-2-1)</w:t>
      </w:r>
    </w:p>
    <w:p w14:paraId="5F901ACA" w14:textId="77777777" w:rsidR="00433B89" w:rsidRPr="00E9251F" w:rsidRDefault="00433B89" w:rsidP="00433B89">
      <w:pPr>
        <w:pStyle w:val="NormalWeb"/>
        <w:spacing w:before="0" w:beforeAutospacing="0" w:after="180" w:afterAutospacing="0"/>
        <w:ind w:left="540"/>
        <w:rPr>
          <w:color w:val="000000"/>
          <w:sz w:val="20"/>
          <w:szCs w:val="20"/>
          <w:lang w:val="en-US"/>
        </w:rPr>
      </w:pPr>
      <w:r w:rsidRPr="00E9251F">
        <w:rPr>
          <w:color w:val="000000"/>
          <w:sz w:val="20"/>
          <w:szCs w:val="20"/>
          <w:lang w:val="en-US"/>
        </w:rPr>
        <w:t>Focus on option 1 and option 2:</w:t>
      </w:r>
    </w:p>
    <w:p w14:paraId="3660A574" w14:textId="77777777" w:rsidR="00433B89" w:rsidRPr="00E9251F" w:rsidRDefault="00433B89" w:rsidP="00433B89">
      <w:pPr>
        <w:pStyle w:val="NormalWeb"/>
        <w:spacing w:before="0" w:beforeAutospacing="0" w:after="180" w:afterAutospacing="0"/>
        <w:ind w:left="540"/>
        <w:rPr>
          <w:color w:val="000000"/>
          <w:sz w:val="20"/>
          <w:szCs w:val="20"/>
        </w:rPr>
      </w:pPr>
      <w:r w:rsidRPr="00E9251F">
        <w:rPr>
          <w:color w:val="000000"/>
          <w:sz w:val="20"/>
          <w:szCs w:val="20"/>
          <w:lang w:val="en-US"/>
        </w:rPr>
        <w:t xml:space="preserve">Option 1: </w:t>
      </w:r>
      <w:r w:rsidRPr="00E9251F">
        <w:rPr>
          <w:color w:val="000000"/>
          <w:sz w:val="20"/>
          <w:szCs w:val="20"/>
        </w:rPr>
        <w:t xml:space="preserve">Use priority information when UE requests MUSIM gaps to indicate when “keep solution” is used, details are </w:t>
      </w:r>
      <w:proofErr w:type="gramStart"/>
      <w:r w:rsidRPr="00E9251F">
        <w:rPr>
          <w:color w:val="000000"/>
          <w:sz w:val="20"/>
          <w:szCs w:val="20"/>
        </w:rPr>
        <w:t>FFS</w:t>
      </w:r>
      <w:proofErr w:type="gramEnd"/>
    </w:p>
    <w:p w14:paraId="34B82676" w14:textId="77777777" w:rsidR="00433B89" w:rsidRPr="00E9251F" w:rsidRDefault="00433B89" w:rsidP="00433B89">
      <w:pPr>
        <w:pStyle w:val="NormalWeb"/>
        <w:spacing w:before="0" w:beforeAutospacing="0" w:after="180" w:afterAutospacing="0"/>
        <w:ind w:left="540"/>
        <w:rPr>
          <w:color w:val="000000"/>
          <w:sz w:val="20"/>
          <w:szCs w:val="20"/>
        </w:rPr>
      </w:pPr>
      <w:r w:rsidRPr="00E9251F">
        <w:rPr>
          <w:color w:val="000000"/>
          <w:sz w:val="20"/>
          <w:szCs w:val="20"/>
          <w:lang w:val="en-US"/>
        </w:rPr>
        <w:t xml:space="preserve">Option 2: </w:t>
      </w:r>
      <w:r w:rsidRPr="00E9251F">
        <w:rPr>
          <w:color w:val="000000"/>
          <w:sz w:val="20"/>
          <w:szCs w:val="20"/>
        </w:rPr>
        <w:t xml:space="preserve">Use explicit signalling to indicate when “keep solution” is used, details are </w:t>
      </w:r>
      <w:proofErr w:type="gramStart"/>
      <w:r w:rsidRPr="00E9251F">
        <w:rPr>
          <w:color w:val="000000"/>
          <w:sz w:val="20"/>
          <w:szCs w:val="20"/>
        </w:rPr>
        <w:t>FFS</w:t>
      </w:r>
      <w:proofErr w:type="gramEnd"/>
    </w:p>
    <w:p w14:paraId="17A8561C" w14:textId="77777777" w:rsidR="00433B89" w:rsidRPr="00E9251F" w:rsidRDefault="00433B89" w:rsidP="00433B89">
      <w:pPr>
        <w:pStyle w:val="NormalWeb"/>
        <w:spacing w:before="0" w:beforeAutospacing="0" w:after="180" w:afterAutospacing="0"/>
        <w:ind w:left="540"/>
        <w:rPr>
          <w:color w:val="000000"/>
          <w:sz w:val="20"/>
          <w:szCs w:val="20"/>
        </w:rPr>
      </w:pPr>
      <w:r w:rsidRPr="00E9251F">
        <w:rPr>
          <w:color w:val="000000"/>
          <w:sz w:val="20"/>
          <w:szCs w:val="20"/>
        </w:rPr>
        <w:t xml:space="preserve">Other solutions are not </w:t>
      </w:r>
      <w:proofErr w:type="gramStart"/>
      <w:r w:rsidRPr="00E9251F">
        <w:rPr>
          <w:color w:val="000000"/>
          <w:sz w:val="20"/>
          <w:szCs w:val="20"/>
        </w:rPr>
        <w:t>precluded</w:t>
      </w:r>
      <w:proofErr w:type="gramEnd"/>
    </w:p>
    <w:p w14:paraId="2FFC3076" w14:textId="77777777" w:rsidR="00433B89" w:rsidRDefault="00433B89" w:rsidP="00433B89">
      <w:pPr>
        <w:rPr>
          <w:b/>
          <w:bCs/>
          <w:color w:val="000000"/>
          <w:szCs w:val="20"/>
          <w:u w:val="single"/>
        </w:rPr>
      </w:pPr>
      <w:r>
        <w:rPr>
          <w:b/>
          <w:bCs/>
          <w:color w:val="000000"/>
          <w:szCs w:val="20"/>
          <w:u w:val="single"/>
        </w:rPr>
        <w:t xml:space="preserve">Collision between SMTC and MUSIM gaps for handover and </w:t>
      </w:r>
      <w:proofErr w:type="spellStart"/>
      <w:r>
        <w:rPr>
          <w:b/>
          <w:bCs/>
          <w:color w:val="000000"/>
          <w:szCs w:val="20"/>
          <w:u w:val="single"/>
        </w:rPr>
        <w:t>Scell</w:t>
      </w:r>
      <w:proofErr w:type="spellEnd"/>
      <w:r>
        <w:rPr>
          <w:b/>
          <w:bCs/>
          <w:color w:val="000000"/>
          <w:szCs w:val="20"/>
          <w:u w:val="single"/>
        </w:rPr>
        <w:t xml:space="preserve"> activation (2-4-3)</w:t>
      </w:r>
    </w:p>
    <w:p w14:paraId="78DBF2DC" w14:textId="77777777" w:rsidR="00433B89" w:rsidRPr="00BD55A7" w:rsidRDefault="00433B89" w:rsidP="00433B89">
      <w:pPr>
        <w:numPr>
          <w:ilvl w:val="0"/>
          <w:numId w:val="36"/>
        </w:numPr>
        <w:spacing w:after="120" w:line="240" w:lineRule="auto"/>
        <w:textAlignment w:val="center"/>
        <w:rPr>
          <w:rFonts w:ascii="Calibri" w:eastAsia="Times New Roman" w:hAnsi="Calibri" w:cs="Calibri"/>
          <w:sz w:val="22"/>
          <w:lang w:val="en-GB" w:eastAsia="en-GB"/>
        </w:rPr>
      </w:pPr>
      <w:r w:rsidRPr="00BD55A7">
        <w:rPr>
          <w:rFonts w:eastAsia="Times New Roman" w:cs="Times New Roman"/>
          <w:color w:val="000000"/>
          <w:szCs w:val="20"/>
          <w:lang w:val="en-GB" w:eastAsia="en-GB"/>
        </w:rPr>
        <w:t xml:space="preserve">When MUSIM gaps are configured, UE is still required to meet </w:t>
      </w:r>
      <w:proofErr w:type="spellStart"/>
      <w:r w:rsidRPr="00BD55A7">
        <w:rPr>
          <w:rFonts w:eastAsia="Times New Roman" w:cs="Times New Roman"/>
          <w:color w:val="000000"/>
          <w:szCs w:val="20"/>
          <w:lang w:val="en-GB" w:eastAsia="en-GB"/>
        </w:rPr>
        <w:t>Scell</w:t>
      </w:r>
      <w:proofErr w:type="spellEnd"/>
      <w:r w:rsidRPr="00BD55A7">
        <w:rPr>
          <w:rFonts w:eastAsia="Times New Roman" w:cs="Times New Roman"/>
          <w:color w:val="000000"/>
          <w:szCs w:val="20"/>
          <w:lang w:val="en-GB" w:eastAsia="en-GB"/>
        </w:rPr>
        <w:t xml:space="preserve"> activation RRM requirements for NW-A. FFS whether to capture this conclusion in the specifications.</w:t>
      </w:r>
    </w:p>
    <w:p w14:paraId="2900D384" w14:textId="77777777" w:rsidR="00433B89" w:rsidRPr="00BD55A7" w:rsidRDefault="00433B89" w:rsidP="00433B89">
      <w:pPr>
        <w:numPr>
          <w:ilvl w:val="1"/>
          <w:numId w:val="36"/>
        </w:numPr>
        <w:spacing w:after="120" w:line="240" w:lineRule="auto"/>
        <w:textAlignment w:val="center"/>
        <w:rPr>
          <w:rFonts w:ascii="Calibri" w:eastAsia="Times New Roman" w:hAnsi="Calibri" w:cs="Calibri"/>
          <w:sz w:val="22"/>
          <w:lang w:val="en-GB" w:eastAsia="en-GB"/>
        </w:rPr>
      </w:pPr>
      <w:r w:rsidRPr="00BD55A7">
        <w:rPr>
          <w:rFonts w:eastAsia="Times New Roman" w:cs="Times New Roman"/>
          <w:color w:val="000000"/>
          <w:szCs w:val="20"/>
          <w:lang w:val="en-GB" w:eastAsia="en-GB"/>
        </w:rPr>
        <w:t xml:space="preserve">No test case will be defined to verify this </w:t>
      </w:r>
      <w:proofErr w:type="gramStart"/>
      <w:r w:rsidRPr="00BD55A7">
        <w:rPr>
          <w:rFonts w:eastAsia="Times New Roman" w:cs="Times New Roman"/>
          <w:color w:val="000000"/>
          <w:szCs w:val="20"/>
          <w:lang w:val="en-GB" w:eastAsia="en-GB"/>
        </w:rPr>
        <w:t>case</w:t>
      </w:r>
      <w:proofErr w:type="gramEnd"/>
    </w:p>
    <w:p w14:paraId="1FBF3085" w14:textId="77777777" w:rsidR="00433B89" w:rsidRPr="00BD55A7" w:rsidRDefault="00433B89" w:rsidP="00433B89">
      <w:pPr>
        <w:numPr>
          <w:ilvl w:val="0"/>
          <w:numId w:val="36"/>
        </w:numPr>
        <w:spacing w:after="120" w:line="240" w:lineRule="auto"/>
        <w:textAlignment w:val="center"/>
        <w:rPr>
          <w:rFonts w:ascii="Calibri" w:eastAsia="Times New Roman" w:hAnsi="Calibri" w:cs="Calibri"/>
          <w:sz w:val="22"/>
          <w:lang w:val="en-GB" w:eastAsia="en-GB"/>
        </w:rPr>
      </w:pPr>
      <w:r w:rsidRPr="00BD55A7">
        <w:rPr>
          <w:rFonts w:eastAsia="Times New Roman" w:cs="Times New Roman"/>
          <w:color w:val="000000"/>
          <w:szCs w:val="20"/>
          <w:lang w:val="en-GB" w:eastAsia="en-GB"/>
        </w:rPr>
        <w:t xml:space="preserve">FFS whether the agreement applies for </w:t>
      </w:r>
      <w:proofErr w:type="gramStart"/>
      <w:r w:rsidRPr="00BD55A7">
        <w:rPr>
          <w:rFonts w:eastAsia="Times New Roman" w:cs="Times New Roman"/>
          <w:color w:val="000000"/>
          <w:szCs w:val="20"/>
          <w:lang w:val="en-GB" w:eastAsia="en-GB"/>
        </w:rPr>
        <w:t>handover</w:t>
      </w:r>
      <w:proofErr w:type="gramEnd"/>
    </w:p>
    <w:p w14:paraId="04B50F53" w14:textId="77777777" w:rsidR="00433B89" w:rsidRDefault="00433B89" w:rsidP="00433B89">
      <w:pPr>
        <w:rPr>
          <w:lang w:val="en-GB"/>
        </w:rPr>
      </w:pPr>
    </w:p>
    <w:p w14:paraId="60A0606A" w14:textId="4AC92325" w:rsidR="00175C92" w:rsidRDefault="00175C92" w:rsidP="00175C92">
      <w:r>
        <w:t>In the RAN4#108 meeting following agreements were reached [</w:t>
      </w:r>
      <w:r w:rsidR="008F6E44">
        <w:t>3</w:t>
      </w:r>
      <w:r>
        <w:t>]:</w:t>
      </w:r>
    </w:p>
    <w:p w14:paraId="2554DBD2" w14:textId="77777777" w:rsidR="008C2C17" w:rsidRPr="008C2C17" w:rsidRDefault="008C2C17" w:rsidP="008C2C17">
      <w:pPr>
        <w:ind w:left="360"/>
        <w:rPr>
          <w:i/>
        </w:rPr>
      </w:pPr>
      <w:r w:rsidRPr="008C2C17">
        <w:rPr>
          <w:i/>
        </w:rPr>
        <w:t>RAN2’s agreement:</w:t>
      </w:r>
    </w:p>
    <w:p w14:paraId="4381C734" w14:textId="6D7392EB" w:rsidR="008C2C17" w:rsidRPr="008C2C17" w:rsidRDefault="008C2C17" w:rsidP="008C2C17">
      <w:pPr>
        <w:pStyle w:val="ListParagraph"/>
        <w:numPr>
          <w:ilvl w:val="0"/>
          <w:numId w:val="37"/>
        </w:numPr>
        <w:ind w:left="1080"/>
        <w:rPr>
          <w:lang w:val="en-GB"/>
        </w:rPr>
      </w:pPr>
      <w:r w:rsidRPr="008C2C17">
        <w:rPr>
          <w:lang w:val="en-GB"/>
        </w:rPr>
        <w:lastRenderedPageBreak/>
        <w:t xml:space="preserve">When requesting periodic MUSIM gap(s), UE indicates priority values (using R17 IE definition) for all or a </w:t>
      </w:r>
      <w:proofErr w:type="gramStart"/>
      <w:r w:rsidRPr="008C2C17">
        <w:rPr>
          <w:lang w:val="en-GB"/>
        </w:rPr>
        <w:t>subset periodic MUSIM gaps</w:t>
      </w:r>
      <w:proofErr w:type="gramEnd"/>
      <w:r w:rsidRPr="008C2C17">
        <w:rPr>
          <w:lang w:val="en-GB"/>
        </w:rPr>
        <w:t>.</w:t>
      </w:r>
    </w:p>
    <w:p w14:paraId="64C3ED68" w14:textId="224593DC" w:rsidR="008C2C17" w:rsidRPr="008C2C17" w:rsidRDefault="008C2C17" w:rsidP="008C2C17">
      <w:pPr>
        <w:pStyle w:val="ListParagraph"/>
        <w:numPr>
          <w:ilvl w:val="0"/>
          <w:numId w:val="37"/>
        </w:numPr>
        <w:ind w:left="1080"/>
        <w:rPr>
          <w:lang w:val="en-GB"/>
        </w:rPr>
      </w:pPr>
      <w:r w:rsidRPr="008C2C17">
        <w:rPr>
          <w:lang w:val="en-GB"/>
        </w:rPr>
        <w:t>When receiving priorities for periodic MUSIM gap(s), the UE may receive changed priority values. If network doesn’t retain the relative priorities among MUSIM gaps, UE behaviour is not specified.</w:t>
      </w:r>
    </w:p>
    <w:p w14:paraId="60929C40" w14:textId="77777777" w:rsidR="007E3CB6" w:rsidRDefault="007E3CB6" w:rsidP="007E3CB6">
      <w:pPr>
        <w:spacing w:after="120" w:line="252" w:lineRule="auto"/>
        <w:rPr>
          <w:lang w:eastAsia="ja-JP"/>
        </w:rPr>
      </w:pPr>
      <w:r>
        <w:rPr>
          <w:b/>
          <w:color w:val="000000" w:themeColor="text1"/>
          <w:u w:val="single"/>
          <w:lang w:eastAsia="ko-KR"/>
        </w:rPr>
        <w:t>Issue 2-1-5: Pr</w:t>
      </w:r>
      <w:r>
        <w:rPr>
          <w:b/>
          <w:color w:val="000000" w:themeColor="text1"/>
          <w:u w:val="single"/>
          <w:lang w:eastAsia="zh-CN"/>
        </w:rPr>
        <w:t>i</w:t>
      </w:r>
      <w:r>
        <w:rPr>
          <w:b/>
          <w:color w:val="000000" w:themeColor="text1"/>
          <w:u w:val="single"/>
          <w:lang w:eastAsia="ko-KR"/>
        </w:rPr>
        <w:t xml:space="preserve">ority setting for </w:t>
      </w:r>
      <w:r>
        <w:rPr>
          <w:rFonts w:hint="eastAsia"/>
          <w:b/>
          <w:color w:val="000000" w:themeColor="text1"/>
          <w:u w:val="single"/>
          <w:lang w:eastAsia="zh-CN"/>
        </w:rPr>
        <w:t>ape</w:t>
      </w:r>
      <w:r>
        <w:rPr>
          <w:b/>
          <w:color w:val="000000" w:themeColor="text1"/>
          <w:u w:val="single"/>
          <w:lang w:eastAsia="ko-KR"/>
        </w:rPr>
        <w:t xml:space="preserve">riodic MUSIM </w:t>
      </w:r>
      <w:proofErr w:type="gramStart"/>
      <w:r>
        <w:rPr>
          <w:b/>
          <w:color w:val="000000" w:themeColor="text1"/>
          <w:u w:val="single"/>
          <w:lang w:eastAsia="ko-KR"/>
        </w:rPr>
        <w:t>gaps</w:t>
      </w:r>
      <w:proofErr w:type="gramEnd"/>
      <w:r w:rsidRPr="000725F5">
        <w:rPr>
          <w:lang w:eastAsia="ja-JP"/>
        </w:rPr>
        <w:t xml:space="preserve"> </w:t>
      </w:r>
    </w:p>
    <w:p w14:paraId="2FC76A9D" w14:textId="7CD70974" w:rsidR="00BB723E" w:rsidRPr="000725F5" w:rsidRDefault="00BB723E" w:rsidP="007E3CB6">
      <w:pPr>
        <w:spacing w:after="120" w:line="252" w:lineRule="auto"/>
        <w:ind w:left="720"/>
        <w:rPr>
          <w:lang w:eastAsia="ja-JP"/>
        </w:rPr>
      </w:pPr>
      <w:r w:rsidRPr="000725F5">
        <w:rPr>
          <w:lang w:eastAsia="ja-JP"/>
        </w:rPr>
        <w:t>Agreement</w:t>
      </w:r>
    </w:p>
    <w:p w14:paraId="1051CDBF" w14:textId="77777777" w:rsidR="00BB723E" w:rsidRPr="000725F5" w:rsidRDefault="00BB723E" w:rsidP="007E3CB6">
      <w:pPr>
        <w:pStyle w:val="ListParagraph"/>
        <w:numPr>
          <w:ilvl w:val="0"/>
          <w:numId w:val="38"/>
        </w:numPr>
        <w:overflowPunct w:val="0"/>
        <w:autoSpaceDE w:val="0"/>
        <w:autoSpaceDN w:val="0"/>
        <w:adjustRightInd w:val="0"/>
        <w:spacing w:after="120" w:line="252" w:lineRule="auto"/>
        <w:contextualSpacing w:val="0"/>
        <w:rPr>
          <w:lang w:eastAsia="ja-JP"/>
        </w:rPr>
      </w:pPr>
      <w:r w:rsidRPr="000725F5">
        <w:rPr>
          <w:lang w:eastAsia="ja-JP"/>
        </w:rPr>
        <w:t xml:space="preserve">Aperiodic MUSIM gap is always </w:t>
      </w:r>
      <w:r>
        <w:rPr>
          <w:lang w:eastAsia="ja-JP"/>
        </w:rPr>
        <w:t>kept (not dropped)</w:t>
      </w:r>
      <w:r w:rsidRPr="000725F5">
        <w:rPr>
          <w:lang w:eastAsia="ja-JP"/>
        </w:rPr>
        <w:t xml:space="preserve"> from UE perspective in case of collisions with other gaps (</w:t>
      </w:r>
      <w:proofErr w:type="gramStart"/>
      <w:r w:rsidRPr="000725F5">
        <w:rPr>
          <w:lang w:eastAsia="ja-JP"/>
        </w:rPr>
        <w:t>i.e.</w:t>
      </w:r>
      <w:proofErr w:type="gramEnd"/>
      <w:r w:rsidRPr="000725F5">
        <w:rPr>
          <w:lang w:eastAsia="ja-JP"/>
        </w:rPr>
        <w:t xml:space="preserve"> all gaps including MUSIM gaps, MGs, </w:t>
      </w:r>
      <w:proofErr w:type="spellStart"/>
      <w:r w:rsidRPr="000725F5">
        <w:rPr>
          <w:lang w:eastAsia="ja-JP"/>
        </w:rPr>
        <w:t>etc</w:t>
      </w:r>
      <w:proofErr w:type="spellEnd"/>
      <w:r w:rsidRPr="000725F5">
        <w:rPr>
          <w:lang w:eastAsia="ja-JP"/>
        </w:rPr>
        <w:t>)</w:t>
      </w:r>
    </w:p>
    <w:p w14:paraId="2D4EE185" w14:textId="77777777" w:rsidR="00BB723E" w:rsidRPr="000725F5" w:rsidRDefault="00BB723E" w:rsidP="007E3CB6">
      <w:pPr>
        <w:pStyle w:val="ListParagraph"/>
        <w:numPr>
          <w:ilvl w:val="0"/>
          <w:numId w:val="38"/>
        </w:numPr>
        <w:overflowPunct w:val="0"/>
        <w:autoSpaceDE w:val="0"/>
        <w:autoSpaceDN w:val="0"/>
        <w:adjustRightInd w:val="0"/>
        <w:spacing w:after="120" w:line="252" w:lineRule="auto"/>
        <w:contextualSpacing w:val="0"/>
        <w:rPr>
          <w:lang w:eastAsia="ja-JP"/>
        </w:rPr>
      </w:pPr>
      <w:r w:rsidRPr="000725F5">
        <w:rPr>
          <w:lang w:eastAsia="ja-JP"/>
        </w:rPr>
        <w:t xml:space="preserve">The gap priority level is not explicitly configured by the </w:t>
      </w:r>
      <w:proofErr w:type="gramStart"/>
      <w:r w:rsidRPr="000725F5">
        <w:rPr>
          <w:lang w:eastAsia="ja-JP"/>
        </w:rPr>
        <w:t>NW</w:t>
      </w:r>
      <w:proofErr w:type="gramEnd"/>
    </w:p>
    <w:p w14:paraId="0633A9D4" w14:textId="2AD99ED5" w:rsidR="00212547" w:rsidRDefault="00212547" w:rsidP="00433B89">
      <w:pPr>
        <w:rPr>
          <w:lang w:val="en-GB"/>
        </w:rPr>
      </w:pPr>
    </w:p>
    <w:p w14:paraId="29E4FBE2" w14:textId="719EB6FE" w:rsidR="00B66E23" w:rsidRDefault="00095A21" w:rsidP="00433B89">
      <w:pPr>
        <w:rPr>
          <w:b/>
          <w:color w:val="000000" w:themeColor="text1"/>
          <w:u w:val="single"/>
          <w:lang w:eastAsia="ko-KR"/>
        </w:rPr>
      </w:pPr>
      <w:r>
        <w:rPr>
          <w:b/>
          <w:color w:val="000000" w:themeColor="text1"/>
          <w:u w:val="single"/>
          <w:lang w:eastAsia="ko-KR"/>
        </w:rPr>
        <w:t>Issue 2-2-1: Definition of the collision between different MUSIM gaps</w:t>
      </w:r>
    </w:p>
    <w:p w14:paraId="47027279" w14:textId="77777777" w:rsidR="006E0131" w:rsidRPr="00566AE2" w:rsidRDefault="006E0131" w:rsidP="006E0131">
      <w:pPr>
        <w:spacing w:after="120"/>
        <w:ind w:firstLine="576"/>
        <w:rPr>
          <w:szCs w:val="24"/>
          <w:lang w:eastAsia="ja-JP"/>
        </w:rPr>
      </w:pPr>
      <w:r w:rsidRPr="00566AE2">
        <w:rPr>
          <w:szCs w:val="24"/>
          <w:lang w:eastAsia="ja-JP"/>
        </w:rPr>
        <w:t>Agreement:</w:t>
      </w:r>
    </w:p>
    <w:p w14:paraId="43EE7681" w14:textId="77777777" w:rsidR="006E0131" w:rsidRPr="00566AE2" w:rsidRDefault="006E0131" w:rsidP="006E0131">
      <w:pPr>
        <w:pStyle w:val="ListParagraph"/>
        <w:numPr>
          <w:ilvl w:val="0"/>
          <w:numId w:val="38"/>
        </w:numPr>
        <w:overflowPunct w:val="0"/>
        <w:autoSpaceDE w:val="0"/>
        <w:autoSpaceDN w:val="0"/>
        <w:adjustRightInd w:val="0"/>
        <w:spacing w:after="120" w:line="240" w:lineRule="auto"/>
        <w:ind w:left="936"/>
        <w:contextualSpacing w:val="0"/>
        <w:textAlignment w:val="baseline"/>
        <w:rPr>
          <w:szCs w:val="24"/>
          <w:lang w:eastAsia="ja-JP"/>
        </w:rPr>
      </w:pPr>
      <w:r w:rsidRPr="00566AE2">
        <w:rPr>
          <w:szCs w:val="24"/>
          <w:lang w:eastAsia="ja-JP"/>
        </w:rPr>
        <w:t xml:space="preserve">The gap proximity condition for the Rel-17 concurrent gap collision will be reused </w:t>
      </w:r>
      <w:r w:rsidRPr="00566AE2">
        <w:rPr>
          <w:rFonts w:hint="eastAsia"/>
          <w:szCs w:val="24"/>
          <w:lang w:eastAsia="ja-JP"/>
        </w:rPr>
        <w:t>for</w:t>
      </w:r>
      <w:r w:rsidRPr="00566AE2">
        <w:rPr>
          <w:szCs w:val="24"/>
          <w:lang w:eastAsia="ja-JP"/>
        </w:rPr>
        <w:t xml:space="preserve"> the collision between different MUSIM gap when priority rules are used to handle the collision between MUSIM </w:t>
      </w:r>
      <w:proofErr w:type="gramStart"/>
      <w:r w:rsidRPr="00566AE2">
        <w:rPr>
          <w:szCs w:val="24"/>
          <w:lang w:eastAsia="ja-JP"/>
        </w:rPr>
        <w:t>gaps</w:t>
      </w:r>
      <w:proofErr w:type="gramEnd"/>
    </w:p>
    <w:p w14:paraId="5D9562F6" w14:textId="77777777" w:rsidR="006E0131" w:rsidRDefault="006E0131" w:rsidP="00433B89">
      <w:pPr>
        <w:rPr>
          <w:lang w:val="en-GB"/>
        </w:rPr>
      </w:pPr>
    </w:p>
    <w:p w14:paraId="2CE71700" w14:textId="59B1395C" w:rsidR="009B0C82" w:rsidRDefault="009B0C82" w:rsidP="00433B89">
      <w:pPr>
        <w:rPr>
          <w:lang w:val="en-GB"/>
        </w:rPr>
      </w:pPr>
      <w:r>
        <w:rPr>
          <w:b/>
          <w:color w:val="000000" w:themeColor="text1"/>
          <w:u w:val="single"/>
          <w:lang w:eastAsia="ko-KR"/>
        </w:rPr>
        <w:t>Issue 2-2-2-2: How to determine when “keep solution” is used based on UE request</w:t>
      </w:r>
    </w:p>
    <w:p w14:paraId="0D6C4DDB" w14:textId="77777777" w:rsidR="00FE5F91" w:rsidRPr="00566AE2" w:rsidRDefault="00FE5F91" w:rsidP="00EC650E">
      <w:pPr>
        <w:spacing w:after="120" w:line="252" w:lineRule="auto"/>
        <w:ind w:firstLine="720"/>
        <w:rPr>
          <w:lang w:eastAsia="ja-JP"/>
        </w:rPr>
      </w:pPr>
      <w:r w:rsidRPr="00566AE2">
        <w:rPr>
          <w:lang w:eastAsia="ja-JP"/>
        </w:rPr>
        <w:t>Agreements</w:t>
      </w:r>
      <w:r>
        <w:rPr>
          <w:lang w:eastAsia="ja-JP"/>
        </w:rPr>
        <w:t>:</w:t>
      </w:r>
    </w:p>
    <w:p w14:paraId="0EF3745F" w14:textId="77777777" w:rsidR="00FE5F91" w:rsidRPr="00BE2B19" w:rsidRDefault="00FE5F91" w:rsidP="00FE5F91">
      <w:pPr>
        <w:spacing w:after="120" w:line="252" w:lineRule="auto"/>
        <w:ind w:left="1296"/>
        <w:rPr>
          <w:bCs/>
        </w:rPr>
      </w:pPr>
      <w:r w:rsidRPr="00ED2787">
        <w:rPr>
          <w:rFonts w:eastAsiaTheme="minorEastAsia"/>
          <w:iCs/>
        </w:rPr>
        <w:t xml:space="preserve">Introduce </w:t>
      </w:r>
      <w:proofErr w:type="spellStart"/>
      <w:r w:rsidRPr="00ED2787">
        <w:rPr>
          <w:rFonts w:eastAsiaTheme="minorEastAsia"/>
          <w:iCs/>
        </w:rPr>
        <w:t>signalling</w:t>
      </w:r>
      <w:proofErr w:type="spellEnd"/>
      <w:r w:rsidRPr="00ED2787">
        <w:rPr>
          <w:rFonts w:eastAsiaTheme="minorEastAsia"/>
          <w:iCs/>
        </w:rPr>
        <w:t xml:space="preserve"> to allow UE to request to use “keep solution” collision handling mechanism for requested aperiodic and periodic MUSIM gaps and network to grant UE the use of “keep solution”. The same request applies for all MUSIM gaps altogether (</w:t>
      </w:r>
      <w:proofErr w:type="gramStart"/>
      <w:r w:rsidRPr="00ED2787">
        <w:rPr>
          <w:rFonts w:eastAsiaTheme="minorEastAsia"/>
          <w:iCs/>
        </w:rPr>
        <w:t>i.e.</w:t>
      </w:r>
      <w:proofErr w:type="gramEnd"/>
      <w:r w:rsidRPr="00ED2787">
        <w:rPr>
          <w:rFonts w:eastAsiaTheme="minorEastAsia"/>
          <w:iCs/>
        </w:rPr>
        <w:t xml:space="preserve"> one bit indication). </w:t>
      </w:r>
      <w:proofErr w:type="spellStart"/>
      <w:r w:rsidRPr="00ED2787">
        <w:rPr>
          <w:bCs/>
        </w:rPr>
        <w:t>Signalling</w:t>
      </w:r>
      <w:proofErr w:type="spellEnd"/>
      <w:r w:rsidRPr="00ED2787">
        <w:rPr>
          <w:bCs/>
        </w:rPr>
        <w:t xml:space="preserve"> design is up to RAN2.</w:t>
      </w:r>
    </w:p>
    <w:p w14:paraId="2CC421A0" w14:textId="77777777" w:rsidR="00FE5F91" w:rsidRPr="000F016C" w:rsidRDefault="00FE5F91" w:rsidP="00EC650E">
      <w:pPr>
        <w:pStyle w:val="ListParagraph"/>
        <w:spacing w:after="120" w:line="252" w:lineRule="auto"/>
        <w:ind w:left="426"/>
        <w:rPr>
          <w:rFonts w:eastAsia="SimSun"/>
          <w:szCs w:val="24"/>
          <w:lang w:eastAsia="ja-JP"/>
        </w:rPr>
      </w:pPr>
      <w:r w:rsidRPr="000F016C">
        <w:rPr>
          <w:rFonts w:eastAsia="SimSun"/>
          <w:szCs w:val="24"/>
          <w:lang w:eastAsia="ja-JP"/>
        </w:rPr>
        <w:t>Agreement:</w:t>
      </w:r>
    </w:p>
    <w:p w14:paraId="7B4ACB0B" w14:textId="77777777" w:rsidR="00FE5F91" w:rsidRPr="00ED2787" w:rsidRDefault="00FE5F91" w:rsidP="00EC650E">
      <w:pPr>
        <w:pStyle w:val="ListParagraph"/>
        <w:spacing w:after="120" w:line="252" w:lineRule="auto"/>
        <w:ind w:left="1146" w:firstLine="294"/>
        <w:rPr>
          <w:rFonts w:eastAsiaTheme="minorEastAsia"/>
          <w:iCs/>
        </w:rPr>
      </w:pPr>
      <w:r w:rsidRPr="00ED2787">
        <w:rPr>
          <w:rFonts w:eastAsiaTheme="minorEastAsia"/>
          <w:iCs/>
        </w:rPr>
        <w:t xml:space="preserve">NW A sends feedback to UE to let UE know NW A’s decision on “keep solution” </w:t>
      </w:r>
      <w:proofErr w:type="gramStart"/>
      <w:r w:rsidRPr="00ED2787">
        <w:rPr>
          <w:rFonts w:eastAsiaTheme="minorEastAsia"/>
          <w:iCs/>
        </w:rPr>
        <w:t>request</w:t>
      </w:r>
      <w:proofErr w:type="gramEnd"/>
    </w:p>
    <w:p w14:paraId="7F5C4F9E" w14:textId="77777777" w:rsidR="00FE5F91" w:rsidRPr="000F016C" w:rsidRDefault="00FE5F91" w:rsidP="00FE5F91">
      <w:pPr>
        <w:pStyle w:val="ListParagraph"/>
        <w:numPr>
          <w:ilvl w:val="2"/>
          <w:numId w:val="38"/>
        </w:numPr>
        <w:overflowPunct w:val="0"/>
        <w:autoSpaceDE w:val="0"/>
        <w:autoSpaceDN w:val="0"/>
        <w:adjustRightInd w:val="0"/>
        <w:spacing w:after="120" w:line="252" w:lineRule="auto"/>
        <w:ind w:left="2376"/>
        <w:contextualSpacing w:val="0"/>
        <w:rPr>
          <w:rFonts w:eastAsia="SimSun"/>
          <w:szCs w:val="24"/>
          <w:lang w:eastAsia="ja-JP"/>
        </w:rPr>
      </w:pPr>
      <w:r w:rsidRPr="000F016C">
        <w:rPr>
          <w:rFonts w:eastAsia="SimSun"/>
          <w:szCs w:val="24"/>
          <w:lang w:eastAsia="ja-JP"/>
        </w:rPr>
        <w:t xml:space="preserve">Feedback </w:t>
      </w:r>
      <w:proofErr w:type="spellStart"/>
      <w:r w:rsidRPr="000F016C">
        <w:rPr>
          <w:rFonts w:eastAsia="SimSun"/>
          <w:szCs w:val="24"/>
          <w:lang w:eastAsia="ja-JP"/>
        </w:rPr>
        <w:t>signalling</w:t>
      </w:r>
      <w:proofErr w:type="spellEnd"/>
      <w:r w:rsidRPr="000F016C">
        <w:rPr>
          <w:rFonts w:eastAsia="SimSun"/>
          <w:szCs w:val="24"/>
          <w:lang w:eastAsia="ja-JP"/>
        </w:rPr>
        <w:t xml:space="preserve"> is up to RAN2 design.</w:t>
      </w:r>
    </w:p>
    <w:p w14:paraId="2EFB8A78" w14:textId="77777777" w:rsidR="00212547" w:rsidRDefault="00212547" w:rsidP="00433B89">
      <w:pPr>
        <w:rPr>
          <w:lang w:val="en-GB"/>
        </w:rPr>
      </w:pPr>
    </w:p>
    <w:p w14:paraId="1721012C" w14:textId="6836A4C9" w:rsidR="002706A8" w:rsidRDefault="002706A8" w:rsidP="00433B89">
      <w:pPr>
        <w:rPr>
          <w:b/>
          <w:color w:val="000000" w:themeColor="text1"/>
          <w:u w:val="single"/>
          <w:lang w:eastAsia="ko-KR"/>
        </w:rPr>
      </w:pPr>
      <w:r>
        <w:rPr>
          <w:b/>
          <w:color w:val="000000" w:themeColor="text1"/>
          <w:u w:val="single"/>
          <w:lang w:eastAsia="ko-KR"/>
        </w:rPr>
        <w:t>Issue 2-2-2-3: On “equal priority” for MUSIM gaps</w:t>
      </w:r>
    </w:p>
    <w:p w14:paraId="41BF859A" w14:textId="77777777" w:rsidR="003E2E21" w:rsidRPr="007959C7" w:rsidRDefault="003E2E21" w:rsidP="003E2E21">
      <w:pPr>
        <w:spacing w:after="120" w:line="252" w:lineRule="auto"/>
        <w:ind w:firstLine="576"/>
        <w:rPr>
          <w:szCs w:val="24"/>
          <w:lang w:eastAsia="ja-JP"/>
        </w:rPr>
      </w:pPr>
      <w:r w:rsidRPr="007959C7">
        <w:rPr>
          <w:szCs w:val="24"/>
          <w:lang w:eastAsia="ja-JP"/>
        </w:rPr>
        <w:t xml:space="preserve">Agreement:  </w:t>
      </w:r>
    </w:p>
    <w:p w14:paraId="6B752AB4" w14:textId="77777777" w:rsidR="003E2E21" w:rsidRPr="007959C7" w:rsidRDefault="003E2E21" w:rsidP="003E2E21">
      <w:pPr>
        <w:pStyle w:val="ListParagraph"/>
        <w:numPr>
          <w:ilvl w:val="0"/>
          <w:numId w:val="38"/>
        </w:numPr>
        <w:overflowPunct w:val="0"/>
        <w:autoSpaceDE w:val="0"/>
        <w:autoSpaceDN w:val="0"/>
        <w:adjustRightInd w:val="0"/>
        <w:spacing w:after="120" w:line="252" w:lineRule="auto"/>
        <w:ind w:left="936"/>
        <w:contextualSpacing w:val="0"/>
        <w:rPr>
          <w:rFonts w:eastAsia="SimSun"/>
          <w:szCs w:val="24"/>
          <w:lang w:eastAsia="ja-JP"/>
        </w:rPr>
      </w:pPr>
      <w:r w:rsidRPr="007959C7">
        <w:rPr>
          <w:rFonts w:eastAsia="SimSun"/>
          <w:szCs w:val="24"/>
          <w:lang w:eastAsia="ja-JP"/>
        </w:rPr>
        <w:t>“Equal priority” is not allowed (UE will not requ</w:t>
      </w:r>
      <w:r>
        <w:rPr>
          <w:rFonts w:eastAsia="SimSun"/>
          <w:szCs w:val="24"/>
          <w:lang w:eastAsia="ja-JP"/>
        </w:rPr>
        <w:t>e</w:t>
      </w:r>
      <w:r w:rsidRPr="007959C7">
        <w:rPr>
          <w:rFonts w:eastAsia="SimSun"/>
          <w:szCs w:val="24"/>
          <w:lang w:eastAsia="ja-JP"/>
        </w:rPr>
        <w:t>st equal priority and NW A will not allocate equal priority)</w:t>
      </w:r>
    </w:p>
    <w:p w14:paraId="008835BA" w14:textId="77777777" w:rsidR="002706A8" w:rsidRDefault="002706A8" w:rsidP="00433B89">
      <w:pPr>
        <w:rPr>
          <w:lang w:val="en-GB"/>
        </w:rPr>
      </w:pPr>
    </w:p>
    <w:p w14:paraId="0DEB190A" w14:textId="0F2C4378" w:rsidR="003D75CB" w:rsidRDefault="003D75CB" w:rsidP="00433B89">
      <w:pPr>
        <w:rPr>
          <w:b/>
          <w:color w:val="000000" w:themeColor="text1"/>
          <w:u w:val="single"/>
          <w:lang w:eastAsia="ko-KR"/>
        </w:rPr>
      </w:pPr>
      <w:r w:rsidRPr="00535867">
        <w:rPr>
          <w:b/>
          <w:color w:val="000000" w:themeColor="text1"/>
          <w:u w:val="single"/>
          <w:lang w:eastAsia="ko-KR"/>
        </w:rPr>
        <w:t xml:space="preserve">Issue 2-2-4: </w:t>
      </w:r>
      <w:bookmarkStart w:id="6" w:name="_Hlk146542693"/>
      <w:r>
        <w:rPr>
          <w:b/>
          <w:color w:val="000000" w:themeColor="text1"/>
          <w:u w:val="single"/>
          <w:lang w:eastAsia="ko-KR"/>
        </w:rPr>
        <w:t xml:space="preserve">UE </w:t>
      </w:r>
      <w:proofErr w:type="spellStart"/>
      <w:r>
        <w:rPr>
          <w:b/>
          <w:color w:val="000000" w:themeColor="text1"/>
          <w:u w:val="single"/>
          <w:lang w:eastAsia="ko-KR"/>
        </w:rPr>
        <w:t>behaviour</w:t>
      </w:r>
      <w:proofErr w:type="spellEnd"/>
      <w:r>
        <w:rPr>
          <w:b/>
          <w:color w:val="000000" w:themeColor="text1"/>
          <w:u w:val="single"/>
          <w:lang w:eastAsia="ko-KR"/>
        </w:rPr>
        <w:t xml:space="preserve"> when using “keep </w:t>
      </w:r>
      <w:proofErr w:type="gramStart"/>
      <w:r>
        <w:rPr>
          <w:b/>
          <w:color w:val="000000" w:themeColor="text1"/>
          <w:u w:val="single"/>
          <w:lang w:eastAsia="ko-KR"/>
        </w:rPr>
        <w:t>solution</w:t>
      </w:r>
      <w:proofErr w:type="gramEnd"/>
      <w:r>
        <w:rPr>
          <w:b/>
          <w:color w:val="000000" w:themeColor="text1"/>
          <w:u w:val="single"/>
          <w:lang w:eastAsia="ko-KR"/>
        </w:rPr>
        <w:t>”</w:t>
      </w:r>
      <w:bookmarkEnd w:id="6"/>
    </w:p>
    <w:p w14:paraId="7C3EFC0B" w14:textId="77777777" w:rsidR="00A57AD1" w:rsidRDefault="00A57AD1" w:rsidP="00A57AD1">
      <w:pPr>
        <w:ind w:left="720"/>
      </w:pPr>
      <w:r w:rsidRPr="009C7EFB">
        <w:rPr>
          <w:szCs w:val="24"/>
          <w:lang w:eastAsia="ja-JP"/>
        </w:rPr>
        <w:t>Agreements:</w:t>
      </w:r>
      <w:r w:rsidRPr="00BB0DD6">
        <w:t xml:space="preserve"> </w:t>
      </w:r>
    </w:p>
    <w:p w14:paraId="175826D0" w14:textId="77777777" w:rsidR="00A57AD1" w:rsidRPr="006A0BB2" w:rsidRDefault="00A57AD1" w:rsidP="00A57AD1">
      <w:pPr>
        <w:ind w:left="1440"/>
      </w:pPr>
      <w:r>
        <w:t>W</w:t>
      </w:r>
      <w:r w:rsidRPr="00FD3C4F">
        <w:t xml:space="preserve">hen “keep solution” is used, the UE keep all colliding MUSIM gaps irrespective of the priority of the MUSIM </w:t>
      </w:r>
      <w:proofErr w:type="gramStart"/>
      <w:r w:rsidRPr="00FD3C4F">
        <w:t>gaps</w:t>
      </w:r>
      <w:proofErr w:type="gramEnd"/>
    </w:p>
    <w:p w14:paraId="1594A492" w14:textId="77777777" w:rsidR="008F6E44" w:rsidRDefault="008F6E44" w:rsidP="008F6E44"/>
    <w:p w14:paraId="580D0965" w14:textId="2DE73492" w:rsidR="008F6E44" w:rsidRDefault="008F6E44" w:rsidP="008F6E44">
      <w:r>
        <w:t>In the RAN4#108bis meeting following agreements were reached [1]:</w:t>
      </w:r>
    </w:p>
    <w:p w14:paraId="4685F6BC" w14:textId="77777777" w:rsidR="004B240F" w:rsidRDefault="004B240F" w:rsidP="004B240F">
      <w:pPr>
        <w:rPr>
          <w:b/>
          <w:color w:val="000000" w:themeColor="text1"/>
          <w:u w:val="single"/>
          <w:lang w:eastAsia="ko-KR"/>
        </w:rPr>
      </w:pPr>
      <w:r>
        <w:rPr>
          <w:b/>
          <w:color w:val="000000" w:themeColor="text1"/>
          <w:u w:val="single"/>
          <w:lang w:eastAsia="ko-KR"/>
        </w:rPr>
        <w:t xml:space="preserve">Issue 2-1-3: Alignment on RAN2/4 agreements on priority request by a UE  </w:t>
      </w:r>
    </w:p>
    <w:p w14:paraId="7664A60E" w14:textId="77777777" w:rsidR="00701E7A" w:rsidRDefault="00701E7A" w:rsidP="00701E7A">
      <w:pPr>
        <w:ind w:firstLine="720"/>
        <w:rPr>
          <w:bCs/>
          <w:color w:val="000000" w:themeColor="text1"/>
          <w:lang w:val="en-GB" w:eastAsia="ko-KR"/>
        </w:rPr>
      </w:pPr>
      <w:r w:rsidRPr="00701E7A">
        <w:rPr>
          <w:rFonts w:hint="eastAsia"/>
          <w:bCs/>
          <w:color w:val="000000" w:themeColor="text1"/>
          <w:lang w:val="en-GB" w:eastAsia="ko-KR"/>
        </w:rPr>
        <w:t>Agre</w:t>
      </w:r>
      <w:r w:rsidRPr="00701E7A">
        <w:rPr>
          <w:bCs/>
          <w:color w:val="000000" w:themeColor="text1"/>
          <w:lang w:val="en-GB" w:eastAsia="ko-KR"/>
        </w:rPr>
        <w:t xml:space="preserve">ement: </w:t>
      </w:r>
      <w:r w:rsidRPr="00701E7A">
        <w:rPr>
          <w:rFonts w:hint="eastAsia"/>
          <w:bCs/>
          <w:color w:val="000000" w:themeColor="text1"/>
          <w:lang w:val="en-GB" w:eastAsia="ko-KR"/>
        </w:rPr>
        <w:t xml:space="preserve">UE shall always request priorities for </w:t>
      </w:r>
      <w:proofErr w:type="gramStart"/>
      <w:r w:rsidRPr="00701E7A">
        <w:rPr>
          <w:rFonts w:hint="eastAsia"/>
          <w:bCs/>
          <w:color w:val="000000" w:themeColor="text1"/>
          <w:lang w:val="en-GB" w:eastAsia="ko-KR"/>
        </w:rPr>
        <w:t>all of</w:t>
      </w:r>
      <w:proofErr w:type="gramEnd"/>
      <w:r w:rsidRPr="00701E7A">
        <w:rPr>
          <w:rFonts w:hint="eastAsia"/>
          <w:bCs/>
          <w:color w:val="000000" w:themeColor="text1"/>
          <w:lang w:val="en-GB" w:eastAsia="ko-KR"/>
        </w:rPr>
        <w:t xml:space="preserve"> its requested periodic MUSIM gaps</w:t>
      </w:r>
      <w:r w:rsidRPr="00701E7A">
        <w:rPr>
          <w:bCs/>
          <w:color w:val="000000" w:themeColor="text1"/>
          <w:lang w:val="en-GB" w:eastAsia="ko-KR"/>
        </w:rPr>
        <w:t xml:space="preserve"> </w:t>
      </w:r>
    </w:p>
    <w:p w14:paraId="3A79BF16" w14:textId="77777777" w:rsidR="00701E7A" w:rsidRPr="00701E7A" w:rsidRDefault="00701E7A" w:rsidP="00701E7A">
      <w:pPr>
        <w:rPr>
          <w:bCs/>
          <w:color w:val="000000" w:themeColor="text1"/>
          <w:lang w:val="en-GB" w:eastAsia="ko-KR"/>
        </w:rPr>
      </w:pPr>
    </w:p>
    <w:p w14:paraId="73437837" w14:textId="77777777" w:rsidR="00096E60" w:rsidRPr="00E96190" w:rsidRDefault="00096E60" w:rsidP="00096E60">
      <w:pPr>
        <w:rPr>
          <w:rFonts w:eastAsia="Malgun Gothic"/>
          <w:b/>
          <w:color w:val="000000" w:themeColor="text1"/>
          <w:u w:val="single"/>
          <w:lang w:eastAsia="ko-KR"/>
        </w:rPr>
      </w:pPr>
      <w:r>
        <w:rPr>
          <w:b/>
          <w:color w:val="000000" w:themeColor="text1"/>
          <w:u w:val="single"/>
          <w:lang w:eastAsia="ko-KR"/>
        </w:rPr>
        <w:t>Issue 2-2-2: Clarification on collision for aperiodic gaps</w:t>
      </w:r>
    </w:p>
    <w:p w14:paraId="69A31D7F" w14:textId="77777777" w:rsidR="00E11BE9" w:rsidRDefault="00E11BE9" w:rsidP="00E11BE9">
      <w:pPr>
        <w:ind w:left="720"/>
      </w:pPr>
      <w:r w:rsidRPr="009C7EFB">
        <w:rPr>
          <w:szCs w:val="24"/>
          <w:lang w:eastAsia="ja-JP"/>
        </w:rPr>
        <w:t>Agreements:</w:t>
      </w:r>
      <w:r w:rsidRPr="00BB0DD6">
        <w:t xml:space="preserve"> </w:t>
      </w:r>
    </w:p>
    <w:p w14:paraId="5ACFCB66" w14:textId="77777777" w:rsidR="00E11BE9" w:rsidRPr="00E11BE9" w:rsidRDefault="00E11BE9" w:rsidP="00E11BE9">
      <w:pPr>
        <w:numPr>
          <w:ilvl w:val="0"/>
          <w:numId w:val="38"/>
        </w:numPr>
        <w:rPr>
          <w:lang w:val="en-GB"/>
        </w:rPr>
      </w:pPr>
      <w:r w:rsidRPr="00E11BE9">
        <w:rPr>
          <w:lang w:val="en-GB"/>
        </w:rPr>
        <w:lastRenderedPageBreak/>
        <w:t>P1: When “keep solution” is granted by NW A and when periodic MUSIM gaps collide with an aperiodic MUSIM gap, the periodic MUSIM gaps which collide with aperiodic MUSIM gaps will be kept. When “keep solution” is not requested or not granted, the periodic MUSIM gaps colliding with an aperiodic MUSIM gap are dropped (vivo Apple)</w:t>
      </w:r>
    </w:p>
    <w:p w14:paraId="70BAE377" w14:textId="77777777" w:rsidR="00E11BE9" w:rsidRPr="00E11BE9" w:rsidRDefault="00E11BE9" w:rsidP="00E11BE9">
      <w:pPr>
        <w:numPr>
          <w:ilvl w:val="0"/>
          <w:numId w:val="38"/>
        </w:numPr>
        <w:rPr>
          <w:lang w:val="en-GB"/>
        </w:rPr>
      </w:pPr>
      <w:r w:rsidRPr="00E11BE9">
        <w:rPr>
          <w:lang w:val="en-GB"/>
        </w:rPr>
        <w:t>P2: When aperiodic MUSIM gap collides with legacy gap for NW A, the legacy gap for NW A is dropped. (Apple)</w:t>
      </w:r>
    </w:p>
    <w:p w14:paraId="2F16F854" w14:textId="77777777" w:rsidR="00C17BC6" w:rsidRDefault="00C17BC6" w:rsidP="00433B89">
      <w:pPr>
        <w:rPr>
          <w:lang w:val="en-GB"/>
        </w:rPr>
      </w:pPr>
    </w:p>
    <w:p w14:paraId="7913FEAC" w14:textId="77777777" w:rsidR="005B3BB8" w:rsidRPr="00E96190" w:rsidRDefault="005B3BB8" w:rsidP="005B3BB8">
      <w:pPr>
        <w:rPr>
          <w:rFonts w:eastAsia="Malgun Gothic"/>
          <w:b/>
          <w:color w:val="000000" w:themeColor="text1"/>
          <w:u w:val="single"/>
          <w:lang w:eastAsia="ko-KR"/>
        </w:rPr>
      </w:pPr>
      <w:r>
        <w:rPr>
          <w:b/>
          <w:color w:val="000000" w:themeColor="text1"/>
          <w:u w:val="single"/>
          <w:lang w:eastAsia="ko-KR"/>
        </w:rPr>
        <w:t>Issue 2-2-3: Others related to “keep</w:t>
      </w:r>
      <w:r>
        <w:rPr>
          <w:b/>
          <w:color w:val="000000" w:themeColor="text1"/>
          <w:u w:val="single"/>
          <w:lang w:eastAsia="zh-CN"/>
        </w:rPr>
        <w:t xml:space="preserve">” </w:t>
      </w:r>
      <w:proofErr w:type="gramStart"/>
      <w:r>
        <w:rPr>
          <w:b/>
          <w:color w:val="000000" w:themeColor="text1"/>
          <w:u w:val="single"/>
          <w:lang w:eastAsia="zh-CN"/>
        </w:rPr>
        <w:t>solution</w:t>
      </w:r>
      <w:proofErr w:type="gramEnd"/>
    </w:p>
    <w:p w14:paraId="5AEA142E" w14:textId="6F42C9AB" w:rsidR="00217B9D" w:rsidRPr="00217B9D" w:rsidRDefault="00217B9D" w:rsidP="00200137">
      <w:pPr>
        <w:numPr>
          <w:ilvl w:val="0"/>
          <w:numId w:val="38"/>
        </w:numPr>
        <w:rPr>
          <w:lang w:val="en-GB"/>
        </w:rPr>
      </w:pPr>
      <w:r w:rsidRPr="00217B9D">
        <w:rPr>
          <w:lang w:val="en-GB"/>
        </w:rPr>
        <w:t>P2: When keep solution is granted, the UE shall only use the keep solution.</w:t>
      </w:r>
    </w:p>
    <w:p w14:paraId="65A7FFFA" w14:textId="77777777" w:rsidR="005B3BB8" w:rsidRDefault="005B3BB8" w:rsidP="00433B89">
      <w:pPr>
        <w:rPr>
          <w:lang w:val="en-GB"/>
        </w:rPr>
      </w:pPr>
    </w:p>
    <w:p w14:paraId="1A775A64" w14:textId="77777777" w:rsidR="00F461F6" w:rsidRPr="00F461F6" w:rsidRDefault="00F461F6" w:rsidP="00F461F6">
      <w:pPr>
        <w:rPr>
          <w:b/>
          <w:u w:val="single"/>
          <w:lang w:val="en-GB"/>
        </w:rPr>
      </w:pPr>
      <w:r w:rsidRPr="00F461F6">
        <w:rPr>
          <w:b/>
          <w:u w:val="single"/>
          <w:lang w:val="en-GB"/>
        </w:rPr>
        <w:t xml:space="preserve">Issue 2-3-1-1 When number of colliding gaps is more than two with mix of MUSIM gaps and MGs, when </w:t>
      </w:r>
      <w:proofErr w:type="gramStart"/>
      <w:r w:rsidRPr="00F461F6">
        <w:rPr>
          <w:b/>
          <w:u w:val="single"/>
          <w:lang w:val="en-GB"/>
        </w:rPr>
        <w:t>priority based</w:t>
      </w:r>
      <w:proofErr w:type="gramEnd"/>
      <w:r w:rsidRPr="00F461F6">
        <w:rPr>
          <w:b/>
          <w:u w:val="single"/>
          <w:lang w:val="en-GB"/>
        </w:rPr>
        <w:t xml:space="preserve"> solution is used for handling MUSIM gap collision</w:t>
      </w:r>
    </w:p>
    <w:p w14:paraId="6FD36E2A" w14:textId="77777777" w:rsidR="00F461F6" w:rsidRPr="00F461F6" w:rsidRDefault="00F461F6" w:rsidP="00F461F6">
      <w:pPr>
        <w:ind w:firstLine="720"/>
        <w:rPr>
          <w:iCs/>
        </w:rPr>
      </w:pPr>
      <w:r w:rsidRPr="00F461F6">
        <w:rPr>
          <w:iCs/>
        </w:rPr>
        <w:t xml:space="preserve">Agreement: </w:t>
      </w:r>
    </w:p>
    <w:p w14:paraId="1D36382C" w14:textId="728D10CA" w:rsidR="00F461F6" w:rsidRPr="00F461F6" w:rsidRDefault="00F461F6" w:rsidP="00F461F6">
      <w:pPr>
        <w:pStyle w:val="ListParagraph"/>
        <w:numPr>
          <w:ilvl w:val="0"/>
          <w:numId w:val="38"/>
        </w:numPr>
        <w:rPr>
          <w:iCs/>
        </w:rPr>
      </w:pPr>
      <w:r w:rsidRPr="00F461F6">
        <w:rPr>
          <w:iCs/>
        </w:rPr>
        <w:t>Collisions between gaps are resolved sequentially in order of decreasing priority, starting with the gap that has the highest priority.</w:t>
      </w:r>
    </w:p>
    <w:p w14:paraId="4415ADA7" w14:textId="77777777" w:rsidR="00F461F6" w:rsidRPr="00F461F6" w:rsidRDefault="00F461F6" w:rsidP="00F461F6">
      <w:pPr>
        <w:rPr>
          <w:lang w:val="en-GB"/>
        </w:rPr>
      </w:pPr>
    </w:p>
    <w:p w14:paraId="0EB3A5F4" w14:textId="77777777" w:rsidR="00F461F6" w:rsidRPr="00F461F6" w:rsidRDefault="00F461F6" w:rsidP="00F461F6">
      <w:pPr>
        <w:rPr>
          <w:b/>
          <w:u w:val="single"/>
          <w:lang w:val="en-GB"/>
        </w:rPr>
      </w:pPr>
      <w:r w:rsidRPr="00F461F6">
        <w:rPr>
          <w:b/>
          <w:u w:val="single"/>
          <w:lang w:val="en-GB"/>
        </w:rPr>
        <w:t xml:space="preserve">Issue 2-3-1-2 When number of colliding gaps is more than two with mix of MUSIM gaps and MGs, when “keep solution” is used to handling MUSIM gap </w:t>
      </w:r>
      <w:proofErr w:type="gramStart"/>
      <w:r w:rsidRPr="00F461F6">
        <w:rPr>
          <w:b/>
          <w:u w:val="single"/>
          <w:lang w:val="en-GB"/>
        </w:rPr>
        <w:t>collision</w:t>
      </w:r>
      <w:proofErr w:type="gramEnd"/>
    </w:p>
    <w:p w14:paraId="1CF243A8" w14:textId="77777777" w:rsidR="00F461F6" w:rsidRPr="00F461F6" w:rsidRDefault="00F461F6" w:rsidP="00F461F6">
      <w:pPr>
        <w:ind w:firstLine="720"/>
        <w:rPr>
          <w:iCs/>
        </w:rPr>
      </w:pPr>
      <w:r w:rsidRPr="00F461F6">
        <w:rPr>
          <w:iCs/>
        </w:rPr>
        <w:t>Agreement:</w:t>
      </w:r>
    </w:p>
    <w:p w14:paraId="151A387C" w14:textId="613014FD" w:rsidR="00F461F6" w:rsidRPr="00F461F6" w:rsidRDefault="00F461F6" w:rsidP="00F461F6">
      <w:pPr>
        <w:pStyle w:val="ListParagraph"/>
        <w:numPr>
          <w:ilvl w:val="0"/>
          <w:numId w:val="38"/>
        </w:numPr>
        <w:rPr>
          <w:iCs/>
        </w:rPr>
      </w:pPr>
      <w:r w:rsidRPr="00F461F6">
        <w:rPr>
          <w:iCs/>
        </w:rPr>
        <w:t>Collisions between gaps are resolved sequentially in order of decreasing priority, starting with the gap that has the highest priority. “Keep solution” is used for the remaining non-dropped MUSIM gaps.</w:t>
      </w:r>
      <w:r w:rsidRPr="00F461F6">
        <w:rPr>
          <w:rFonts w:hint="eastAsia"/>
          <w:iCs/>
        </w:rPr>
        <w:t xml:space="preserve"> </w:t>
      </w:r>
    </w:p>
    <w:p w14:paraId="01A29D64" w14:textId="77777777" w:rsidR="00F461F6" w:rsidRDefault="00F461F6" w:rsidP="00433B89">
      <w:pPr>
        <w:rPr>
          <w:lang w:val="en-GB"/>
        </w:rPr>
      </w:pPr>
    </w:p>
    <w:p w14:paraId="647B2AEF" w14:textId="77777777" w:rsidR="00F16ADC" w:rsidRDefault="00F16ADC" w:rsidP="00F16ADC">
      <w:pPr>
        <w:rPr>
          <w:b/>
          <w:color w:val="000000" w:themeColor="text1"/>
          <w:u w:val="single"/>
          <w:lang w:eastAsia="ko-KR"/>
        </w:rPr>
      </w:pPr>
      <w:r>
        <w:rPr>
          <w:b/>
          <w:color w:val="000000" w:themeColor="text1"/>
          <w:u w:val="single"/>
          <w:lang w:eastAsia="ko-KR"/>
        </w:rPr>
        <w:t>Issue 2-4-1: Collision between SMTC and MUSIM gaps for handover</w:t>
      </w:r>
      <w:r w:rsidRPr="00364298">
        <w:rPr>
          <w:b/>
          <w:color w:val="000000" w:themeColor="text1"/>
          <w:u w:val="single"/>
          <w:lang w:eastAsia="ko-KR"/>
        </w:rPr>
        <w:t xml:space="preserve"> </w:t>
      </w:r>
    </w:p>
    <w:p w14:paraId="43CA664B" w14:textId="77777777" w:rsidR="00D50DEE" w:rsidRPr="00D50DEE" w:rsidRDefault="00D50DEE" w:rsidP="00D50DEE">
      <w:pPr>
        <w:ind w:firstLine="576"/>
        <w:rPr>
          <w:rFonts w:eastAsiaTheme="minorEastAsia"/>
          <w:iCs/>
          <w:color w:val="000000" w:themeColor="text1"/>
          <w:lang w:eastAsia="zh-CN"/>
        </w:rPr>
      </w:pPr>
      <w:r w:rsidRPr="00D50DEE">
        <w:rPr>
          <w:rFonts w:eastAsiaTheme="minorEastAsia"/>
          <w:iCs/>
          <w:color w:val="000000" w:themeColor="text1"/>
          <w:lang w:eastAsia="zh-CN"/>
        </w:rPr>
        <w:t>Agreement:</w:t>
      </w:r>
    </w:p>
    <w:p w14:paraId="46C32D54" w14:textId="77777777" w:rsidR="00D50DEE" w:rsidRPr="004E6055" w:rsidRDefault="00D50DEE" w:rsidP="00D50DEE">
      <w:pPr>
        <w:pStyle w:val="ListParagraph"/>
        <w:numPr>
          <w:ilvl w:val="0"/>
          <w:numId w:val="38"/>
        </w:numPr>
        <w:overflowPunct w:val="0"/>
        <w:autoSpaceDE w:val="0"/>
        <w:autoSpaceDN w:val="0"/>
        <w:adjustRightInd w:val="0"/>
        <w:spacing w:after="120" w:line="252" w:lineRule="auto"/>
        <w:ind w:left="936"/>
        <w:contextualSpacing w:val="0"/>
        <w:rPr>
          <w:rFonts w:eastAsia="SimSun"/>
          <w:color w:val="000000" w:themeColor="text1"/>
          <w:szCs w:val="24"/>
          <w:lang w:eastAsia="zh-CN"/>
        </w:rPr>
      </w:pPr>
      <w:r w:rsidRPr="00023FD3">
        <w:rPr>
          <w:rFonts w:eastAsia="SimSun"/>
          <w:color w:val="000000" w:themeColor="text1"/>
          <w:szCs w:val="24"/>
          <w:lang w:eastAsia="zh-CN"/>
        </w:rPr>
        <w:t xml:space="preserve">When MUSIM gaps are configured, UE is still required to meet </w:t>
      </w:r>
      <w:r>
        <w:rPr>
          <w:rFonts w:eastAsia="SimSun"/>
          <w:color w:val="000000" w:themeColor="text1"/>
          <w:szCs w:val="24"/>
          <w:lang w:eastAsia="zh-CN"/>
        </w:rPr>
        <w:t>handover</w:t>
      </w:r>
      <w:r w:rsidRPr="00023FD3">
        <w:rPr>
          <w:rFonts w:eastAsia="SimSun"/>
          <w:color w:val="000000" w:themeColor="text1"/>
          <w:szCs w:val="24"/>
          <w:lang w:eastAsia="zh-CN"/>
        </w:rPr>
        <w:t xml:space="preserve"> RRM requirements for NW-A. FFS whether to capture this conclusion in the specifications.</w:t>
      </w:r>
    </w:p>
    <w:p w14:paraId="48AEC070" w14:textId="77777777" w:rsidR="00D50DEE" w:rsidRPr="00023FD3" w:rsidRDefault="00D50DEE" w:rsidP="00D50DEE">
      <w:pPr>
        <w:pStyle w:val="ListParagraph"/>
        <w:numPr>
          <w:ilvl w:val="2"/>
          <w:numId w:val="38"/>
        </w:numPr>
        <w:overflowPunct w:val="0"/>
        <w:autoSpaceDE w:val="0"/>
        <w:autoSpaceDN w:val="0"/>
        <w:adjustRightInd w:val="0"/>
        <w:spacing w:after="120" w:line="252" w:lineRule="auto"/>
        <w:ind w:left="2376"/>
        <w:contextualSpacing w:val="0"/>
        <w:rPr>
          <w:rFonts w:eastAsia="SimSun"/>
          <w:color w:val="000000" w:themeColor="text1"/>
          <w:szCs w:val="24"/>
          <w:lang w:eastAsia="zh-CN"/>
        </w:rPr>
      </w:pPr>
      <w:r w:rsidRPr="00023FD3">
        <w:rPr>
          <w:rFonts w:eastAsia="SimSun"/>
          <w:color w:val="000000" w:themeColor="text1"/>
          <w:szCs w:val="24"/>
          <w:lang w:eastAsia="zh-CN"/>
        </w:rPr>
        <w:t xml:space="preserve">No test case will be defined to verify this </w:t>
      </w:r>
      <w:proofErr w:type="gramStart"/>
      <w:r w:rsidRPr="00023FD3">
        <w:rPr>
          <w:rFonts w:eastAsia="SimSun"/>
          <w:color w:val="000000" w:themeColor="text1"/>
          <w:szCs w:val="24"/>
          <w:lang w:eastAsia="zh-CN"/>
        </w:rPr>
        <w:t>case</w:t>
      </w:r>
      <w:proofErr w:type="gramEnd"/>
    </w:p>
    <w:p w14:paraId="127971BD" w14:textId="77777777" w:rsidR="008F6E44" w:rsidRDefault="008F6E44" w:rsidP="00433B89">
      <w:pPr>
        <w:rPr>
          <w:lang w:val="en-GB"/>
        </w:rPr>
      </w:pPr>
    </w:p>
    <w:p w14:paraId="071235A3" w14:textId="7DF7E639" w:rsidR="00175C92" w:rsidRDefault="00212547" w:rsidP="00433B89">
      <w:pPr>
        <w:rPr>
          <w:lang w:val="en-GB"/>
        </w:rPr>
      </w:pPr>
      <w:r>
        <w:rPr>
          <w:lang w:val="en-GB"/>
        </w:rPr>
        <w:t xml:space="preserve">The detailed RAN2 agreements </w:t>
      </w:r>
      <w:r w:rsidR="000952BE">
        <w:rPr>
          <w:lang w:val="en-GB"/>
        </w:rPr>
        <w:t>are captured in [</w:t>
      </w:r>
      <w:r w:rsidR="00E60569">
        <w:rPr>
          <w:lang w:val="en-GB"/>
        </w:rPr>
        <w:t>2</w:t>
      </w:r>
      <w:r w:rsidR="000952BE">
        <w:rPr>
          <w:lang w:val="en-GB"/>
        </w:rPr>
        <w:t>] and as described by the LS</w:t>
      </w:r>
      <w:r w:rsidR="005C1F30">
        <w:rPr>
          <w:lang w:val="en-GB"/>
        </w:rPr>
        <w:t xml:space="preserve"> RA</w:t>
      </w:r>
      <w:r w:rsidR="00E60569">
        <w:rPr>
          <w:lang w:val="en-GB"/>
        </w:rPr>
        <w:t>N</w:t>
      </w:r>
      <w:r w:rsidR="005C1F30">
        <w:rPr>
          <w:lang w:val="en-GB"/>
        </w:rPr>
        <w:t>2 made following agreements</w:t>
      </w:r>
      <w:r w:rsidR="000952BE">
        <w:rPr>
          <w:lang w:val="en-GB"/>
        </w:rPr>
        <w:t>:</w:t>
      </w:r>
    </w:p>
    <w:p w14:paraId="5747074A" w14:textId="2D624A6B" w:rsidR="000952BE" w:rsidRDefault="005C1F30" w:rsidP="005C1F30">
      <w:pPr>
        <w:ind w:left="720"/>
        <w:rPr>
          <w:lang w:val="en-GB"/>
        </w:rPr>
      </w:pPr>
      <w:r w:rsidRPr="00EF6983">
        <w:rPr>
          <w:rFonts w:ascii="Arial" w:eastAsia="DengXian" w:hAnsi="Arial" w:cs="Arial"/>
          <w:lang w:eastAsia="zh-CN"/>
        </w:rPr>
        <w:t xml:space="preserve">Based on the above agreements, the UE </w:t>
      </w:r>
      <w:r w:rsidRPr="00EF6983">
        <w:rPr>
          <w:rFonts w:ascii="Arial" w:eastAsia="DengXian" w:hAnsi="Arial" w:cs="Arial" w:hint="eastAsia"/>
          <w:lang w:eastAsia="zh-CN"/>
        </w:rPr>
        <w:t>requests</w:t>
      </w:r>
      <w:r w:rsidRPr="00EF6983">
        <w:rPr>
          <w:rFonts w:ascii="Arial" w:eastAsia="DengXian" w:hAnsi="Arial" w:cs="Arial"/>
          <w:lang w:eastAsia="zh-CN"/>
        </w:rPr>
        <w:t xml:space="preserve"> the network of gap priority preferences for </w:t>
      </w:r>
      <w:proofErr w:type="gramStart"/>
      <w:r w:rsidRPr="00EF6983">
        <w:rPr>
          <w:rFonts w:ascii="Arial" w:eastAsia="DengXian" w:hAnsi="Arial" w:cs="Arial"/>
          <w:lang w:eastAsia="zh-CN"/>
        </w:rPr>
        <w:t>all of</w:t>
      </w:r>
      <w:proofErr w:type="gramEnd"/>
      <w:r w:rsidRPr="00EF6983">
        <w:rPr>
          <w:rFonts w:ascii="Arial" w:eastAsia="DengXian" w:hAnsi="Arial" w:cs="Arial"/>
          <w:lang w:eastAsia="zh-CN"/>
        </w:rPr>
        <w:t xml:space="preserve"> periodic MUSIM gaps using the existing R17 gap priority information. </w:t>
      </w:r>
      <w:r>
        <w:rPr>
          <w:rFonts w:ascii="Arial" w:eastAsia="DengXian" w:hAnsi="Arial" w:cs="Arial"/>
          <w:lang w:eastAsia="zh-CN"/>
        </w:rPr>
        <w:t>T</w:t>
      </w:r>
      <w:r w:rsidRPr="00EF6983">
        <w:rPr>
          <w:rFonts w:ascii="Arial" w:eastAsia="DengXian" w:hAnsi="Arial" w:cs="Arial"/>
          <w:lang w:eastAsia="zh-CN"/>
        </w:rPr>
        <w:t xml:space="preserve">he network </w:t>
      </w:r>
      <w:r>
        <w:rPr>
          <w:rFonts w:ascii="Arial" w:eastAsia="DengXian" w:hAnsi="Arial" w:cs="Arial"/>
          <w:lang w:eastAsia="zh-CN"/>
        </w:rPr>
        <w:t xml:space="preserve">can </w:t>
      </w:r>
      <w:r w:rsidRPr="00EF6983">
        <w:rPr>
          <w:rFonts w:ascii="Arial" w:eastAsia="DengXian" w:hAnsi="Arial" w:cs="Arial"/>
          <w:lang w:eastAsia="zh-CN"/>
        </w:rPr>
        <w:t>configure the priority for periodic MUSIM gaps, and</w:t>
      </w:r>
      <w:r w:rsidRPr="00EF6983">
        <w:rPr>
          <w:rFonts w:ascii="Arial" w:eastAsia="DengXian" w:hAnsi="Arial" w:cs="Arial" w:hint="eastAsia"/>
          <w:lang w:eastAsia="zh-CN"/>
        </w:rPr>
        <w:t xml:space="preserve"> </w:t>
      </w:r>
      <w:r w:rsidRPr="00EF6983">
        <w:rPr>
          <w:rFonts w:ascii="Arial" w:eastAsia="DengXian" w:hAnsi="Arial" w:cs="Arial"/>
          <w:lang w:eastAsia="zh-CN"/>
        </w:rPr>
        <w:t xml:space="preserve">the network may provide </w:t>
      </w:r>
      <w:r>
        <w:rPr>
          <w:rFonts w:ascii="Arial" w:eastAsia="DengXian" w:hAnsi="Arial" w:cs="Arial"/>
          <w:lang w:eastAsia="zh-CN"/>
        </w:rPr>
        <w:t xml:space="preserve">the </w:t>
      </w:r>
      <w:r w:rsidRPr="00EF6983">
        <w:rPr>
          <w:rFonts w:ascii="Arial" w:eastAsia="DengXian" w:hAnsi="Arial" w:cs="Arial"/>
          <w:lang w:eastAsia="zh-CN"/>
        </w:rPr>
        <w:t>priority values that are different from what the UE indicated.</w:t>
      </w:r>
      <w:r w:rsidRPr="002C642F">
        <w:rPr>
          <w:rFonts w:ascii="Arial" w:eastAsia="DengXian" w:hAnsi="Arial" w:cs="Arial"/>
          <w:lang w:eastAsia="zh-CN"/>
        </w:rPr>
        <w:t xml:space="preserve"> </w:t>
      </w:r>
      <w:r w:rsidRPr="00AB0C33">
        <w:rPr>
          <w:rFonts w:ascii="Arial" w:eastAsia="DengXian" w:hAnsi="Arial" w:cs="Arial"/>
          <w:lang w:eastAsia="zh-CN"/>
        </w:rPr>
        <w:t>If network doesn’t configure the relative priorities among MUSIM gaps as indicated by the UE, UE behavior is not specified.</w:t>
      </w:r>
    </w:p>
    <w:p w14:paraId="5E08CF31" w14:textId="77777777" w:rsidR="00212547" w:rsidRDefault="00212547" w:rsidP="00433B89">
      <w:pPr>
        <w:rPr>
          <w:lang w:val="en-GB"/>
        </w:rPr>
      </w:pPr>
    </w:p>
    <w:p w14:paraId="31198EB0" w14:textId="74C2571E" w:rsidR="00433B89" w:rsidRDefault="00433B89" w:rsidP="00433B89">
      <w:pPr>
        <w:rPr>
          <w:lang w:val="en-GB"/>
        </w:rPr>
      </w:pPr>
      <w:r>
        <w:rPr>
          <w:lang w:val="en-GB"/>
        </w:rPr>
        <w:t xml:space="preserve">However, although several agreements were reached, </w:t>
      </w:r>
      <w:r w:rsidR="00011089">
        <w:rPr>
          <w:lang w:val="en-GB"/>
        </w:rPr>
        <w:t>several</w:t>
      </w:r>
      <w:r>
        <w:rPr>
          <w:lang w:val="en-GB"/>
        </w:rPr>
        <w:t xml:space="preserve"> issues </w:t>
      </w:r>
      <w:r w:rsidR="00E60569">
        <w:rPr>
          <w:lang w:val="en-GB"/>
        </w:rPr>
        <w:t>remain</w:t>
      </w:r>
      <w:r>
        <w:rPr>
          <w:lang w:val="en-GB"/>
        </w:rPr>
        <w:t xml:space="preserve"> open</w:t>
      </w:r>
      <w:r w:rsidR="00011089">
        <w:rPr>
          <w:lang w:val="en-GB"/>
        </w:rPr>
        <w:t xml:space="preserve"> [</w:t>
      </w:r>
      <w:r w:rsidR="00E60569">
        <w:rPr>
          <w:lang w:val="en-GB"/>
        </w:rPr>
        <w:t>1</w:t>
      </w:r>
      <w:r w:rsidR="00011089">
        <w:rPr>
          <w:lang w:val="en-GB"/>
        </w:rPr>
        <w:t>]</w:t>
      </w:r>
      <w:r>
        <w:rPr>
          <w:lang w:val="en-GB"/>
        </w:rPr>
        <w:t>. In the following we continue the discussion on the open issue</w:t>
      </w:r>
      <w:r w:rsidR="00203F3A">
        <w:rPr>
          <w:lang w:val="en-GB"/>
        </w:rPr>
        <w:t>s</w:t>
      </w:r>
      <w:r>
        <w:rPr>
          <w:lang w:val="en-GB"/>
        </w:rPr>
        <w:t xml:space="preserve"> including the open issue</w:t>
      </w:r>
      <w:r w:rsidR="00203F3A">
        <w:rPr>
          <w:lang w:val="en-GB"/>
        </w:rPr>
        <w:t>s</w:t>
      </w:r>
      <w:r>
        <w:rPr>
          <w:lang w:val="en-GB"/>
        </w:rPr>
        <w:t xml:space="preserve"> which are not fully closed.</w:t>
      </w:r>
    </w:p>
    <w:p w14:paraId="019D66CB" w14:textId="77777777" w:rsidR="005D6FFE" w:rsidRPr="008C39F7" w:rsidRDefault="005D6FFE" w:rsidP="00300956"/>
    <w:p w14:paraId="0E7D22A9" w14:textId="072E0063" w:rsidR="00CB22B2" w:rsidRPr="00020E47" w:rsidRDefault="00020E47" w:rsidP="00496606">
      <w:pPr>
        <w:pStyle w:val="RAN4H2"/>
      </w:pPr>
      <w:r w:rsidRPr="00020E47">
        <w:t>MUSIM gap priority configuration</w:t>
      </w:r>
    </w:p>
    <w:p w14:paraId="3A732C4C" w14:textId="4BB3A558" w:rsidR="00020E47" w:rsidRDefault="00020E47" w:rsidP="00020E47">
      <w:pPr>
        <w:pStyle w:val="RAN4H3"/>
      </w:pPr>
      <w:r w:rsidRPr="00020E47">
        <w:t>Constraints on MUSIM gap request from UE side</w:t>
      </w:r>
    </w:p>
    <w:p w14:paraId="48EFC476" w14:textId="3C043A99" w:rsidR="00020E47" w:rsidRDefault="00D36C7C" w:rsidP="005C23A4">
      <w:r>
        <w:lastRenderedPageBreak/>
        <w:t>RAN4#108</w:t>
      </w:r>
      <w:r w:rsidR="00D2438F">
        <w:t>bis</w:t>
      </w:r>
      <w:r w:rsidR="003079AB">
        <w:t xml:space="preserve"> status:</w:t>
      </w:r>
    </w:p>
    <w:p w14:paraId="29DF64D8" w14:textId="778870D7" w:rsidR="00E12538" w:rsidRPr="00E12538" w:rsidRDefault="00216DF2" w:rsidP="002404D4">
      <w:pPr>
        <w:rPr>
          <w:rFonts w:eastAsia="SimSun"/>
          <w:color w:val="000000" w:themeColor="text1"/>
          <w:szCs w:val="24"/>
          <w:lang w:val="en-GB" w:eastAsia="zh-CN"/>
        </w:rPr>
      </w:pPr>
      <w:r w:rsidRPr="00216DF2">
        <w:t>Issue 2-1-1: Constraints on MUSIM gap request from UE side</w:t>
      </w:r>
      <w:r w:rsidR="00E12538" w:rsidRPr="00E12538">
        <w:rPr>
          <w:rFonts w:eastAsia="SimSun"/>
          <w:color w:val="000000" w:themeColor="text1"/>
          <w:szCs w:val="24"/>
          <w:lang w:val="en-GB" w:eastAsia="zh-CN"/>
        </w:rPr>
        <w:t>Proposals</w:t>
      </w:r>
    </w:p>
    <w:p w14:paraId="7A2C73F4" w14:textId="77777777" w:rsidR="00E12538" w:rsidRPr="00E12538" w:rsidRDefault="00E12538" w:rsidP="002404D4">
      <w:pPr>
        <w:numPr>
          <w:ilvl w:val="0"/>
          <w:numId w:val="38"/>
        </w:numPr>
        <w:rPr>
          <w:rFonts w:eastAsia="SimSun"/>
          <w:color w:val="000000" w:themeColor="text1"/>
          <w:szCs w:val="24"/>
          <w:lang w:val="en-GB" w:eastAsia="zh-CN"/>
        </w:rPr>
      </w:pPr>
      <w:r w:rsidRPr="00E12538">
        <w:rPr>
          <w:rFonts w:eastAsia="SimSun"/>
          <w:color w:val="000000" w:themeColor="text1"/>
          <w:szCs w:val="24"/>
          <w:lang w:val="en-GB" w:eastAsia="zh-CN"/>
        </w:rPr>
        <w:t>P1: There need to be a reasonable balance between the UE NW-B requirements and the MUSIM gap pattern(s). There shall be a minimum MGRP defined for the requested MUSIM gap pattern; The UE shall at least support MUSIM MGRP of 160ms (Nokia)</w:t>
      </w:r>
    </w:p>
    <w:p w14:paraId="16694E68" w14:textId="77777777" w:rsidR="00E12538" w:rsidRPr="00E12538" w:rsidRDefault="00E12538" w:rsidP="002404D4">
      <w:pPr>
        <w:numPr>
          <w:ilvl w:val="0"/>
          <w:numId w:val="38"/>
        </w:numPr>
        <w:rPr>
          <w:rFonts w:eastAsia="SimSun"/>
          <w:color w:val="000000" w:themeColor="text1"/>
          <w:szCs w:val="24"/>
          <w:lang w:val="en-GB" w:eastAsia="zh-CN"/>
        </w:rPr>
      </w:pPr>
      <w:r w:rsidRPr="00E12538">
        <w:rPr>
          <w:rFonts w:eastAsia="SimSun"/>
          <w:color w:val="000000" w:themeColor="text1"/>
          <w:szCs w:val="24"/>
          <w:lang w:val="en-GB" w:eastAsia="zh-CN"/>
        </w:rPr>
        <w:t>P2: When UE requests the MUSIM gaps, the MGRP of highest priority gap should be larger than 160ms; When UE requests only one MUSIM gap, the MGRP should be larger than 80ms; The UE shall request MUSIM gaps with MGRP larger than 160ms when NW-B configures DRX cycle larger than 640ms. (Ericsson ZTE)</w:t>
      </w:r>
    </w:p>
    <w:p w14:paraId="60F19B82" w14:textId="77777777" w:rsidR="00E12538" w:rsidRPr="00E12538" w:rsidRDefault="00E12538" w:rsidP="002404D4">
      <w:pPr>
        <w:numPr>
          <w:ilvl w:val="0"/>
          <w:numId w:val="38"/>
        </w:numPr>
        <w:rPr>
          <w:rFonts w:eastAsia="SimSun"/>
          <w:color w:val="000000" w:themeColor="text1"/>
          <w:szCs w:val="24"/>
          <w:lang w:val="en-GB" w:eastAsia="zh-CN"/>
        </w:rPr>
      </w:pPr>
      <w:r w:rsidRPr="00E12538">
        <w:rPr>
          <w:rFonts w:eastAsia="SimSun"/>
          <w:color w:val="000000" w:themeColor="text1"/>
          <w:szCs w:val="24"/>
          <w:lang w:val="en-GB" w:eastAsia="zh-CN"/>
        </w:rPr>
        <w:t>P3: Do not define constraints on MUSIM gap request from UE side (vivo MTK Xiaomi Qualcomm Huawei oppo Apple)</w:t>
      </w:r>
    </w:p>
    <w:p w14:paraId="20E05C2D" w14:textId="6107F7AD" w:rsidR="00492CC4" w:rsidRDefault="009607A7" w:rsidP="00492CC4">
      <w:pPr>
        <w:rPr>
          <w:lang w:val="en-GB"/>
        </w:rPr>
      </w:pPr>
      <w:r>
        <w:t xml:space="preserve"> </w:t>
      </w:r>
      <w:r w:rsidR="00246235">
        <w:t>Regarding the priority rule agreements in</w:t>
      </w:r>
      <w:r w:rsidR="00492CC4">
        <w:t xml:space="preserve"> RAN4</w:t>
      </w:r>
      <w:r w:rsidR="00492CC4">
        <w:rPr>
          <w:lang w:val="en-GB"/>
        </w:rPr>
        <w:t>:</w:t>
      </w:r>
    </w:p>
    <w:p w14:paraId="5A3CE1CB" w14:textId="77777777" w:rsidR="00492CC4" w:rsidRDefault="00492CC4" w:rsidP="00492CC4">
      <w:pPr>
        <w:pStyle w:val="ListParagraph"/>
        <w:numPr>
          <w:ilvl w:val="0"/>
          <w:numId w:val="30"/>
        </w:numPr>
      </w:pPr>
      <w:r w:rsidRPr="00F532CA">
        <w:rPr>
          <w:lang w:val="en-GB"/>
        </w:rPr>
        <w:t xml:space="preserve">The priority level of MUSIM </w:t>
      </w:r>
      <w:r>
        <w:rPr>
          <w:lang w:val="en-GB"/>
        </w:rPr>
        <w:t xml:space="preserve">gaps </w:t>
      </w:r>
      <w:r w:rsidRPr="00F532CA">
        <w:rPr>
          <w:lang w:val="en-GB"/>
        </w:rPr>
        <w:t xml:space="preserve">shall be configured to be comparable to priority level of other </w:t>
      </w:r>
      <w:proofErr w:type="gramStart"/>
      <w:r w:rsidRPr="00F532CA">
        <w:rPr>
          <w:lang w:val="en-GB"/>
        </w:rPr>
        <w:t>MGs</w:t>
      </w:r>
      <w:proofErr w:type="gramEnd"/>
    </w:p>
    <w:p w14:paraId="6CAF1278" w14:textId="77777777" w:rsidR="00492CC4" w:rsidRPr="00D91B37" w:rsidRDefault="00492CC4" w:rsidP="00492CC4">
      <w:pPr>
        <w:pStyle w:val="ListParagraph"/>
        <w:numPr>
          <w:ilvl w:val="0"/>
          <w:numId w:val="30"/>
        </w:numPr>
      </w:pPr>
      <w:r w:rsidRPr="00F532CA">
        <w:rPr>
          <w:lang w:val="en-GB"/>
        </w:rPr>
        <w:t xml:space="preserve">MUSIM gap and Type-2 gap cannot be configured with the same </w:t>
      </w:r>
      <w:proofErr w:type="gramStart"/>
      <w:r w:rsidRPr="00F532CA">
        <w:rPr>
          <w:lang w:val="en-GB"/>
        </w:rPr>
        <w:t>priority</w:t>
      </w:r>
      <w:proofErr w:type="gramEnd"/>
    </w:p>
    <w:p w14:paraId="78584DAD" w14:textId="3A9A5645" w:rsidR="00D91B37" w:rsidRDefault="00227378" w:rsidP="00492CC4">
      <w:pPr>
        <w:pStyle w:val="ListParagraph"/>
        <w:numPr>
          <w:ilvl w:val="0"/>
          <w:numId w:val="30"/>
        </w:numPr>
      </w:pPr>
      <w:r w:rsidRPr="007959C7">
        <w:rPr>
          <w:rFonts w:eastAsia="SimSun"/>
          <w:szCs w:val="24"/>
          <w:lang w:eastAsia="ja-JP"/>
        </w:rPr>
        <w:t xml:space="preserve">“Equal priority” </w:t>
      </w:r>
      <w:r w:rsidR="002E2A51">
        <w:rPr>
          <w:rFonts w:eastAsia="SimSun"/>
          <w:szCs w:val="24"/>
          <w:lang w:eastAsia="ja-JP"/>
        </w:rPr>
        <w:t xml:space="preserve">[for MUSM gaps] </w:t>
      </w:r>
      <w:r w:rsidRPr="007959C7">
        <w:rPr>
          <w:rFonts w:eastAsia="SimSun"/>
          <w:szCs w:val="24"/>
          <w:lang w:eastAsia="ja-JP"/>
        </w:rPr>
        <w:t>is not allowed (UE will not requ</w:t>
      </w:r>
      <w:r>
        <w:rPr>
          <w:rFonts w:eastAsia="SimSun"/>
          <w:szCs w:val="24"/>
          <w:lang w:eastAsia="ja-JP"/>
        </w:rPr>
        <w:t>e</w:t>
      </w:r>
      <w:r w:rsidRPr="007959C7">
        <w:rPr>
          <w:rFonts w:eastAsia="SimSun"/>
          <w:szCs w:val="24"/>
          <w:lang w:eastAsia="ja-JP"/>
        </w:rPr>
        <w:t>st equal priority and NW A will not allocate equal priority)</w:t>
      </w:r>
    </w:p>
    <w:p w14:paraId="13646AC0" w14:textId="192D3B9D" w:rsidR="00492CC4" w:rsidRDefault="00492CC4" w:rsidP="00492CC4">
      <w:pPr>
        <w:pStyle w:val="ListParagraph"/>
        <w:numPr>
          <w:ilvl w:val="0"/>
          <w:numId w:val="30"/>
        </w:numPr>
      </w:pPr>
      <w:r w:rsidRPr="00BF0626">
        <w:t xml:space="preserve">The priority level of MUSIM gaps </w:t>
      </w:r>
      <w:r w:rsidR="00212F02">
        <w:t>may</w:t>
      </w:r>
      <w:r w:rsidRPr="00BF0626">
        <w:t xml:space="preserve"> be configured/allocated by NW A</w:t>
      </w:r>
    </w:p>
    <w:p w14:paraId="0E60039F" w14:textId="01473B10" w:rsidR="00492CC4" w:rsidRPr="00F532CA" w:rsidRDefault="00492CC4" w:rsidP="00492CC4">
      <w:pPr>
        <w:pStyle w:val="ListParagraph"/>
        <w:numPr>
          <w:ilvl w:val="0"/>
          <w:numId w:val="30"/>
        </w:numPr>
        <w:rPr>
          <w:lang w:val="en-GB"/>
        </w:rPr>
      </w:pPr>
      <w:r w:rsidRPr="00F532CA">
        <w:rPr>
          <w:lang w:val="en-GB"/>
        </w:rPr>
        <w:t xml:space="preserve">UE </w:t>
      </w:r>
      <w:r w:rsidR="000E1FFA">
        <w:rPr>
          <w:lang w:val="en-GB"/>
        </w:rPr>
        <w:t>shall</w:t>
      </w:r>
      <w:r w:rsidRPr="00F532CA">
        <w:rPr>
          <w:lang w:val="en-GB"/>
        </w:rPr>
        <w:t xml:space="preserve"> indicate its preferred priority for all </w:t>
      </w:r>
      <w:r w:rsidR="000E1FFA">
        <w:rPr>
          <w:lang w:val="en-GB"/>
        </w:rPr>
        <w:t>periodic</w:t>
      </w:r>
      <w:r w:rsidRPr="00F532CA">
        <w:rPr>
          <w:lang w:val="en-GB"/>
        </w:rPr>
        <w:t xml:space="preserve"> MUSIM </w:t>
      </w:r>
      <w:proofErr w:type="gramStart"/>
      <w:r w:rsidRPr="00F532CA">
        <w:rPr>
          <w:lang w:val="en-GB"/>
        </w:rPr>
        <w:t>gaps</w:t>
      </w:r>
      <w:proofErr w:type="gramEnd"/>
    </w:p>
    <w:p w14:paraId="1477A343" w14:textId="0D6A175C" w:rsidR="00492CC4" w:rsidRPr="00D9170B" w:rsidRDefault="00842A39" w:rsidP="00492CC4">
      <w:pPr>
        <w:pStyle w:val="ListParagraph"/>
        <w:numPr>
          <w:ilvl w:val="0"/>
          <w:numId w:val="30"/>
        </w:numPr>
        <w:rPr>
          <w:rFonts w:eastAsiaTheme="minorEastAsia"/>
          <w:i/>
          <w:color w:val="000000" w:themeColor="text1"/>
          <w:lang w:eastAsia="zh-CN"/>
        </w:rPr>
      </w:pPr>
      <w:r w:rsidRPr="00842A39">
        <w:rPr>
          <w:rFonts w:eastAsia="SimSun"/>
          <w:color w:val="000000" w:themeColor="text1"/>
          <w:szCs w:val="24"/>
          <w:lang w:eastAsia="zh-CN"/>
        </w:rPr>
        <w:t>If network doesn’t configure the relative priorities among MUSIM gaps as indicated by the UE, UE behavior is not specified</w:t>
      </w:r>
      <w:r w:rsidR="000B0E23">
        <w:rPr>
          <w:rFonts w:eastAsia="SimSun"/>
          <w:color w:val="000000" w:themeColor="text1"/>
          <w:szCs w:val="24"/>
          <w:lang w:eastAsia="zh-CN"/>
        </w:rPr>
        <w:t>.</w:t>
      </w:r>
    </w:p>
    <w:p w14:paraId="43AC5F4E" w14:textId="46D116C4" w:rsidR="00D9170B" w:rsidRPr="009A18C8" w:rsidRDefault="00D9170B" w:rsidP="00492CC4">
      <w:pPr>
        <w:pStyle w:val="ListParagraph"/>
        <w:numPr>
          <w:ilvl w:val="0"/>
          <w:numId w:val="30"/>
        </w:numPr>
        <w:rPr>
          <w:rFonts w:eastAsiaTheme="minorEastAsia"/>
          <w:i/>
          <w:color w:val="000000" w:themeColor="text1"/>
          <w:lang w:eastAsia="zh-CN"/>
        </w:rPr>
      </w:pPr>
      <w:r w:rsidRPr="000725F5">
        <w:rPr>
          <w:lang w:eastAsia="ja-JP"/>
        </w:rPr>
        <w:t xml:space="preserve">Aperiodic MUSIM gap is always </w:t>
      </w:r>
      <w:r>
        <w:rPr>
          <w:lang w:eastAsia="ja-JP"/>
        </w:rPr>
        <w:t>kept (not dropped)</w:t>
      </w:r>
      <w:r w:rsidRPr="000725F5">
        <w:rPr>
          <w:lang w:eastAsia="ja-JP"/>
        </w:rPr>
        <w:t xml:space="preserve"> from UE perspective in case of collisions with other gaps (</w:t>
      </w:r>
      <w:proofErr w:type="gramStart"/>
      <w:r w:rsidRPr="000725F5">
        <w:rPr>
          <w:lang w:eastAsia="ja-JP"/>
        </w:rPr>
        <w:t>i.e.</w:t>
      </w:r>
      <w:proofErr w:type="gramEnd"/>
      <w:r w:rsidRPr="000725F5">
        <w:rPr>
          <w:lang w:eastAsia="ja-JP"/>
        </w:rPr>
        <w:t xml:space="preserve"> all gaps including MUSIM gaps, MGs, </w:t>
      </w:r>
      <w:proofErr w:type="spellStart"/>
      <w:r w:rsidRPr="000725F5">
        <w:rPr>
          <w:lang w:eastAsia="ja-JP"/>
        </w:rPr>
        <w:t>etc</w:t>
      </w:r>
      <w:proofErr w:type="spellEnd"/>
      <w:r w:rsidRPr="000725F5">
        <w:rPr>
          <w:lang w:eastAsia="ja-JP"/>
        </w:rPr>
        <w:t>)</w:t>
      </w:r>
    </w:p>
    <w:p w14:paraId="70F75EFF" w14:textId="5548C6EE" w:rsidR="00C04B39" w:rsidRDefault="00C04B39" w:rsidP="00C04B39">
      <w:pPr>
        <w:pStyle w:val="CommentText"/>
      </w:pPr>
      <w:r>
        <w:t>In RAN4#108</w:t>
      </w:r>
      <w:r w:rsidR="006F31BB">
        <w:t>bis</w:t>
      </w:r>
      <w:r>
        <w:t xml:space="preserve"> meeting RAN4 discussed </w:t>
      </w:r>
      <w:r w:rsidR="008352F6">
        <w:t>certain</w:t>
      </w:r>
      <w:r>
        <w:t xml:space="preserve"> constraints</w:t>
      </w:r>
      <w:r w:rsidR="008352F6">
        <w:t xml:space="preserve"> on the UE side when requesting MUSIM gaps.</w:t>
      </w:r>
      <w:r>
        <w:t xml:space="preserve"> </w:t>
      </w:r>
      <w:r w:rsidR="008352F6">
        <w:t>F</w:t>
      </w:r>
      <w:r>
        <w:t xml:space="preserve">or example, it was discussed whether there should be a default highest priority for some certain MUSIM gaps when these MUSIM gap patterns are configured. Alternatively, </w:t>
      </w:r>
      <w:r>
        <w:rPr>
          <w:lang w:val="en-GB"/>
        </w:rPr>
        <w:t>w</w:t>
      </w:r>
      <w:r w:rsidRPr="00645943">
        <w:rPr>
          <w:lang w:val="en-GB"/>
        </w:rPr>
        <w:t>hen UE requests the MUSIM gaps, the MGRP of highest priority gap should be larger than 160ms</w:t>
      </w:r>
      <w:r>
        <w:rPr>
          <w:lang w:val="en-GB"/>
        </w:rPr>
        <w:t>.</w:t>
      </w:r>
    </w:p>
    <w:p w14:paraId="5D0461A2" w14:textId="77777777" w:rsidR="00C04B39" w:rsidRDefault="00C04B39" w:rsidP="00C04B39">
      <w:pPr>
        <w:pStyle w:val="CommentText"/>
      </w:pPr>
      <w:r>
        <w:t>Similarly, it was proposed that w</w:t>
      </w:r>
      <w:r>
        <w:rPr>
          <w:rFonts w:eastAsia="SimSun"/>
          <w:color w:val="000000" w:themeColor="text1"/>
          <w:szCs w:val="24"/>
          <w:lang w:eastAsia="zh-CN"/>
        </w:rPr>
        <w:t>hen UE requests only one MUSIM gap, the MGRP should be larger than 80ms.</w:t>
      </w:r>
    </w:p>
    <w:p w14:paraId="0C226D94" w14:textId="48477D5E" w:rsidR="00C04B39" w:rsidRDefault="00C04B39" w:rsidP="00C04B39">
      <w:pPr>
        <w:pStyle w:val="CommentText"/>
        <w:rPr>
          <w:rFonts w:eastAsia="SimSun"/>
          <w:color w:val="000000" w:themeColor="text1"/>
          <w:szCs w:val="24"/>
          <w:lang w:eastAsia="zh-CN"/>
        </w:rPr>
      </w:pPr>
      <w:r>
        <w:t>In general, we recognize the reasoning behind the proposals. Our view is that such rules could in general make sense – especially the proposal that</w:t>
      </w:r>
      <w:r>
        <w:rPr>
          <w:rFonts w:eastAsia="SimSun"/>
          <w:color w:val="000000" w:themeColor="text1"/>
          <w:szCs w:val="24"/>
          <w:lang w:eastAsia="zh-CN"/>
        </w:rPr>
        <w:t xml:space="preserve"> </w:t>
      </w:r>
      <w:r w:rsidR="00EB4AD1">
        <w:rPr>
          <w:rFonts w:eastAsia="SimSun"/>
          <w:color w:val="000000" w:themeColor="text1"/>
          <w:szCs w:val="24"/>
          <w:lang w:eastAsia="zh-CN"/>
        </w:rPr>
        <w:t xml:space="preserve">if the </w:t>
      </w:r>
      <w:r>
        <w:rPr>
          <w:rFonts w:eastAsia="SimSun"/>
          <w:color w:val="000000" w:themeColor="text1"/>
          <w:szCs w:val="24"/>
          <w:lang w:eastAsia="zh-CN"/>
        </w:rPr>
        <w:t>UE requests only one MUSIM gap, the MGRP should be larger than 80ms.</w:t>
      </w:r>
    </w:p>
    <w:p w14:paraId="1FD2858F" w14:textId="77777777" w:rsidR="00C04B39" w:rsidRDefault="00C04B39" w:rsidP="00C04B39">
      <w:pPr>
        <w:pStyle w:val="CommentText"/>
        <w:rPr>
          <w:rFonts w:eastAsia="SimSun"/>
          <w:color w:val="000000" w:themeColor="text1"/>
          <w:szCs w:val="24"/>
          <w:lang w:eastAsia="zh-CN"/>
        </w:rPr>
      </w:pPr>
      <w:r>
        <w:rPr>
          <w:rFonts w:eastAsia="SimSun"/>
          <w:color w:val="000000" w:themeColor="text1"/>
          <w:szCs w:val="24"/>
          <w:lang w:eastAsia="zh-CN"/>
        </w:rPr>
        <w:t>This proposal is very much aligned with the discussion related to having a mandatory MUSIM gap defined or not.</w:t>
      </w:r>
    </w:p>
    <w:p w14:paraId="6A5A7AAA" w14:textId="77777777" w:rsidR="00C04B39" w:rsidRDefault="00C04B39" w:rsidP="00C04B39">
      <w:pPr>
        <w:pStyle w:val="CommentText"/>
        <w:rPr>
          <w:rFonts w:eastAsia="SimSun"/>
          <w:color w:val="000000" w:themeColor="text1"/>
          <w:szCs w:val="24"/>
          <w:lang w:eastAsia="zh-CN"/>
        </w:rPr>
      </w:pPr>
      <w:r>
        <w:rPr>
          <w:rFonts w:eastAsia="SimSun"/>
          <w:color w:val="000000" w:themeColor="text1"/>
          <w:szCs w:val="24"/>
          <w:lang w:eastAsia="zh-CN"/>
        </w:rPr>
        <w:t xml:space="preserve">One concern from network side is the complete lack of network control when considering the current UE requirements discussion. For example, it has been proposed that the UE requirements only apply provided the UE is allocated all requested MUSIM gaps. However, there is no agreement on any mandatory MUSIM gaps and there </w:t>
      </w:r>
      <w:proofErr w:type="gramStart"/>
      <w:r>
        <w:rPr>
          <w:rFonts w:eastAsia="SimSun"/>
          <w:color w:val="000000" w:themeColor="text1"/>
          <w:szCs w:val="24"/>
          <w:lang w:eastAsia="zh-CN"/>
        </w:rPr>
        <w:t>is</w:t>
      </w:r>
      <w:proofErr w:type="gramEnd"/>
      <w:r>
        <w:rPr>
          <w:rFonts w:eastAsia="SimSun"/>
          <w:color w:val="000000" w:themeColor="text1"/>
          <w:szCs w:val="24"/>
          <w:lang w:eastAsia="zh-CN"/>
        </w:rPr>
        <w:t xml:space="preserve"> no agreement related conditions on a reasonable/minimum MUSIM MGRP.</w:t>
      </w:r>
    </w:p>
    <w:p w14:paraId="2C20C30C" w14:textId="34406AD7" w:rsidR="00C04B39" w:rsidRDefault="00C04B39" w:rsidP="00C04B39">
      <w:pPr>
        <w:pStyle w:val="CommentText"/>
        <w:rPr>
          <w:rFonts w:eastAsia="SimSun"/>
          <w:color w:val="000000" w:themeColor="text1"/>
          <w:szCs w:val="24"/>
          <w:lang w:eastAsia="zh-CN"/>
        </w:rPr>
      </w:pPr>
      <w:r>
        <w:rPr>
          <w:rFonts w:eastAsia="SimSun"/>
          <w:color w:val="000000" w:themeColor="text1"/>
          <w:szCs w:val="24"/>
          <w:lang w:eastAsia="zh-CN"/>
        </w:rPr>
        <w:t xml:space="preserve">This cause concerns on the potential network scheduling impact due to allocating MUSIM gaps. For example, the </w:t>
      </w:r>
      <w:r w:rsidR="00AD4309">
        <w:rPr>
          <w:rFonts w:eastAsia="SimSun"/>
          <w:color w:val="000000" w:themeColor="text1"/>
          <w:szCs w:val="24"/>
          <w:lang w:eastAsia="zh-CN"/>
        </w:rPr>
        <w:t xml:space="preserve">UE MUSIM gap </w:t>
      </w:r>
      <w:r>
        <w:rPr>
          <w:rFonts w:eastAsia="SimSun"/>
          <w:color w:val="000000" w:themeColor="text1"/>
          <w:szCs w:val="24"/>
          <w:lang w:eastAsia="zh-CN"/>
        </w:rPr>
        <w:t xml:space="preserve">request may be for a very dense MUSIM gap pattern while such MUSIM GP would overshoot the actual </w:t>
      </w:r>
      <w:proofErr w:type="gramStart"/>
      <w:r>
        <w:rPr>
          <w:rFonts w:eastAsia="SimSun"/>
          <w:color w:val="000000" w:themeColor="text1"/>
          <w:szCs w:val="24"/>
          <w:lang w:eastAsia="zh-CN"/>
        </w:rPr>
        <w:t>amount</w:t>
      </w:r>
      <w:proofErr w:type="gramEnd"/>
      <w:r>
        <w:rPr>
          <w:rFonts w:eastAsia="SimSun"/>
          <w:color w:val="000000" w:themeColor="text1"/>
          <w:szCs w:val="24"/>
          <w:lang w:eastAsia="zh-CN"/>
        </w:rPr>
        <w:t xml:space="preserve"> of gaps needed to perform enough measurement to ensure any defined UE measurement requirements related to NW-B.</w:t>
      </w:r>
    </w:p>
    <w:p w14:paraId="7FE75D6D" w14:textId="4518CAE7" w:rsidR="00C04B39" w:rsidRDefault="00C04B39" w:rsidP="00C04B39">
      <w:pPr>
        <w:pStyle w:val="CommentText"/>
        <w:rPr>
          <w:rFonts w:eastAsia="SimSun"/>
          <w:color w:val="000000" w:themeColor="text1"/>
          <w:szCs w:val="24"/>
          <w:lang w:eastAsia="zh-CN"/>
        </w:rPr>
      </w:pPr>
      <w:r>
        <w:rPr>
          <w:rFonts w:eastAsia="SimSun"/>
          <w:color w:val="000000" w:themeColor="text1"/>
          <w:szCs w:val="24"/>
          <w:lang w:eastAsia="zh-CN"/>
        </w:rPr>
        <w:t xml:space="preserve">Hence, we see that this discussion should be taken together with the requirements RAN4 is going to define for the measurement performed in NW-B while camped/operating in NW-A. There would need to </w:t>
      </w:r>
      <w:r w:rsidR="00722F77">
        <w:rPr>
          <w:rFonts w:eastAsia="SimSun"/>
          <w:color w:val="000000" w:themeColor="text1"/>
          <w:szCs w:val="24"/>
          <w:lang w:eastAsia="zh-CN"/>
        </w:rPr>
        <w:t xml:space="preserve">be </w:t>
      </w:r>
      <w:r w:rsidR="00D73E26">
        <w:rPr>
          <w:rFonts w:eastAsia="SimSun"/>
          <w:color w:val="000000" w:themeColor="text1"/>
          <w:szCs w:val="24"/>
          <w:lang w:eastAsia="zh-CN"/>
        </w:rPr>
        <w:t>a</w:t>
      </w:r>
      <w:r w:rsidR="00186015">
        <w:rPr>
          <w:rFonts w:eastAsia="SimSun"/>
          <w:color w:val="000000" w:themeColor="text1"/>
          <w:szCs w:val="24"/>
          <w:lang w:eastAsia="zh-CN"/>
        </w:rPr>
        <w:t xml:space="preserve"> </w:t>
      </w:r>
      <w:r w:rsidR="00D73E26">
        <w:rPr>
          <w:rFonts w:eastAsia="SimSun"/>
          <w:color w:val="000000" w:themeColor="text1"/>
          <w:szCs w:val="24"/>
          <w:lang w:eastAsia="zh-CN"/>
        </w:rPr>
        <w:t>reasonable</w:t>
      </w:r>
      <w:r>
        <w:rPr>
          <w:rFonts w:eastAsia="SimSun"/>
          <w:color w:val="000000" w:themeColor="text1"/>
          <w:szCs w:val="24"/>
          <w:lang w:eastAsia="zh-CN"/>
        </w:rPr>
        <w:t xml:space="preserve"> balance between the UE requirements and the MUSIM gap pattern requested and assigned.</w:t>
      </w:r>
    </w:p>
    <w:p w14:paraId="0BE5C54E" w14:textId="3F92041B" w:rsidR="00CC5EB6" w:rsidRDefault="00CC5EB6" w:rsidP="00CC5EB6">
      <w:pPr>
        <w:pStyle w:val="RAN4proposal"/>
        <w:rPr>
          <w:lang w:eastAsia="zh-CN"/>
        </w:rPr>
      </w:pPr>
      <w:bookmarkStart w:id="7" w:name="_Hlk146734716"/>
      <w:r>
        <w:rPr>
          <w:lang w:eastAsia="zh-CN"/>
        </w:rPr>
        <w:t>There need to</w:t>
      </w:r>
      <w:r w:rsidR="00722F77">
        <w:rPr>
          <w:lang w:eastAsia="zh-CN"/>
        </w:rPr>
        <w:t xml:space="preserve"> be</w:t>
      </w:r>
      <w:r>
        <w:rPr>
          <w:lang w:eastAsia="zh-CN"/>
        </w:rPr>
        <w:t xml:space="preserve"> a reasonable balance between the UE </w:t>
      </w:r>
      <w:r w:rsidR="00722F77">
        <w:rPr>
          <w:lang w:eastAsia="zh-CN"/>
        </w:rPr>
        <w:t xml:space="preserve">NW-B </w:t>
      </w:r>
      <w:r>
        <w:rPr>
          <w:lang w:eastAsia="zh-CN"/>
        </w:rPr>
        <w:t>requirements and the MUSIM gap pattern</w:t>
      </w:r>
      <w:r w:rsidR="00722F77">
        <w:rPr>
          <w:lang w:eastAsia="zh-CN"/>
        </w:rPr>
        <w:t>(s).</w:t>
      </w:r>
    </w:p>
    <w:bookmarkEnd w:id="7"/>
    <w:p w14:paraId="0386AE1A" w14:textId="7C4177BF" w:rsidR="00743C54" w:rsidRDefault="00743C54" w:rsidP="00C04B39">
      <w:pPr>
        <w:pStyle w:val="CommentText"/>
        <w:rPr>
          <w:rFonts w:eastAsia="SimSun"/>
          <w:color w:val="000000" w:themeColor="text1"/>
          <w:szCs w:val="24"/>
          <w:lang w:eastAsia="zh-CN"/>
        </w:rPr>
      </w:pPr>
      <w:r>
        <w:rPr>
          <w:rFonts w:eastAsia="SimSun"/>
          <w:color w:val="000000" w:themeColor="text1"/>
          <w:szCs w:val="24"/>
          <w:lang w:eastAsia="zh-CN"/>
        </w:rPr>
        <w:t xml:space="preserve">In summary we </w:t>
      </w:r>
      <w:r w:rsidR="00DB1F77">
        <w:rPr>
          <w:rFonts w:eastAsia="SimSun"/>
          <w:color w:val="000000" w:themeColor="text1"/>
          <w:szCs w:val="24"/>
          <w:lang w:eastAsia="zh-CN"/>
        </w:rPr>
        <w:t>believe this discussion needs to consider at least following</w:t>
      </w:r>
      <w:r w:rsidR="00B727D9">
        <w:rPr>
          <w:rFonts w:eastAsia="SimSun"/>
          <w:color w:val="000000" w:themeColor="text1"/>
          <w:szCs w:val="24"/>
          <w:lang w:eastAsia="zh-CN"/>
        </w:rPr>
        <w:t>, which are still open</w:t>
      </w:r>
      <w:r w:rsidR="00DB1F77">
        <w:rPr>
          <w:rFonts w:eastAsia="SimSun"/>
          <w:color w:val="000000" w:themeColor="text1"/>
          <w:szCs w:val="24"/>
          <w:lang w:eastAsia="zh-CN"/>
        </w:rPr>
        <w:t>:</w:t>
      </w:r>
    </w:p>
    <w:p w14:paraId="7A66C5BD" w14:textId="192FC0E0" w:rsidR="00DB1F77" w:rsidRPr="00DB1F77" w:rsidRDefault="00DB1F77" w:rsidP="00DB1F77">
      <w:pPr>
        <w:pStyle w:val="CommentText"/>
        <w:numPr>
          <w:ilvl w:val="0"/>
          <w:numId w:val="45"/>
        </w:numPr>
        <w:rPr>
          <w:rFonts w:eastAsia="SimSun"/>
          <w:color w:val="000000" w:themeColor="text1"/>
          <w:szCs w:val="24"/>
          <w:lang w:eastAsia="zh-CN"/>
        </w:rPr>
      </w:pPr>
      <w:r w:rsidRPr="00DB1F77">
        <w:rPr>
          <w:rFonts w:eastAsia="SimSun"/>
          <w:color w:val="000000" w:themeColor="text1"/>
          <w:szCs w:val="24"/>
          <w:lang w:eastAsia="zh-CN"/>
        </w:rPr>
        <w:t>NW-B measurement requirements</w:t>
      </w:r>
      <w:r w:rsidR="00B727D9">
        <w:rPr>
          <w:rFonts w:eastAsia="SimSun"/>
          <w:color w:val="000000" w:themeColor="text1"/>
          <w:szCs w:val="24"/>
          <w:lang w:eastAsia="zh-CN"/>
        </w:rPr>
        <w:t>?</w:t>
      </w:r>
    </w:p>
    <w:p w14:paraId="53BCD939" w14:textId="77B78BB3" w:rsidR="00DB1F77" w:rsidRPr="00DB1F77" w:rsidRDefault="00DB1F77" w:rsidP="00DB1F77">
      <w:pPr>
        <w:pStyle w:val="CommentText"/>
        <w:numPr>
          <w:ilvl w:val="0"/>
          <w:numId w:val="45"/>
        </w:numPr>
        <w:rPr>
          <w:rFonts w:eastAsia="SimSun"/>
          <w:color w:val="000000" w:themeColor="text1"/>
          <w:szCs w:val="24"/>
          <w:lang w:eastAsia="zh-CN"/>
        </w:rPr>
      </w:pPr>
      <w:r w:rsidRPr="00DB1F77">
        <w:rPr>
          <w:rFonts w:eastAsia="SimSun"/>
          <w:color w:val="000000" w:themeColor="text1"/>
          <w:szCs w:val="24"/>
          <w:lang w:eastAsia="zh-CN"/>
        </w:rPr>
        <w:t>Shall UE measure other than 1 carrier in NW-B</w:t>
      </w:r>
      <w:r w:rsidR="00B727D9">
        <w:rPr>
          <w:rFonts w:eastAsia="SimSun"/>
          <w:color w:val="000000" w:themeColor="text1"/>
          <w:szCs w:val="24"/>
          <w:lang w:eastAsia="zh-CN"/>
        </w:rPr>
        <w:t>?</w:t>
      </w:r>
    </w:p>
    <w:p w14:paraId="0EE63966" w14:textId="2564F356" w:rsidR="00DB1F77" w:rsidRPr="00DB1F77" w:rsidRDefault="005017BF" w:rsidP="00DB1F77">
      <w:pPr>
        <w:pStyle w:val="CommentText"/>
        <w:numPr>
          <w:ilvl w:val="0"/>
          <w:numId w:val="45"/>
        </w:numPr>
        <w:rPr>
          <w:rFonts w:eastAsia="SimSun"/>
          <w:color w:val="000000" w:themeColor="text1"/>
          <w:szCs w:val="24"/>
          <w:lang w:eastAsia="zh-CN"/>
        </w:rPr>
      </w:pPr>
      <w:r>
        <w:rPr>
          <w:rFonts w:eastAsia="SimSun"/>
          <w:color w:val="000000" w:themeColor="text1"/>
          <w:szCs w:val="24"/>
          <w:lang w:eastAsia="zh-CN"/>
        </w:rPr>
        <w:lastRenderedPageBreak/>
        <w:t>M</w:t>
      </w:r>
      <w:r w:rsidR="00DB1F77" w:rsidRPr="00DB1F77">
        <w:rPr>
          <w:rFonts w:eastAsia="SimSun"/>
          <w:color w:val="000000" w:themeColor="text1"/>
          <w:szCs w:val="24"/>
          <w:lang w:eastAsia="zh-CN"/>
        </w:rPr>
        <w:t xml:space="preserve">inimum </w:t>
      </w:r>
      <w:r>
        <w:rPr>
          <w:rFonts w:eastAsia="SimSun"/>
          <w:color w:val="000000" w:themeColor="text1"/>
          <w:szCs w:val="24"/>
          <w:lang w:eastAsia="zh-CN"/>
        </w:rPr>
        <w:t xml:space="preserve">MUSIM gap </w:t>
      </w:r>
      <w:r w:rsidR="00DB1F77" w:rsidRPr="00DB1F77">
        <w:rPr>
          <w:rFonts w:eastAsia="SimSun"/>
          <w:color w:val="000000" w:themeColor="text1"/>
          <w:szCs w:val="24"/>
          <w:lang w:eastAsia="zh-CN"/>
        </w:rPr>
        <w:t>support from UE side</w:t>
      </w:r>
    </w:p>
    <w:p w14:paraId="30A0EE50" w14:textId="02E77393" w:rsidR="00DB1F77" w:rsidRDefault="00DB1F77" w:rsidP="00DB1F77">
      <w:pPr>
        <w:pStyle w:val="CommentText"/>
        <w:numPr>
          <w:ilvl w:val="0"/>
          <w:numId w:val="45"/>
        </w:numPr>
        <w:rPr>
          <w:rFonts w:eastAsia="SimSun"/>
          <w:color w:val="000000" w:themeColor="text1"/>
          <w:szCs w:val="24"/>
          <w:lang w:eastAsia="zh-CN"/>
        </w:rPr>
      </w:pPr>
      <w:r w:rsidRPr="00DB1F77">
        <w:rPr>
          <w:rFonts w:eastAsia="SimSun"/>
          <w:color w:val="000000" w:themeColor="text1"/>
          <w:szCs w:val="24"/>
          <w:lang w:eastAsia="zh-CN"/>
        </w:rPr>
        <w:t>UE requirements if UE is not allocated all requested MUSIM gaps.</w:t>
      </w:r>
    </w:p>
    <w:p w14:paraId="69F81608" w14:textId="585DD2E5" w:rsidR="00C04B39" w:rsidRDefault="00C04B39" w:rsidP="00C04B39">
      <w:pPr>
        <w:pStyle w:val="CommentText"/>
        <w:rPr>
          <w:rFonts w:eastAsia="SimSun"/>
          <w:color w:val="000000" w:themeColor="text1"/>
          <w:szCs w:val="24"/>
          <w:lang w:eastAsia="zh-CN"/>
        </w:rPr>
      </w:pPr>
      <w:r>
        <w:rPr>
          <w:rFonts w:eastAsia="SimSun"/>
          <w:color w:val="000000" w:themeColor="text1"/>
          <w:szCs w:val="24"/>
          <w:lang w:eastAsia="zh-CN"/>
        </w:rPr>
        <w:t xml:space="preserve">For example, it does not seem fully justifiable that the UE would request and need a MUSIM gap pattern with a 40ms periodicity for performing normal </w:t>
      </w:r>
      <w:r w:rsidR="00193C47">
        <w:rPr>
          <w:rFonts w:eastAsia="SimSun"/>
          <w:color w:val="000000" w:themeColor="text1"/>
          <w:szCs w:val="24"/>
          <w:lang w:eastAsia="zh-CN"/>
        </w:rPr>
        <w:t xml:space="preserve">intra-frequency </w:t>
      </w:r>
      <w:r>
        <w:rPr>
          <w:rFonts w:eastAsia="SimSun"/>
          <w:color w:val="000000" w:themeColor="text1"/>
          <w:szCs w:val="24"/>
          <w:lang w:eastAsia="zh-CN"/>
        </w:rPr>
        <w:t xml:space="preserve">idle mode measurement and paging reception from NW-B – especially when considering that current idle mode measurement requirements are </w:t>
      </w:r>
      <w:r w:rsidR="00A654FB">
        <w:rPr>
          <w:rFonts w:eastAsia="SimSun"/>
          <w:color w:val="000000" w:themeColor="text1"/>
          <w:szCs w:val="24"/>
          <w:lang w:eastAsia="zh-CN"/>
        </w:rPr>
        <w:t xml:space="preserve">based on DRX cycle </w:t>
      </w:r>
      <w:r w:rsidR="00E346E3">
        <w:rPr>
          <w:rFonts w:eastAsia="SimSun"/>
          <w:color w:val="000000" w:themeColor="text1"/>
          <w:szCs w:val="24"/>
          <w:lang w:eastAsia="zh-CN"/>
        </w:rPr>
        <w:t>much longer</w:t>
      </w:r>
      <w:r>
        <w:rPr>
          <w:rFonts w:eastAsia="SimSun"/>
          <w:color w:val="000000" w:themeColor="text1"/>
          <w:szCs w:val="24"/>
          <w:lang w:eastAsia="zh-CN"/>
        </w:rPr>
        <w:t xml:space="preserve"> than 40ms.</w:t>
      </w:r>
    </w:p>
    <w:p w14:paraId="6D721F6C" w14:textId="77777777" w:rsidR="00C04B39" w:rsidRDefault="00C04B39" w:rsidP="00C04B39">
      <w:pPr>
        <w:pStyle w:val="RAN4proposal"/>
      </w:pPr>
      <w:r>
        <w:rPr>
          <w:lang w:eastAsia="zh-CN"/>
        </w:rPr>
        <w:t>There shall be a minimum MGRP defined for the requested MUSIM gap pattern.</w:t>
      </w:r>
    </w:p>
    <w:p w14:paraId="4E2C6F5D" w14:textId="5C01343B" w:rsidR="00C04B39" w:rsidRDefault="00C04B39" w:rsidP="00C04B39">
      <w:pPr>
        <w:pStyle w:val="CommentText"/>
      </w:pPr>
      <w:r>
        <w:t>Conditions can be discussed further once the NW-B requirements a clearer. However, we expect that such minimum MRGP could be 160ms.</w:t>
      </w:r>
    </w:p>
    <w:p w14:paraId="699B69B7" w14:textId="5E768E8F" w:rsidR="00FA3636" w:rsidRDefault="004943B1" w:rsidP="005C23A4">
      <w:r>
        <w:t xml:space="preserve">One aspect of the discussion is of course the </w:t>
      </w:r>
      <w:r w:rsidR="00776D7D">
        <w:t xml:space="preserve">NW-B </w:t>
      </w:r>
      <w:r>
        <w:t xml:space="preserve">measurements assumed being required to be performed by the UE </w:t>
      </w:r>
      <w:r w:rsidR="00776D7D">
        <w:t>during the allocated MUSIM gaps.</w:t>
      </w:r>
      <w:r w:rsidR="00831346">
        <w:t xml:space="preserve"> MUSIM gaps are in our view allocated to allow the UE to perform certain functions in NW-B during the M</w:t>
      </w:r>
      <w:r w:rsidR="0069138F">
        <w:t>US</w:t>
      </w:r>
      <w:r w:rsidR="00831346">
        <w:t xml:space="preserve">IM gaps. Such functions are for example </w:t>
      </w:r>
      <w:r w:rsidR="00E6479D">
        <w:t xml:space="preserve">cell detection, </w:t>
      </w:r>
      <w:proofErr w:type="gramStart"/>
      <w:r w:rsidR="00E6479D">
        <w:t>measurements</w:t>
      </w:r>
      <w:proofErr w:type="gramEnd"/>
      <w:r w:rsidR="00E6479D">
        <w:t xml:space="preserve"> and paging reception. </w:t>
      </w:r>
      <w:r w:rsidR="009630A8">
        <w:t xml:space="preserve">However, </w:t>
      </w:r>
      <w:r w:rsidR="0045617A">
        <w:t>our understanding is that</w:t>
      </w:r>
      <w:r w:rsidR="009630A8">
        <w:t xml:space="preserve"> </w:t>
      </w:r>
      <w:r w:rsidR="008F322D">
        <w:t xml:space="preserve">UE </w:t>
      </w:r>
      <w:r w:rsidR="004B402B">
        <w:t xml:space="preserve">need not </w:t>
      </w:r>
      <w:r w:rsidR="008F322D">
        <w:t xml:space="preserve">perform </w:t>
      </w:r>
      <w:r w:rsidR="007A7CAE">
        <w:t>measurement in NW-B</w:t>
      </w:r>
      <w:r w:rsidR="008F322D">
        <w:t xml:space="preserve"> </w:t>
      </w:r>
      <w:r w:rsidR="007A7CAE">
        <w:t xml:space="preserve">than </w:t>
      </w:r>
      <w:r w:rsidR="008F322D">
        <w:t xml:space="preserve">operations </w:t>
      </w:r>
      <w:r w:rsidR="00CA04D8">
        <w:t xml:space="preserve">for </w:t>
      </w:r>
      <w:r w:rsidR="00196CBB">
        <w:t xml:space="preserve">enabling paging reception. Hence, UE </w:t>
      </w:r>
      <w:r w:rsidR="00B242DD">
        <w:t>is not required</w:t>
      </w:r>
      <w:r w:rsidR="00196CBB">
        <w:t xml:space="preserve"> </w:t>
      </w:r>
      <w:r w:rsidR="00B242DD">
        <w:t xml:space="preserve">to </w:t>
      </w:r>
      <w:r w:rsidR="00196CBB">
        <w:t>perform for NW-B inter-frequency</w:t>
      </w:r>
      <w:r w:rsidR="00794C47">
        <w:t xml:space="preserve"> measurements</w:t>
      </w:r>
      <w:r w:rsidR="00985583">
        <w:t>.</w:t>
      </w:r>
    </w:p>
    <w:p w14:paraId="7B866B6A" w14:textId="2E208519" w:rsidR="00D36C7C" w:rsidRDefault="00A50DBB" w:rsidP="0050636D">
      <w:pPr>
        <w:pStyle w:val="RAN4proposal"/>
      </w:pPr>
      <w:r>
        <w:t xml:space="preserve">UE is not </w:t>
      </w:r>
      <w:r w:rsidR="00794C47">
        <w:t>required</w:t>
      </w:r>
      <w:r>
        <w:t xml:space="preserve"> performing NW-B inter-frequency measurements.</w:t>
      </w:r>
    </w:p>
    <w:p w14:paraId="517495CB" w14:textId="784F5094" w:rsidR="00A50DBB" w:rsidRDefault="008D6165" w:rsidP="005C23A4">
      <w:r>
        <w:t xml:space="preserve">Accounting </w:t>
      </w:r>
      <w:r w:rsidR="00E470F4">
        <w:t xml:space="preserve">the assumed MUSIM measurement/paging receptions in NW-B, we </w:t>
      </w:r>
      <w:r w:rsidR="004205C2">
        <w:t>believe</w:t>
      </w:r>
      <w:r w:rsidR="00E470F4">
        <w:t xml:space="preserve"> that one MUSIM GP for paging reception would be </w:t>
      </w:r>
      <w:r w:rsidR="00813B20">
        <w:t xml:space="preserve">with a MGRP which is reflecting the paging periodicities. Any MUSIM GP used for </w:t>
      </w:r>
      <w:proofErr w:type="gramStart"/>
      <w:r w:rsidR="00074190">
        <w:t>e.g.</w:t>
      </w:r>
      <w:proofErr w:type="gramEnd"/>
      <w:r w:rsidR="00074190">
        <w:t xml:space="preserve"> NW-B measurements would reflect the NW-B measurements requirements. Our proposal here </w:t>
      </w:r>
      <w:r w:rsidR="0081445F">
        <w:t>NW-B</w:t>
      </w:r>
      <w:r w:rsidR="00735060">
        <w:t xml:space="preserve"> measurement </w:t>
      </w:r>
      <w:r w:rsidR="00074190">
        <w:t xml:space="preserve">requirements </w:t>
      </w:r>
      <w:r w:rsidR="00735060">
        <w:t>sh</w:t>
      </w:r>
      <w:r w:rsidR="00074190">
        <w:t xml:space="preserve">ould be the same as those currently defined for NW-A. Hence, the MUSIM MGRP for </w:t>
      </w:r>
      <w:r w:rsidR="006151F3">
        <w:t>supporting</w:t>
      </w:r>
      <w:r w:rsidR="00074190">
        <w:t xml:space="preserve"> NW-B measurements </w:t>
      </w:r>
      <w:r w:rsidR="006151F3">
        <w:t>sh</w:t>
      </w:r>
      <w:r w:rsidR="00074190">
        <w:t xml:space="preserve">ould </w:t>
      </w:r>
      <w:r w:rsidR="00FF6156">
        <w:t>be</w:t>
      </w:r>
      <w:r w:rsidR="00080B01">
        <w:t xml:space="preserve"> </w:t>
      </w:r>
      <w:r w:rsidR="00FF6156">
        <w:t>same as</w:t>
      </w:r>
      <w:r w:rsidR="00080B01">
        <w:t xml:space="preserve"> the NW-B DRX/paging period</w:t>
      </w:r>
      <w:r w:rsidR="004E32BE">
        <w:t>.</w:t>
      </w:r>
    </w:p>
    <w:p w14:paraId="07BA2CF0" w14:textId="0C6746EC" w:rsidR="004E32BE" w:rsidRDefault="00013461" w:rsidP="005C23A4">
      <w:r>
        <w:t>In general</w:t>
      </w:r>
      <w:r w:rsidR="00EE0916">
        <w:t>,</w:t>
      </w:r>
      <w:r>
        <w:t xml:space="preserve"> we believe that a </w:t>
      </w:r>
      <w:r w:rsidR="00486BC2">
        <w:t xml:space="preserve">reasonable MUSIM MGRP enabling both reasonable </w:t>
      </w:r>
      <w:r w:rsidR="003F7EFF">
        <w:t>number</w:t>
      </w:r>
      <w:r w:rsidR="00486BC2">
        <w:t xml:space="preserve"> of measurements and allow</w:t>
      </w:r>
      <w:r w:rsidR="002D5245">
        <w:t>ing</w:t>
      </w:r>
      <w:r w:rsidR="00486BC2">
        <w:t xml:space="preserve"> for paging reception would be for example 160ms. Which would </w:t>
      </w:r>
      <w:r w:rsidR="00EE0916">
        <w:t>leave some additional margin on the UE side.</w:t>
      </w:r>
    </w:p>
    <w:p w14:paraId="0A8927D8" w14:textId="78992B1F" w:rsidR="00B06448" w:rsidRDefault="003D3979" w:rsidP="008322EA">
      <w:pPr>
        <w:pStyle w:val="RAN4proposal"/>
        <w:rPr>
          <w:lang w:eastAsia="zh-CN"/>
        </w:rPr>
      </w:pPr>
      <w:r>
        <w:rPr>
          <w:lang w:eastAsia="zh-CN"/>
        </w:rPr>
        <w:t>The UE shall at least support MUSIM MGRP of 160ms.</w:t>
      </w:r>
    </w:p>
    <w:p w14:paraId="6A8889A5" w14:textId="77777777" w:rsidR="008322EA" w:rsidRPr="008322EA" w:rsidRDefault="008322EA" w:rsidP="008322EA">
      <w:pPr>
        <w:rPr>
          <w:lang w:eastAsia="zh-CN"/>
        </w:rPr>
      </w:pPr>
    </w:p>
    <w:p w14:paraId="77FFEC88" w14:textId="572ED819" w:rsidR="00020E47" w:rsidRDefault="00020E47" w:rsidP="00020E47">
      <w:pPr>
        <w:pStyle w:val="RAN4H2"/>
      </w:pPr>
      <w:r w:rsidRPr="00020E47">
        <w:t>On collision between different MUSIM gaps</w:t>
      </w:r>
    </w:p>
    <w:p w14:paraId="2B9BA9FA" w14:textId="48F71C4F" w:rsidR="00020E47" w:rsidRDefault="00020E47" w:rsidP="00020E47">
      <w:pPr>
        <w:pStyle w:val="RAN4H3"/>
      </w:pPr>
      <w:r w:rsidRPr="00020E47">
        <w:t xml:space="preserve">UE </w:t>
      </w:r>
      <w:r w:rsidR="006E12FA" w:rsidRPr="00020E47">
        <w:t>behavior</w:t>
      </w:r>
      <w:r w:rsidRPr="00020E47">
        <w:t xml:space="preserve"> when “keep solution” is indicated by UE and NW A rejects the ‘keep solution’ </w:t>
      </w:r>
      <w:proofErr w:type="gramStart"/>
      <w:r w:rsidRPr="00020E47">
        <w:t>indication</w:t>
      </w:r>
      <w:proofErr w:type="gramEnd"/>
    </w:p>
    <w:p w14:paraId="37AFA8A6" w14:textId="2BF3C33A" w:rsidR="003D268A" w:rsidRDefault="003F0FC7" w:rsidP="005C23A4">
      <w:r>
        <w:t xml:space="preserve">When </w:t>
      </w:r>
      <w:r w:rsidR="00C861E0">
        <w:t>RAN4 decided to introduce the keep solution</w:t>
      </w:r>
      <w:r>
        <w:t>,</w:t>
      </w:r>
      <w:r w:rsidR="003D268A">
        <w:t xml:space="preserve"> it was agreed:</w:t>
      </w:r>
    </w:p>
    <w:p w14:paraId="3731B84B" w14:textId="77777777" w:rsidR="00BA17EE" w:rsidRDefault="00BA17EE" w:rsidP="00BA17EE">
      <w:pPr>
        <w:ind w:left="720"/>
        <w:rPr>
          <w:lang w:val="en-GB"/>
        </w:rPr>
      </w:pPr>
      <w:r>
        <w:rPr>
          <w:b/>
          <w:color w:val="000000" w:themeColor="text1"/>
          <w:u w:val="single"/>
          <w:lang w:eastAsia="ko-KR"/>
        </w:rPr>
        <w:t>Issue 2-2-2-2: How to determine when “keep solution” is used based on UE request</w:t>
      </w:r>
    </w:p>
    <w:p w14:paraId="0977DBE8" w14:textId="77777777" w:rsidR="00BA17EE" w:rsidRPr="00566AE2" w:rsidRDefault="00BA17EE" w:rsidP="00BA17EE">
      <w:pPr>
        <w:spacing w:after="120" w:line="252" w:lineRule="auto"/>
        <w:ind w:left="720" w:firstLine="720"/>
        <w:rPr>
          <w:lang w:eastAsia="ja-JP"/>
        </w:rPr>
      </w:pPr>
      <w:r w:rsidRPr="00566AE2">
        <w:rPr>
          <w:lang w:eastAsia="ja-JP"/>
        </w:rPr>
        <w:t>Agreements</w:t>
      </w:r>
      <w:r>
        <w:rPr>
          <w:lang w:eastAsia="ja-JP"/>
        </w:rPr>
        <w:t>:</w:t>
      </w:r>
    </w:p>
    <w:p w14:paraId="563C11C5" w14:textId="77777777" w:rsidR="00BA17EE" w:rsidRPr="00BE2B19" w:rsidRDefault="00BA17EE" w:rsidP="00BA17EE">
      <w:pPr>
        <w:spacing w:after="120" w:line="252" w:lineRule="auto"/>
        <w:ind w:left="2016"/>
        <w:rPr>
          <w:bCs/>
        </w:rPr>
      </w:pPr>
      <w:r w:rsidRPr="00ED2787">
        <w:rPr>
          <w:rFonts w:eastAsiaTheme="minorEastAsia"/>
          <w:iCs/>
        </w:rPr>
        <w:t xml:space="preserve">Introduce </w:t>
      </w:r>
      <w:proofErr w:type="spellStart"/>
      <w:r w:rsidRPr="00ED2787">
        <w:rPr>
          <w:rFonts w:eastAsiaTheme="minorEastAsia"/>
          <w:iCs/>
        </w:rPr>
        <w:t>signalling</w:t>
      </w:r>
      <w:proofErr w:type="spellEnd"/>
      <w:r w:rsidRPr="00ED2787">
        <w:rPr>
          <w:rFonts w:eastAsiaTheme="minorEastAsia"/>
          <w:iCs/>
        </w:rPr>
        <w:t xml:space="preserve"> to allow UE to request to use “keep solution” collision handling mechanism for requested aperiodic and periodic MUSIM gaps and network to grant UE the use of “keep solution”. The same request applies for all MUSIM gaps altogether (</w:t>
      </w:r>
      <w:proofErr w:type="gramStart"/>
      <w:r w:rsidRPr="00ED2787">
        <w:rPr>
          <w:rFonts w:eastAsiaTheme="minorEastAsia"/>
          <w:iCs/>
        </w:rPr>
        <w:t>i.e.</w:t>
      </w:r>
      <w:proofErr w:type="gramEnd"/>
      <w:r w:rsidRPr="00ED2787">
        <w:rPr>
          <w:rFonts w:eastAsiaTheme="minorEastAsia"/>
          <w:iCs/>
        </w:rPr>
        <w:t xml:space="preserve"> one bit indication). </w:t>
      </w:r>
      <w:proofErr w:type="spellStart"/>
      <w:r w:rsidRPr="00ED2787">
        <w:rPr>
          <w:bCs/>
        </w:rPr>
        <w:t>Signalling</w:t>
      </w:r>
      <w:proofErr w:type="spellEnd"/>
      <w:r w:rsidRPr="00ED2787">
        <w:rPr>
          <w:bCs/>
        </w:rPr>
        <w:t xml:space="preserve"> design is up to RAN2.</w:t>
      </w:r>
    </w:p>
    <w:p w14:paraId="59829F23" w14:textId="77777777" w:rsidR="00BA17EE" w:rsidRPr="000F016C" w:rsidRDefault="00BA17EE" w:rsidP="00BA17EE">
      <w:pPr>
        <w:pStyle w:val="ListParagraph"/>
        <w:spacing w:after="120" w:line="252" w:lineRule="auto"/>
        <w:ind w:left="1146"/>
        <w:rPr>
          <w:rFonts w:eastAsia="SimSun"/>
          <w:szCs w:val="24"/>
          <w:lang w:eastAsia="ja-JP"/>
        </w:rPr>
      </w:pPr>
      <w:r w:rsidRPr="000F016C">
        <w:rPr>
          <w:rFonts w:eastAsia="SimSun"/>
          <w:szCs w:val="24"/>
          <w:lang w:eastAsia="ja-JP"/>
        </w:rPr>
        <w:t>Agreement:</w:t>
      </w:r>
    </w:p>
    <w:p w14:paraId="031FE320" w14:textId="77777777" w:rsidR="00BA17EE" w:rsidRPr="00ED2787" w:rsidRDefault="00BA17EE" w:rsidP="00BA17EE">
      <w:pPr>
        <w:pStyle w:val="ListParagraph"/>
        <w:spacing w:after="120" w:line="252" w:lineRule="auto"/>
        <w:ind w:left="1866" w:firstLine="294"/>
        <w:rPr>
          <w:rFonts w:eastAsiaTheme="minorEastAsia"/>
          <w:iCs/>
        </w:rPr>
      </w:pPr>
      <w:r w:rsidRPr="00ED2787">
        <w:rPr>
          <w:rFonts w:eastAsiaTheme="minorEastAsia"/>
          <w:iCs/>
        </w:rPr>
        <w:t xml:space="preserve">NW A sends feedback to UE to let UE know NW A’s decision on “keep solution” </w:t>
      </w:r>
      <w:proofErr w:type="gramStart"/>
      <w:r w:rsidRPr="00ED2787">
        <w:rPr>
          <w:rFonts w:eastAsiaTheme="minorEastAsia"/>
          <w:iCs/>
        </w:rPr>
        <w:t>request</w:t>
      </w:r>
      <w:proofErr w:type="gramEnd"/>
    </w:p>
    <w:p w14:paraId="7958FB31" w14:textId="77777777" w:rsidR="00BA17EE" w:rsidRPr="000F016C" w:rsidRDefault="00BA17EE" w:rsidP="00BA17EE">
      <w:pPr>
        <w:pStyle w:val="ListParagraph"/>
        <w:numPr>
          <w:ilvl w:val="2"/>
          <w:numId w:val="38"/>
        </w:numPr>
        <w:overflowPunct w:val="0"/>
        <w:autoSpaceDE w:val="0"/>
        <w:autoSpaceDN w:val="0"/>
        <w:adjustRightInd w:val="0"/>
        <w:spacing w:after="120" w:line="252" w:lineRule="auto"/>
        <w:ind w:left="3096"/>
        <w:contextualSpacing w:val="0"/>
        <w:rPr>
          <w:rFonts w:eastAsia="SimSun"/>
          <w:szCs w:val="24"/>
          <w:lang w:eastAsia="ja-JP"/>
        </w:rPr>
      </w:pPr>
      <w:r w:rsidRPr="000F016C">
        <w:rPr>
          <w:rFonts w:eastAsia="SimSun"/>
          <w:szCs w:val="24"/>
          <w:lang w:eastAsia="ja-JP"/>
        </w:rPr>
        <w:t xml:space="preserve">Feedback </w:t>
      </w:r>
      <w:proofErr w:type="spellStart"/>
      <w:r w:rsidRPr="000F016C">
        <w:rPr>
          <w:rFonts w:eastAsia="SimSun"/>
          <w:szCs w:val="24"/>
          <w:lang w:eastAsia="ja-JP"/>
        </w:rPr>
        <w:t>signalling</w:t>
      </w:r>
      <w:proofErr w:type="spellEnd"/>
      <w:r w:rsidRPr="000F016C">
        <w:rPr>
          <w:rFonts w:eastAsia="SimSun"/>
          <w:szCs w:val="24"/>
          <w:lang w:eastAsia="ja-JP"/>
        </w:rPr>
        <w:t xml:space="preserve"> is up to RAN2 design.</w:t>
      </w:r>
    </w:p>
    <w:p w14:paraId="0C0058F1" w14:textId="77777777" w:rsidR="00BA17EE" w:rsidRDefault="00BA17EE" w:rsidP="00BA17EE">
      <w:pPr>
        <w:ind w:left="720"/>
        <w:rPr>
          <w:b/>
          <w:color w:val="000000" w:themeColor="text1"/>
          <w:u w:val="single"/>
          <w:lang w:eastAsia="ko-KR"/>
        </w:rPr>
      </w:pPr>
      <w:r w:rsidRPr="00535867">
        <w:rPr>
          <w:b/>
          <w:color w:val="000000" w:themeColor="text1"/>
          <w:u w:val="single"/>
          <w:lang w:eastAsia="ko-KR"/>
        </w:rPr>
        <w:t xml:space="preserve">Issue 2-2-4: </w:t>
      </w:r>
      <w:r>
        <w:rPr>
          <w:b/>
          <w:color w:val="000000" w:themeColor="text1"/>
          <w:u w:val="single"/>
          <w:lang w:eastAsia="ko-KR"/>
        </w:rPr>
        <w:t xml:space="preserve">UE </w:t>
      </w:r>
      <w:proofErr w:type="spellStart"/>
      <w:r>
        <w:rPr>
          <w:b/>
          <w:color w:val="000000" w:themeColor="text1"/>
          <w:u w:val="single"/>
          <w:lang w:eastAsia="ko-KR"/>
        </w:rPr>
        <w:t>behaviour</w:t>
      </w:r>
      <w:proofErr w:type="spellEnd"/>
      <w:r>
        <w:rPr>
          <w:b/>
          <w:color w:val="000000" w:themeColor="text1"/>
          <w:u w:val="single"/>
          <w:lang w:eastAsia="ko-KR"/>
        </w:rPr>
        <w:t xml:space="preserve"> when using “keep </w:t>
      </w:r>
      <w:proofErr w:type="gramStart"/>
      <w:r>
        <w:rPr>
          <w:b/>
          <w:color w:val="000000" w:themeColor="text1"/>
          <w:u w:val="single"/>
          <w:lang w:eastAsia="ko-KR"/>
        </w:rPr>
        <w:t>solution</w:t>
      </w:r>
      <w:proofErr w:type="gramEnd"/>
      <w:r>
        <w:rPr>
          <w:b/>
          <w:color w:val="000000" w:themeColor="text1"/>
          <w:u w:val="single"/>
          <w:lang w:eastAsia="ko-KR"/>
        </w:rPr>
        <w:t>”</w:t>
      </w:r>
    </w:p>
    <w:p w14:paraId="0460D17F" w14:textId="77777777" w:rsidR="00BA17EE" w:rsidRDefault="00BA17EE" w:rsidP="00BA17EE">
      <w:pPr>
        <w:ind w:left="1440"/>
      </w:pPr>
      <w:r w:rsidRPr="009C7EFB">
        <w:rPr>
          <w:szCs w:val="24"/>
          <w:lang w:eastAsia="ja-JP"/>
        </w:rPr>
        <w:t>Agreements:</w:t>
      </w:r>
      <w:r w:rsidRPr="00BB0DD6">
        <w:t xml:space="preserve"> </w:t>
      </w:r>
    </w:p>
    <w:p w14:paraId="1151B49B" w14:textId="77777777" w:rsidR="00BA17EE" w:rsidRPr="006A0BB2" w:rsidRDefault="00BA17EE" w:rsidP="00BA17EE">
      <w:pPr>
        <w:ind w:left="2160"/>
      </w:pPr>
      <w:r>
        <w:t>W</w:t>
      </w:r>
      <w:r w:rsidRPr="00FD3C4F">
        <w:t xml:space="preserve">hen “keep solution” is used, the UE keep all colliding MUSIM gaps irrespective of the priority of the MUSIM </w:t>
      </w:r>
      <w:proofErr w:type="gramStart"/>
      <w:r w:rsidRPr="00FD3C4F">
        <w:t>gaps</w:t>
      </w:r>
      <w:proofErr w:type="gramEnd"/>
    </w:p>
    <w:p w14:paraId="062CF3F0" w14:textId="285A2520" w:rsidR="00210DA3" w:rsidRDefault="003F0FC7" w:rsidP="005C23A4">
      <w:r>
        <w:t xml:space="preserve">And </w:t>
      </w:r>
      <w:r w:rsidR="00AA715D">
        <w:t xml:space="preserve">RAN2 </w:t>
      </w:r>
      <w:r w:rsidR="00BF2AAE">
        <w:t xml:space="preserve">made </w:t>
      </w:r>
      <w:r>
        <w:t>the</w:t>
      </w:r>
      <w:r w:rsidR="00BF2AAE">
        <w:t xml:space="preserve"> </w:t>
      </w:r>
      <w:r w:rsidR="00AA715D">
        <w:t>decision</w:t>
      </w:r>
      <w:r w:rsidR="00210DA3">
        <w:t>:</w:t>
      </w:r>
    </w:p>
    <w:p w14:paraId="09BF2413" w14:textId="04D79332" w:rsidR="00210DA3" w:rsidRPr="003F0FC7" w:rsidRDefault="00210DA3" w:rsidP="00210DA3">
      <w:pPr>
        <w:ind w:left="720"/>
        <w:rPr>
          <w:rFonts w:cs="Times New Roman"/>
        </w:rPr>
      </w:pPr>
      <w:r w:rsidRPr="003F0FC7">
        <w:rPr>
          <w:rFonts w:eastAsia="DengXian" w:cs="Times New Roman"/>
          <w:lang w:eastAsia="zh-CN"/>
        </w:rPr>
        <w:lastRenderedPageBreak/>
        <w:t xml:space="preserve">the UE requests the network of gap priority preferences for all of periodic MUSIM gaps using the existing R17 gap priority </w:t>
      </w:r>
      <w:proofErr w:type="gramStart"/>
      <w:r w:rsidRPr="003F0FC7">
        <w:rPr>
          <w:rFonts w:eastAsia="DengXian" w:cs="Times New Roman"/>
          <w:lang w:eastAsia="zh-CN"/>
        </w:rPr>
        <w:t>information</w:t>
      </w:r>
      <w:proofErr w:type="gramEnd"/>
    </w:p>
    <w:p w14:paraId="3CC6E858" w14:textId="63F7B6EB" w:rsidR="00B94DB2" w:rsidRDefault="00B94DB2" w:rsidP="005C23A4">
      <w:r>
        <w:t>The outcome from the discussion in RAN4#1</w:t>
      </w:r>
      <w:r w:rsidR="005E7A1B">
        <w:t>0</w:t>
      </w:r>
      <w:r>
        <w:t>8bis was:</w:t>
      </w:r>
    </w:p>
    <w:p w14:paraId="7B6D6B5B" w14:textId="77777777" w:rsidR="00B94DB2" w:rsidRPr="00B94DB2" w:rsidRDefault="00B94DB2" w:rsidP="00B94DB2">
      <w:pPr>
        <w:numPr>
          <w:ilvl w:val="0"/>
          <w:numId w:val="38"/>
        </w:numPr>
        <w:rPr>
          <w:lang w:val="en-GB"/>
        </w:rPr>
      </w:pPr>
      <w:r w:rsidRPr="00B94DB2">
        <w:rPr>
          <w:lang w:val="en-GB"/>
        </w:rPr>
        <w:t>Proposals</w:t>
      </w:r>
    </w:p>
    <w:p w14:paraId="2FBC7F7E" w14:textId="77777777" w:rsidR="00B94DB2" w:rsidRPr="00B94DB2" w:rsidRDefault="00B94DB2" w:rsidP="00B94DB2">
      <w:pPr>
        <w:numPr>
          <w:ilvl w:val="1"/>
          <w:numId w:val="38"/>
        </w:numPr>
        <w:rPr>
          <w:lang w:val="en-GB"/>
        </w:rPr>
      </w:pPr>
      <w:r w:rsidRPr="00B94DB2">
        <w:rPr>
          <w:lang w:val="en-GB"/>
        </w:rPr>
        <w:t>P1: No requirements will be specified on MUSIM gaps (vivo Qualcomm Huawei)</w:t>
      </w:r>
    </w:p>
    <w:p w14:paraId="6D73D1DF" w14:textId="77777777" w:rsidR="00B94DB2" w:rsidRPr="00B94DB2" w:rsidRDefault="00B94DB2" w:rsidP="00B94DB2">
      <w:pPr>
        <w:numPr>
          <w:ilvl w:val="1"/>
          <w:numId w:val="38"/>
        </w:numPr>
        <w:rPr>
          <w:lang w:val="en-GB"/>
        </w:rPr>
      </w:pPr>
      <w:r w:rsidRPr="00B94DB2">
        <w:rPr>
          <w:lang w:val="en-GB"/>
        </w:rPr>
        <w:t>P1a: Requirements in network B do not apply (Qualcomm)</w:t>
      </w:r>
    </w:p>
    <w:p w14:paraId="0F4754B2" w14:textId="77777777" w:rsidR="00B94DB2" w:rsidRPr="00B94DB2" w:rsidRDefault="00B94DB2" w:rsidP="00B94DB2">
      <w:pPr>
        <w:numPr>
          <w:ilvl w:val="1"/>
          <w:numId w:val="38"/>
        </w:numPr>
        <w:rPr>
          <w:lang w:val="en-GB"/>
        </w:rPr>
      </w:pPr>
      <w:r w:rsidRPr="00B94DB2">
        <w:rPr>
          <w:lang w:val="en-GB"/>
        </w:rPr>
        <w:t xml:space="preserve">P2: Priority based solution is used (fallback to </w:t>
      </w:r>
      <w:proofErr w:type="gramStart"/>
      <w:r w:rsidRPr="00B94DB2">
        <w:rPr>
          <w:lang w:val="en-GB"/>
        </w:rPr>
        <w:t>priority based</w:t>
      </w:r>
      <w:proofErr w:type="gramEnd"/>
      <w:r w:rsidRPr="00B94DB2">
        <w:rPr>
          <w:lang w:val="en-GB"/>
        </w:rPr>
        <w:t xml:space="preserve"> solution) when “keep solution” is not granted (vivo MTK CMCC Xiaomi Ericsson China Telecom oppo Apple)</w:t>
      </w:r>
    </w:p>
    <w:p w14:paraId="3E88EDBB" w14:textId="77777777" w:rsidR="00B94DB2" w:rsidRPr="00B94DB2" w:rsidRDefault="00B94DB2" w:rsidP="00B94DB2">
      <w:pPr>
        <w:numPr>
          <w:ilvl w:val="1"/>
          <w:numId w:val="38"/>
        </w:numPr>
        <w:rPr>
          <w:lang w:val="en-GB"/>
        </w:rPr>
      </w:pPr>
      <w:r w:rsidRPr="00B94DB2">
        <w:rPr>
          <w:lang w:val="en-GB"/>
        </w:rPr>
        <w:t xml:space="preserve">P3: A UE shall support MUSIM </w:t>
      </w:r>
      <w:proofErr w:type="gramStart"/>
      <w:r w:rsidRPr="00B94DB2">
        <w:rPr>
          <w:lang w:val="en-GB"/>
        </w:rPr>
        <w:t>priority based</w:t>
      </w:r>
      <w:proofErr w:type="gramEnd"/>
      <w:r w:rsidRPr="00B94DB2">
        <w:rPr>
          <w:lang w:val="en-GB"/>
        </w:rPr>
        <w:t xml:space="preserve"> solution and may support keep solution (Nokia)</w:t>
      </w:r>
    </w:p>
    <w:p w14:paraId="44647153" w14:textId="77777777" w:rsidR="00727538" w:rsidRDefault="00210DA3" w:rsidP="005C23A4">
      <w:r>
        <w:t>In our vi</w:t>
      </w:r>
      <w:r w:rsidR="007F0845">
        <w:t>e</w:t>
      </w:r>
      <w:r>
        <w:t xml:space="preserve">w </w:t>
      </w:r>
      <w:r w:rsidR="00727538">
        <w:t>current agreements already</w:t>
      </w:r>
      <w:r>
        <w:t xml:space="preserve"> handle</w:t>
      </w:r>
      <w:r w:rsidR="00727538">
        <w:t>s</w:t>
      </w:r>
      <w:r>
        <w:t xml:space="preserve"> the iss</w:t>
      </w:r>
      <w:r w:rsidR="006979C1">
        <w:t>ue rather nicely</w:t>
      </w:r>
      <w:r w:rsidR="00727538">
        <w:t>:</w:t>
      </w:r>
    </w:p>
    <w:p w14:paraId="76252B9D" w14:textId="77777777" w:rsidR="00727538" w:rsidRDefault="006979C1" w:rsidP="00727538">
      <w:pPr>
        <w:pStyle w:val="ListParagraph"/>
        <w:numPr>
          <w:ilvl w:val="0"/>
          <w:numId w:val="46"/>
        </w:numPr>
      </w:pPr>
      <w:r>
        <w:t xml:space="preserve">UE shall always include </w:t>
      </w:r>
      <w:r w:rsidR="00C20356">
        <w:t>MUSIM gap priority for all requested periodic MUSIM gaps</w:t>
      </w:r>
      <w:r w:rsidR="007F2944">
        <w:t xml:space="preserve">. </w:t>
      </w:r>
    </w:p>
    <w:p w14:paraId="47C9D5D4" w14:textId="77777777" w:rsidR="00CB3838" w:rsidRDefault="007F2944" w:rsidP="00727538">
      <w:pPr>
        <w:pStyle w:val="ListParagraph"/>
        <w:numPr>
          <w:ilvl w:val="0"/>
          <w:numId w:val="46"/>
        </w:numPr>
      </w:pPr>
      <w:r>
        <w:t xml:space="preserve">If </w:t>
      </w:r>
      <w:r w:rsidR="00C20356">
        <w:t>keep-solution is req</w:t>
      </w:r>
      <w:r w:rsidR="00C60A13">
        <w:t>u</w:t>
      </w:r>
      <w:r w:rsidR="00C20356">
        <w:t xml:space="preserve">ested by the UE and </w:t>
      </w:r>
      <w:r>
        <w:t>keep is not granted by network</w:t>
      </w:r>
      <w:r w:rsidR="00C60A13">
        <w:t xml:space="preserve">, the network will indicate this and configure </w:t>
      </w:r>
      <w:r w:rsidR="00CB3838">
        <w:t xml:space="preserve">UE with </w:t>
      </w:r>
      <w:r w:rsidR="00C60A13">
        <w:t xml:space="preserve">MUSIM gaps priorities. </w:t>
      </w:r>
    </w:p>
    <w:p w14:paraId="75883A30" w14:textId="77777777" w:rsidR="00CB3838" w:rsidRDefault="007F2944" w:rsidP="00727538">
      <w:pPr>
        <w:pStyle w:val="ListParagraph"/>
        <w:numPr>
          <w:ilvl w:val="0"/>
          <w:numId w:val="46"/>
        </w:numPr>
      </w:pPr>
      <w:r>
        <w:t xml:space="preserve">UE </w:t>
      </w:r>
      <w:r w:rsidR="00C60A13">
        <w:t xml:space="preserve">shall then </w:t>
      </w:r>
      <w:r w:rsidR="00FF6AC0">
        <w:t xml:space="preserve">use </w:t>
      </w:r>
      <w:proofErr w:type="gramStart"/>
      <w:r w:rsidR="00FF6AC0">
        <w:t>priority based</w:t>
      </w:r>
      <w:proofErr w:type="gramEnd"/>
      <w:r w:rsidR="00FF6AC0">
        <w:t xml:space="preserve"> solution according to the</w:t>
      </w:r>
      <w:r>
        <w:t xml:space="preserve"> allocated priorities.</w:t>
      </w:r>
    </w:p>
    <w:p w14:paraId="24E02135" w14:textId="49132CB3" w:rsidR="008E3560" w:rsidRDefault="006139FF" w:rsidP="00CB3838">
      <w:r>
        <w:t>A</w:t>
      </w:r>
      <w:r w:rsidR="008B3B80">
        <w:t xml:space="preserve">s the UE shall always </w:t>
      </w:r>
      <w:r w:rsidR="00FC4454">
        <w:t>request</w:t>
      </w:r>
      <w:r w:rsidR="008B3B80">
        <w:t xml:space="preserve"> priorities for the requested MUSIM gaps and </w:t>
      </w:r>
      <w:r w:rsidR="00AF6FB8">
        <w:t xml:space="preserve">use of keep-solution is network decision, the UE shall always be prepared that keep-solution is not granted. </w:t>
      </w:r>
      <w:r>
        <w:t>Hence, UE always need to support at least priority based solution.</w:t>
      </w:r>
    </w:p>
    <w:p w14:paraId="445C3DB0" w14:textId="28E1C158" w:rsidR="007F0C17" w:rsidRDefault="000F62EA" w:rsidP="000F62EA">
      <w:pPr>
        <w:pStyle w:val="RAN4proposal"/>
      </w:pPr>
      <w:r>
        <w:t xml:space="preserve">Support P2. </w:t>
      </w:r>
      <w:r w:rsidR="007F0C17">
        <w:t xml:space="preserve">Priority based solution </w:t>
      </w:r>
      <w:r>
        <w:t>can always be applied if keep solution is not granted.</w:t>
      </w:r>
    </w:p>
    <w:p w14:paraId="3113CB0E" w14:textId="17B41BAC" w:rsidR="00020E47" w:rsidRDefault="006D27DF" w:rsidP="00CB3838">
      <w:r>
        <w:t>We see that for UEs supporting MUSIM gaps, the</w:t>
      </w:r>
      <w:r w:rsidR="007F2944">
        <w:t xml:space="preserve"> UE shall at least support </w:t>
      </w:r>
      <w:proofErr w:type="gramStart"/>
      <w:r>
        <w:t>prio</w:t>
      </w:r>
      <w:r w:rsidR="00DE7ADF">
        <w:t>rity based</w:t>
      </w:r>
      <w:proofErr w:type="gramEnd"/>
      <w:r w:rsidR="00DE7ADF">
        <w:t xml:space="preserve"> solution</w:t>
      </w:r>
      <w:r w:rsidR="007F2944">
        <w:t xml:space="preserve"> and may support keep</w:t>
      </w:r>
      <w:r w:rsidR="006B39DC">
        <w:t xml:space="preserve"> solution</w:t>
      </w:r>
      <w:r w:rsidR="008437F2">
        <w:t>.</w:t>
      </w:r>
    </w:p>
    <w:p w14:paraId="63DF7BE0" w14:textId="131BCDFE" w:rsidR="009D6160" w:rsidRDefault="00FF083C" w:rsidP="009D6160">
      <w:pPr>
        <w:pStyle w:val="RAN4proposal"/>
      </w:pPr>
      <w:r>
        <w:t xml:space="preserve">A UE </w:t>
      </w:r>
      <w:r w:rsidR="00DE7ADF">
        <w:t xml:space="preserve">supporting MUSIM gaps </w:t>
      </w:r>
      <w:r>
        <w:t xml:space="preserve">shall at least support </w:t>
      </w:r>
      <w:proofErr w:type="gramStart"/>
      <w:r w:rsidR="00DE7ADF">
        <w:t>priority based</w:t>
      </w:r>
      <w:proofErr w:type="gramEnd"/>
      <w:r w:rsidR="00DE7ADF">
        <w:t xml:space="preserve"> solution</w:t>
      </w:r>
      <w:r w:rsidR="009D6160">
        <w:t>.</w:t>
      </w:r>
    </w:p>
    <w:p w14:paraId="37C82793" w14:textId="5239EBE7" w:rsidR="00FF083C" w:rsidRDefault="009D6160" w:rsidP="009D6160">
      <w:pPr>
        <w:pStyle w:val="RAN4proposal"/>
      </w:pPr>
      <w:r>
        <w:t xml:space="preserve">A UE supporting MUSIM gaps </w:t>
      </w:r>
      <w:r w:rsidR="00FF083C">
        <w:t>may support keep solution.</w:t>
      </w:r>
    </w:p>
    <w:p w14:paraId="69FC7D56" w14:textId="528168F0" w:rsidR="00AA715D" w:rsidRDefault="00FD3C07" w:rsidP="005C23A4">
      <w:r>
        <w:t>U</w:t>
      </w:r>
      <w:r w:rsidR="00C47E45">
        <w:t>E</w:t>
      </w:r>
      <w:r>
        <w:t xml:space="preserve"> </w:t>
      </w:r>
      <w:r w:rsidR="00C47E45">
        <w:t xml:space="preserve">exclusively </w:t>
      </w:r>
      <w:r>
        <w:t xml:space="preserve">use either </w:t>
      </w:r>
      <w:r w:rsidR="008437F2">
        <w:t xml:space="preserve">keep solution </w:t>
      </w:r>
      <w:r w:rsidR="0030337F">
        <w:t>(</w:t>
      </w:r>
      <w:r w:rsidR="008437F2">
        <w:t xml:space="preserve">if requested and granted) or the </w:t>
      </w:r>
      <w:r>
        <w:t>priori</w:t>
      </w:r>
      <w:r w:rsidR="00FF083C">
        <w:t>t</w:t>
      </w:r>
      <w:r w:rsidR="008437F2">
        <w:t>y</w:t>
      </w:r>
      <w:r w:rsidR="00B40DCE">
        <w:t>-</w:t>
      </w:r>
      <w:r w:rsidR="008437F2">
        <w:t>based</w:t>
      </w:r>
      <w:r w:rsidR="00FF083C">
        <w:t xml:space="preserve"> solution</w:t>
      </w:r>
      <w:r>
        <w:t xml:space="preserve">. </w:t>
      </w:r>
    </w:p>
    <w:p w14:paraId="7103F30F" w14:textId="77777777" w:rsidR="00020E47" w:rsidRDefault="00020E47" w:rsidP="005C23A4"/>
    <w:p w14:paraId="55051543" w14:textId="0EF388F7" w:rsidR="002E6362" w:rsidRDefault="00831F8F" w:rsidP="005A5E35">
      <w:pPr>
        <w:pStyle w:val="RAN4H3"/>
      </w:pPr>
      <w:r w:rsidRPr="00831F8F">
        <w:t>On aperiodic MUSIM gap request</w:t>
      </w:r>
    </w:p>
    <w:p w14:paraId="5C80E88F" w14:textId="5A7C4EEC" w:rsidR="00C52C13" w:rsidRDefault="00C52C13" w:rsidP="005C23A4">
      <w:r>
        <w:t>Regrading aperiodic MUSIM gaps</w:t>
      </w:r>
      <w:r w:rsidR="008E3BC2">
        <w:t>,</w:t>
      </w:r>
      <w:r>
        <w:t xml:space="preserve"> </w:t>
      </w:r>
      <w:r w:rsidR="00FE4004">
        <w:t>following was still for discussion</w:t>
      </w:r>
      <w:r>
        <w:t>:</w:t>
      </w:r>
    </w:p>
    <w:p w14:paraId="5FCEFACF" w14:textId="77777777" w:rsidR="005F2599" w:rsidRDefault="005F2599" w:rsidP="005F2599">
      <w:pPr>
        <w:pStyle w:val="ListParagraph"/>
        <w:numPr>
          <w:ilvl w:val="0"/>
          <w:numId w:val="38"/>
        </w:numPr>
        <w:spacing w:after="120" w:line="240" w:lineRule="auto"/>
        <w:ind w:left="936"/>
        <w:contextualSpacing w:val="0"/>
        <w:rPr>
          <w:rFonts w:eastAsia="SimSun"/>
          <w:color w:val="000000" w:themeColor="text1"/>
          <w:szCs w:val="24"/>
          <w:lang w:eastAsia="zh-CN"/>
        </w:rPr>
      </w:pPr>
      <w:r>
        <w:rPr>
          <w:rFonts w:eastAsia="SimSun"/>
          <w:color w:val="000000" w:themeColor="text1"/>
          <w:szCs w:val="24"/>
          <w:lang w:eastAsia="zh-CN"/>
        </w:rPr>
        <w:t>Proposals</w:t>
      </w:r>
    </w:p>
    <w:p w14:paraId="2278B9F5" w14:textId="77777777" w:rsidR="005F2599" w:rsidRPr="000303CD" w:rsidRDefault="005F2599" w:rsidP="005F2599">
      <w:pPr>
        <w:pStyle w:val="ListParagraph"/>
        <w:numPr>
          <w:ilvl w:val="1"/>
          <w:numId w:val="38"/>
        </w:numPr>
        <w:spacing w:after="120" w:line="240" w:lineRule="auto"/>
        <w:ind w:left="1656"/>
        <w:contextualSpacing w:val="0"/>
        <w:rPr>
          <w:rFonts w:eastAsia="SimSun"/>
          <w:color w:val="000000" w:themeColor="text1"/>
          <w:szCs w:val="24"/>
          <w:lang w:eastAsia="zh-CN"/>
        </w:rPr>
      </w:pPr>
      <w:r w:rsidRPr="000303CD">
        <w:rPr>
          <w:rFonts w:eastAsia="SimSun"/>
          <w:color w:val="000000" w:themeColor="text1"/>
          <w:szCs w:val="24"/>
          <w:lang w:eastAsia="zh-CN"/>
        </w:rPr>
        <w:t>P1: UE requests an aperiodic while one aperiodic gap is ‘pending’ the new aperiodic gap (if allocated) will overwrite any pending aperiodic gap.</w:t>
      </w:r>
      <w:r>
        <w:rPr>
          <w:rFonts w:eastAsia="SimSun"/>
          <w:color w:val="000000" w:themeColor="text1"/>
          <w:szCs w:val="24"/>
          <w:lang w:eastAsia="zh-CN"/>
        </w:rPr>
        <w:t xml:space="preserve"> (Nokia)</w:t>
      </w:r>
    </w:p>
    <w:p w14:paraId="389C00B7" w14:textId="77777777" w:rsidR="00385AF4" w:rsidRDefault="00FE4004" w:rsidP="005C23A4">
      <w:r>
        <w:t>Currently</w:t>
      </w:r>
      <w:r w:rsidR="00F17950">
        <w:t xml:space="preserve">, </w:t>
      </w:r>
      <w:r w:rsidR="00385AF4">
        <w:t>two issues were left open related to aperiodic MUSIM gaps:</w:t>
      </w:r>
    </w:p>
    <w:p w14:paraId="53A92529" w14:textId="6F5B8FCA" w:rsidR="008D212C" w:rsidRDefault="00385AF4" w:rsidP="00385AF4">
      <w:pPr>
        <w:pStyle w:val="ListParagraph"/>
        <w:numPr>
          <w:ilvl w:val="0"/>
          <w:numId w:val="46"/>
        </w:numPr>
      </w:pPr>
      <w:r>
        <w:t>Is the</w:t>
      </w:r>
      <w:r w:rsidR="00F17950">
        <w:t xml:space="preserve"> UE is allowed to request </w:t>
      </w:r>
      <w:r w:rsidR="004919AC">
        <w:t xml:space="preserve">have </w:t>
      </w:r>
      <w:r w:rsidR="008D212C">
        <w:t>multiple</w:t>
      </w:r>
      <w:r w:rsidR="00F17950">
        <w:t xml:space="preserve"> aperiodic MUSIM gaps</w:t>
      </w:r>
      <w:r w:rsidR="00FE4004">
        <w:t>.</w:t>
      </w:r>
      <w:r w:rsidR="00F17950">
        <w:t xml:space="preserve"> </w:t>
      </w:r>
    </w:p>
    <w:p w14:paraId="6AE7EB99" w14:textId="406A937E" w:rsidR="008E3BC2" w:rsidRDefault="00F17950" w:rsidP="00385AF4">
      <w:pPr>
        <w:pStyle w:val="ListParagraph"/>
        <w:numPr>
          <w:ilvl w:val="0"/>
          <w:numId w:val="46"/>
        </w:numPr>
      </w:pPr>
      <w:r>
        <w:t xml:space="preserve">And if allowed what happens if such aperiodic MUSIM gaps </w:t>
      </w:r>
      <w:r w:rsidR="00426465">
        <w:t>collide</w:t>
      </w:r>
      <w:r>
        <w:t>.</w:t>
      </w:r>
    </w:p>
    <w:p w14:paraId="3486524D" w14:textId="273C2EB9" w:rsidR="00D42854" w:rsidRDefault="00AC3B62" w:rsidP="005C23A4">
      <w:r>
        <w:t xml:space="preserve">Trying not to make the feature more complex than necessary, we suggest that </w:t>
      </w:r>
      <w:r w:rsidR="005A5E35">
        <w:t xml:space="preserve">UE shall only request one aperiodic gap </w:t>
      </w:r>
      <w:r w:rsidR="00D007A2">
        <w:t>at any time. If UE requests an aperiodic while one aperiodic gap is ‘pending’ the new aperiodic gap (if allo</w:t>
      </w:r>
      <w:r w:rsidR="00261205">
        <w:t>cat</w:t>
      </w:r>
      <w:r w:rsidR="00D007A2">
        <w:t>ed) will over</w:t>
      </w:r>
      <w:r w:rsidR="00261205">
        <w:t>write any pending aperiodic gap.</w:t>
      </w:r>
    </w:p>
    <w:p w14:paraId="32FC4DDC" w14:textId="0D560B59" w:rsidR="005A5E35" w:rsidRDefault="00D70AE1" w:rsidP="00D70AE1">
      <w:pPr>
        <w:pStyle w:val="RAN4proposal"/>
      </w:pPr>
      <w:r>
        <w:t>UE request</w:t>
      </w:r>
      <w:r w:rsidR="008A7225">
        <w:t>ing</w:t>
      </w:r>
      <w:r>
        <w:t xml:space="preserve"> an aperiodic </w:t>
      </w:r>
      <w:r w:rsidR="008A7225">
        <w:t xml:space="preserve">MUSIM gap </w:t>
      </w:r>
      <w:r>
        <w:t xml:space="preserve">while one aperiodic gap is ‘pending’ the new aperiodic gap (if allocated) will overwrite </w:t>
      </w:r>
      <w:r w:rsidR="00C66CA6">
        <w:t>the</w:t>
      </w:r>
      <w:r>
        <w:t xml:space="preserve"> pending aperiodic gap.</w:t>
      </w:r>
    </w:p>
    <w:p w14:paraId="0AAAD6A4" w14:textId="77777777" w:rsidR="00426465" w:rsidRDefault="00426465" w:rsidP="005C23A4"/>
    <w:p w14:paraId="6926B451" w14:textId="47F8AFFA" w:rsidR="00207301" w:rsidRDefault="00207301" w:rsidP="00207301">
      <w:pPr>
        <w:pStyle w:val="RAN4H3"/>
      </w:pPr>
      <w:r w:rsidRPr="00207301">
        <w:t xml:space="preserve">UE </w:t>
      </w:r>
      <w:r w:rsidR="006E12FA" w:rsidRPr="00207301">
        <w:t>behavior</w:t>
      </w:r>
      <w:r w:rsidRPr="00207301">
        <w:t xml:space="preserve"> when using “keep </w:t>
      </w:r>
      <w:proofErr w:type="gramStart"/>
      <w:r w:rsidRPr="00207301">
        <w:t>solution</w:t>
      </w:r>
      <w:proofErr w:type="gramEnd"/>
      <w:r w:rsidRPr="00207301">
        <w:t>”</w:t>
      </w:r>
    </w:p>
    <w:p w14:paraId="3E0B5F00" w14:textId="0A056FC1" w:rsidR="00F32B15" w:rsidRDefault="00F32B15" w:rsidP="00F32B15">
      <w:r>
        <w:t xml:space="preserve">Concerning the keep solution RAN4 agreed </w:t>
      </w:r>
      <w:r w:rsidR="00C0316E">
        <w:t>following</w:t>
      </w:r>
      <w:r>
        <w:t>:</w:t>
      </w:r>
    </w:p>
    <w:p w14:paraId="0D1AACE3" w14:textId="77777777" w:rsidR="00F32B15" w:rsidRDefault="00F32B15" w:rsidP="00F32B15">
      <w:pPr>
        <w:ind w:left="720"/>
      </w:pPr>
      <w:bookmarkStart w:id="8" w:name="_Hlk146546980"/>
      <w:r w:rsidRPr="009C7EFB">
        <w:rPr>
          <w:szCs w:val="24"/>
          <w:lang w:eastAsia="ja-JP"/>
        </w:rPr>
        <w:lastRenderedPageBreak/>
        <w:t>Agreements:</w:t>
      </w:r>
      <w:r w:rsidRPr="00BB0DD6">
        <w:t xml:space="preserve"> </w:t>
      </w:r>
    </w:p>
    <w:p w14:paraId="536736F0" w14:textId="77777777" w:rsidR="00F32B15" w:rsidRPr="006A0BB2" w:rsidRDefault="00F32B15" w:rsidP="00F32B15">
      <w:pPr>
        <w:ind w:left="720"/>
      </w:pPr>
      <w:r>
        <w:t>W</w:t>
      </w:r>
      <w:r w:rsidRPr="00FD3C4F">
        <w:t xml:space="preserve">hen “keep solution” is used, the UE keep all colliding MUSIM gaps irrespective of the priority of the MUSIM </w:t>
      </w:r>
      <w:proofErr w:type="gramStart"/>
      <w:r w:rsidRPr="00FD3C4F">
        <w:t>gaps</w:t>
      </w:r>
      <w:proofErr w:type="gramEnd"/>
    </w:p>
    <w:bookmarkEnd w:id="8"/>
    <w:p w14:paraId="736ABC97" w14:textId="2E9333EE" w:rsidR="0003540B" w:rsidRDefault="00BD7122" w:rsidP="005C23A4">
      <w:r>
        <w:t xml:space="preserve">From network point of view, it </w:t>
      </w:r>
      <w:proofErr w:type="gramStart"/>
      <w:r>
        <w:t>need</w:t>
      </w:r>
      <w:proofErr w:type="gramEnd"/>
      <w:r>
        <w:t xml:space="preserve"> to be known</w:t>
      </w:r>
      <w:r w:rsidR="00EA09E2">
        <w:t xml:space="preserve"> </w:t>
      </w:r>
      <w:r w:rsidR="003B7D92">
        <w:t xml:space="preserve">if </w:t>
      </w:r>
      <w:r>
        <w:t xml:space="preserve">the </w:t>
      </w:r>
      <w:r w:rsidR="003B7D92">
        <w:t xml:space="preserve">UE can be scheduled in the gap between the </w:t>
      </w:r>
      <w:r w:rsidR="00EA09E2">
        <w:t xml:space="preserve">kept </w:t>
      </w:r>
      <w:r>
        <w:t xml:space="preserve">MUSIM </w:t>
      </w:r>
      <w:r w:rsidR="00217C02">
        <w:t xml:space="preserve">gaps. Hence, if UE keeps two </w:t>
      </w:r>
      <w:r>
        <w:t xml:space="preserve">MUSIM </w:t>
      </w:r>
      <w:r w:rsidR="00217C02">
        <w:t xml:space="preserve">gaps with one or more scheduling opportunities between these kept </w:t>
      </w:r>
      <w:r>
        <w:t xml:space="preserve">MUSIM </w:t>
      </w:r>
      <w:r w:rsidR="00217C02">
        <w:t>gaps</w:t>
      </w:r>
      <w:r w:rsidR="0003540B">
        <w:t xml:space="preserve">, can the UE </w:t>
      </w:r>
      <w:r w:rsidR="00A62C12">
        <w:t xml:space="preserve">be scheduled </w:t>
      </w:r>
      <w:r w:rsidR="0003540B">
        <w:t xml:space="preserve">during those occasions? </w:t>
      </w:r>
    </w:p>
    <w:p w14:paraId="0E0139B5" w14:textId="62F53EDE" w:rsidR="009E5FC3" w:rsidRDefault="0003540B" w:rsidP="00FB5CC1">
      <w:r>
        <w:t xml:space="preserve">We have </w:t>
      </w:r>
      <w:r w:rsidR="00FB5CC1">
        <w:t xml:space="preserve">the scenario where </w:t>
      </w:r>
      <w:r w:rsidR="001B3EE3">
        <w:t xml:space="preserve">two </w:t>
      </w:r>
      <w:r w:rsidR="003B7D92">
        <w:t>MUSIM</w:t>
      </w:r>
      <w:r w:rsidR="009E5FC3">
        <w:t xml:space="preserve"> gaps</w:t>
      </w:r>
      <w:r w:rsidR="001B3EE3">
        <w:t xml:space="preserve"> are kept</w:t>
      </w:r>
      <w:r w:rsidR="00A1083A">
        <w:t xml:space="preserve"> and there is a gap between the kept MUSIM gaps. Such gap can be one </w:t>
      </w:r>
      <w:r w:rsidR="00AE0999">
        <w:t>or more m</w:t>
      </w:r>
      <w:r w:rsidR="00A62C12">
        <w:t>illiseconds</w:t>
      </w:r>
      <w:r w:rsidR="00AE0999">
        <w:t xml:space="preserve"> depending on the proximity</w:t>
      </w:r>
      <w:r w:rsidR="0059538D">
        <w:t xml:space="preserve"> of the MUSIM gaps. From network p</w:t>
      </w:r>
      <w:r w:rsidR="006049EC">
        <w:t>o</w:t>
      </w:r>
      <w:r w:rsidR="0059538D">
        <w:t xml:space="preserve">int and system point of view, it is important to know whether </w:t>
      </w:r>
      <w:r w:rsidR="006049EC">
        <w:t xml:space="preserve">the UE can be scheduled </w:t>
      </w:r>
      <w:r w:rsidR="00A62C12">
        <w:t xml:space="preserve">in such gap </w:t>
      </w:r>
      <w:r w:rsidR="006049EC">
        <w:t>or not.</w:t>
      </w:r>
    </w:p>
    <w:p w14:paraId="514F6E29" w14:textId="398DFF7C" w:rsidR="003B7D92" w:rsidRDefault="00CA19A3" w:rsidP="00FB4A22">
      <w:pPr>
        <w:pStyle w:val="RAN4proposal"/>
      </w:pPr>
      <w:r>
        <w:t xml:space="preserve">RAN4 to define under which </w:t>
      </w:r>
      <w:r w:rsidR="00D371D1">
        <w:t xml:space="preserve">conditions </w:t>
      </w:r>
      <w:r>
        <w:t>the U</w:t>
      </w:r>
      <w:r w:rsidR="006049EC">
        <w:t>E</w:t>
      </w:r>
      <w:r>
        <w:t xml:space="preserve"> can be scheduled </w:t>
      </w:r>
      <w:r w:rsidR="00D371D1">
        <w:t xml:space="preserve">in a gap </w:t>
      </w:r>
      <w:r w:rsidR="00FB5CC1">
        <w:t xml:space="preserve">between kept </w:t>
      </w:r>
      <w:r w:rsidR="00FB4A22">
        <w:t xml:space="preserve">MUSIM </w:t>
      </w:r>
      <w:r w:rsidR="00FB5CC1">
        <w:t>gaps.</w:t>
      </w:r>
    </w:p>
    <w:p w14:paraId="30848ED1" w14:textId="77777777" w:rsidR="003B7D92" w:rsidRDefault="003B7D92" w:rsidP="003B7D92"/>
    <w:p w14:paraId="2F769BBE" w14:textId="6D60A86B" w:rsidR="003B7D92" w:rsidRDefault="0041109E" w:rsidP="0041109E">
      <w:pPr>
        <w:pStyle w:val="RAN4H2"/>
      </w:pPr>
      <w:r w:rsidRPr="0041109E">
        <w:t>On collision between MUSIM and legacy gaps</w:t>
      </w:r>
    </w:p>
    <w:p w14:paraId="6571095F" w14:textId="12F8BEFD" w:rsidR="0041109E" w:rsidRDefault="00D70A0B" w:rsidP="00D64442">
      <w:pPr>
        <w:pStyle w:val="RAN4H3"/>
      </w:pPr>
      <w:r w:rsidRPr="00D70A0B">
        <w:t xml:space="preserve">When number of colliding gaps is more than two with mix of periodic MUSIM, aperiodic MUSIM gap and </w:t>
      </w:r>
      <w:proofErr w:type="gramStart"/>
      <w:r w:rsidRPr="00D70A0B">
        <w:t>MGs</w:t>
      </w:r>
      <w:proofErr w:type="gramEnd"/>
    </w:p>
    <w:p w14:paraId="0DF75FC0" w14:textId="3F3AA6B6" w:rsidR="00B561C9" w:rsidRDefault="00B561C9" w:rsidP="005C23A4">
      <w:r>
        <w:t>Following was left for more discussion in RAN4#108bis:</w:t>
      </w:r>
    </w:p>
    <w:p w14:paraId="22D65BA3" w14:textId="77777777" w:rsidR="00B561C9" w:rsidRPr="00397B66" w:rsidRDefault="00B561C9" w:rsidP="00B561C9">
      <w:pPr>
        <w:pStyle w:val="ListParagraph"/>
        <w:numPr>
          <w:ilvl w:val="0"/>
          <w:numId w:val="38"/>
        </w:numPr>
        <w:spacing w:after="120" w:line="240" w:lineRule="auto"/>
        <w:ind w:left="720"/>
        <w:contextualSpacing w:val="0"/>
        <w:rPr>
          <w:b/>
          <w:color w:val="000000" w:themeColor="text1"/>
          <w:u w:val="single"/>
          <w:lang w:eastAsia="ko-KR"/>
        </w:rPr>
      </w:pPr>
      <w:r w:rsidRPr="00397B66">
        <w:rPr>
          <w:rFonts w:eastAsia="SimSun"/>
          <w:color w:val="000000" w:themeColor="text1"/>
          <w:szCs w:val="24"/>
          <w:lang w:eastAsia="zh-CN"/>
        </w:rPr>
        <w:t>Proposals</w:t>
      </w:r>
      <w:r w:rsidRPr="00397B66">
        <w:rPr>
          <w:rFonts w:eastAsia="SimSun"/>
          <w:color w:val="000000" w:themeColor="text1"/>
          <w:szCs w:val="24"/>
          <w:lang w:eastAsia="zh-CN"/>
        </w:rPr>
        <w:tab/>
      </w:r>
    </w:p>
    <w:p w14:paraId="14863A09" w14:textId="77777777" w:rsidR="00B561C9" w:rsidRPr="00C80873" w:rsidRDefault="00B561C9" w:rsidP="00B561C9">
      <w:pPr>
        <w:pStyle w:val="ListParagraph"/>
        <w:numPr>
          <w:ilvl w:val="1"/>
          <w:numId w:val="38"/>
        </w:numPr>
        <w:spacing w:after="120" w:line="256" w:lineRule="auto"/>
        <w:ind w:left="1656"/>
        <w:contextualSpacing w:val="0"/>
        <w:jc w:val="both"/>
        <w:rPr>
          <w:color w:val="000000" w:themeColor="text1"/>
        </w:rPr>
      </w:pPr>
      <w:r>
        <w:rPr>
          <w:color w:val="000000" w:themeColor="text1"/>
        </w:rPr>
        <w:t xml:space="preserve">P1: </w:t>
      </w:r>
      <w:r w:rsidRPr="00F970D3">
        <w:rPr>
          <w:color w:val="000000" w:themeColor="text1"/>
        </w:rPr>
        <w:t xml:space="preserve">When </w:t>
      </w:r>
      <w:proofErr w:type="gramStart"/>
      <w:r w:rsidRPr="00F970D3">
        <w:rPr>
          <w:color w:val="000000" w:themeColor="text1"/>
        </w:rPr>
        <w:t>priority based</w:t>
      </w:r>
      <w:proofErr w:type="gramEnd"/>
      <w:r w:rsidRPr="00F970D3">
        <w:rPr>
          <w:color w:val="000000" w:themeColor="text1"/>
        </w:rPr>
        <w:t xml:space="preserve"> solution is used for MUSIM gap collision handling, o</w:t>
      </w:r>
      <w:r w:rsidRPr="00F970D3">
        <w:rPr>
          <w:rFonts w:hint="eastAsia"/>
          <w:color w:val="000000" w:themeColor="text1"/>
        </w:rPr>
        <w:t>nly</w:t>
      </w:r>
      <w:r>
        <w:rPr>
          <w:color w:val="000000" w:themeColor="text1"/>
        </w:rPr>
        <w:t xml:space="preserve"> </w:t>
      </w:r>
      <w:r w:rsidRPr="00F970D3">
        <w:rPr>
          <w:rFonts w:hint="eastAsia"/>
          <w:color w:val="000000" w:themeColor="text1"/>
        </w:rPr>
        <w:t>aperi</w:t>
      </w:r>
      <w:r>
        <w:rPr>
          <w:color w:val="000000" w:themeColor="text1"/>
        </w:rPr>
        <w:t>odic MUSIM gap will be left. When “keep” solution is used for MUSIM gap collision handing, all MUSIM gaps will be kept. (</w:t>
      </w:r>
      <w:proofErr w:type="gramStart"/>
      <w:r>
        <w:rPr>
          <w:color w:val="000000" w:themeColor="text1"/>
        </w:rPr>
        <w:t>vivo</w:t>
      </w:r>
      <w:proofErr w:type="gramEnd"/>
      <w:r>
        <w:rPr>
          <w:color w:val="000000" w:themeColor="text1"/>
        </w:rPr>
        <w:t>, China Telecom)</w:t>
      </w:r>
    </w:p>
    <w:p w14:paraId="3AC7ECDB" w14:textId="25437188" w:rsidR="00B561C9" w:rsidRDefault="005B5804" w:rsidP="005C23A4">
      <w:r>
        <w:t>Earlier, RAN4 agreed following:</w:t>
      </w:r>
    </w:p>
    <w:p w14:paraId="7DDBCEFD" w14:textId="77777777" w:rsidR="005B5804" w:rsidRPr="005B5804" w:rsidRDefault="005B5804" w:rsidP="005B5804">
      <w:pPr>
        <w:ind w:left="720"/>
        <w:rPr>
          <w:lang w:val="en-GB"/>
        </w:rPr>
      </w:pPr>
      <w:r w:rsidRPr="005B5804">
        <w:rPr>
          <w:lang w:val="en-GB"/>
        </w:rPr>
        <w:t>Agreement</w:t>
      </w:r>
    </w:p>
    <w:p w14:paraId="74A0C6C7" w14:textId="77777777" w:rsidR="005B5804" w:rsidRPr="005B5804" w:rsidRDefault="005B5804" w:rsidP="005B5804">
      <w:pPr>
        <w:ind w:left="720"/>
        <w:rPr>
          <w:lang w:val="en-GB"/>
        </w:rPr>
      </w:pPr>
      <w:r w:rsidRPr="005B5804">
        <w:rPr>
          <w:lang w:val="en-GB"/>
        </w:rPr>
        <w:t>Aperiodic MUSIM gap is always kept (not dropped) from UE perspective in case of collisions with other gaps (</w:t>
      </w:r>
      <w:proofErr w:type="gramStart"/>
      <w:r w:rsidRPr="005B5804">
        <w:rPr>
          <w:lang w:val="en-GB"/>
        </w:rPr>
        <w:t>i.e.</w:t>
      </w:r>
      <w:proofErr w:type="gramEnd"/>
      <w:r w:rsidRPr="005B5804">
        <w:rPr>
          <w:lang w:val="en-GB"/>
        </w:rPr>
        <w:t xml:space="preserve"> all gaps including MUSIM gaps, MGs, etc)'</w:t>
      </w:r>
    </w:p>
    <w:p w14:paraId="3FEF6EB3" w14:textId="1C3E0A3B" w:rsidR="005B5804" w:rsidRDefault="0084394F" w:rsidP="005C23A4">
      <w:r>
        <w:t xml:space="preserve">As this agreement covers all gaps </w:t>
      </w:r>
      <w:r w:rsidR="00024BEA">
        <w:t xml:space="preserve">and applies irrespective of whether keep- or priority-based solution is used, </w:t>
      </w:r>
      <w:r w:rsidR="00CB0035">
        <w:t xml:space="preserve">we agree with the proposal but also see that the is already agreed </w:t>
      </w:r>
      <w:r w:rsidR="007600E8">
        <w:t>behavior.</w:t>
      </w:r>
    </w:p>
    <w:p w14:paraId="635A5A10" w14:textId="77EE9020" w:rsidR="007600E8" w:rsidRDefault="007600E8" w:rsidP="00B61E91">
      <w:pPr>
        <w:pStyle w:val="RAN4proposal"/>
      </w:pPr>
      <w:r>
        <w:t>N</w:t>
      </w:r>
      <w:r w:rsidR="00B61E91">
        <w:t>o</w:t>
      </w:r>
      <w:r>
        <w:t xml:space="preserve"> need for further clarifications regarding: </w:t>
      </w:r>
      <w:r w:rsidRPr="00D70A0B">
        <w:t xml:space="preserve">When number of colliding gaps is more than two with mix of periodic MUSIM, aperiodic MUSIM gap and </w:t>
      </w:r>
      <w:proofErr w:type="gramStart"/>
      <w:r w:rsidRPr="00D70A0B">
        <w:t>MGs</w:t>
      </w:r>
      <w:proofErr w:type="gramEnd"/>
    </w:p>
    <w:p w14:paraId="1950FC11" w14:textId="2813B65C" w:rsidR="00B561C9" w:rsidRDefault="00027821" w:rsidP="005C23A4">
      <w:r>
        <w:t>In fact, we believe above agreement made earlier also covers Type-1 gaps.</w:t>
      </w:r>
    </w:p>
    <w:p w14:paraId="282B817F" w14:textId="77777777" w:rsidR="00027821" w:rsidRDefault="00027821" w:rsidP="005C23A4"/>
    <w:p w14:paraId="327086A5" w14:textId="6212C57B" w:rsidR="00543750" w:rsidRDefault="0053404F" w:rsidP="0053404F">
      <w:pPr>
        <w:pStyle w:val="RAN4H3"/>
      </w:pPr>
      <w:r w:rsidRPr="0053404F">
        <w:t>Solutions for collision between MUSIM gap and Type-1 MG or any configured gap without priority</w:t>
      </w:r>
    </w:p>
    <w:p w14:paraId="6F5EF7C7" w14:textId="77777777" w:rsidR="003917B6" w:rsidRDefault="003917B6" w:rsidP="005C23A4">
      <w:r>
        <w:t>Status after the RAN4#108bis meeting is as follows:</w:t>
      </w:r>
    </w:p>
    <w:p w14:paraId="1BB4D032" w14:textId="77777777" w:rsidR="00FD557A" w:rsidRDefault="00FD557A" w:rsidP="00FD557A">
      <w:pPr>
        <w:pStyle w:val="ListParagraph"/>
        <w:numPr>
          <w:ilvl w:val="0"/>
          <w:numId w:val="38"/>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02A3CF48" w14:textId="77777777" w:rsidR="00FD557A" w:rsidRDefault="00FD557A" w:rsidP="00FD557A">
      <w:pPr>
        <w:pStyle w:val="ListParagraph"/>
        <w:numPr>
          <w:ilvl w:val="1"/>
          <w:numId w:val="38"/>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P1: When a MUSIM gap collides with a legacy MG, requirements shall not apply if any one of the collided gaps is not assigned a priority. (Apple vivo oppo)</w:t>
      </w:r>
    </w:p>
    <w:p w14:paraId="6153AAB6" w14:textId="77777777" w:rsidR="00FD557A" w:rsidRDefault="00FD557A" w:rsidP="00FD557A">
      <w:pPr>
        <w:pStyle w:val="ListParagraph"/>
        <w:numPr>
          <w:ilvl w:val="1"/>
          <w:numId w:val="38"/>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P2: </w:t>
      </w:r>
      <w:r w:rsidRPr="00C30D63">
        <w:rPr>
          <w:rFonts w:eastAsia="SimSun" w:hint="eastAsia"/>
          <w:color w:val="000000" w:themeColor="text1"/>
          <w:szCs w:val="24"/>
          <w:lang w:eastAsia="zh-CN"/>
        </w:rPr>
        <w:t>Collision is handled based on the MGRP of the collided gaps</w:t>
      </w:r>
      <w:r>
        <w:rPr>
          <w:rFonts w:eastAsia="SimSun"/>
          <w:color w:val="000000" w:themeColor="text1"/>
          <w:szCs w:val="24"/>
          <w:lang w:eastAsia="zh-CN"/>
        </w:rPr>
        <w:t xml:space="preserve"> (</w:t>
      </w:r>
      <w:r w:rsidRPr="00F56AB4">
        <w:rPr>
          <w:rFonts w:eastAsia="SimSun"/>
          <w:color w:val="000000" w:themeColor="text1"/>
          <w:szCs w:val="24"/>
          <w:lang w:eastAsia="zh-CN"/>
        </w:rPr>
        <w:t xml:space="preserve">Ericsson </w:t>
      </w:r>
      <w:r>
        <w:rPr>
          <w:rFonts w:eastAsia="SimSun" w:hint="eastAsia"/>
          <w:color w:val="000000" w:themeColor="text1"/>
          <w:szCs w:val="24"/>
          <w:lang w:eastAsia="zh-CN"/>
        </w:rPr>
        <w:t>ZTE</w:t>
      </w:r>
      <w:r>
        <w:rPr>
          <w:rFonts w:eastAsia="SimSun"/>
          <w:color w:val="000000" w:themeColor="text1"/>
          <w:szCs w:val="24"/>
          <w:lang w:eastAsia="zh-CN"/>
        </w:rPr>
        <w:t xml:space="preserve"> vivo Huawei MTK Qualcomm)</w:t>
      </w:r>
    </w:p>
    <w:p w14:paraId="61C8F2BE" w14:textId="77777777" w:rsidR="00FD557A" w:rsidRDefault="00FD557A" w:rsidP="00FD557A">
      <w:pPr>
        <w:pStyle w:val="ListParagraph"/>
        <w:numPr>
          <w:ilvl w:val="2"/>
          <w:numId w:val="38"/>
        </w:numPr>
        <w:spacing w:after="120" w:line="240" w:lineRule="auto"/>
        <w:ind w:left="2376"/>
        <w:contextualSpacing w:val="0"/>
        <w:rPr>
          <w:rFonts w:eastAsia="SimSun"/>
          <w:color w:val="000000" w:themeColor="text1"/>
          <w:szCs w:val="24"/>
          <w:lang w:eastAsia="zh-CN"/>
        </w:rPr>
      </w:pPr>
      <w:r>
        <w:rPr>
          <w:rFonts w:eastAsia="SimSun"/>
          <w:color w:val="000000" w:themeColor="text1"/>
          <w:szCs w:val="24"/>
          <w:lang w:eastAsia="zh-CN"/>
        </w:rPr>
        <w:t xml:space="preserve">P2-1: RAN4 to prioritize the gap with longer MGRP when: 1. Any of the collision gaps is Type-1 MG; (Huawei </w:t>
      </w:r>
      <w:r w:rsidRPr="007A1680">
        <w:rPr>
          <w:rFonts w:eastAsia="SimSun"/>
          <w:color w:val="000000" w:themeColor="text1"/>
          <w:szCs w:val="24"/>
          <w:lang w:eastAsia="zh-CN"/>
        </w:rPr>
        <w:t xml:space="preserve">Ericsson </w:t>
      </w:r>
      <w:r>
        <w:rPr>
          <w:rFonts w:eastAsia="SimSun"/>
          <w:color w:val="000000" w:themeColor="text1"/>
          <w:szCs w:val="24"/>
          <w:lang w:eastAsia="zh-CN"/>
        </w:rPr>
        <w:t>vivo MTK Qualcomm)</w:t>
      </w:r>
    </w:p>
    <w:p w14:paraId="75153FB5" w14:textId="77777777" w:rsidR="00FD557A" w:rsidRDefault="00FD557A" w:rsidP="00FD557A">
      <w:pPr>
        <w:pStyle w:val="ListParagraph"/>
        <w:numPr>
          <w:ilvl w:val="2"/>
          <w:numId w:val="38"/>
        </w:numPr>
        <w:spacing w:after="120" w:line="240" w:lineRule="auto"/>
        <w:ind w:left="2376"/>
        <w:contextualSpacing w:val="0"/>
        <w:rPr>
          <w:rFonts w:eastAsia="SimSun"/>
          <w:color w:val="000000" w:themeColor="text1"/>
          <w:szCs w:val="24"/>
          <w:lang w:eastAsia="zh-CN"/>
        </w:rPr>
      </w:pPr>
      <w:r w:rsidRPr="006C4123">
        <w:rPr>
          <w:rFonts w:eastAsia="SimSun"/>
          <w:color w:val="000000" w:themeColor="text1"/>
          <w:szCs w:val="24"/>
          <w:lang w:eastAsia="zh-CN"/>
        </w:rPr>
        <w:t>P</w:t>
      </w:r>
      <w:r>
        <w:rPr>
          <w:rFonts w:eastAsia="SimSun"/>
          <w:color w:val="000000" w:themeColor="text1"/>
          <w:szCs w:val="24"/>
          <w:lang w:eastAsia="zh-CN"/>
        </w:rPr>
        <w:t>2</w:t>
      </w:r>
      <w:r w:rsidRPr="006C4123">
        <w:rPr>
          <w:rFonts w:eastAsia="SimSun"/>
          <w:color w:val="000000" w:themeColor="text1"/>
          <w:szCs w:val="24"/>
          <w:lang w:eastAsia="zh-CN"/>
        </w:rPr>
        <w:t xml:space="preserve">-2: No requirements apply if </w:t>
      </w:r>
      <w:r>
        <w:rPr>
          <w:rFonts w:eastAsia="SimSun"/>
          <w:color w:val="000000" w:themeColor="text1"/>
          <w:szCs w:val="24"/>
          <w:lang w:eastAsia="zh-CN"/>
        </w:rPr>
        <w:t xml:space="preserve">any of </w:t>
      </w:r>
      <w:r w:rsidRPr="006C4123">
        <w:rPr>
          <w:rFonts w:eastAsia="SimSun"/>
          <w:color w:val="000000" w:themeColor="text1"/>
          <w:szCs w:val="24"/>
          <w:lang w:eastAsia="zh-CN"/>
        </w:rPr>
        <w:t xml:space="preserve">the two gaps have same MGRP. </w:t>
      </w:r>
      <w:r w:rsidRPr="006C4123">
        <w:rPr>
          <w:rFonts w:eastAsia="SimSun" w:hint="eastAsia"/>
          <w:color w:val="000000" w:themeColor="text1"/>
          <w:szCs w:val="24"/>
          <w:lang w:eastAsia="zh-CN"/>
        </w:rPr>
        <w:t>(</w:t>
      </w:r>
      <w:proofErr w:type="gramStart"/>
      <w:r>
        <w:rPr>
          <w:rFonts w:eastAsia="SimSun"/>
          <w:color w:val="000000" w:themeColor="text1"/>
          <w:szCs w:val="24"/>
          <w:lang w:eastAsia="zh-CN"/>
        </w:rPr>
        <w:t>vivo</w:t>
      </w:r>
      <w:proofErr w:type="gramEnd"/>
      <w:r>
        <w:rPr>
          <w:rFonts w:eastAsia="SimSun"/>
          <w:color w:val="000000" w:themeColor="text1"/>
          <w:szCs w:val="24"/>
          <w:lang w:eastAsia="zh-CN"/>
        </w:rPr>
        <w:t xml:space="preserve"> Huawei Qualcomm</w:t>
      </w:r>
      <w:r w:rsidRPr="006C4123">
        <w:rPr>
          <w:rFonts w:eastAsia="SimSun"/>
          <w:color w:val="000000" w:themeColor="text1"/>
          <w:szCs w:val="24"/>
          <w:lang w:eastAsia="zh-CN"/>
        </w:rPr>
        <w:t>)</w:t>
      </w:r>
    </w:p>
    <w:p w14:paraId="4B39F70B" w14:textId="77777777" w:rsidR="00FD557A" w:rsidRDefault="00FD557A" w:rsidP="00FD557A">
      <w:pPr>
        <w:pStyle w:val="ListParagraph"/>
        <w:numPr>
          <w:ilvl w:val="2"/>
          <w:numId w:val="38"/>
        </w:numPr>
        <w:spacing w:after="120" w:line="240" w:lineRule="auto"/>
        <w:ind w:left="2376"/>
        <w:contextualSpacing w:val="0"/>
        <w:rPr>
          <w:rFonts w:eastAsia="SimSun"/>
          <w:color w:val="000000" w:themeColor="text1"/>
          <w:szCs w:val="24"/>
          <w:lang w:eastAsia="zh-CN"/>
        </w:rPr>
      </w:pPr>
      <w:r>
        <w:rPr>
          <w:rFonts w:eastAsia="SimSun"/>
          <w:color w:val="000000" w:themeColor="text1"/>
          <w:szCs w:val="24"/>
          <w:lang w:eastAsia="zh-CN"/>
        </w:rPr>
        <w:lastRenderedPageBreak/>
        <w:t xml:space="preserve">P2-3: </w:t>
      </w:r>
      <w:r w:rsidRPr="00464314">
        <w:rPr>
          <w:rFonts w:eastAsia="SimSun"/>
          <w:color w:val="000000" w:themeColor="text1"/>
          <w:szCs w:val="24"/>
          <w:lang w:eastAsia="zh-CN"/>
        </w:rPr>
        <w:t>If the MGRPs of the collided MUSIM gap and Type-1 MG are the same, then prioritize MUSIM gap only if it is configured with the highest priority level; otherwise prioritize Type-1 MG (MTK)</w:t>
      </w:r>
    </w:p>
    <w:p w14:paraId="09C7373E" w14:textId="77777777" w:rsidR="00FD557A" w:rsidRPr="0033149E" w:rsidRDefault="00FD557A" w:rsidP="00FD557A">
      <w:pPr>
        <w:pStyle w:val="ListParagraph"/>
        <w:numPr>
          <w:ilvl w:val="1"/>
          <w:numId w:val="38"/>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P3</w:t>
      </w:r>
      <w:r>
        <w:rPr>
          <w:rFonts w:eastAsia="SimSun" w:hint="eastAsia"/>
          <w:color w:val="000000" w:themeColor="text1"/>
          <w:szCs w:val="24"/>
          <w:lang w:eastAsia="zh-CN"/>
        </w:rPr>
        <w:t>:</w:t>
      </w:r>
      <w:r>
        <w:rPr>
          <w:rFonts w:eastAsia="SimSun"/>
          <w:color w:val="000000" w:themeColor="text1"/>
          <w:szCs w:val="24"/>
          <w:lang w:eastAsia="zh-CN"/>
        </w:rPr>
        <w:t xml:space="preserve"> </w:t>
      </w:r>
      <w:r>
        <w:t>Introduce priority for Type-1 MG when MUSIM gaps are configured when also having Type-1 measurement gaps allocated (vivo Nokia)</w:t>
      </w:r>
    </w:p>
    <w:p w14:paraId="38CFAEF9" w14:textId="34966823" w:rsidR="00D64442" w:rsidRDefault="00A46F6F" w:rsidP="005C23A4">
      <w:r>
        <w:t>Firstly</w:t>
      </w:r>
      <w:r w:rsidR="009456C5">
        <w:t>,</w:t>
      </w:r>
      <w:r>
        <w:t xml:space="preserve"> it might be good to </w:t>
      </w:r>
      <w:r w:rsidR="009456C5">
        <w:t>recall that Type</w:t>
      </w:r>
      <w:r w:rsidR="00C15229">
        <w:t>-1 gaps have no priority</w:t>
      </w:r>
      <w:r w:rsidR="0096190A">
        <w:t>,</w:t>
      </w:r>
      <w:r w:rsidR="00C15229">
        <w:t xml:space="preserve"> and the issue is about collisions between MUSIM gaps and gaps without priority.</w:t>
      </w:r>
    </w:p>
    <w:p w14:paraId="3918FE12" w14:textId="248F9D68" w:rsidR="00450447" w:rsidRDefault="00450447" w:rsidP="005C23A4">
      <w:r>
        <w:t xml:space="preserve">Secondly, it might be good to remember that RAN4 has no agreement yet regarding what the UE MUSIM requirements </w:t>
      </w:r>
      <w:r w:rsidR="0096190A">
        <w:t>would be if network does not allocate all UE requested MUSIM gaps.</w:t>
      </w:r>
    </w:p>
    <w:p w14:paraId="0C24A4C5" w14:textId="0D146E07" w:rsidR="0096190A" w:rsidRDefault="00C77893" w:rsidP="005C23A4">
      <w:r>
        <w:t xml:space="preserve">Additionally, RAN4 agreed that </w:t>
      </w:r>
      <w:r w:rsidR="003B33CB">
        <w:t xml:space="preserve">equal priority </w:t>
      </w:r>
      <w:r w:rsidR="00371E3B">
        <w:t xml:space="preserve">MUSIM </w:t>
      </w:r>
      <w:r>
        <w:t xml:space="preserve">gaps </w:t>
      </w:r>
      <w:r w:rsidR="00371E3B">
        <w:t xml:space="preserve">are not </w:t>
      </w:r>
      <w:r w:rsidR="00892BC7">
        <w:t>supported</w:t>
      </w:r>
      <w:r w:rsidR="00A261C1">
        <w:t>.</w:t>
      </w:r>
    </w:p>
    <w:p w14:paraId="692B08B0" w14:textId="104FD62B" w:rsidR="00892BC7" w:rsidRDefault="00892BC7" w:rsidP="005C23A4">
      <w:r>
        <w:t xml:space="preserve">Based on this, </w:t>
      </w:r>
      <w:r w:rsidR="00B404C6">
        <w:t>we have concerns related to P1 and P2 as follows:</w:t>
      </w:r>
    </w:p>
    <w:p w14:paraId="1D752681" w14:textId="42AB28B0" w:rsidR="000D7544" w:rsidRDefault="000D7544" w:rsidP="000D7544">
      <w:r>
        <w:t>P1: Type-1 gaps cannot be assigned a priority and hence this proposal means that in case any MUS</w:t>
      </w:r>
      <w:r w:rsidR="00B404C6">
        <w:t>I</w:t>
      </w:r>
      <w:r>
        <w:t xml:space="preserve">M gap collide with any Type-1 gap there will be no UE requirements. </w:t>
      </w:r>
      <w:r w:rsidR="00322CB0">
        <w:t>P1</w:t>
      </w:r>
      <w:r>
        <w:t xml:space="preserve"> is not fully clear which ‘requirements’ </w:t>
      </w:r>
      <w:r w:rsidR="00322CB0">
        <w:t>is</w:t>
      </w:r>
      <w:r>
        <w:t xml:space="preserve"> refer</w:t>
      </w:r>
      <w:r w:rsidR="00322CB0">
        <w:t>red</w:t>
      </w:r>
      <w:r>
        <w:t xml:space="preserve"> to. </w:t>
      </w:r>
      <w:r w:rsidR="00D51853">
        <w:t xml:space="preserve">Only MUSIM related requirements or both MUSIM and any other </w:t>
      </w:r>
      <w:r w:rsidR="00322CB0">
        <w:t xml:space="preserve">gap related </w:t>
      </w:r>
      <w:r w:rsidR="00D51853">
        <w:t>requirements</w:t>
      </w:r>
      <w:r w:rsidR="00401832">
        <w:t xml:space="preserve"> (</w:t>
      </w:r>
      <w:proofErr w:type="gramStart"/>
      <w:r w:rsidR="00401832">
        <w:t>e.g.</w:t>
      </w:r>
      <w:proofErr w:type="gramEnd"/>
      <w:r w:rsidR="00401832">
        <w:t xml:space="preserve"> type-1 g</w:t>
      </w:r>
      <w:r w:rsidR="00F11CB7">
        <w:t>a</w:t>
      </w:r>
      <w:r w:rsidR="00401832">
        <w:t xml:space="preserve">p)? </w:t>
      </w:r>
      <w:r>
        <w:t xml:space="preserve">However, we do not see it </w:t>
      </w:r>
      <w:r w:rsidR="00F11CB7">
        <w:t xml:space="preserve">as an </w:t>
      </w:r>
      <w:r>
        <w:t xml:space="preserve">uncommon </w:t>
      </w:r>
      <w:r w:rsidR="00F11CB7">
        <w:t xml:space="preserve">scenario </w:t>
      </w:r>
      <w:r w:rsidR="0054637D">
        <w:t>that</w:t>
      </w:r>
      <w:r>
        <w:t xml:space="preserve"> Type-1 </w:t>
      </w:r>
      <w:r w:rsidR="0054637D">
        <w:t xml:space="preserve">gaps </w:t>
      </w:r>
      <w:r>
        <w:t>will have to be used together with MUSIM gaps</w:t>
      </w:r>
      <w:r w:rsidR="0054637D">
        <w:t>.</w:t>
      </w:r>
      <w:r>
        <w:t xml:space="preserve"> </w:t>
      </w:r>
      <w:r w:rsidR="0054637D">
        <w:t>F</w:t>
      </w:r>
      <w:r>
        <w:t xml:space="preserve">ully avoiding any collisions between type-1 gaps and MUSIM </w:t>
      </w:r>
      <w:r w:rsidR="0054637D">
        <w:t>will be</w:t>
      </w:r>
      <w:r>
        <w:t xml:space="preserve"> very difficult in practice. Hence, we have concerns on P1.</w:t>
      </w:r>
    </w:p>
    <w:p w14:paraId="79E8F0B8" w14:textId="5135BF72" w:rsidR="00753172" w:rsidRDefault="000D7544" w:rsidP="000D7544">
      <w:r>
        <w:t xml:space="preserve">P2: </w:t>
      </w:r>
      <w:r w:rsidR="007F32D2">
        <w:t xml:space="preserve">We can </w:t>
      </w:r>
      <w:r w:rsidR="008340AB">
        <w:t>appreciate</w:t>
      </w:r>
      <w:r w:rsidR="007F32D2">
        <w:t xml:space="preserve"> the</w:t>
      </w:r>
      <w:r w:rsidR="008340AB">
        <w:t xml:space="preserve"> general thinking behind the proposal – assuming that the MUSIM gap with long MGRP would be a MUSIM gap for paging reception and it should be prioritized.</w:t>
      </w:r>
      <w:r w:rsidR="00A97D29">
        <w:t xml:space="preserve"> However, it does not really address what happens with collisions between Type-1 gaps and MUSIM gaps with shorter MGRP</w:t>
      </w:r>
      <w:r w:rsidR="000E58FE">
        <w:t>.</w:t>
      </w:r>
    </w:p>
    <w:p w14:paraId="571C8B00" w14:textId="2DC23D93" w:rsidR="000E58FE" w:rsidRDefault="000E58FE" w:rsidP="000D7544">
      <w:r>
        <w:t xml:space="preserve">P2-1: </w:t>
      </w:r>
      <w:r w:rsidR="004E2749">
        <w:t>Our understanding of P2-1 is that the longest MGRP rule only applies when it is a collision between a Type-1 gap and a MUSIM gap.</w:t>
      </w:r>
      <w:r w:rsidR="00622C21">
        <w:t xml:space="preserve"> The proposal seems to be the same as P2.</w:t>
      </w:r>
    </w:p>
    <w:p w14:paraId="0DC72D67" w14:textId="57EAB8C4" w:rsidR="00FF2360" w:rsidRDefault="00FF2360" w:rsidP="000D7544">
      <w:r>
        <w:t xml:space="preserve">P2-2: Not having any requirements when 2 colliding gaps </w:t>
      </w:r>
      <w:r w:rsidR="003451A7">
        <w:t>have same MGRP</w:t>
      </w:r>
      <w:r w:rsidR="00BE3D4A">
        <w:t xml:space="preserve"> seems unreasonable</w:t>
      </w:r>
      <w:r w:rsidR="00622E5F">
        <w:t>. We here assume this would mean no requirements for gap assisted measurements and no requirements for MUSIM gaps</w:t>
      </w:r>
      <w:r w:rsidR="003451A7">
        <w:t xml:space="preserve">. It is not clear how this really address the problem except of course network shall </w:t>
      </w:r>
      <w:r w:rsidR="00B84E33">
        <w:t>avoid</w:t>
      </w:r>
      <w:r w:rsidR="003451A7">
        <w:t xml:space="preserve"> allocat</w:t>
      </w:r>
      <w:r w:rsidR="00B84E33">
        <w:t>ing</w:t>
      </w:r>
      <w:r w:rsidR="003451A7">
        <w:t xml:space="preserve"> such MUSIM gap if </w:t>
      </w:r>
      <w:r w:rsidR="00BE3D4A">
        <w:t>requested by the UE.</w:t>
      </w:r>
    </w:p>
    <w:p w14:paraId="58901290" w14:textId="79266222" w:rsidR="00B84E33" w:rsidRDefault="00B84E33" w:rsidP="000D7544">
      <w:r>
        <w:t xml:space="preserve">P2-3: </w:t>
      </w:r>
      <w:r w:rsidR="006671EA">
        <w:t xml:space="preserve">This proposal </w:t>
      </w:r>
      <w:r w:rsidR="00AF7C13">
        <w:t xml:space="preserve">addresses if Type-1 gaps and MUSIM gaps have same MGRP and collides (which then must be continuously?). And this happens </w:t>
      </w:r>
      <w:r w:rsidR="00B03D8F">
        <w:t>the MUSIM gap is prioritized -as the Type-1 gap have no priority?</w:t>
      </w:r>
    </w:p>
    <w:p w14:paraId="784828FE" w14:textId="77777777" w:rsidR="000D7544" w:rsidRDefault="000D7544" w:rsidP="005C23A4"/>
    <w:p w14:paraId="3C026EAA" w14:textId="0B51F57F" w:rsidR="00DA5C3C" w:rsidRDefault="00DA5C3C" w:rsidP="005C23A4">
      <w:r>
        <w:t>The main problem comes from</w:t>
      </w:r>
      <w:r w:rsidR="00BD761E">
        <w:t xml:space="preserve"> </w:t>
      </w:r>
      <w:r>
        <w:t>that Type</w:t>
      </w:r>
      <w:r w:rsidR="00BD761E">
        <w:t xml:space="preserve">-1 gaps cannot currently be assigned any priority. This </w:t>
      </w:r>
      <w:r w:rsidR="000566A1">
        <w:t xml:space="preserve">situation comes from </w:t>
      </w:r>
      <w:r w:rsidR="0015412B">
        <w:t xml:space="preserve">the Rel-17 concurrent measurement gap discussion. However, we are now discussing Rel-18 and </w:t>
      </w:r>
      <w:r w:rsidR="00D21A91">
        <w:t>defining new UE requirements for a UE supporting MUSIM gaps.</w:t>
      </w:r>
    </w:p>
    <w:p w14:paraId="68B6C3BB" w14:textId="77777777" w:rsidR="00271DEF" w:rsidRDefault="00271DEF" w:rsidP="00271DEF">
      <w:r>
        <w:t xml:space="preserve">We see that we can easily have both UEs not supporting Type-2 (concurrent) gaps in the </w:t>
      </w:r>
      <w:proofErr w:type="gramStart"/>
      <w:r>
        <w:t>field</w:t>
      </w:r>
      <w:proofErr w:type="gramEnd"/>
      <w:r>
        <w:t xml:space="preserve"> and we will also have networks which do not support Type-2 gaps even if the UE indicates such support.</w:t>
      </w:r>
    </w:p>
    <w:p w14:paraId="06F9A838" w14:textId="2C9A8F88" w:rsidR="00287861" w:rsidRDefault="00AC6EF1" w:rsidP="00287861">
      <w:r>
        <w:t>Currently RAN4 has following agreed</w:t>
      </w:r>
      <w:r w:rsidR="00287861">
        <w:t>:</w:t>
      </w:r>
    </w:p>
    <w:p w14:paraId="437D2D65" w14:textId="77777777" w:rsidR="00AC6EF1" w:rsidRDefault="00AC6EF1" w:rsidP="00287861">
      <w:pPr>
        <w:pStyle w:val="ListParagraph"/>
        <w:numPr>
          <w:ilvl w:val="0"/>
          <w:numId w:val="47"/>
        </w:numPr>
      </w:pPr>
      <w:r>
        <w:t>A</w:t>
      </w:r>
      <w:r w:rsidR="00287861">
        <w:t>greement on priority solution:</w:t>
      </w:r>
    </w:p>
    <w:p w14:paraId="42B278BC" w14:textId="5A182A5D" w:rsidR="00E30A28" w:rsidRDefault="00E30A28" w:rsidP="00B85A73">
      <w:pPr>
        <w:pStyle w:val="ListParagraph"/>
        <w:numPr>
          <w:ilvl w:val="1"/>
          <w:numId w:val="47"/>
        </w:numPr>
      </w:pPr>
      <w:r>
        <w:t xml:space="preserve">Priority solution for </w:t>
      </w:r>
      <w:r w:rsidR="00287861">
        <w:t>MUSIM gaps</w:t>
      </w:r>
      <w:r w:rsidR="0093393B">
        <w:t>.</w:t>
      </w:r>
    </w:p>
    <w:p w14:paraId="35642DB3" w14:textId="7958AE00" w:rsidR="0041625E" w:rsidRDefault="00E30A28" w:rsidP="00B85A73">
      <w:pPr>
        <w:pStyle w:val="ListParagraph"/>
        <w:numPr>
          <w:ilvl w:val="1"/>
          <w:numId w:val="47"/>
        </w:numPr>
      </w:pPr>
      <w:r>
        <w:t>Priority solution for</w:t>
      </w:r>
      <w:r w:rsidR="00287861">
        <w:t xml:space="preserve"> type-2 gaps</w:t>
      </w:r>
      <w:r w:rsidR="0093393B">
        <w:t>.</w:t>
      </w:r>
    </w:p>
    <w:p w14:paraId="7EF03FAE" w14:textId="6D733F84" w:rsidR="0093393B" w:rsidRDefault="0093393B" w:rsidP="00B85A73">
      <w:pPr>
        <w:pStyle w:val="ListParagraph"/>
        <w:numPr>
          <w:ilvl w:val="1"/>
          <w:numId w:val="47"/>
        </w:numPr>
      </w:pPr>
      <w:r>
        <w:t>Handling of MUSM and Type-2 gap priorities.</w:t>
      </w:r>
    </w:p>
    <w:p w14:paraId="6C576FE0" w14:textId="77777777" w:rsidR="0041625E" w:rsidRDefault="0041625E" w:rsidP="003502F4">
      <w:pPr>
        <w:pStyle w:val="ListParagraph"/>
        <w:numPr>
          <w:ilvl w:val="0"/>
          <w:numId w:val="47"/>
        </w:numPr>
      </w:pPr>
      <w:r>
        <w:t>A</w:t>
      </w:r>
      <w:r w:rsidR="00287861">
        <w:t>greements on keep solution:</w:t>
      </w:r>
    </w:p>
    <w:p w14:paraId="6FA43C3E" w14:textId="6C1E0F12" w:rsidR="00D807A8" w:rsidRDefault="0041625E" w:rsidP="00806DAA">
      <w:pPr>
        <w:pStyle w:val="ListParagraph"/>
        <w:numPr>
          <w:ilvl w:val="1"/>
          <w:numId w:val="47"/>
        </w:numPr>
      </w:pPr>
      <w:r>
        <w:t>K</w:t>
      </w:r>
      <w:r w:rsidR="00287861">
        <w:t>eep all MUSIM gaps</w:t>
      </w:r>
      <w:r w:rsidR="0093393B">
        <w:t>.</w:t>
      </w:r>
    </w:p>
    <w:p w14:paraId="78E7E34F" w14:textId="2BA7F512" w:rsidR="00287861" w:rsidRDefault="00287861" w:rsidP="00806DAA">
      <w:pPr>
        <w:pStyle w:val="ListParagraph"/>
        <w:numPr>
          <w:ilvl w:val="1"/>
          <w:numId w:val="47"/>
        </w:numPr>
      </w:pPr>
      <w:r>
        <w:t xml:space="preserve">MUSIM keep </w:t>
      </w:r>
      <w:r w:rsidR="00D807A8">
        <w:t xml:space="preserve">solution with </w:t>
      </w:r>
      <w:r>
        <w:t>type-2</w:t>
      </w:r>
      <w:r w:rsidR="002C74B8">
        <w:t xml:space="preserve"> gaps.</w:t>
      </w:r>
    </w:p>
    <w:p w14:paraId="4C0824ED" w14:textId="38249677" w:rsidR="002C74B8" w:rsidRDefault="002C74B8" w:rsidP="002C74B8">
      <w:pPr>
        <w:pStyle w:val="ListParagraph"/>
        <w:numPr>
          <w:ilvl w:val="0"/>
          <w:numId w:val="47"/>
        </w:numPr>
      </w:pPr>
      <w:r>
        <w:t>Aperiodic gaps.</w:t>
      </w:r>
    </w:p>
    <w:p w14:paraId="21FD38F2" w14:textId="737393AD" w:rsidR="00287861" w:rsidRDefault="00287861" w:rsidP="00287861">
      <w:r>
        <w:t xml:space="preserve">Hence, all the UE behavior is agreed regarding </w:t>
      </w:r>
      <w:r w:rsidR="002C74B8">
        <w:t xml:space="preserve">how to handle priorities for MUSIM gaps, </w:t>
      </w:r>
      <w:r>
        <w:t>Typ</w:t>
      </w:r>
      <w:r w:rsidR="002C74B8">
        <w:t>e</w:t>
      </w:r>
      <w:r>
        <w:t>-2 gaps</w:t>
      </w:r>
      <w:r w:rsidR="002C74B8">
        <w:t xml:space="preserve"> and between MUSIM gap and Type-2 gap priorities</w:t>
      </w:r>
      <w:r>
        <w:t xml:space="preserve">. </w:t>
      </w:r>
      <w:r w:rsidR="00564697">
        <w:t xml:space="preserve">Assigning a priority to a Type-1 gap to be used when MUSIM gaps are allocated should be </w:t>
      </w:r>
      <w:r w:rsidR="000865EB">
        <w:t xml:space="preserve">same as </w:t>
      </w:r>
      <w:r w:rsidR="002E07A9">
        <w:t>if one</w:t>
      </w:r>
      <w:r w:rsidR="000865EB">
        <w:t xml:space="preserve"> Type-2 gap is configured</w:t>
      </w:r>
      <w:r w:rsidR="00564697">
        <w:t xml:space="preserve">. </w:t>
      </w:r>
      <w:r>
        <w:t>Only difference is that Type-1 gaps cannot be assigned a priority.</w:t>
      </w:r>
    </w:p>
    <w:p w14:paraId="0CB2F19D" w14:textId="77777777" w:rsidR="008221FE" w:rsidRDefault="008221FE" w:rsidP="00287861">
      <w:r>
        <w:lastRenderedPageBreak/>
        <w:t>As it is agreed that the UE supporting MUSIM gaps shall support the priority-based solution, the simplest way addressing the issue is by introducing a priority for Type-1 gaps.</w:t>
      </w:r>
    </w:p>
    <w:p w14:paraId="0A7E4F18" w14:textId="33D2114A" w:rsidR="00287861" w:rsidRDefault="003E5568" w:rsidP="00287861">
      <w:r>
        <w:t>Such Type-1 gap priority can either be</w:t>
      </w:r>
      <w:r w:rsidR="00287861">
        <w:t>:</w:t>
      </w:r>
    </w:p>
    <w:p w14:paraId="2AAD0185" w14:textId="64171257" w:rsidR="00287861" w:rsidRDefault="003E5568" w:rsidP="00146475">
      <w:pPr>
        <w:pStyle w:val="ListParagraph"/>
        <w:numPr>
          <w:ilvl w:val="0"/>
          <w:numId w:val="48"/>
        </w:numPr>
      </w:pPr>
      <w:r>
        <w:t>E</w:t>
      </w:r>
      <w:r w:rsidR="00287861">
        <w:t>ither fixed</w:t>
      </w:r>
    </w:p>
    <w:p w14:paraId="4A200ED4" w14:textId="5A1E8577" w:rsidR="00287861" w:rsidRDefault="003E5568" w:rsidP="00146475">
      <w:pPr>
        <w:pStyle w:val="ListParagraph"/>
        <w:numPr>
          <w:ilvl w:val="0"/>
          <w:numId w:val="48"/>
        </w:numPr>
      </w:pPr>
      <w:r>
        <w:t>Configurable</w:t>
      </w:r>
    </w:p>
    <w:p w14:paraId="5FF30E3B" w14:textId="2539CB09" w:rsidR="003E5568" w:rsidRDefault="003E5568" w:rsidP="003E5568">
      <w:r>
        <w:t>and applicable when MUSIM gap</w:t>
      </w:r>
      <w:r w:rsidR="00146475">
        <w:t>s</w:t>
      </w:r>
      <w:r>
        <w:t xml:space="preserve"> are configured</w:t>
      </w:r>
      <w:r w:rsidR="00146475">
        <w:t>.</w:t>
      </w:r>
    </w:p>
    <w:p w14:paraId="29DBE0B5" w14:textId="6967B7B8" w:rsidR="00DE5FA6" w:rsidRDefault="00DE5FA6" w:rsidP="00DE5FA6">
      <w:pPr>
        <w:pStyle w:val="RAN4proposal"/>
      </w:pPr>
      <w:r>
        <w:t xml:space="preserve">Introduce priority for Type-1 gaps. </w:t>
      </w:r>
    </w:p>
    <w:p w14:paraId="4C7D4252" w14:textId="7737232F" w:rsidR="0053404F" w:rsidRDefault="00F71F9E" w:rsidP="005C23A4">
      <w:r>
        <w:t>Such Type-1 gap priority can only be allocated when MUSIM gaps are configured</w:t>
      </w:r>
      <w:r w:rsidR="00031B43">
        <w:t xml:space="preserve">. Hence, the </w:t>
      </w:r>
      <w:r w:rsidR="00225804">
        <w:t xml:space="preserve">Type-1 gap </w:t>
      </w:r>
      <w:r w:rsidR="00031B43">
        <w:t xml:space="preserve">priority </w:t>
      </w:r>
      <w:r w:rsidR="00225804">
        <w:t>i</w:t>
      </w:r>
      <w:r>
        <w:t xml:space="preserve">s only </w:t>
      </w:r>
      <w:r w:rsidR="00225804">
        <w:t xml:space="preserve">when MUSIM gaps are allocated and only </w:t>
      </w:r>
      <w:r>
        <w:t>used together with MUSIM gaps.</w:t>
      </w:r>
    </w:p>
    <w:p w14:paraId="57482C28" w14:textId="0A94361A" w:rsidR="00F71F9E" w:rsidRDefault="00F71F9E" w:rsidP="00AB5905">
      <w:pPr>
        <w:pStyle w:val="RAN4proposal"/>
      </w:pPr>
      <w:r>
        <w:t xml:space="preserve">The Type-1 gap priority </w:t>
      </w:r>
      <w:r w:rsidR="00AB5905">
        <w:t>is</w:t>
      </w:r>
      <w:r>
        <w:t xml:space="preserve"> only </w:t>
      </w:r>
      <w:r w:rsidR="00146475">
        <w:t>applied</w:t>
      </w:r>
      <w:r>
        <w:t xml:space="preserve"> when MUSIM gap</w:t>
      </w:r>
      <w:r w:rsidR="001F6049">
        <w:t>s</w:t>
      </w:r>
      <w:r>
        <w:t xml:space="preserve"> are configured.</w:t>
      </w:r>
    </w:p>
    <w:p w14:paraId="64AAE9D5" w14:textId="20491CEA" w:rsidR="00F71F9E" w:rsidRDefault="00AB5905" w:rsidP="005C23A4">
      <w:r>
        <w:t xml:space="preserve">Hence, the Type-1 gap priority is not applied </w:t>
      </w:r>
      <w:r w:rsidR="00BE58EA">
        <w:t xml:space="preserve">if </w:t>
      </w:r>
      <w:r w:rsidR="001F6049">
        <w:t>MUSIM gaps</w:t>
      </w:r>
      <w:r w:rsidR="00BE58EA">
        <w:t xml:space="preserve"> are not allocated</w:t>
      </w:r>
      <w:r w:rsidR="001F6049">
        <w:t>.</w:t>
      </w:r>
    </w:p>
    <w:p w14:paraId="6D1109F7" w14:textId="77777777" w:rsidR="0060543D" w:rsidRPr="008C39F7" w:rsidRDefault="0060543D" w:rsidP="0060543D"/>
    <w:p w14:paraId="41B8347A" w14:textId="77777777" w:rsidR="00CD7492" w:rsidRPr="008C39F7" w:rsidRDefault="00CD7492" w:rsidP="00A37002">
      <w:pPr>
        <w:pStyle w:val="RAN4H1"/>
      </w:pPr>
      <w:bookmarkStart w:id="9" w:name="_Toc116995848"/>
      <w:r w:rsidRPr="008C39F7">
        <w:t>Conclusion</w:t>
      </w:r>
      <w:bookmarkEnd w:id="9"/>
    </w:p>
    <w:p w14:paraId="40E9ACB2" w14:textId="1C65560E" w:rsidR="00E55751" w:rsidRDefault="008B0961" w:rsidP="00936159">
      <w:r w:rsidRPr="008C39F7">
        <w:t>In th</w:t>
      </w:r>
      <w:r w:rsidR="006E12FA">
        <w:t>is</w:t>
      </w:r>
      <w:r w:rsidRPr="008C39F7">
        <w:t xml:space="preserve"> paper, </w:t>
      </w:r>
      <w:r w:rsidR="006E12FA">
        <w:t>we have provided further input to the remaining open issues related to MUSIM gaps and UE requirements as listed in the agreed WF from RAN4#108</w:t>
      </w:r>
      <w:r w:rsidR="008C110E">
        <w:t>bis</w:t>
      </w:r>
      <w:r w:rsidR="006E12FA">
        <w:t xml:space="preserve"> meeting.</w:t>
      </w:r>
    </w:p>
    <w:p w14:paraId="779DE1BC" w14:textId="76442A90" w:rsidR="006E12FA" w:rsidRDefault="006E12FA" w:rsidP="00936159">
      <w:r>
        <w:t>Based on the discussion we propose:</w:t>
      </w:r>
    </w:p>
    <w:p w14:paraId="19DC7DFC" w14:textId="6853F845" w:rsidR="006E12FA" w:rsidRPr="006E12FA" w:rsidRDefault="006E12FA" w:rsidP="00936159">
      <w:pPr>
        <w:rPr>
          <w:u w:val="single"/>
        </w:rPr>
      </w:pPr>
      <w:r w:rsidRPr="006E12FA">
        <w:rPr>
          <w:u w:val="single"/>
        </w:rPr>
        <w:t>Constraints on MUSIM gap request from UE side:</w:t>
      </w:r>
    </w:p>
    <w:p w14:paraId="01D6B021" w14:textId="77777777" w:rsidR="008C110E" w:rsidRDefault="008C110E" w:rsidP="008C110E">
      <w:pPr>
        <w:pStyle w:val="RAN4proposal"/>
        <w:numPr>
          <w:ilvl w:val="0"/>
          <w:numId w:val="43"/>
        </w:numPr>
        <w:rPr>
          <w:lang w:eastAsia="zh-CN"/>
        </w:rPr>
      </w:pPr>
      <w:r>
        <w:rPr>
          <w:lang w:eastAsia="zh-CN"/>
        </w:rPr>
        <w:t>There need to be a reasonable balance between the UE NW-B requirements and the MUSIM gap pattern(s).</w:t>
      </w:r>
    </w:p>
    <w:p w14:paraId="0EEA8816" w14:textId="77777777" w:rsidR="008C110E" w:rsidRDefault="008C110E" w:rsidP="008C110E">
      <w:pPr>
        <w:pStyle w:val="RAN4proposal"/>
        <w:numPr>
          <w:ilvl w:val="0"/>
          <w:numId w:val="43"/>
        </w:numPr>
      </w:pPr>
      <w:r>
        <w:rPr>
          <w:lang w:eastAsia="zh-CN"/>
        </w:rPr>
        <w:t>There shall be a minimum MGRP defined for the requested MUSIM gap pattern.</w:t>
      </w:r>
    </w:p>
    <w:p w14:paraId="0C591B83" w14:textId="77777777" w:rsidR="008C110E" w:rsidRDefault="008C110E" w:rsidP="008C110E">
      <w:pPr>
        <w:pStyle w:val="RAN4proposal"/>
        <w:numPr>
          <w:ilvl w:val="0"/>
          <w:numId w:val="43"/>
        </w:numPr>
      </w:pPr>
      <w:r>
        <w:t>UE is not required performing NW-B inter-frequency measurements.</w:t>
      </w:r>
    </w:p>
    <w:p w14:paraId="5BBD01A4" w14:textId="77777777" w:rsidR="008C110E" w:rsidRDefault="008C110E" w:rsidP="008C110E">
      <w:pPr>
        <w:pStyle w:val="RAN4proposal"/>
        <w:numPr>
          <w:ilvl w:val="0"/>
          <w:numId w:val="43"/>
        </w:numPr>
        <w:rPr>
          <w:lang w:eastAsia="zh-CN"/>
        </w:rPr>
      </w:pPr>
      <w:r>
        <w:rPr>
          <w:lang w:eastAsia="zh-CN"/>
        </w:rPr>
        <w:t>The UE shall at least support MUSIM MGRP of 160ms.</w:t>
      </w:r>
    </w:p>
    <w:p w14:paraId="3896AFDD" w14:textId="183D0A80" w:rsidR="008C110E" w:rsidRPr="005454A5" w:rsidRDefault="005454A5" w:rsidP="008C110E">
      <w:pPr>
        <w:rPr>
          <w:u w:val="single"/>
          <w:lang w:eastAsia="zh-CN"/>
        </w:rPr>
      </w:pPr>
      <w:r w:rsidRPr="005454A5">
        <w:rPr>
          <w:u w:val="single"/>
        </w:rPr>
        <w:t>UE behavior when “keep solution” is indicated by UE and NW A rejects the ‘keep solution’ indication:</w:t>
      </w:r>
    </w:p>
    <w:p w14:paraId="4CAABAAC" w14:textId="77777777" w:rsidR="005454A5" w:rsidRDefault="005454A5" w:rsidP="005454A5">
      <w:pPr>
        <w:pStyle w:val="RAN4proposal"/>
      </w:pPr>
      <w:r>
        <w:t>Support P2. Priority based solution can always be applied if keep solution is not granted.</w:t>
      </w:r>
    </w:p>
    <w:p w14:paraId="368A53F9" w14:textId="77777777" w:rsidR="005454A5" w:rsidRDefault="005454A5" w:rsidP="005454A5">
      <w:pPr>
        <w:pStyle w:val="RAN4proposal"/>
      </w:pPr>
      <w:r>
        <w:t xml:space="preserve">A UE supporting MUSIM gaps shall at least support </w:t>
      </w:r>
      <w:proofErr w:type="gramStart"/>
      <w:r>
        <w:t>priority based</w:t>
      </w:r>
      <w:proofErr w:type="gramEnd"/>
      <w:r>
        <w:t xml:space="preserve"> solution.</w:t>
      </w:r>
    </w:p>
    <w:p w14:paraId="4C085272" w14:textId="77777777" w:rsidR="005454A5" w:rsidRDefault="005454A5" w:rsidP="005454A5">
      <w:pPr>
        <w:pStyle w:val="RAN4proposal"/>
      </w:pPr>
      <w:r>
        <w:t>A UE supporting MUSIM gaps may support keep solution.</w:t>
      </w:r>
    </w:p>
    <w:p w14:paraId="09653B57" w14:textId="418D8283" w:rsidR="008C110E" w:rsidRPr="005454A5" w:rsidRDefault="005454A5" w:rsidP="008C110E">
      <w:pPr>
        <w:rPr>
          <w:u w:val="single"/>
          <w:lang w:eastAsia="zh-CN"/>
        </w:rPr>
      </w:pPr>
      <w:r w:rsidRPr="005454A5">
        <w:rPr>
          <w:u w:val="single"/>
        </w:rPr>
        <w:t>On aperiodic MUSIM gap request:</w:t>
      </w:r>
    </w:p>
    <w:p w14:paraId="001E88CA" w14:textId="77777777" w:rsidR="00906439" w:rsidRDefault="00906439" w:rsidP="00906439">
      <w:pPr>
        <w:pStyle w:val="RAN4proposal"/>
      </w:pPr>
      <w:r>
        <w:t>UE requesting an aperiodic MUSIM gap while one aperiodic gap is ‘pending’ the new aperiodic gap (if allocated) will overwrite the pending aperiodic gap.</w:t>
      </w:r>
    </w:p>
    <w:p w14:paraId="662EC28F" w14:textId="5D34E1F9" w:rsidR="008C110E" w:rsidRPr="00906439" w:rsidRDefault="00906439" w:rsidP="008C110E">
      <w:pPr>
        <w:rPr>
          <w:u w:val="single"/>
          <w:lang w:eastAsia="zh-CN"/>
        </w:rPr>
      </w:pPr>
      <w:r w:rsidRPr="00906439">
        <w:rPr>
          <w:u w:val="single"/>
        </w:rPr>
        <w:t>UE behavior when using “keep solution”:</w:t>
      </w:r>
    </w:p>
    <w:p w14:paraId="61FC4370" w14:textId="77777777" w:rsidR="00906439" w:rsidRDefault="00906439" w:rsidP="00906439">
      <w:pPr>
        <w:pStyle w:val="RAN4proposal"/>
      </w:pPr>
      <w:r>
        <w:t>RAN4 to define under which conditions the UE can be scheduled in a gap between kept MUSIM gaps.</w:t>
      </w:r>
    </w:p>
    <w:p w14:paraId="360A9C9A" w14:textId="5341E532" w:rsidR="005454A5" w:rsidRPr="00906439" w:rsidRDefault="00906439" w:rsidP="008C110E">
      <w:pPr>
        <w:rPr>
          <w:u w:val="single"/>
          <w:lang w:eastAsia="zh-CN"/>
        </w:rPr>
      </w:pPr>
      <w:r w:rsidRPr="00906439">
        <w:rPr>
          <w:u w:val="single"/>
        </w:rPr>
        <w:t>When number of colliding gaps is more than two with mix of periodic MUSIM, aperiodic MUSIM gap and MGs:</w:t>
      </w:r>
    </w:p>
    <w:p w14:paraId="512DC219" w14:textId="77777777" w:rsidR="00906439" w:rsidRDefault="00906439" w:rsidP="00906439">
      <w:pPr>
        <w:pStyle w:val="RAN4proposal"/>
      </w:pPr>
      <w:r>
        <w:t xml:space="preserve">No need for further clarifications regarding: </w:t>
      </w:r>
      <w:r w:rsidRPr="00D70A0B">
        <w:t xml:space="preserve">When number of colliding gaps is more than two with mix of periodic MUSIM, aperiodic MUSIM gap and </w:t>
      </w:r>
      <w:proofErr w:type="gramStart"/>
      <w:r w:rsidRPr="00D70A0B">
        <w:t>MGs</w:t>
      </w:r>
      <w:proofErr w:type="gramEnd"/>
    </w:p>
    <w:p w14:paraId="7190A097" w14:textId="2FBE176A" w:rsidR="005454A5" w:rsidRPr="00E36883" w:rsidRDefault="00906439" w:rsidP="008C110E">
      <w:pPr>
        <w:rPr>
          <w:u w:val="single"/>
          <w:lang w:eastAsia="zh-CN"/>
        </w:rPr>
      </w:pPr>
      <w:r w:rsidRPr="00E36883">
        <w:rPr>
          <w:u w:val="single"/>
        </w:rPr>
        <w:t>Solutions for collision between MUSIM gap and Type-1 MG or any configured gap without priority</w:t>
      </w:r>
      <w:r w:rsidR="00E36883">
        <w:rPr>
          <w:u w:val="single"/>
        </w:rPr>
        <w:t>:</w:t>
      </w:r>
    </w:p>
    <w:p w14:paraId="5C3387A4" w14:textId="77777777" w:rsidR="00E36883" w:rsidRDefault="00E36883" w:rsidP="00E36883">
      <w:pPr>
        <w:pStyle w:val="RAN4proposal"/>
      </w:pPr>
      <w:r>
        <w:t xml:space="preserve">Introduce priority for Type-1 gaps. </w:t>
      </w:r>
    </w:p>
    <w:p w14:paraId="2E7C2D1D" w14:textId="77777777" w:rsidR="00E36883" w:rsidRDefault="00E36883" w:rsidP="00E36883">
      <w:pPr>
        <w:pStyle w:val="RAN4proposal"/>
      </w:pPr>
      <w:r>
        <w:lastRenderedPageBreak/>
        <w:t>The Type-1 gap priority is only applied when MUSIM gaps are configured.</w:t>
      </w:r>
    </w:p>
    <w:p w14:paraId="5A66804B" w14:textId="2B6B46DF" w:rsidR="00847264" w:rsidRPr="008C39F7" w:rsidRDefault="00847264" w:rsidP="008C39F7">
      <w:bookmarkStart w:id="10" w:name="_Toc116995849"/>
    </w:p>
    <w:p w14:paraId="2954924B" w14:textId="77777777" w:rsidR="003B659E" w:rsidRPr="008C39F7" w:rsidRDefault="003B659E" w:rsidP="0060543D">
      <w:pPr>
        <w:pStyle w:val="RAN4H1"/>
        <w:numPr>
          <w:ilvl w:val="0"/>
          <w:numId w:val="0"/>
        </w:numPr>
        <w:ind w:left="360" w:hanging="360"/>
      </w:pPr>
      <w:r w:rsidRPr="008C39F7">
        <w:t>References</w:t>
      </w:r>
      <w:bookmarkEnd w:id="10"/>
    </w:p>
    <w:p w14:paraId="3A774E26" w14:textId="57F1118A" w:rsidR="00B13378" w:rsidRDefault="00400B17" w:rsidP="00D66188">
      <w:pPr>
        <w:pStyle w:val="ListParagraph"/>
        <w:numPr>
          <w:ilvl w:val="0"/>
          <w:numId w:val="21"/>
        </w:numPr>
        <w:ind w:right="-22"/>
      </w:pPr>
      <w:r w:rsidRPr="00400B17">
        <w:t>R4-2317425</w:t>
      </w:r>
      <w:r>
        <w:t xml:space="preserve">, </w:t>
      </w:r>
      <w:r w:rsidR="0094231F" w:rsidRPr="0094231F">
        <w:t>WF on R18 MUSIM</w:t>
      </w:r>
      <w:r w:rsidR="0094231F">
        <w:t>, vivo</w:t>
      </w:r>
    </w:p>
    <w:p w14:paraId="1B00F4A5" w14:textId="40F963D2" w:rsidR="009551D1" w:rsidRDefault="009551D1" w:rsidP="00D66188">
      <w:pPr>
        <w:pStyle w:val="ListParagraph"/>
        <w:numPr>
          <w:ilvl w:val="0"/>
          <w:numId w:val="21"/>
        </w:numPr>
        <w:ind w:right="-22"/>
      </w:pPr>
      <w:r w:rsidRPr="009551D1">
        <w:t>R2-2309278</w:t>
      </w:r>
      <w:r>
        <w:t xml:space="preserve">, </w:t>
      </w:r>
      <w:r w:rsidR="00F55598" w:rsidRPr="00F55598">
        <w:t>LS to RAN4 on MUSIM gap priorities</w:t>
      </w:r>
      <w:r w:rsidR="00F55598">
        <w:t>, RAN2</w:t>
      </w:r>
    </w:p>
    <w:p w14:paraId="2B5A80B2" w14:textId="6C5538C2" w:rsidR="00F55598" w:rsidRDefault="002644BE" w:rsidP="00D66188">
      <w:pPr>
        <w:pStyle w:val="ListParagraph"/>
        <w:numPr>
          <w:ilvl w:val="0"/>
          <w:numId w:val="21"/>
        </w:numPr>
        <w:ind w:right="-22"/>
      </w:pPr>
      <w:r w:rsidRPr="002644BE">
        <w:t>R4-2314364</w:t>
      </w:r>
      <w:r>
        <w:t xml:space="preserve">, </w:t>
      </w:r>
      <w:r w:rsidR="00F00267" w:rsidRPr="00F00267">
        <w:t>WF on R18 MUSIM</w:t>
      </w:r>
      <w:r w:rsidR="00F00267">
        <w:t>, vivo</w:t>
      </w:r>
    </w:p>
    <w:p w14:paraId="3095B912" w14:textId="77777777" w:rsidR="00DF29D7" w:rsidRDefault="00DF29D7" w:rsidP="00DF29D7">
      <w:pPr>
        <w:pStyle w:val="ListParagraph"/>
        <w:numPr>
          <w:ilvl w:val="0"/>
          <w:numId w:val="21"/>
        </w:numPr>
        <w:ind w:right="-22"/>
      </w:pPr>
      <w:r w:rsidRPr="00B22663">
        <w:t>R4-2310165</w:t>
      </w:r>
      <w:r>
        <w:t xml:space="preserve">, </w:t>
      </w:r>
      <w:r w:rsidRPr="00B22663">
        <w:t>WF on MUSIM RRM requirements</w:t>
      </w:r>
      <w:r>
        <w:t>, vivo</w:t>
      </w:r>
    </w:p>
    <w:p w14:paraId="709626FB" w14:textId="77777777" w:rsidR="00DF29D7" w:rsidRPr="007916F3" w:rsidRDefault="00DF29D7" w:rsidP="00DF29D7">
      <w:pPr>
        <w:pStyle w:val="ListParagraph"/>
        <w:numPr>
          <w:ilvl w:val="0"/>
          <w:numId w:val="21"/>
        </w:numPr>
        <w:ind w:right="-22"/>
      </w:pPr>
      <w:r w:rsidRPr="007916F3">
        <w:t xml:space="preserve">R4-2303248, WF on NR Dual </w:t>
      </w:r>
      <w:proofErr w:type="spellStart"/>
      <w:r w:rsidRPr="007916F3">
        <w:t>TxRx</w:t>
      </w:r>
      <w:proofErr w:type="spellEnd"/>
      <w:r w:rsidRPr="007916F3">
        <w:t xml:space="preserve"> Multi-SIM, vivo </w:t>
      </w:r>
    </w:p>
    <w:p w14:paraId="4B626EFB" w14:textId="77777777" w:rsidR="00DF29D7" w:rsidRPr="007916F3" w:rsidRDefault="00DF29D7" w:rsidP="00DF29D7">
      <w:pPr>
        <w:numPr>
          <w:ilvl w:val="0"/>
          <w:numId w:val="21"/>
        </w:numPr>
        <w:overflowPunct w:val="0"/>
        <w:autoSpaceDE w:val="0"/>
        <w:autoSpaceDN w:val="0"/>
        <w:adjustRightInd w:val="0"/>
        <w:spacing w:after="120" w:line="240" w:lineRule="auto"/>
        <w:ind w:right="-22"/>
        <w:jc w:val="both"/>
        <w:textAlignment w:val="baseline"/>
      </w:pPr>
      <w:bookmarkStart w:id="11" w:name="_Hlk118745904"/>
      <w:bookmarkStart w:id="12" w:name="_Ref431017336"/>
      <w:r w:rsidRPr="007916F3">
        <w:rPr>
          <w:rFonts w:eastAsia="Times New Roman" w:cs="Times New Roman"/>
          <w:szCs w:val="20"/>
          <w:lang w:val="en-GB"/>
        </w:rPr>
        <w:t xml:space="preserve">R4-2217261, </w:t>
      </w:r>
      <w:r w:rsidRPr="007916F3">
        <w:rPr>
          <w:rFonts w:eastAsia="Times New Roman" w:cs="Times New Roman"/>
          <w:bCs/>
          <w:szCs w:val="20"/>
          <w:lang w:val="en-GB"/>
        </w:rPr>
        <w:t>WF on RRM requirements for Rel-17 MUSIM gaps</w:t>
      </w:r>
      <w:r w:rsidRPr="007916F3">
        <w:rPr>
          <w:rFonts w:eastAsia="Times New Roman" w:cs="Times New Roman"/>
          <w:szCs w:val="20"/>
          <w:lang w:val="en-GB"/>
        </w:rPr>
        <w:t>, vivo</w:t>
      </w:r>
      <w:bookmarkEnd w:id="11"/>
      <w:r w:rsidRPr="007916F3">
        <w:rPr>
          <w:rFonts w:eastAsia="Times New Roman" w:cs="Times New Roman"/>
          <w:szCs w:val="20"/>
          <w:lang w:val="en-GB"/>
        </w:rPr>
        <w:t>.</w:t>
      </w:r>
      <w:r w:rsidRPr="007916F3" w:rsidDel="00C651B9">
        <w:rPr>
          <w:rFonts w:eastAsia="Times New Roman" w:cs="Times New Roman"/>
          <w:szCs w:val="20"/>
          <w:lang w:val="en-GB"/>
        </w:rPr>
        <w:t xml:space="preserve"> </w:t>
      </w:r>
      <w:bookmarkEnd w:id="12"/>
    </w:p>
    <w:p w14:paraId="1A488082" w14:textId="77777777" w:rsidR="00DF29D7" w:rsidRDefault="00DF29D7" w:rsidP="00DF29D7">
      <w:pPr>
        <w:numPr>
          <w:ilvl w:val="0"/>
          <w:numId w:val="21"/>
        </w:numPr>
        <w:overflowPunct w:val="0"/>
        <w:autoSpaceDE w:val="0"/>
        <w:autoSpaceDN w:val="0"/>
        <w:adjustRightInd w:val="0"/>
        <w:spacing w:after="120" w:line="240" w:lineRule="auto"/>
        <w:ind w:right="-22"/>
        <w:jc w:val="both"/>
        <w:textAlignment w:val="baseline"/>
      </w:pPr>
      <w:r w:rsidRPr="007916F3">
        <w:rPr>
          <w:rFonts w:eastAsia="Times New Roman" w:cs="Times New Roman"/>
          <w:szCs w:val="20"/>
          <w:lang w:val="en-GB"/>
        </w:rPr>
        <w:t>R4-2220443, WF on NR Dual Tx/Rx Multi-SIM, vivo</w:t>
      </w:r>
      <w:r w:rsidRPr="007916F3">
        <w:t>.</w:t>
      </w:r>
    </w:p>
    <w:p w14:paraId="5299F225" w14:textId="297D381A" w:rsidR="000040DC" w:rsidRPr="00847264" w:rsidRDefault="00DF29D7" w:rsidP="00DF29D7">
      <w:pPr>
        <w:numPr>
          <w:ilvl w:val="0"/>
          <w:numId w:val="21"/>
        </w:numPr>
        <w:overflowPunct w:val="0"/>
        <w:autoSpaceDE w:val="0"/>
        <w:autoSpaceDN w:val="0"/>
        <w:adjustRightInd w:val="0"/>
        <w:spacing w:after="120" w:line="240" w:lineRule="auto"/>
        <w:ind w:right="-22"/>
        <w:jc w:val="both"/>
        <w:textAlignment w:val="baseline"/>
      </w:pPr>
      <w:r w:rsidRPr="004C5C0A">
        <w:t>R4-2306357</w:t>
      </w:r>
      <w:r>
        <w:t xml:space="preserve">, </w:t>
      </w:r>
      <w:r w:rsidRPr="007916F3">
        <w:rPr>
          <w:rFonts w:eastAsia="Times New Roman" w:cs="Times New Roman"/>
          <w:szCs w:val="20"/>
          <w:lang w:val="en-GB"/>
        </w:rPr>
        <w:t>WF on NR Dual Tx/Rx Multi-SIM, vivo</w:t>
      </w: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BB6F8" w14:textId="77777777" w:rsidR="00491756" w:rsidRDefault="00491756" w:rsidP="00001C9B">
      <w:pPr>
        <w:spacing w:after="0" w:line="240" w:lineRule="auto"/>
      </w:pPr>
      <w:r>
        <w:separator/>
      </w:r>
    </w:p>
  </w:endnote>
  <w:endnote w:type="continuationSeparator" w:id="0">
    <w:p w14:paraId="3EA7CF47" w14:textId="77777777" w:rsidR="00491756" w:rsidRDefault="0049175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4CC5D" w14:textId="77777777" w:rsidR="00491756" w:rsidRDefault="00491756" w:rsidP="00001C9B">
      <w:pPr>
        <w:spacing w:after="0" w:line="240" w:lineRule="auto"/>
      </w:pPr>
      <w:r>
        <w:separator/>
      </w:r>
    </w:p>
  </w:footnote>
  <w:footnote w:type="continuationSeparator" w:id="0">
    <w:p w14:paraId="6013BEAA" w14:textId="77777777" w:rsidR="00491756" w:rsidRDefault="0049175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AF42A3"/>
    <w:multiLevelType w:val="hybridMultilevel"/>
    <w:tmpl w:val="84CA9ED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A1338"/>
    <w:multiLevelType w:val="hybridMultilevel"/>
    <w:tmpl w:val="6772D70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400FDF"/>
    <w:multiLevelType w:val="hybridMultilevel"/>
    <w:tmpl w:val="0E2647E0"/>
    <w:lvl w:ilvl="0" w:tplc="488203EE">
      <w:start w:val="1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D25A89"/>
    <w:multiLevelType w:val="hybridMultilevel"/>
    <w:tmpl w:val="F60813E8"/>
    <w:lvl w:ilvl="0" w:tplc="488203EE">
      <w:start w:val="15"/>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DC13C0"/>
    <w:multiLevelType w:val="hybridMultilevel"/>
    <w:tmpl w:val="CB3EA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B51725"/>
    <w:multiLevelType w:val="hybridMultilevel"/>
    <w:tmpl w:val="1A069A5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885359"/>
    <w:multiLevelType w:val="hybridMultilevel"/>
    <w:tmpl w:val="1A069A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AC280C"/>
    <w:multiLevelType w:val="hybridMultilevel"/>
    <w:tmpl w:val="3FA61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FD5EDD"/>
    <w:multiLevelType w:val="hybridMultilevel"/>
    <w:tmpl w:val="D8D8853A"/>
    <w:lvl w:ilvl="0" w:tplc="B6508B5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74AFD"/>
    <w:multiLevelType w:val="hybridMultilevel"/>
    <w:tmpl w:val="2278DBDE"/>
    <w:lvl w:ilvl="0" w:tplc="488203EE">
      <w:start w:val="1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792A69"/>
    <w:multiLevelType w:val="multilevel"/>
    <w:tmpl w:val="E8B60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A63011"/>
    <w:multiLevelType w:val="hybridMultilevel"/>
    <w:tmpl w:val="8744E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C24B84"/>
    <w:multiLevelType w:val="hybridMultilevel"/>
    <w:tmpl w:val="ECE6E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03B7B"/>
    <w:multiLevelType w:val="hybridMultilevel"/>
    <w:tmpl w:val="3D764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F83A6C52"/>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A065811"/>
    <w:multiLevelType w:val="hybridMultilevel"/>
    <w:tmpl w:val="A81CE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F029C"/>
    <w:multiLevelType w:val="multilevel"/>
    <w:tmpl w:val="B46E5C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9A7B65"/>
    <w:multiLevelType w:val="hybridMultilevel"/>
    <w:tmpl w:val="42A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6D1A81"/>
    <w:multiLevelType w:val="hybridMultilevel"/>
    <w:tmpl w:val="297E3D74"/>
    <w:lvl w:ilvl="0" w:tplc="8DDE13D4">
      <w:start w:val="2"/>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7145DA"/>
    <w:multiLevelType w:val="hybridMultilevel"/>
    <w:tmpl w:val="78E8FE54"/>
    <w:lvl w:ilvl="0" w:tplc="B6508B56">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4"/>
  </w:num>
  <w:num w:numId="3" w16cid:durableId="1792749823">
    <w:abstractNumId w:val="22"/>
  </w:num>
  <w:num w:numId="4" w16cid:durableId="517735681">
    <w:abstractNumId w:val="13"/>
  </w:num>
  <w:num w:numId="5" w16cid:durableId="1142041724">
    <w:abstractNumId w:val="30"/>
  </w:num>
  <w:num w:numId="6" w16cid:durableId="80681869">
    <w:abstractNumId w:val="19"/>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19"/>
    <w:lvlOverride w:ilvl="0">
      <w:startOverride w:val="1"/>
    </w:lvlOverride>
  </w:num>
  <w:num w:numId="12" w16cid:durableId="122584543">
    <w:abstractNumId w:val="21"/>
    <w:lvlOverride w:ilvl="0">
      <w:startOverride w:val="1"/>
    </w:lvlOverride>
  </w:num>
  <w:num w:numId="13" w16cid:durableId="818807267">
    <w:abstractNumId w:val="19"/>
    <w:lvlOverride w:ilvl="0">
      <w:startOverride w:val="1"/>
    </w:lvlOverride>
  </w:num>
  <w:num w:numId="14" w16cid:durableId="883829348">
    <w:abstractNumId w:val="21"/>
    <w:lvlOverride w:ilvl="0">
      <w:startOverride w:val="1"/>
    </w:lvlOverride>
  </w:num>
  <w:num w:numId="15" w16cid:durableId="438372887">
    <w:abstractNumId w:val="32"/>
  </w:num>
  <w:num w:numId="16" w16cid:durableId="516113510">
    <w:abstractNumId w:val="8"/>
  </w:num>
  <w:num w:numId="17" w16cid:durableId="1456096507">
    <w:abstractNumId w:val="29"/>
  </w:num>
  <w:num w:numId="18" w16cid:durableId="1397970374">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6"/>
  </w:num>
  <w:num w:numId="22" w16cid:durableId="1938362445">
    <w:abstractNumId w:val="19"/>
    <w:lvlOverride w:ilvl="0">
      <w:startOverride w:val="1"/>
    </w:lvlOverride>
  </w:num>
  <w:num w:numId="23" w16cid:durableId="913515990">
    <w:abstractNumId w:val="21"/>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952710525">
    <w:abstractNumId w:val="31"/>
  </w:num>
  <w:num w:numId="28" w16cid:durableId="1809711148">
    <w:abstractNumId w:val="33"/>
  </w:num>
  <w:num w:numId="29" w16cid:durableId="1421682333">
    <w:abstractNumId w:val="10"/>
  </w:num>
  <w:num w:numId="30" w16cid:durableId="190188017">
    <w:abstractNumId w:val="23"/>
  </w:num>
  <w:num w:numId="31" w16cid:durableId="127743803">
    <w:abstractNumId w:val="18"/>
  </w:num>
  <w:num w:numId="32" w16cid:durableId="609892744">
    <w:abstractNumId w:val="20"/>
  </w:num>
  <w:num w:numId="33" w16cid:durableId="1738629267">
    <w:abstractNumId w:val="11"/>
  </w:num>
  <w:num w:numId="34" w16cid:durableId="941229817">
    <w:abstractNumId w:val="28"/>
  </w:num>
  <w:num w:numId="35" w16cid:durableId="1040667168">
    <w:abstractNumId w:val="16"/>
  </w:num>
  <w:num w:numId="36" w16cid:durableId="1871406364">
    <w:abstractNumId w:val="27"/>
  </w:num>
  <w:num w:numId="37" w16cid:durableId="366219807">
    <w:abstractNumId w:val="25"/>
  </w:num>
  <w:num w:numId="38" w16cid:durableId="120810593">
    <w:abstractNumId w:val="24"/>
  </w:num>
  <w:num w:numId="39" w16cid:durableId="1765372033">
    <w:abstractNumId w:val="4"/>
  </w:num>
  <w:num w:numId="40" w16cid:durableId="1769696161">
    <w:abstractNumId w:val="2"/>
  </w:num>
  <w:num w:numId="41" w16cid:durableId="1685085115">
    <w:abstractNumId w:val="12"/>
  </w:num>
  <w:num w:numId="42" w16cid:durableId="145318057">
    <w:abstractNumId w:val="9"/>
  </w:num>
  <w:num w:numId="43" w16cid:durableId="1209534069">
    <w:abstractNumId w:val="21"/>
    <w:lvlOverride w:ilvl="0">
      <w:startOverride w:val="1"/>
    </w:lvlOverride>
  </w:num>
  <w:num w:numId="44" w16cid:durableId="727143733">
    <w:abstractNumId w:val="19"/>
    <w:lvlOverride w:ilvl="0">
      <w:startOverride w:val="1"/>
    </w:lvlOverride>
  </w:num>
  <w:num w:numId="45" w16cid:durableId="1882739667">
    <w:abstractNumId w:val="7"/>
  </w:num>
  <w:num w:numId="46" w16cid:durableId="647901160">
    <w:abstractNumId w:val="15"/>
  </w:num>
  <w:num w:numId="47" w16cid:durableId="183911358">
    <w:abstractNumId w:val="6"/>
  </w:num>
  <w:num w:numId="48" w16cid:durableId="6781929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20E47"/>
    <w:rsid w:val="00001C9B"/>
    <w:rsid w:val="000040DC"/>
    <w:rsid w:val="00006FE7"/>
    <w:rsid w:val="00011089"/>
    <w:rsid w:val="00011784"/>
    <w:rsid w:val="00013461"/>
    <w:rsid w:val="000151EF"/>
    <w:rsid w:val="00020E47"/>
    <w:rsid w:val="0002396F"/>
    <w:rsid w:val="000239F5"/>
    <w:rsid w:val="00024BEA"/>
    <w:rsid w:val="00027821"/>
    <w:rsid w:val="00031B43"/>
    <w:rsid w:val="00033FE0"/>
    <w:rsid w:val="00034824"/>
    <w:rsid w:val="0003540B"/>
    <w:rsid w:val="00044A2C"/>
    <w:rsid w:val="000566A1"/>
    <w:rsid w:val="00066782"/>
    <w:rsid w:val="00074190"/>
    <w:rsid w:val="00080B01"/>
    <w:rsid w:val="0008612A"/>
    <w:rsid w:val="000865EB"/>
    <w:rsid w:val="00090E18"/>
    <w:rsid w:val="000952BE"/>
    <w:rsid w:val="00095A21"/>
    <w:rsid w:val="00096E60"/>
    <w:rsid w:val="000A10BC"/>
    <w:rsid w:val="000B0056"/>
    <w:rsid w:val="000B0E23"/>
    <w:rsid w:val="000C3C7B"/>
    <w:rsid w:val="000D0F93"/>
    <w:rsid w:val="000D7544"/>
    <w:rsid w:val="000E1FFA"/>
    <w:rsid w:val="000E58FE"/>
    <w:rsid w:val="000F59B2"/>
    <w:rsid w:val="000F62EA"/>
    <w:rsid w:val="0010144A"/>
    <w:rsid w:val="00106416"/>
    <w:rsid w:val="00110481"/>
    <w:rsid w:val="00112318"/>
    <w:rsid w:val="001127C9"/>
    <w:rsid w:val="00114498"/>
    <w:rsid w:val="00115B88"/>
    <w:rsid w:val="001327CC"/>
    <w:rsid w:val="00132F6A"/>
    <w:rsid w:val="00133913"/>
    <w:rsid w:val="00140221"/>
    <w:rsid w:val="00140B2F"/>
    <w:rsid w:val="00144DCA"/>
    <w:rsid w:val="00146475"/>
    <w:rsid w:val="001468AD"/>
    <w:rsid w:val="0015412B"/>
    <w:rsid w:val="00155E22"/>
    <w:rsid w:val="001642FC"/>
    <w:rsid w:val="0016496B"/>
    <w:rsid w:val="001743E2"/>
    <w:rsid w:val="001745F8"/>
    <w:rsid w:val="00175C92"/>
    <w:rsid w:val="0018029A"/>
    <w:rsid w:val="001838CF"/>
    <w:rsid w:val="00186015"/>
    <w:rsid w:val="001868EE"/>
    <w:rsid w:val="001927DD"/>
    <w:rsid w:val="00192CBF"/>
    <w:rsid w:val="00193C47"/>
    <w:rsid w:val="00196CBB"/>
    <w:rsid w:val="001A3BA4"/>
    <w:rsid w:val="001A6D1F"/>
    <w:rsid w:val="001B3EE3"/>
    <w:rsid w:val="001C2C60"/>
    <w:rsid w:val="001D18E2"/>
    <w:rsid w:val="001E30F6"/>
    <w:rsid w:val="001F6049"/>
    <w:rsid w:val="00200137"/>
    <w:rsid w:val="00203F3A"/>
    <w:rsid w:val="00207301"/>
    <w:rsid w:val="00210DA3"/>
    <w:rsid w:val="00211B63"/>
    <w:rsid w:val="00212547"/>
    <w:rsid w:val="00212F02"/>
    <w:rsid w:val="00216DF2"/>
    <w:rsid w:val="00217B9D"/>
    <w:rsid w:val="00217C02"/>
    <w:rsid w:val="00217EE5"/>
    <w:rsid w:val="00225804"/>
    <w:rsid w:val="00227378"/>
    <w:rsid w:val="00235F5C"/>
    <w:rsid w:val="002404D4"/>
    <w:rsid w:val="00243564"/>
    <w:rsid w:val="00246235"/>
    <w:rsid w:val="002539F9"/>
    <w:rsid w:val="00257FA3"/>
    <w:rsid w:val="00261205"/>
    <w:rsid w:val="002644BE"/>
    <w:rsid w:val="002706A8"/>
    <w:rsid w:val="00271DEF"/>
    <w:rsid w:val="0027736C"/>
    <w:rsid w:val="00277B56"/>
    <w:rsid w:val="0028435D"/>
    <w:rsid w:val="00287861"/>
    <w:rsid w:val="002A0779"/>
    <w:rsid w:val="002A19F5"/>
    <w:rsid w:val="002A716F"/>
    <w:rsid w:val="002B4922"/>
    <w:rsid w:val="002B69F3"/>
    <w:rsid w:val="002C22C3"/>
    <w:rsid w:val="002C2D19"/>
    <w:rsid w:val="002C4463"/>
    <w:rsid w:val="002C74B8"/>
    <w:rsid w:val="002D10FA"/>
    <w:rsid w:val="002D4C55"/>
    <w:rsid w:val="002D5245"/>
    <w:rsid w:val="002E07A9"/>
    <w:rsid w:val="002E2A51"/>
    <w:rsid w:val="002E6362"/>
    <w:rsid w:val="002E6DED"/>
    <w:rsid w:val="002F0836"/>
    <w:rsid w:val="00300956"/>
    <w:rsid w:val="0030337F"/>
    <w:rsid w:val="00305A5F"/>
    <w:rsid w:val="003079AB"/>
    <w:rsid w:val="003155AF"/>
    <w:rsid w:val="00317187"/>
    <w:rsid w:val="00320094"/>
    <w:rsid w:val="00322CB0"/>
    <w:rsid w:val="0032499A"/>
    <w:rsid w:val="00327B2C"/>
    <w:rsid w:val="003341F7"/>
    <w:rsid w:val="003451A7"/>
    <w:rsid w:val="00347FEC"/>
    <w:rsid w:val="003509DF"/>
    <w:rsid w:val="00356F45"/>
    <w:rsid w:val="00362FE9"/>
    <w:rsid w:val="00366B74"/>
    <w:rsid w:val="00371E3B"/>
    <w:rsid w:val="00385AF4"/>
    <w:rsid w:val="003917B6"/>
    <w:rsid w:val="00395846"/>
    <w:rsid w:val="00396F55"/>
    <w:rsid w:val="003A08AF"/>
    <w:rsid w:val="003A6FE7"/>
    <w:rsid w:val="003A710A"/>
    <w:rsid w:val="003B33CB"/>
    <w:rsid w:val="003B659E"/>
    <w:rsid w:val="003B7D92"/>
    <w:rsid w:val="003C275E"/>
    <w:rsid w:val="003C4FDE"/>
    <w:rsid w:val="003C6898"/>
    <w:rsid w:val="003D268A"/>
    <w:rsid w:val="003D3979"/>
    <w:rsid w:val="003D75CB"/>
    <w:rsid w:val="003E1A5F"/>
    <w:rsid w:val="003E22BE"/>
    <w:rsid w:val="003E272B"/>
    <w:rsid w:val="003E2E21"/>
    <w:rsid w:val="003E465C"/>
    <w:rsid w:val="003E5568"/>
    <w:rsid w:val="003E58DF"/>
    <w:rsid w:val="003E5B42"/>
    <w:rsid w:val="003F0FC7"/>
    <w:rsid w:val="003F7620"/>
    <w:rsid w:val="003F7EFF"/>
    <w:rsid w:val="00400B17"/>
    <w:rsid w:val="00401784"/>
    <w:rsid w:val="00401832"/>
    <w:rsid w:val="0040444E"/>
    <w:rsid w:val="00404C4C"/>
    <w:rsid w:val="00407171"/>
    <w:rsid w:val="0041109E"/>
    <w:rsid w:val="0041423F"/>
    <w:rsid w:val="00414F81"/>
    <w:rsid w:val="0041625E"/>
    <w:rsid w:val="004205C2"/>
    <w:rsid w:val="00422622"/>
    <w:rsid w:val="00426465"/>
    <w:rsid w:val="004320BD"/>
    <w:rsid w:val="00433B89"/>
    <w:rsid w:val="00433F9C"/>
    <w:rsid w:val="00436A0F"/>
    <w:rsid w:val="00437150"/>
    <w:rsid w:val="0043750A"/>
    <w:rsid w:val="004414E9"/>
    <w:rsid w:val="00447577"/>
    <w:rsid w:val="00450447"/>
    <w:rsid w:val="00451401"/>
    <w:rsid w:val="0045617A"/>
    <w:rsid w:val="00467633"/>
    <w:rsid w:val="00467D0F"/>
    <w:rsid w:val="004726C5"/>
    <w:rsid w:val="004732E9"/>
    <w:rsid w:val="004750D8"/>
    <w:rsid w:val="0048545F"/>
    <w:rsid w:val="004854BB"/>
    <w:rsid w:val="00486BC2"/>
    <w:rsid w:val="00491756"/>
    <w:rsid w:val="004919AC"/>
    <w:rsid w:val="00492CC4"/>
    <w:rsid w:val="004931E8"/>
    <w:rsid w:val="004943B1"/>
    <w:rsid w:val="00494493"/>
    <w:rsid w:val="00496606"/>
    <w:rsid w:val="004B1782"/>
    <w:rsid w:val="004B240F"/>
    <w:rsid w:val="004B402B"/>
    <w:rsid w:val="004C4E00"/>
    <w:rsid w:val="004E2749"/>
    <w:rsid w:val="004E32BE"/>
    <w:rsid w:val="004E463F"/>
    <w:rsid w:val="004E5E66"/>
    <w:rsid w:val="004E7ADB"/>
    <w:rsid w:val="005017BF"/>
    <w:rsid w:val="00503B4D"/>
    <w:rsid w:val="00504EE9"/>
    <w:rsid w:val="0050636D"/>
    <w:rsid w:val="0051505E"/>
    <w:rsid w:val="00515B2E"/>
    <w:rsid w:val="0051615B"/>
    <w:rsid w:val="00521576"/>
    <w:rsid w:val="00521737"/>
    <w:rsid w:val="005250E6"/>
    <w:rsid w:val="0053404F"/>
    <w:rsid w:val="00542D23"/>
    <w:rsid w:val="00543750"/>
    <w:rsid w:val="0054442C"/>
    <w:rsid w:val="005454A5"/>
    <w:rsid w:val="0054637D"/>
    <w:rsid w:val="00550285"/>
    <w:rsid w:val="005514EE"/>
    <w:rsid w:val="00562492"/>
    <w:rsid w:val="00564697"/>
    <w:rsid w:val="00564D17"/>
    <w:rsid w:val="00572A20"/>
    <w:rsid w:val="00576465"/>
    <w:rsid w:val="00577469"/>
    <w:rsid w:val="005836F8"/>
    <w:rsid w:val="005918FA"/>
    <w:rsid w:val="00592A86"/>
    <w:rsid w:val="0059538D"/>
    <w:rsid w:val="005A2E49"/>
    <w:rsid w:val="005A4C6B"/>
    <w:rsid w:val="005A5E35"/>
    <w:rsid w:val="005B2CD6"/>
    <w:rsid w:val="005B3029"/>
    <w:rsid w:val="005B3A4B"/>
    <w:rsid w:val="005B3BB8"/>
    <w:rsid w:val="005B4801"/>
    <w:rsid w:val="005B5804"/>
    <w:rsid w:val="005B778D"/>
    <w:rsid w:val="005C1F30"/>
    <w:rsid w:val="005C23A4"/>
    <w:rsid w:val="005D1CDF"/>
    <w:rsid w:val="005D2BB7"/>
    <w:rsid w:val="005D6FFE"/>
    <w:rsid w:val="005E4CD3"/>
    <w:rsid w:val="005E61A8"/>
    <w:rsid w:val="005E7A1B"/>
    <w:rsid w:val="005F2599"/>
    <w:rsid w:val="005F6112"/>
    <w:rsid w:val="005F6419"/>
    <w:rsid w:val="005F6984"/>
    <w:rsid w:val="006049EC"/>
    <w:rsid w:val="0060543D"/>
    <w:rsid w:val="006104DD"/>
    <w:rsid w:val="006130B5"/>
    <w:rsid w:val="006139FF"/>
    <w:rsid w:val="006151F3"/>
    <w:rsid w:val="00617400"/>
    <w:rsid w:val="00622A57"/>
    <w:rsid w:val="00622C21"/>
    <w:rsid w:val="00622E5F"/>
    <w:rsid w:val="00625F33"/>
    <w:rsid w:val="00632D29"/>
    <w:rsid w:val="006333EA"/>
    <w:rsid w:val="00644DFB"/>
    <w:rsid w:val="006463CD"/>
    <w:rsid w:val="00664950"/>
    <w:rsid w:val="006671EA"/>
    <w:rsid w:val="00671480"/>
    <w:rsid w:val="00683220"/>
    <w:rsid w:val="00687FA0"/>
    <w:rsid w:val="0069138F"/>
    <w:rsid w:val="006979C1"/>
    <w:rsid w:val="006A007F"/>
    <w:rsid w:val="006A3C11"/>
    <w:rsid w:val="006B062A"/>
    <w:rsid w:val="006B39DC"/>
    <w:rsid w:val="006B7010"/>
    <w:rsid w:val="006C3095"/>
    <w:rsid w:val="006D00E6"/>
    <w:rsid w:val="006D27DF"/>
    <w:rsid w:val="006E0131"/>
    <w:rsid w:val="006E1151"/>
    <w:rsid w:val="006E12FA"/>
    <w:rsid w:val="006E6311"/>
    <w:rsid w:val="006F1264"/>
    <w:rsid w:val="006F31BB"/>
    <w:rsid w:val="00701E7A"/>
    <w:rsid w:val="007145FF"/>
    <w:rsid w:val="00715B2A"/>
    <w:rsid w:val="00721D64"/>
    <w:rsid w:val="00722F77"/>
    <w:rsid w:val="00727538"/>
    <w:rsid w:val="007275CF"/>
    <w:rsid w:val="00731856"/>
    <w:rsid w:val="00735060"/>
    <w:rsid w:val="00743C54"/>
    <w:rsid w:val="007450F1"/>
    <w:rsid w:val="00747191"/>
    <w:rsid w:val="00751515"/>
    <w:rsid w:val="00753172"/>
    <w:rsid w:val="007600E8"/>
    <w:rsid w:val="007626B7"/>
    <w:rsid w:val="0076381A"/>
    <w:rsid w:val="00776D7D"/>
    <w:rsid w:val="00781403"/>
    <w:rsid w:val="0078212B"/>
    <w:rsid w:val="007836AC"/>
    <w:rsid w:val="00784DF6"/>
    <w:rsid w:val="00785232"/>
    <w:rsid w:val="00794C47"/>
    <w:rsid w:val="007A042B"/>
    <w:rsid w:val="007A7CAE"/>
    <w:rsid w:val="007B186C"/>
    <w:rsid w:val="007B1ED6"/>
    <w:rsid w:val="007B309C"/>
    <w:rsid w:val="007C1696"/>
    <w:rsid w:val="007C27E5"/>
    <w:rsid w:val="007C3ED0"/>
    <w:rsid w:val="007C5971"/>
    <w:rsid w:val="007D12D4"/>
    <w:rsid w:val="007D5EA7"/>
    <w:rsid w:val="007E3CB6"/>
    <w:rsid w:val="007E42DC"/>
    <w:rsid w:val="007F0845"/>
    <w:rsid w:val="007F0C17"/>
    <w:rsid w:val="007F2944"/>
    <w:rsid w:val="007F32D2"/>
    <w:rsid w:val="007F54B9"/>
    <w:rsid w:val="00806A76"/>
    <w:rsid w:val="00811C9D"/>
    <w:rsid w:val="00813B20"/>
    <w:rsid w:val="0081445F"/>
    <w:rsid w:val="00816C80"/>
    <w:rsid w:val="008221FE"/>
    <w:rsid w:val="00822C89"/>
    <w:rsid w:val="00824999"/>
    <w:rsid w:val="00831346"/>
    <w:rsid w:val="00831F8F"/>
    <w:rsid w:val="008322EA"/>
    <w:rsid w:val="008340AB"/>
    <w:rsid w:val="008352F6"/>
    <w:rsid w:val="00840073"/>
    <w:rsid w:val="00841BCD"/>
    <w:rsid w:val="00842A39"/>
    <w:rsid w:val="008437F2"/>
    <w:rsid w:val="0084394F"/>
    <w:rsid w:val="00847264"/>
    <w:rsid w:val="00851A8E"/>
    <w:rsid w:val="0085365B"/>
    <w:rsid w:val="00865A06"/>
    <w:rsid w:val="00871E62"/>
    <w:rsid w:val="008826C1"/>
    <w:rsid w:val="00882D37"/>
    <w:rsid w:val="00883DFD"/>
    <w:rsid w:val="0089210C"/>
    <w:rsid w:val="00892BC7"/>
    <w:rsid w:val="008A1BF7"/>
    <w:rsid w:val="008A5B0E"/>
    <w:rsid w:val="008A7225"/>
    <w:rsid w:val="008B0961"/>
    <w:rsid w:val="008B2837"/>
    <w:rsid w:val="008B3B80"/>
    <w:rsid w:val="008B3D81"/>
    <w:rsid w:val="008C0D24"/>
    <w:rsid w:val="008C110E"/>
    <w:rsid w:val="008C2C17"/>
    <w:rsid w:val="008C39F7"/>
    <w:rsid w:val="008C4270"/>
    <w:rsid w:val="008C6D20"/>
    <w:rsid w:val="008D212C"/>
    <w:rsid w:val="008D4872"/>
    <w:rsid w:val="008D6165"/>
    <w:rsid w:val="008E3560"/>
    <w:rsid w:val="008E3BC2"/>
    <w:rsid w:val="008F2CA3"/>
    <w:rsid w:val="008F322D"/>
    <w:rsid w:val="008F4746"/>
    <w:rsid w:val="008F6E44"/>
    <w:rsid w:val="0090091A"/>
    <w:rsid w:val="009042BD"/>
    <w:rsid w:val="00904FE4"/>
    <w:rsid w:val="00906439"/>
    <w:rsid w:val="00927740"/>
    <w:rsid w:val="00933449"/>
    <w:rsid w:val="0093393B"/>
    <w:rsid w:val="00936159"/>
    <w:rsid w:val="009405CF"/>
    <w:rsid w:val="0094231F"/>
    <w:rsid w:val="009456C5"/>
    <w:rsid w:val="009551D1"/>
    <w:rsid w:val="009607A7"/>
    <w:rsid w:val="0096190A"/>
    <w:rsid w:val="009630A8"/>
    <w:rsid w:val="00972091"/>
    <w:rsid w:val="00977BDA"/>
    <w:rsid w:val="00977E1D"/>
    <w:rsid w:val="00985583"/>
    <w:rsid w:val="0098779F"/>
    <w:rsid w:val="009B0573"/>
    <w:rsid w:val="009B0C82"/>
    <w:rsid w:val="009B2CDB"/>
    <w:rsid w:val="009B64C1"/>
    <w:rsid w:val="009B7B4B"/>
    <w:rsid w:val="009B7C21"/>
    <w:rsid w:val="009C0CFA"/>
    <w:rsid w:val="009C2AAA"/>
    <w:rsid w:val="009C5F75"/>
    <w:rsid w:val="009D6160"/>
    <w:rsid w:val="009E1963"/>
    <w:rsid w:val="009E5FC3"/>
    <w:rsid w:val="009F1265"/>
    <w:rsid w:val="009F1276"/>
    <w:rsid w:val="00A00600"/>
    <w:rsid w:val="00A048D2"/>
    <w:rsid w:val="00A04992"/>
    <w:rsid w:val="00A1083A"/>
    <w:rsid w:val="00A147AA"/>
    <w:rsid w:val="00A14C14"/>
    <w:rsid w:val="00A21D71"/>
    <w:rsid w:val="00A22B78"/>
    <w:rsid w:val="00A25AE5"/>
    <w:rsid w:val="00A261C1"/>
    <w:rsid w:val="00A37002"/>
    <w:rsid w:val="00A4355E"/>
    <w:rsid w:val="00A46F6F"/>
    <w:rsid w:val="00A50DBB"/>
    <w:rsid w:val="00A517D2"/>
    <w:rsid w:val="00A520D9"/>
    <w:rsid w:val="00A57AC2"/>
    <w:rsid w:val="00A57AD1"/>
    <w:rsid w:val="00A62C12"/>
    <w:rsid w:val="00A64B58"/>
    <w:rsid w:val="00A654FB"/>
    <w:rsid w:val="00A82EA3"/>
    <w:rsid w:val="00A91E6C"/>
    <w:rsid w:val="00A92BCD"/>
    <w:rsid w:val="00A9618A"/>
    <w:rsid w:val="00A97D29"/>
    <w:rsid w:val="00AA1B0E"/>
    <w:rsid w:val="00AA47B6"/>
    <w:rsid w:val="00AA715D"/>
    <w:rsid w:val="00AB5905"/>
    <w:rsid w:val="00AC163B"/>
    <w:rsid w:val="00AC1F0F"/>
    <w:rsid w:val="00AC3B62"/>
    <w:rsid w:val="00AC5CA7"/>
    <w:rsid w:val="00AC6058"/>
    <w:rsid w:val="00AC6EF1"/>
    <w:rsid w:val="00AC7BAD"/>
    <w:rsid w:val="00AD4309"/>
    <w:rsid w:val="00AE0999"/>
    <w:rsid w:val="00AE2BA5"/>
    <w:rsid w:val="00AE56B1"/>
    <w:rsid w:val="00AE6D09"/>
    <w:rsid w:val="00AF6C70"/>
    <w:rsid w:val="00AF6FB8"/>
    <w:rsid w:val="00AF7A7C"/>
    <w:rsid w:val="00AF7C13"/>
    <w:rsid w:val="00B02070"/>
    <w:rsid w:val="00B03D8F"/>
    <w:rsid w:val="00B06448"/>
    <w:rsid w:val="00B13378"/>
    <w:rsid w:val="00B175B2"/>
    <w:rsid w:val="00B242DD"/>
    <w:rsid w:val="00B36EE4"/>
    <w:rsid w:val="00B40105"/>
    <w:rsid w:val="00B404C6"/>
    <w:rsid w:val="00B408B6"/>
    <w:rsid w:val="00B40DCE"/>
    <w:rsid w:val="00B51925"/>
    <w:rsid w:val="00B542DA"/>
    <w:rsid w:val="00B561C9"/>
    <w:rsid w:val="00B5638F"/>
    <w:rsid w:val="00B61E91"/>
    <w:rsid w:val="00B66E23"/>
    <w:rsid w:val="00B727D9"/>
    <w:rsid w:val="00B73862"/>
    <w:rsid w:val="00B73F43"/>
    <w:rsid w:val="00B75BBF"/>
    <w:rsid w:val="00B81CDC"/>
    <w:rsid w:val="00B8386F"/>
    <w:rsid w:val="00B84E33"/>
    <w:rsid w:val="00B877B1"/>
    <w:rsid w:val="00B94DB2"/>
    <w:rsid w:val="00BA17EE"/>
    <w:rsid w:val="00BA6B66"/>
    <w:rsid w:val="00BA6E48"/>
    <w:rsid w:val="00BB283D"/>
    <w:rsid w:val="00BB723E"/>
    <w:rsid w:val="00BD44AC"/>
    <w:rsid w:val="00BD6946"/>
    <w:rsid w:val="00BD7122"/>
    <w:rsid w:val="00BD761E"/>
    <w:rsid w:val="00BE0AF6"/>
    <w:rsid w:val="00BE1F03"/>
    <w:rsid w:val="00BE3D4A"/>
    <w:rsid w:val="00BE58A7"/>
    <w:rsid w:val="00BE58EA"/>
    <w:rsid w:val="00BF2218"/>
    <w:rsid w:val="00BF2AAE"/>
    <w:rsid w:val="00C0316E"/>
    <w:rsid w:val="00C0426B"/>
    <w:rsid w:val="00C045DF"/>
    <w:rsid w:val="00C04B39"/>
    <w:rsid w:val="00C15229"/>
    <w:rsid w:val="00C15B8D"/>
    <w:rsid w:val="00C17BC6"/>
    <w:rsid w:val="00C20356"/>
    <w:rsid w:val="00C2122D"/>
    <w:rsid w:val="00C23E01"/>
    <w:rsid w:val="00C26D43"/>
    <w:rsid w:val="00C46548"/>
    <w:rsid w:val="00C47E45"/>
    <w:rsid w:val="00C52C13"/>
    <w:rsid w:val="00C574D5"/>
    <w:rsid w:val="00C60A13"/>
    <w:rsid w:val="00C66CA6"/>
    <w:rsid w:val="00C73F32"/>
    <w:rsid w:val="00C77893"/>
    <w:rsid w:val="00C861E0"/>
    <w:rsid w:val="00C87462"/>
    <w:rsid w:val="00C918BA"/>
    <w:rsid w:val="00C939E2"/>
    <w:rsid w:val="00CA04D8"/>
    <w:rsid w:val="00CA180C"/>
    <w:rsid w:val="00CA19A3"/>
    <w:rsid w:val="00CA7A85"/>
    <w:rsid w:val="00CB0035"/>
    <w:rsid w:val="00CB22B2"/>
    <w:rsid w:val="00CB3838"/>
    <w:rsid w:val="00CC360E"/>
    <w:rsid w:val="00CC3EE2"/>
    <w:rsid w:val="00CC5EB6"/>
    <w:rsid w:val="00CD635F"/>
    <w:rsid w:val="00CD7492"/>
    <w:rsid w:val="00CE0FA8"/>
    <w:rsid w:val="00CE3A6B"/>
    <w:rsid w:val="00D00211"/>
    <w:rsid w:val="00D007A2"/>
    <w:rsid w:val="00D06309"/>
    <w:rsid w:val="00D21A91"/>
    <w:rsid w:val="00D2438F"/>
    <w:rsid w:val="00D351EA"/>
    <w:rsid w:val="00D36C7C"/>
    <w:rsid w:val="00D371D1"/>
    <w:rsid w:val="00D40288"/>
    <w:rsid w:val="00D42854"/>
    <w:rsid w:val="00D42EDD"/>
    <w:rsid w:val="00D43403"/>
    <w:rsid w:val="00D50DEE"/>
    <w:rsid w:val="00D51853"/>
    <w:rsid w:val="00D5270B"/>
    <w:rsid w:val="00D56550"/>
    <w:rsid w:val="00D605BB"/>
    <w:rsid w:val="00D62E71"/>
    <w:rsid w:val="00D64091"/>
    <w:rsid w:val="00D6430D"/>
    <w:rsid w:val="00D64442"/>
    <w:rsid w:val="00D66188"/>
    <w:rsid w:val="00D70A0B"/>
    <w:rsid w:val="00D70AE1"/>
    <w:rsid w:val="00D731F6"/>
    <w:rsid w:val="00D73E26"/>
    <w:rsid w:val="00D740CA"/>
    <w:rsid w:val="00D807A8"/>
    <w:rsid w:val="00D85728"/>
    <w:rsid w:val="00D9170B"/>
    <w:rsid w:val="00D91B37"/>
    <w:rsid w:val="00D94E70"/>
    <w:rsid w:val="00D95481"/>
    <w:rsid w:val="00DA5C3C"/>
    <w:rsid w:val="00DA73E0"/>
    <w:rsid w:val="00DA7E1A"/>
    <w:rsid w:val="00DB04E1"/>
    <w:rsid w:val="00DB1F77"/>
    <w:rsid w:val="00DB23DB"/>
    <w:rsid w:val="00DB6192"/>
    <w:rsid w:val="00DC7A13"/>
    <w:rsid w:val="00DE2ABD"/>
    <w:rsid w:val="00DE5FA6"/>
    <w:rsid w:val="00DE7ADF"/>
    <w:rsid w:val="00DF2997"/>
    <w:rsid w:val="00DF29D7"/>
    <w:rsid w:val="00DF2FEE"/>
    <w:rsid w:val="00DF5A70"/>
    <w:rsid w:val="00E1081E"/>
    <w:rsid w:val="00E10BC4"/>
    <w:rsid w:val="00E11BE9"/>
    <w:rsid w:val="00E12538"/>
    <w:rsid w:val="00E1415D"/>
    <w:rsid w:val="00E21149"/>
    <w:rsid w:val="00E30A28"/>
    <w:rsid w:val="00E323E9"/>
    <w:rsid w:val="00E34018"/>
    <w:rsid w:val="00E346E3"/>
    <w:rsid w:val="00E36883"/>
    <w:rsid w:val="00E411A0"/>
    <w:rsid w:val="00E437D2"/>
    <w:rsid w:val="00E470F4"/>
    <w:rsid w:val="00E55751"/>
    <w:rsid w:val="00E60569"/>
    <w:rsid w:val="00E6479D"/>
    <w:rsid w:val="00EA09E2"/>
    <w:rsid w:val="00EA2311"/>
    <w:rsid w:val="00EA507E"/>
    <w:rsid w:val="00EB4AD1"/>
    <w:rsid w:val="00EB64F3"/>
    <w:rsid w:val="00EB729E"/>
    <w:rsid w:val="00EC650E"/>
    <w:rsid w:val="00EC7BC3"/>
    <w:rsid w:val="00ED7600"/>
    <w:rsid w:val="00EE0916"/>
    <w:rsid w:val="00EE7D21"/>
    <w:rsid w:val="00EF3FCC"/>
    <w:rsid w:val="00EF47FF"/>
    <w:rsid w:val="00EF6073"/>
    <w:rsid w:val="00EF698B"/>
    <w:rsid w:val="00F00267"/>
    <w:rsid w:val="00F026B2"/>
    <w:rsid w:val="00F11CB7"/>
    <w:rsid w:val="00F1362C"/>
    <w:rsid w:val="00F16ADC"/>
    <w:rsid w:val="00F17950"/>
    <w:rsid w:val="00F32B15"/>
    <w:rsid w:val="00F36336"/>
    <w:rsid w:val="00F414F1"/>
    <w:rsid w:val="00F461F6"/>
    <w:rsid w:val="00F508B8"/>
    <w:rsid w:val="00F55598"/>
    <w:rsid w:val="00F71F9E"/>
    <w:rsid w:val="00F72CB1"/>
    <w:rsid w:val="00F81D7A"/>
    <w:rsid w:val="00F8215E"/>
    <w:rsid w:val="00F824F5"/>
    <w:rsid w:val="00F90FAB"/>
    <w:rsid w:val="00F9374D"/>
    <w:rsid w:val="00FA3636"/>
    <w:rsid w:val="00FB4A22"/>
    <w:rsid w:val="00FB5CC1"/>
    <w:rsid w:val="00FB639E"/>
    <w:rsid w:val="00FC29B9"/>
    <w:rsid w:val="00FC4454"/>
    <w:rsid w:val="00FC6FD3"/>
    <w:rsid w:val="00FD3C07"/>
    <w:rsid w:val="00FD3E17"/>
    <w:rsid w:val="00FD557A"/>
    <w:rsid w:val="00FE305C"/>
    <w:rsid w:val="00FE4004"/>
    <w:rsid w:val="00FE4695"/>
    <w:rsid w:val="00FE5F91"/>
    <w:rsid w:val="00FF0301"/>
    <w:rsid w:val="00FF083C"/>
    <w:rsid w:val="00FF2360"/>
    <w:rsid w:val="00FF6156"/>
    <w:rsid w:val="00FF6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7685F"/>
  <w15:chartTrackingRefBased/>
  <w15:docId w15:val="{80080533-6633-4D4E-80F9-57F50C2FE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433B89"/>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09450">
      <w:bodyDiv w:val="1"/>
      <w:marLeft w:val="0"/>
      <w:marRight w:val="0"/>
      <w:marTop w:val="0"/>
      <w:marBottom w:val="0"/>
      <w:divBdr>
        <w:top w:val="none" w:sz="0" w:space="0" w:color="auto"/>
        <w:left w:val="none" w:sz="0" w:space="0" w:color="auto"/>
        <w:bottom w:val="none" w:sz="0" w:space="0" w:color="auto"/>
        <w:right w:val="none" w:sz="0" w:space="0" w:color="auto"/>
      </w:divBdr>
    </w:div>
    <w:div w:id="296841315">
      <w:bodyDiv w:val="1"/>
      <w:marLeft w:val="0"/>
      <w:marRight w:val="0"/>
      <w:marTop w:val="0"/>
      <w:marBottom w:val="0"/>
      <w:divBdr>
        <w:top w:val="none" w:sz="0" w:space="0" w:color="auto"/>
        <w:left w:val="none" w:sz="0" w:space="0" w:color="auto"/>
        <w:bottom w:val="none" w:sz="0" w:space="0" w:color="auto"/>
        <w:right w:val="none" w:sz="0" w:space="0" w:color="auto"/>
      </w:divBdr>
    </w:div>
    <w:div w:id="352075282">
      <w:bodyDiv w:val="1"/>
      <w:marLeft w:val="0"/>
      <w:marRight w:val="0"/>
      <w:marTop w:val="0"/>
      <w:marBottom w:val="0"/>
      <w:divBdr>
        <w:top w:val="none" w:sz="0" w:space="0" w:color="auto"/>
        <w:left w:val="none" w:sz="0" w:space="0" w:color="auto"/>
        <w:bottom w:val="none" w:sz="0" w:space="0" w:color="auto"/>
        <w:right w:val="none" w:sz="0" w:space="0" w:color="auto"/>
      </w:divBdr>
    </w:div>
    <w:div w:id="87150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bis\Draft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5AIRPNAIUNRU-1328258698-26442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https://nokia.sharepoint.com/sites/c5g/5gradio/_layouts/15/DocIdRedir.aspx?ID=5AIRPNAIUNRU-1328258698-26442</Url>
      <Description>5AIRPNAIUNRU-1328258698-26442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1</TotalTime>
  <Pages>11</Pages>
  <Words>4020</Words>
  <Characters>22919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3GPP;RAN4</cp:keywords>
  <dc:description/>
  <cp:lastModifiedBy>Nokia Networks</cp:lastModifiedBy>
  <cp:revision>2</cp:revision>
  <dcterms:created xsi:type="dcterms:W3CDTF">2023-11-03T19:08:00Z</dcterms:created>
  <dcterms:modified xsi:type="dcterms:W3CDTF">2023-11-03T19:08:00Z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f1743036-fd4d-4ca9-9457-526618e7a8ee</vt:lpwstr>
  </property>
  <property fmtid="{D5CDD505-2E9C-101B-9397-08002B2CF9AE}" pid="11" name="MediaServiceImageTags">
    <vt:lpwstr/>
  </property>
</Properties>
</file>