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3660865C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101</w:t>
      </w:r>
      <w:r w:rsidR="000A58CD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56947" w:rsidRPr="00B56947">
        <w:rPr>
          <w:rFonts w:eastAsia="宋体" w:cs="Arial"/>
          <w:b/>
          <w:sz w:val="24"/>
          <w:lang w:val="en-US" w:eastAsia="zh-CN"/>
        </w:rPr>
        <w:t>R4-2201189</w:t>
      </w:r>
      <w:bookmarkStart w:id="2" w:name="_GoBack"/>
      <w:bookmarkEnd w:id="2"/>
    </w:p>
    <w:p w14:paraId="01EA0757" w14:textId="41AFCBB8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0A58CD">
        <w:rPr>
          <w:rFonts w:cs="Arial"/>
          <w:sz w:val="24"/>
          <w:szCs w:val="24"/>
        </w:rPr>
        <w:t>January</w:t>
      </w:r>
      <w:r w:rsidR="00A13F0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</w:t>
      </w:r>
      <w:r w:rsidR="000A58CD">
        <w:rPr>
          <w:rFonts w:cs="Arial"/>
          <w:sz w:val="24"/>
          <w:szCs w:val="24"/>
        </w:rPr>
        <w:t xml:space="preserve">7 – </w:t>
      </w:r>
      <w:r>
        <w:rPr>
          <w:rFonts w:cs="Arial"/>
          <w:sz w:val="24"/>
          <w:szCs w:val="24"/>
        </w:rPr>
        <w:t>2</w:t>
      </w:r>
      <w:r w:rsidR="000A58CD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0A58CD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5C80E0BD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6947" w:rsidRPr="00B56947">
        <w:rPr>
          <w:rFonts w:ascii="Arial" w:eastAsia="宋体" w:hAnsi="Arial"/>
          <w:b/>
          <w:sz w:val="24"/>
          <w:lang w:val="en-US" w:eastAsia="zh-CN"/>
        </w:rPr>
        <w:t>Simulation results for cell detection, L3 measurement and L1 RSRP measurement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E91209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56947">
        <w:rPr>
          <w:rFonts w:ascii="Arial" w:eastAsia="宋体" w:hAnsi="Arial"/>
          <w:b/>
          <w:sz w:val="24"/>
          <w:lang w:val="en-US" w:eastAsia="zh-CN"/>
        </w:rPr>
        <w:t>6</w:t>
      </w:r>
      <w:r w:rsidR="00A13F02" w:rsidRPr="00A13F02">
        <w:rPr>
          <w:rFonts w:ascii="Arial" w:eastAsia="宋体" w:hAnsi="Arial"/>
          <w:b/>
          <w:sz w:val="24"/>
          <w:lang w:val="en-US" w:eastAsia="zh-CN"/>
        </w:rPr>
        <w:t>.20.3.1.5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2678850F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326C72">
        <w:rPr>
          <w:rFonts w:eastAsia="宋体"/>
          <w:sz w:val="22"/>
          <w:lang w:eastAsia="zh-CN"/>
        </w:rPr>
        <w:t xml:space="preserve">the simulation results of </w:t>
      </w:r>
      <w:r w:rsidR="00341C10">
        <w:rPr>
          <w:rFonts w:eastAsia="宋体"/>
          <w:sz w:val="22"/>
          <w:lang w:eastAsia="zh-CN"/>
        </w:rPr>
        <w:t>cell</w:t>
      </w:r>
      <w:r w:rsidR="00326C72">
        <w:rPr>
          <w:rFonts w:eastAsia="宋体"/>
          <w:sz w:val="22"/>
          <w:lang w:eastAsia="zh-CN"/>
        </w:rPr>
        <w:t xml:space="preserve"> detection</w:t>
      </w:r>
      <w:r w:rsidR="00341C10">
        <w:rPr>
          <w:rFonts w:eastAsia="宋体"/>
          <w:sz w:val="22"/>
          <w:lang w:eastAsia="zh-CN"/>
        </w:rPr>
        <w:t xml:space="preserve"> (including PSS/SSS detection and PBCH detection), L3 measurements</w:t>
      </w:r>
      <w:r w:rsidR="00326C72">
        <w:rPr>
          <w:rFonts w:eastAsia="宋体"/>
          <w:sz w:val="22"/>
          <w:lang w:eastAsia="zh-CN"/>
        </w:rPr>
        <w:t xml:space="preserve"> and L1-RSRP measurements for R17 RedCap evaluation</w:t>
      </w:r>
      <w:r>
        <w:rPr>
          <w:rFonts w:eastAsia="宋体"/>
          <w:sz w:val="22"/>
          <w:lang w:eastAsia="zh-CN"/>
        </w:rPr>
        <w:t>.</w:t>
      </w:r>
    </w:p>
    <w:p w14:paraId="687ADD95" w14:textId="2DF11734" w:rsidR="00754DE9" w:rsidRDefault="001B7EC9" w:rsidP="001B7EC9">
      <w:pPr>
        <w:pStyle w:val="1"/>
        <w:rPr>
          <w:lang w:val="en-US"/>
        </w:rPr>
      </w:pPr>
      <w:r w:rsidRPr="001B7EC9">
        <w:rPr>
          <w:lang w:val="en-US"/>
        </w:rPr>
        <w:t>Simulation Results</w:t>
      </w:r>
    </w:p>
    <w:p w14:paraId="2BF2FF8C" w14:textId="3400281F" w:rsidR="00AF659E" w:rsidRDefault="00AF659E" w:rsidP="00AF659E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esults of </w:t>
      </w:r>
      <w:r w:rsidR="001B7EC9">
        <w:rPr>
          <w:lang w:eastAsia="zh-CN"/>
        </w:rPr>
        <w:t>PSS/SSS</w:t>
      </w:r>
      <w:r>
        <w:rPr>
          <w:lang w:eastAsia="zh-CN"/>
        </w:rPr>
        <w:t xml:space="preserve"> Detection</w:t>
      </w:r>
    </w:p>
    <w:p w14:paraId="02B6F449" w14:textId="12B80F2D" w:rsidR="004F07E4" w:rsidRDefault="004F07E4" w:rsidP="004F07E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], the simulation results of </w:t>
      </w:r>
      <w:r w:rsidR="001B7EC9">
        <w:rPr>
          <w:rFonts w:eastAsiaTheme="minorEastAsia"/>
          <w:sz w:val="22"/>
          <w:lang w:eastAsia="zh-CN"/>
        </w:rPr>
        <w:t>PSS/SSS</w:t>
      </w:r>
      <w:r>
        <w:rPr>
          <w:rFonts w:eastAsiaTheme="minorEastAsia"/>
          <w:sz w:val="22"/>
          <w:lang w:eastAsia="zh-CN"/>
        </w:rPr>
        <w:t xml:space="preserve"> detection time with 1Rx and 2Rx are provided in this section.</w:t>
      </w:r>
    </w:p>
    <w:p w14:paraId="440ADC91" w14:textId="3D819019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-1: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5A77DD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SCS=15kHz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0A58CD" w:rsidRPr="004F07E4" w14:paraId="218837E4" w14:textId="77777777" w:rsidTr="00B716CB">
        <w:tc>
          <w:tcPr>
            <w:tcW w:w="981" w:type="dxa"/>
            <w:vMerge w:val="restart"/>
            <w:shd w:val="clear" w:color="auto" w:fill="auto"/>
            <w:vAlign w:val="center"/>
          </w:tcPr>
          <w:p w14:paraId="481E916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57BDC41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836" w:type="dxa"/>
            <w:gridSpan w:val="4"/>
            <w:shd w:val="clear" w:color="auto" w:fill="auto"/>
            <w:vAlign w:val="center"/>
          </w:tcPr>
          <w:p w14:paraId="2618506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</w:tcPr>
          <w:p w14:paraId="0DD0E25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0A58CD" w:rsidRPr="004F07E4" w14:paraId="475938EE" w14:textId="77777777" w:rsidTr="00B716CB">
        <w:tc>
          <w:tcPr>
            <w:tcW w:w="981" w:type="dxa"/>
            <w:vMerge/>
            <w:shd w:val="clear" w:color="auto" w:fill="auto"/>
            <w:vAlign w:val="center"/>
          </w:tcPr>
          <w:p w14:paraId="01D4EB3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050581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5509CF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0A3619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E3A2D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EBDD4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4953F8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B305E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F5F29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86860E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0A58CD" w:rsidRPr="004F07E4" w14:paraId="0968960B" w14:textId="77777777" w:rsidTr="00B716CB">
        <w:tc>
          <w:tcPr>
            <w:tcW w:w="981" w:type="dxa"/>
            <w:vMerge w:val="restart"/>
            <w:shd w:val="clear" w:color="auto" w:fill="auto"/>
          </w:tcPr>
          <w:p w14:paraId="44E9EE3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64" w:type="dxa"/>
            <w:shd w:val="clear" w:color="auto" w:fill="auto"/>
          </w:tcPr>
          <w:p w14:paraId="5D6448B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6B473A3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2690919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32D35D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876CAC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04EEA9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E89C38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61FA9E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7C5C6C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5FB4ECEC" w14:textId="77777777" w:rsidTr="00B716CB">
        <w:tc>
          <w:tcPr>
            <w:tcW w:w="981" w:type="dxa"/>
            <w:vMerge/>
            <w:shd w:val="clear" w:color="auto" w:fill="auto"/>
          </w:tcPr>
          <w:p w14:paraId="0C50E93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17104FF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67D917F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0E79390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B8D49E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65A3CD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EDD47A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A13481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0C21D9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1F6AF6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11C68A09" w14:textId="77777777" w:rsidTr="00B716CB">
        <w:tc>
          <w:tcPr>
            <w:tcW w:w="981" w:type="dxa"/>
            <w:vMerge/>
            <w:shd w:val="clear" w:color="auto" w:fill="auto"/>
          </w:tcPr>
          <w:p w14:paraId="3AF1F68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6F8BAB0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5C2C18E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22C46A8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43691C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C82907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7ED595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789EB6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1178A4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F1FCB4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528ADD81" w14:textId="77777777" w:rsidTr="00B716CB">
        <w:tc>
          <w:tcPr>
            <w:tcW w:w="981" w:type="dxa"/>
            <w:vMerge w:val="restart"/>
            <w:shd w:val="clear" w:color="auto" w:fill="auto"/>
          </w:tcPr>
          <w:p w14:paraId="08AA3EE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DL-B 100ns</w:t>
            </w:r>
          </w:p>
        </w:tc>
        <w:tc>
          <w:tcPr>
            <w:tcW w:w="964" w:type="dxa"/>
            <w:shd w:val="clear" w:color="auto" w:fill="auto"/>
          </w:tcPr>
          <w:p w14:paraId="063D0B2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6EE09C3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39D6092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6329095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3857F39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2129EA43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00CDB7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84C36E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EE216A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6927D5C1" w14:textId="77777777" w:rsidTr="00B716CB">
        <w:tc>
          <w:tcPr>
            <w:tcW w:w="981" w:type="dxa"/>
            <w:vMerge/>
            <w:shd w:val="clear" w:color="auto" w:fill="auto"/>
          </w:tcPr>
          <w:p w14:paraId="34606E7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727B75F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05698CA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3D45A95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47DBA0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655A4E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EA5463B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1584245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974095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395E96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</w:t>
            </w:r>
          </w:p>
        </w:tc>
      </w:tr>
      <w:tr w:rsidR="000A58CD" w:rsidRPr="004F07E4" w14:paraId="00ED4A05" w14:textId="77777777" w:rsidTr="00B716CB">
        <w:tc>
          <w:tcPr>
            <w:tcW w:w="981" w:type="dxa"/>
            <w:vMerge/>
            <w:shd w:val="clear" w:color="auto" w:fill="auto"/>
          </w:tcPr>
          <w:p w14:paraId="384035F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1262167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5804009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2C9746E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28889B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B177A3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1EB734F8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577C40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EA8AB7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7C5F8F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534A6818" w14:textId="77777777" w:rsidTr="00B716CB">
        <w:tc>
          <w:tcPr>
            <w:tcW w:w="981" w:type="dxa"/>
            <w:vMerge w:val="restart"/>
            <w:shd w:val="clear" w:color="auto" w:fill="auto"/>
          </w:tcPr>
          <w:p w14:paraId="2A3D421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DL-C 300ns</w:t>
            </w:r>
          </w:p>
        </w:tc>
        <w:tc>
          <w:tcPr>
            <w:tcW w:w="964" w:type="dxa"/>
            <w:shd w:val="clear" w:color="auto" w:fill="auto"/>
          </w:tcPr>
          <w:p w14:paraId="0B1E110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1B800B4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1A3C864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1EF93DA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5AC02E8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19C5482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06E836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AB48BF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B6B6D3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513A4DBD" w14:textId="77777777" w:rsidTr="00B716CB">
        <w:tc>
          <w:tcPr>
            <w:tcW w:w="981" w:type="dxa"/>
            <w:vMerge/>
            <w:shd w:val="clear" w:color="auto" w:fill="auto"/>
          </w:tcPr>
          <w:p w14:paraId="68883DA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4DB12C5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20FE0FA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4DABF0B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83E249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30DE68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752B68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B31CDF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0B80E1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00093F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0D135845" w14:textId="77777777" w:rsidTr="00B716CB">
        <w:tc>
          <w:tcPr>
            <w:tcW w:w="981" w:type="dxa"/>
            <w:vMerge/>
            <w:shd w:val="clear" w:color="auto" w:fill="auto"/>
          </w:tcPr>
          <w:p w14:paraId="44C53D0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5DC3089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1E2C600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276D56C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8A6961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19D7BD2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47F624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5E8DAC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11D367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8BE717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3EE3E6EB" w14:textId="77777777" w:rsidR="000A58CD" w:rsidRDefault="000A58CD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E2AB4F0" w14:textId="473949C5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-2: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SCS=30kHz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0A58CD" w:rsidRPr="004F07E4" w14:paraId="07AE68E1" w14:textId="77777777" w:rsidTr="00B716CB">
        <w:tc>
          <w:tcPr>
            <w:tcW w:w="981" w:type="dxa"/>
            <w:vMerge w:val="restart"/>
            <w:shd w:val="clear" w:color="auto" w:fill="auto"/>
            <w:vAlign w:val="center"/>
          </w:tcPr>
          <w:p w14:paraId="266F7E1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1E43E58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836" w:type="dxa"/>
            <w:gridSpan w:val="4"/>
            <w:shd w:val="clear" w:color="auto" w:fill="auto"/>
            <w:vAlign w:val="center"/>
          </w:tcPr>
          <w:p w14:paraId="2DC880D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</w:tcPr>
          <w:p w14:paraId="0002D4E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0A58CD" w:rsidRPr="004F07E4" w14:paraId="7F47AAFC" w14:textId="77777777" w:rsidTr="00B716CB">
        <w:tc>
          <w:tcPr>
            <w:tcW w:w="981" w:type="dxa"/>
            <w:vMerge/>
            <w:shd w:val="clear" w:color="auto" w:fill="auto"/>
            <w:vAlign w:val="center"/>
          </w:tcPr>
          <w:p w14:paraId="48FA33B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419FC39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91EF76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406272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B19AD6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1D5FB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EEDF6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EFC608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310288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DEEDAA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0A58CD" w:rsidRPr="004F07E4" w14:paraId="24459312" w14:textId="77777777" w:rsidTr="00B716CB">
        <w:tc>
          <w:tcPr>
            <w:tcW w:w="981" w:type="dxa"/>
            <w:vMerge w:val="restart"/>
            <w:shd w:val="clear" w:color="auto" w:fill="auto"/>
          </w:tcPr>
          <w:p w14:paraId="7B776FD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64" w:type="dxa"/>
            <w:shd w:val="clear" w:color="auto" w:fill="auto"/>
          </w:tcPr>
          <w:p w14:paraId="300B8E4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465D687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087EA6E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DD5D2C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F049EA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F47052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29E2BA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8FE324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ADBFB5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1AD294A1" w14:textId="77777777" w:rsidTr="00B716CB">
        <w:tc>
          <w:tcPr>
            <w:tcW w:w="981" w:type="dxa"/>
            <w:vMerge/>
            <w:shd w:val="clear" w:color="auto" w:fill="auto"/>
          </w:tcPr>
          <w:p w14:paraId="1C27CCF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3DEE044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6F260F1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221F0C7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C2E73A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D184EA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88EF75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FB4DE0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8B6058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9FE461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77014997" w14:textId="77777777" w:rsidTr="00B716CB">
        <w:tc>
          <w:tcPr>
            <w:tcW w:w="981" w:type="dxa"/>
            <w:vMerge/>
            <w:shd w:val="clear" w:color="auto" w:fill="auto"/>
          </w:tcPr>
          <w:p w14:paraId="1B9C9C8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622E088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1B09742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54B947C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30411D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E2DF9F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4DB58C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DEA11F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7C0806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F0BE94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407780C5" w14:textId="77777777" w:rsidTr="00B716CB">
        <w:tc>
          <w:tcPr>
            <w:tcW w:w="981" w:type="dxa"/>
            <w:vMerge w:val="restart"/>
            <w:shd w:val="clear" w:color="auto" w:fill="auto"/>
          </w:tcPr>
          <w:p w14:paraId="07712F4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DL-B 100ns</w:t>
            </w:r>
          </w:p>
        </w:tc>
        <w:tc>
          <w:tcPr>
            <w:tcW w:w="964" w:type="dxa"/>
            <w:shd w:val="clear" w:color="auto" w:fill="auto"/>
          </w:tcPr>
          <w:p w14:paraId="1C2F6F5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62D021F1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65B30E9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214484B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5CA5091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425BC88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628837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B491ED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F30DC1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0538E5CE" w14:textId="77777777" w:rsidTr="00B716CB">
        <w:tc>
          <w:tcPr>
            <w:tcW w:w="981" w:type="dxa"/>
            <w:vMerge/>
            <w:shd w:val="clear" w:color="auto" w:fill="auto"/>
          </w:tcPr>
          <w:p w14:paraId="4393E48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1BB1E1A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122ADE19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1197266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EA9BFB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12BEDE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D53640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332477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AEBEE5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824576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1D8ACEC0" w14:textId="77777777" w:rsidTr="00B716CB">
        <w:tc>
          <w:tcPr>
            <w:tcW w:w="981" w:type="dxa"/>
            <w:vMerge/>
            <w:shd w:val="clear" w:color="auto" w:fill="auto"/>
          </w:tcPr>
          <w:p w14:paraId="72D4C0D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66F6CA0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24B0505F" w14:textId="77777777" w:rsidR="000A58CD" w:rsidRPr="004F07E4" w:rsidRDefault="000A58CD" w:rsidP="00B716CB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1B08155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02799B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A41365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2CF2D5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10ADB6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8903A9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02383F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0E41E470" w14:textId="77777777" w:rsidTr="00B716CB">
        <w:tc>
          <w:tcPr>
            <w:tcW w:w="981" w:type="dxa"/>
            <w:vMerge w:val="restart"/>
            <w:shd w:val="clear" w:color="auto" w:fill="auto"/>
          </w:tcPr>
          <w:p w14:paraId="712A4B2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DL-C 300ns</w:t>
            </w:r>
          </w:p>
        </w:tc>
        <w:tc>
          <w:tcPr>
            <w:tcW w:w="964" w:type="dxa"/>
            <w:shd w:val="clear" w:color="auto" w:fill="auto"/>
          </w:tcPr>
          <w:p w14:paraId="7E92FCB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67F63D5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6C9B2CD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1814C4F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6FD632C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07676C8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5BAC49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915B1E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055950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6B1C72A3" w14:textId="77777777" w:rsidTr="00B716CB">
        <w:tc>
          <w:tcPr>
            <w:tcW w:w="981" w:type="dxa"/>
            <w:vMerge/>
            <w:shd w:val="clear" w:color="auto" w:fill="auto"/>
          </w:tcPr>
          <w:p w14:paraId="10E5627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4AFE8D6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22826D2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00A30DE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A58ED0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1089C91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10F32D8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C26C43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64323B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8BE645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4A7E075C" w14:textId="77777777" w:rsidTr="00B716CB">
        <w:tc>
          <w:tcPr>
            <w:tcW w:w="981" w:type="dxa"/>
            <w:vMerge/>
            <w:shd w:val="clear" w:color="auto" w:fill="auto"/>
          </w:tcPr>
          <w:p w14:paraId="3D66BBE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2944050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3180E10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38450E4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C4179A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6E40C6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75BC890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CE0F76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D8016F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5FEC95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69D834D3" w14:textId="77777777" w:rsidR="000A58CD" w:rsidRDefault="000A58CD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14B16BF" w14:textId="6D6BA502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-3: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SCS=120kHz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0A58CD" w:rsidRPr="004F07E4" w14:paraId="131B7F38" w14:textId="77777777" w:rsidTr="00B716CB">
        <w:tc>
          <w:tcPr>
            <w:tcW w:w="981" w:type="dxa"/>
            <w:vMerge w:val="restart"/>
            <w:shd w:val="clear" w:color="auto" w:fill="auto"/>
            <w:vAlign w:val="center"/>
          </w:tcPr>
          <w:p w14:paraId="182A84A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lastRenderedPageBreak/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3230FB0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836" w:type="dxa"/>
            <w:gridSpan w:val="4"/>
            <w:shd w:val="clear" w:color="auto" w:fill="auto"/>
            <w:vAlign w:val="center"/>
          </w:tcPr>
          <w:p w14:paraId="1C1BF48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</w:tcPr>
          <w:p w14:paraId="7780612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0A58CD" w:rsidRPr="004F07E4" w14:paraId="00E2207D" w14:textId="77777777" w:rsidTr="00B716CB">
        <w:tc>
          <w:tcPr>
            <w:tcW w:w="981" w:type="dxa"/>
            <w:vMerge/>
            <w:shd w:val="clear" w:color="auto" w:fill="auto"/>
            <w:vAlign w:val="center"/>
          </w:tcPr>
          <w:p w14:paraId="20EC326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20576A7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49B720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A715AF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9BC98D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33F5BE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B5557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79C275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C9D490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906B1D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0A58CD" w:rsidRPr="004F07E4" w14:paraId="1D88439D" w14:textId="77777777" w:rsidTr="00B716CB">
        <w:tc>
          <w:tcPr>
            <w:tcW w:w="981" w:type="dxa"/>
            <w:vMerge w:val="restart"/>
            <w:shd w:val="clear" w:color="auto" w:fill="auto"/>
          </w:tcPr>
          <w:p w14:paraId="7E050D8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64" w:type="dxa"/>
            <w:shd w:val="clear" w:color="auto" w:fill="auto"/>
          </w:tcPr>
          <w:p w14:paraId="22E52E7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4D346D9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6F5DE67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05F598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4FAFC2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BA7D85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123024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71B4FF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DD8497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737CC8D4" w14:textId="77777777" w:rsidTr="00B716CB">
        <w:tc>
          <w:tcPr>
            <w:tcW w:w="981" w:type="dxa"/>
            <w:vMerge/>
            <w:shd w:val="clear" w:color="auto" w:fill="auto"/>
          </w:tcPr>
          <w:p w14:paraId="0F96939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1EA99CA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6BEB18A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351E30D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2445DF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3D630A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B15B25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A68741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439D21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93DD0B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424098F0" w14:textId="77777777" w:rsidTr="00B716CB">
        <w:tc>
          <w:tcPr>
            <w:tcW w:w="981" w:type="dxa"/>
            <w:vMerge/>
            <w:shd w:val="clear" w:color="auto" w:fill="auto"/>
          </w:tcPr>
          <w:p w14:paraId="153170B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24BEE91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4B00D67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7A2FAB0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1C02C2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46B293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E17FFC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9BCAAB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5ED3F1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9991ED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2E96B91B" w14:textId="77777777" w:rsidTr="00B716CB">
        <w:tc>
          <w:tcPr>
            <w:tcW w:w="981" w:type="dxa"/>
            <w:vMerge w:val="restart"/>
            <w:shd w:val="clear" w:color="auto" w:fill="auto"/>
          </w:tcPr>
          <w:p w14:paraId="4337F49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DL-A 30ns</w:t>
            </w:r>
          </w:p>
        </w:tc>
        <w:tc>
          <w:tcPr>
            <w:tcW w:w="964" w:type="dxa"/>
            <w:shd w:val="clear" w:color="auto" w:fill="auto"/>
          </w:tcPr>
          <w:p w14:paraId="54AE668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419FE23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2DB6596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478FD2A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73921B0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4723AFC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F1AABF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7D444B0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FFED74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32F9A224" w14:textId="77777777" w:rsidTr="00B716CB">
        <w:tc>
          <w:tcPr>
            <w:tcW w:w="981" w:type="dxa"/>
            <w:vMerge/>
            <w:shd w:val="clear" w:color="auto" w:fill="auto"/>
          </w:tcPr>
          <w:p w14:paraId="67481E9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54CB7D1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1D8BF36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1D060B9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BF770C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EAE62B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730E4AA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65263F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1D12A2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04C1CC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089A7FE9" w14:textId="77777777" w:rsidTr="00B716CB">
        <w:tc>
          <w:tcPr>
            <w:tcW w:w="981" w:type="dxa"/>
            <w:vMerge/>
            <w:shd w:val="clear" w:color="auto" w:fill="auto"/>
          </w:tcPr>
          <w:p w14:paraId="2DCE057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53B362A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23DD10D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72DADB7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122779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253A6F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E391EE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063879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554A4F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B4A333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588C4471" w14:textId="77777777" w:rsidR="000A58CD" w:rsidRDefault="000A58CD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0C2D172" w14:textId="4BAE10B0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-4: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SCS=240kHz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0A58CD" w:rsidRPr="004F07E4" w14:paraId="4BC861D6" w14:textId="77777777" w:rsidTr="00B716CB">
        <w:tc>
          <w:tcPr>
            <w:tcW w:w="981" w:type="dxa"/>
            <w:vMerge w:val="restart"/>
            <w:shd w:val="clear" w:color="auto" w:fill="auto"/>
            <w:vAlign w:val="center"/>
          </w:tcPr>
          <w:p w14:paraId="3DF5A4E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13C3EC8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836" w:type="dxa"/>
            <w:gridSpan w:val="4"/>
            <w:shd w:val="clear" w:color="auto" w:fill="auto"/>
            <w:vAlign w:val="center"/>
          </w:tcPr>
          <w:p w14:paraId="5E55391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</w:tcPr>
          <w:p w14:paraId="067B85C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0A58CD" w:rsidRPr="004F07E4" w14:paraId="6438B9BF" w14:textId="77777777" w:rsidTr="00B716CB">
        <w:tc>
          <w:tcPr>
            <w:tcW w:w="981" w:type="dxa"/>
            <w:vMerge/>
            <w:shd w:val="clear" w:color="auto" w:fill="auto"/>
            <w:vAlign w:val="center"/>
          </w:tcPr>
          <w:p w14:paraId="615E253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3C6539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A82CDC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71D5563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6187B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A1302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DC147D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EE171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AF89D3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EB4AC0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0A58CD" w:rsidRPr="004F07E4" w14:paraId="797C1185" w14:textId="77777777" w:rsidTr="00B716CB">
        <w:tc>
          <w:tcPr>
            <w:tcW w:w="981" w:type="dxa"/>
            <w:vMerge w:val="restart"/>
            <w:shd w:val="clear" w:color="auto" w:fill="auto"/>
          </w:tcPr>
          <w:p w14:paraId="6F3AC47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64" w:type="dxa"/>
            <w:shd w:val="clear" w:color="auto" w:fill="auto"/>
          </w:tcPr>
          <w:p w14:paraId="3C90725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0C7F0405" w14:textId="77777777" w:rsidR="000A58CD" w:rsidRPr="004F07E4" w:rsidRDefault="000A58CD" w:rsidP="00B716CB">
            <w:pPr>
              <w:tabs>
                <w:tab w:val="left" w:pos="577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7FC9DED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E76288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5FDC83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3F5D119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86388F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D8B5B1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5632E4B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2B5AA622" w14:textId="77777777" w:rsidTr="00B716CB">
        <w:tc>
          <w:tcPr>
            <w:tcW w:w="981" w:type="dxa"/>
            <w:vMerge/>
            <w:shd w:val="clear" w:color="auto" w:fill="auto"/>
          </w:tcPr>
          <w:p w14:paraId="27B9168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02A0F7A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7449A29F" w14:textId="77777777" w:rsidR="000A58CD" w:rsidRPr="002114FD" w:rsidRDefault="000A58CD" w:rsidP="00B716CB">
            <w:pPr>
              <w:tabs>
                <w:tab w:val="left" w:pos="577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47F0AF9D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78E028F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E0510B4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435E7A7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A8D267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40940A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2031572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76A3888D" w14:textId="77777777" w:rsidTr="00B716CB">
        <w:tc>
          <w:tcPr>
            <w:tcW w:w="981" w:type="dxa"/>
            <w:vMerge/>
            <w:shd w:val="clear" w:color="auto" w:fill="auto"/>
          </w:tcPr>
          <w:p w14:paraId="4FA4398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6A3F94F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24435014" w14:textId="77777777" w:rsidR="000A58CD" w:rsidRPr="002114FD" w:rsidRDefault="000A58CD" w:rsidP="00B716CB">
            <w:pPr>
              <w:tabs>
                <w:tab w:val="left" w:pos="577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14:paraId="4563E283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3F58DDD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E501BB2" w14:textId="77777777" w:rsidR="000A58CD" w:rsidRPr="002114FD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2434F4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B45724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23D973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FDFC55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0A58CD" w:rsidRPr="004F07E4" w14:paraId="49B94A04" w14:textId="77777777" w:rsidTr="00B716CB">
        <w:tc>
          <w:tcPr>
            <w:tcW w:w="981" w:type="dxa"/>
            <w:vMerge w:val="restart"/>
            <w:shd w:val="clear" w:color="auto" w:fill="auto"/>
          </w:tcPr>
          <w:p w14:paraId="7ABA8E8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DL-A 30ns</w:t>
            </w:r>
          </w:p>
        </w:tc>
        <w:tc>
          <w:tcPr>
            <w:tcW w:w="964" w:type="dxa"/>
            <w:shd w:val="clear" w:color="auto" w:fill="auto"/>
          </w:tcPr>
          <w:p w14:paraId="61FA638C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58" w:type="dxa"/>
            <w:shd w:val="clear" w:color="auto" w:fill="auto"/>
          </w:tcPr>
          <w:p w14:paraId="5DC9ECF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2694AA4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30554AD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5326282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79DE28A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5ACB082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A05A17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050FC9B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19CFEA87" w14:textId="77777777" w:rsidTr="00B716CB">
        <w:tc>
          <w:tcPr>
            <w:tcW w:w="981" w:type="dxa"/>
            <w:vMerge/>
            <w:shd w:val="clear" w:color="auto" w:fill="auto"/>
          </w:tcPr>
          <w:p w14:paraId="6459569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525ACDB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958" w:type="dxa"/>
            <w:shd w:val="clear" w:color="auto" w:fill="auto"/>
          </w:tcPr>
          <w:p w14:paraId="0092EBE8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1F70D18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6226B34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1777C5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FEA4B6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6A5ABB6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5D43F3A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2A8A619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0A58CD" w:rsidRPr="004F07E4" w14:paraId="487DF84B" w14:textId="77777777" w:rsidTr="00B716CB">
        <w:tc>
          <w:tcPr>
            <w:tcW w:w="981" w:type="dxa"/>
            <w:vMerge/>
            <w:shd w:val="clear" w:color="auto" w:fill="auto"/>
          </w:tcPr>
          <w:p w14:paraId="586507BF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64" w:type="dxa"/>
            <w:shd w:val="clear" w:color="auto" w:fill="auto"/>
          </w:tcPr>
          <w:p w14:paraId="36E707E6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2dB</w:t>
            </w:r>
          </w:p>
        </w:tc>
        <w:tc>
          <w:tcPr>
            <w:tcW w:w="958" w:type="dxa"/>
            <w:shd w:val="clear" w:color="auto" w:fill="auto"/>
          </w:tcPr>
          <w:p w14:paraId="5826D067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6415F50E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966FAA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3EAB5121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14:paraId="4D54451D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34EC597B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A318565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8D75900" w14:textId="77777777" w:rsidR="000A58CD" w:rsidRPr="004F07E4" w:rsidRDefault="000A58CD" w:rsidP="00B716CB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3AB146CB" w14:textId="77777777" w:rsidR="000A58CD" w:rsidRPr="004F07E4" w:rsidRDefault="000A58CD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8B189A0" w14:textId="77777777" w:rsidR="001B7EC9" w:rsidRDefault="001B7EC9" w:rsidP="001B7EC9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esults of </w:t>
      </w:r>
      <w:r w:rsidRPr="006326A6">
        <w:rPr>
          <w:lang w:eastAsia="zh-CN"/>
        </w:rPr>
        <w:t>PBCH detection</w:t>
      </w:r>
    </w:p>
    <w:p w14:paraId="0DF9899B" w14:textId="06171BC3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[2], the simulation results of PBCH detection time with 1Rx are provided in this section.</w:t>
      </w:r>
    </w:p>
    <w:p w14:paraId="3920C7EA" w14:textId="7980B01E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 xml:space="preserve">DMRS time index reading </w:t>
      </w:r>
    </w:p>
    <w:p w14:paraId="39A23639" w14:textId="411AABF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2.2.1-1: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4EC261DA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1F06F6D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69391AB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AWGN</w:t>
            </w:r>
          </w:p>
        </w:tc>
      </w:tr>
      <w:tr w:rsidR="001B7EC9" w:rsidRPr="004F07E4" w14:paraId="363649CB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230C8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490796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58F5B3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7AAEFF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3C4F6A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095D1E45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BB9B9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8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F05AC0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17A5CDE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4ED901D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62876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3C388B0F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45EEDB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7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8D19B1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7C37512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1319E9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179EA54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38FBCBE3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03BA39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6B002D0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14:paraId="00CC367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355253A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326071D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1B7EC9" w:rsidRPr="004F07E4" w14:paraId="0AA636F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EC99AF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5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0749FF0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CCA2D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33452AC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7F87752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52D56BA0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597FE8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30CFFA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4B865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211657E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71367F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760729D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08EC7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3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08DDB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D3295A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8A32A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069DFD3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0BDD5D00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46458385" w14:textId="2DCB7841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2.2.1-2: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TDL-A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055B6D1F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73D359D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0E2A3C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TDL-A 30ns</w:t>
            </w:r>
          </w:p>
        </w:tc>
      </w:tr>
      <w:tr w:rsidR="001B7EC9" w:rsidRPr="004F07E4" w14:paraId="447C613D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F75F8D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BD8C50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60C2EE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C6F5F8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7B1A10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4074B85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72AB421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6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2F1454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39F62B9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33F205B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66D2CF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340013F8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8CFF14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C68730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0E10E66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318" w:type="dxa"/>
            <w:shd w:val="clear" w:color="auto" w:fill="auto"/>
          </w:tcPr>
          <w:p w14:paraId="3962B1C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318" w:type="dxa"/>
            <w:shd w:val="clear" w:color="auto" w:fill="auto"/>
          </w:tcPr>
          <w:p w14:paraId="1A4A6B3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</w:tr>
      <w:tr w:rsidR="001B7EC9" w:rsidRPr="004F07E4" w14:paraId="106FBB46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20AD5A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4B3493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D0CFC9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42A7B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27D05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</w:tr>
      <w:tr w:rsidR="001B7EC9" w:rsidRPr="004F07E4" w14:paraId="3197F2B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9702BF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F53A42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56CC7A6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D818B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6DDC258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2</w:t>
            </w:r>
          </w:p>
        </w:tc>
      </w:tr>
    </w:tbl>
    <w:p w14:paraId="2D477ED9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ADA03EE" w14:textId="0033310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2.2.1-3: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TDL-B/C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218"/>
        <w:gridCol w:w="1218"/>
        <w:gridCol w:w="1218"/>
        <w:gridCol w:w="1218"/>
      </w:tblGrid>
      <w:tr w:rsidR="001B7EC9" w:rsidRPr="004F07E4" w14:paraId="1C1DCEE0" w14:textId="77777777" w:rsidTr="008779DD">
        <w:trPr>
          <w:jc w:val="center"/>
        </w:trPr>
        <w:tc>
          <w:tcPr>
            <w:tcW w:w="964" w:type="dxa"/>
            <w:vMerge w:val="restart"/>
            <w:shd w:val="clear" w:color="auto" w:fill="auto"/>
            <w:vAlign w:val="center"/>
          </w:tcPr>
          <w:p w14:paraId="08D584A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024F91B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100ns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1956A5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300ns</w:t>
            </w:r>
          </w:p>
        </w:tc>
      </w:tr>
      <w:tr w:rsidR="001B7EC9" w:rsidRPr="004F07E4" w14:paraId="2306E5FB" w14:textId="77777777" w:rsidTr="008779DD">
        <w:trPr>
          <w:jc w:val="center"/>
        </w:trPr>
        <w:tc>
          <w:tcPr>
            <w:tcW w:w="964" w:type="dxa"/>
            <w:vMerge/>
            <w:shd w:val="clear" w:color="auto" w:fill="auto"/>
            <w:vAlign w:val="center"/>
          </w:tcPr>
          <w:p w14:paraId="3E96192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F4ED1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D5108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1E8DD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D7A973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</w:tr>
      <w:tr w:rsidR="001B7EC9" w:rsidRPr="004F07E4" w14:paraId="7D2C1481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AB183F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67211E0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7C8AF22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7979822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45843D2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1BF11436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1F1B904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F7BA22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4507A2C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50FBAD2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622E0E8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</w:tr>
      <w:tr w:rsidR="001B7EC9" w:rsidRPr="004F07E4" w14:paraId="12F2394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0AA11F0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lastRenderedPageBreak/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23121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1EC396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2E64024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DB77AE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</w:tr>
      <w:tr w:rsidR="001B7EC9" w:rsidRPr="004F07E4" w14:paraId="4245829A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718CE27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4D9B2F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6EB4B58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25A4F48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4445BBE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</w:tbl>
    <w:p w14:paraId="7FB01BF1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22CF021" w14:textId="77777777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PBCH reading</w:t>
      </w:r>
    </w:p>
    <w:p w14:paraId="3104D3F7" w14:textId="0467E8B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2.2.2-1: SI reading time (Unit: samples), 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55291ADE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21448A7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5D81BC7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AWGN</w:t>
            </w:r>
          </w:p>
        </w:tc>
      </w:tr>
      <w:tr w:rsidR="001B7EC9" w:rsidRPr="004F07E4" w14:paraId="61B38808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24F8A27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17DBE0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FF08D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A7BE6C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E51584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7927FB47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3F76939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8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309DFC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6CDAA4C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14:paraId="1AF0CED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14:paraId="233D13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</w:tr>
      <w:tr w:rsidR="001B7EC9" w:rsidRPr="004F07E4" w14:paraId="50FCA60A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DDFDE8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7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068FE7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218" w:type="dxa"/>
            <w:shd w:val="clear" w:color="auto" w:fill="auto"/>
          </w:tcPr>
          <w:p w14:paraId="36F70D1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318" w:type="dxa"/>
            <w:shd w:val="clear" w:color="auto" w:fill="auto"/>
          </w:tcPr>
          <w:p w14:paraId="3EBF3BB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318" w:type="dxa"/>
            <w:shd w:val="clear" w:color="auto" w:fill="auto"/>
          </w:tcPr>
          <w:p w14:paraId="496208E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</w:tr>
      <w:tr w:rsidR="001B7EC9" w:rsidRPr="004F07E4" w14:paraId="7418131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77AAD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086BF3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306E889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1B7AAA3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4BE039D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0F20618C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AA080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5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A62ABF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14:paraId="166B3C1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2AECAAF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5467046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1B7EC9" w:rsidRPr="004F07E4" w14:paraId="2FDE66C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84AFCF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1FD6958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063305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6E6EA3E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2593BD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4CDBBB15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21A07B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3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BA5962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5A7EE86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1A6C72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063225A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24A4E3AE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4BF55E3" w14:textId="3D9BA52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2.2.2-2: SI reading time (Unit: samples), TDL-A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77742187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1B4ED0D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39AE86B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TDL-A 30ns</w:t>
            </w:r>
          </w:p>
        </w:tc>
      </w:tr>
      <w:tr w:rsidR="001B7EC9" w:rsidRPr="004F07E4" w14:paraId="52477FC7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3D37379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A5BBBE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C43401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AFD8EC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C5BA14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77E23E4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1BFDE4B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6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63BF7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9</w:t>
            </w:r>
          </w:p>
        </w:tc>
        <w:tc>
          <w:tcPr>
            <w:tcW w:w="1218" w:type="dxa"/>
            <w:shd w:val="clear" w:color="auto" w:fill="auto"/>
          </w:tcPr>
          <w:p w14:paraId="759D691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  <w:tc>
          <w:tcPr>
            <w:tcW w:w="1318" w:type="dxa"/>
            <w:shd w:val="clear" w:color="auto" w:fill="auto"/>
          </w:tcPr>
          <w:p w14:paraId="32D511B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  <w:tc>
          <w:tcPr>
            <w:tcW w:w="1318" w:type="dxa"/>
            <w:shd w:val="clear" w:color="auto" w:fill="auto"/>
          </w:tcPr>
          <w:p w14:paraId="331641A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</w:tr>
      <w:tr w:rsidR="001B7EC9" w:rsidRPr="004F07E4" w14:paraId="5618E28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3D7CC92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73D5AB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07CD38B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67061E4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70C5249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42DDF798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13B67D9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AFD57C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41C8D0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5A76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2778082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</w:tr>
      <w:tr w:rsidR="001B7EC9" w:rsidRPr="004F07E4" w14:paraId="5BE0335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8704ED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78E93E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63CC1A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28309C3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6BE56F0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2</w:t>
            </w:r>
          </w:p>
        </w:tc>
      </w:tr>
    </w:tbl>
    <w:p w14:paraId="431F1AAD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1B4F38EA" w14:textId="2389EAD6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2.2.2-3: SI reading time (Unit: samples), TDL-B/C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218"/>
        <w:gridCol w:w="1218"/>
        <w:gridCol w:w="1218"/>
        <w:gridCol w:w="1218"/>
      </w:tblGrid>
      <w:tr w:rsidR="001B7EC9" w:rsidRPr="004F07E4" w14:paraId="4DB2EC7E" w14:textId="77777777" w:rsidTr="008779DD">
        <w:trPr>
          <w:jc w:val="center"/>
        </w:trPr>
        <w:tc>
          <w:tcPr>
            <w:tcW w:w="964" w:type="dxa"/>
            <w:vMerge w:val="restart"/>
            <w:shd w:val="clear" w:color="auto" w:fill="auto"/>
            <w:vAlign w:val="center"/>
          </w:tcPr>
          <w:p w14:paraId="4947293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A053CB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100ns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5F7C7A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300ns</w:t>
            </w:r>
          </w:p>
        </w:tc>
      </w:tr>
      <w:tr w:rsidR="001B7EC9" w:rsidRPr="004F07E4" w14:paraId="311065C9" w14:textId="77777777" w:rsidTr="008779DD">
        <w:trPr>
          <w:jc w:val="center"/>
        </w:trPr>
        <w:tc>
          <w:tcPr>
            <w:tcW w:w="964" w:type="dxa"/>
            <w:vMerge/>
            <w:shd w:val="clear" w:color="auto" w:fill="auto"/>
            <w:vAlign w:val="center"/>
          </w:tcPr>
          <w:p w14:paraId="642778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94CD1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31D2A9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0F89C8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C98E8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</w:tr>
      <w:tr w:rsidR="001B7EC9" w:rsidRPr="004F07E4" w14:paraId="52FD4054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D1D9C8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540A859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32B4B61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59B9A8C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428DBF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1</w:t>
            </w:r>
          </w:p>
        </w:tc>
      </w:tr>
      <w:tr w:rsidR="001B7EC9" w:rsidRPr="004F07E4" w14:paraId="7EAAE9A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899C33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1DE3C42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45E86FC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0114B87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12F5E6F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5CB21EE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7DD3638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19F2EC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2D178C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791456B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C50A40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6781EF00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385937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1AA55B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0EA72CC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3E6E1D0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215C284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</w:tbl>
    <w:p w14:paraId="7EBAD094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6220265" w14:textId="036F6963" w:rsidR="001B7EC9" w:rsidRDefault="001B7EC9" w:rsidP="001B7EC9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>esults of SSB based L3 measurements</w:t>
      </w:r>
    </w:p>
    <w:p w14:paraId="51C2A419" w14:textId="223D2D1A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[3], the simulation results of SS-RSRP, SS-RSRQ and SS-SINR with 1Rx and 2Rx are provided in this section.</w:t>
      </w:r>
    </w:p>
    <w:p w14:paraId="331E30E5" w14:textId="642AB0D6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SS-RSRP for L3 measurements</w:t>
      </w:r>
    </w:p>
    <w:p w14:paraId="2846848E" w14:textId="77777777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2.1.1-1: Delta SS-RSRP for L3 measurements (SCS=15kHz)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27857DB1" w14:textId="77777777" w:rsidTr="008779DD">
        <w:tc>
          <w:tcPr>
            <w:tcW w:w="1069" w:type="dxa"/>
            <w:vMerge w:val="restart"/>
            <w:vAlign w:val="center"/>
          </w:tcPr>
          <w:p w14:paraId="3457FA6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E2D16F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2D685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ADCB5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102CF3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20274849" w14:textId="77777777" w:rsidTr="008779DD">
        <w:tc>
          <w:tcPr>
            <w:tcW w:w="1069" w:type="dxa"/>
            <w:vMerge/>
            <w:vAlign w:val="center"/>
          </w:tcPr>
          <w:p w14:paraId="4733B82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62BB91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66928F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B552B4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6A086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7D1277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2DE2F3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6A7C41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D1A97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287E69A9" w14:textId="77777777" w:rsidTr="008779DD">
        <w:tc>
          <w:tcPr>
            <w:tcW w:w="1069" w:type="dxa"/>
            <w:vMerge w:val="restart"/>
          </w:tcPr>
          <w:p w14:paraId="1E0CDA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6E1FCE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545FC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8E946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283B22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FA1FF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4CE416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77AF72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0CB0B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  <w:tr w:rsidR="001B7EC9" w:rsidRPr="004F07E4" w14:paraId="6B9AACD1" w14:textId="77777777" w:rsidTr="008779DD">
        <w:tc>
          <w:tcPr>
            <w:tcW w:w="1069" w:type="dxa"/>
            <w:vMerge/>
          </w:tcPr>
          <w:p w14:paraId="14A8519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84DBA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8FDB0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7AE4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00AE03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EC6AC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16CB789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16DEB7B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93B1B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7EB61D8F" w14:textId="77777777" w:rsidTr="008779DD">
        <w:tc>
          <w:tcPr>
            <w:tcW w:w="1069" w:type="dxa"/>
            <w:vMerge/>
          </w:tcPr>
          <w:p w14:paraId="27E4AFB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B358E3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09EB20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32141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2DE69F0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36FC0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714894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087C3EC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18176C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34186AA0" w14:textId="77777777" w:rsidTr="008779DD">
        <w:tc>
          <w:tcPr>
            <w:tcW w:w="1069" w:type="dxa"/>
            <w:vMerge/>
          </w:tcPr>
          <w:p w14:paraId="2B98E7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3F2C0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32BF68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41226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77626B4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5B95D4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033C3D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90A169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31051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076DB490" w14:textId="77777777" w:rsidTr="008779DD">
        <w:tc>
          <w:tcPr>
            <w:tcW w:w="1069" w:type="dxa"/>
            <w:vMerge w:val="restart"/>
          </w:tcPr>
          <w:p w14:paraId="27BF4D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710CE50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6BAA9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1F87A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1.25</w:t>
            </w:r>
          </w:p>
        </w:tc>
        <w:tc>
          <w:tcPr>
            <w:tcW w:w="1069" w:type="dxa"/>
          </w:tcPr>
          <w:p w14:paraId="0480CDA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C5E66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2C854B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10BE1F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C5CD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</w:tr>
      <w:tr w:rsidR="001B7EC9" w:rsidRPr="004F07E4" w14:paraId="32046590" w14:textId="77777777" w:rsidTr="008779DD">
        <w:tc>
          <w:tcPr>
            <w:tcW w:w="1069" w:type="dxa"/>
            <w:vMerge/>
          </w:tcPr>
          <w:p w14:paraId="16B4B87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15003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6B577F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AC958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1.14</w:t>
            </w:r>
          </w:p>
        </w:tc>
        <w:tc>
          <w:tcPr>
            <w:tcW w:w="1069" w:type="dxa"/>
          </w:tcPr>
          <w:p w14:paraId="096102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99862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15F732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476B132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1CBC9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09441CCF" w14:textId="77777777" w:rsidTr="008779DD">
        <w:tc>
          <w:tcPr>
            <w:tcW w:w="1069" w:type="dxa"/>
            <w:vMerge/>
          </w:tcPr>
          <w:p w14:paraId="6DB900E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63A1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227B1D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7DD7D4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371B411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B9DE4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34883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6FED3C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B4460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0870F48D" w14:textId="77777777" w:rsidTr="008779DD">
        <w:tc>
          <w:tcPr>
            <w:tcW w:w="1069" w:type="dxa"/>
            <w:vMerge/>
          </w:tcPr>
          <w:p w14:paraId="1511D8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8B2A73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28C5A3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112BA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068AFF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D87E42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0147D46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BAD3E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052ED9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559EE455" w14:textId="77777777" w:rsidTr="008779DD">
        <w:tc>
          <w:tcPr>
            <w:tcW w:w="1069" w:type="dxa"/>
            <w:vMerge w:val="restart"/>
          </w:tcPr>
          <w:p w14:paraId="706278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lastRenderedPageBreak/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0CA36C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747C4A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F4806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693FEA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417EA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34906C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3A3AC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91354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.60</w:t>
            </w:r>
          </w:p>
        </w:tc>
      </w:tr>
      <w:tr w:rsidR="001B7EC9" w:rsidRPr="004F07E4" w14:paraId="1DC6289B" w14:textId="77777777" w:rsidTr="008779DD">
        <w:tc>
          <w:tcPr>
            <w:tcW w:w="1069" w:type="dxa"/>
            <w:vMerge/>
          </w:tcPr>
          <w:p w14:paraId="4BAA858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D1F83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D2C443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64139C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2F52A52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09731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13567F4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785E295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F662C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7BF6C91F" w14:textId="77777777" w:rsidTr="008779DD">
        <w:tc>
          <w:tcPr>
            <w:tcW w:w="1069" w:type="dxa"/>
            <w:vMerge/>
          </w:tcPr>
          <w:p w14:paraId="561090A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48B634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026BEB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13409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44565C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01E86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E1A8F2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0BF29CE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57A9D7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.55</w:t>
            </w:r>
          </w:p>
        </w:tc>
      </w:tr>
      <w:tr w:rsidR="001B7EC9" w:rsidRPr="004F07E4" w14:paraId="0F179E63" w14:textId="77777777" w:rsidTr="008779DD">
        <w:tc>
          <w:tcPr>
            <w:tcW w:w="1069" w:type="dxa"/>
            <w:vMerge/>
          </w:tcPr>
          <w:p w14:paraId="458E98C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A8807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1F9480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F2501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69C91F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3DC52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65A7C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2860387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E6335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</w:tbl>
    <w:p w14:paraId="1823E9AD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4C83DAF" w14:textId="3106E63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2.3.1-2: Delta SS-RSRP for L3 measurements (SCS=30kHz)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8C82BC7" w14:textId="77777777" w:rsidTr="008779DD">
        <w:tc>
          <w:tcPr>
            <w:tcW w:w="1069" w:type="dxa"/>
            <w:vMerge w:val="restart"/>
            <w:vAlign w:val="center"/>
          </w:tcPr>
          <w:p w14:paraId="00F3200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A2011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B40798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383885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811AA8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A03DF7E" w14:textId="77777777" w:rsidTr="008779DD">
        <w:tc>
          <w:tcPr>
            <w:tcW w:w="1069" w:type="dxa"/>
            <w:vMerge/>
            <w:vAlign w:val="center"/>
          </w:tcPr>
          <w:p w14:paraId="42443B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EA1C47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EF9F3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608D84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C5DF93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C2F135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504DDD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6BEA17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A4667A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8FD545D" w14:textId="77777777" w:rsidTr="008779DD">
        <w:tc>
          <w:tcPr>
            <w:tcW w:w="1069" w:type="dxa"/>
            <w:vMerge w:val="restart"/>
          </w:tcPr>
          <w:p w14:paraId="51A1AC7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262BE0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120059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483CB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6F2680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31F78F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.88</w:t>
            </w:r>
          </w:p>
        </w:tc>
        <w:tc>
          <w:tcPr>
            <w:tcW w:w="1069" w:type="dxa"/>
          </w:tcPr>
          <w:p w14:paraId="5971903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74B5CBE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D5BE2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6D777883" w14:textId="77777777" w:rsidTr="008779DD">
        <w:tc>
          <w:tcPr>
            <w:tcW w:w="1069" w:type="dxa"/>
            <w:vMerge/>
          </w:tcPr>
          <w:p w14:paraId="399A3CB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1722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2B81243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456F1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668DCCC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F6AB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5A114A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6457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C97FAA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03567FAE" w14:textId="77777777" w:rsidTr="008779DD">
        <w:tc>
          <w:tcPr>
            <w:tcW w:w="1069" w:type="dxa"/>
            <w:vMerge/>
          </w:tcPr>
          <w:p w14:paraId="1B571B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B6678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BAE14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066EB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175E8D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16139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29EE20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2F675DB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B8408E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72C15454" w14:textId="77777777" w:rsidTr="008779DD">
        <w:tc>
          <w:tcPr>
            <w:tcW w:w="1069" w:type="dxa"/>
            <w:vMerge/>
          </w:tcPr>
          <w:p w14:paraId="286CF0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422B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39020C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B45ED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4B229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1EE97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294147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4872C20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58B0EB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0.46</w:t>
            </w:r>
          </w:p>
        </w:tc>
      </w:tr>
      <w:tr w:rsidR="001B7EC9" w:rsidRPr="004F07E4" w14:paraId="74433E6C" w14:textId="77777777" w:rsidTr="008779DD">
        <w:tc>
          <w:tcPr>
            <w:tcW w:w="1069" w:type="dxa"/>
            <w:vMerge w:val="restart"/>
          </w:tcPr>
          <w:p w14:paraId="7DCD1B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40A3954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EA3623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CFAEC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1624AB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2D895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39FEC00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7D19F64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0A75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.63</w:t>
            </w:r>
          </w:p>
        </w:tc>
      </w:tr>
      <w:tr w:rsidR="001B7EC9" w:rsidRPr="004F07E4" w14:paraId="618BB366" w14:textId="77777777" w:rsidTr="008779DD">
        <w:tc>
          <w:tcPr>
            <w:tcW w:w="1069" w:type="dxa"/>
            <w:vMerge/>
          </w:tcPr>
          <w:p w14:paraId="52BEB68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96E79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E3AA5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AFBCDC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39117D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6F149BC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04AA28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EE8F0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95EB6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.57</w:t>
            </w:r>
          </w:p>
        </w:tc>
      </w:tr>
      <w:tr w:rsidR="001B7EC9" w:rsidRPr="004F07E4" w14:paraId="767F21F7" w14:textId="77777777" w:rsidTr="008779DD">
        <w:tc>
          <w:tcPr>
            <w:tcW w:w="1069" w:type="dxa"/>
            <w:vMerge/>
          </w:tcPr>
          <w:p w14:paraId="476E2F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9275D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64A5C4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DC214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69A06D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A8509C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CD5FB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681E4B4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D3A73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5CCFC51F" w14:textId="77777777" w:rsidTr="008779DD">
        <w:tc>
          <w:tcPr>
            <w:tcW w:w="1069" w:type="dxa"/>
            <w:vMerge/>
          </w:tcPr>
          <w:p w14:paraId="064708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0F962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70050E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22C75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4EAF0E3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CC0187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.70</w:t>
            </w:r>
          </w:p>
        </w:tc>
        <w:tc>
          <w:tcPr>
            <w:tcW w:w="1069" w:type="dxa"/>
          </w:tcPr>
          <w:p w14:paraId="607641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3C449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C45621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  <w:tr w:rsidR="001B7EC9" w:rsidRPr="004F07E4" w14:paraId="60AFD1A6" w14:textId="77777777" w:rsidTr="008779DD">
        <w:tc>
          <w:tcPr>
            <w:tcW w:w="1069" w:type="dxa"/>
            <w:vMerge w:val="restart"/>
          </w:tcPr>
          <w:p w14:paraId="29CA10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47F265F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93E1C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ED0AD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46AD7C3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8844F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56E07C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7D0899D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E02E8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6496E2D7" w14:textId="77777777" w:rsidTr="008779DD">
        <w:tc>
          <w:tcPr>
            <w:tcW w:w="1069" w:type="dxa"/>
            <w:vMerge/>
          </w:tcPr>
          <w:p w14:paraId="540AB4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BD90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386F24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AD27B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17DD3D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D9EA6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6A66C6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03DA37A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596C8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1E395D71" w14:textId="77777777" w:rsidTr="008779DD">
        <w:tc>
          <w:tcPr>
            <w:tcW w:w="1069" w:type="dxa"/>
            <w:vMerge/>
          </w:tcPr>
          <w:p w14:paraId="0B89341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9A106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182CD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2244D6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5BB40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BA5D8D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.77</w:t>
            </w:r>
          </w:p>
        </w:tc>
        <w:tc>
          <w:tcPr>
            <w:tcW w:w="1069" w:type="dxa"/>
          </w:tcPr>
          <w:p w14:paraId="547CC3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516D17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1192F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0.54</w:t>
            </w:r>
          </w:p>
        </w:tc>
      </w:tr>
      <w:tr w:rsidR="001B7EC9" w:rsidRPr="004F07E4" w14:paraId="69767EFF" w14:textId="77777777" w:rsidTr="008779DD">
        <w:tc>
          <w:tcPr>
            <w:tcW w:w="1069" w:type="dxa"/>
            <w:vMerge/>
          </w:tcPr>
          <w:p w14:paraId="19C28D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AE91A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F165D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81878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DCB25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56DFD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77B53D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7F0FF2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1E857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</w:tbl>
    <w:p w14:paraId="01F2EFBB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FE38C68" w14:textId="4FF78B05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2.3.1-3: Delta SS-RSRP for L3 measurements (SCS=120kHz)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6AD6BEAB" w14:textId="77777777" w:rsidTr="008779DD">
        <w:tc>
          <w:tcPr>
            <w:tcW w:w="1069" w:type="dxa"/>
            <w:vMerge w:val="restart"/>
            <w:vAlign w:val="center"/>
          </w:tcPr>
          <w:p w14:paraId="378E69D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6D7E675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254E79F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EA92B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B071C5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4685DDC1" w14:textId="77777777" w:rsidTr="008779DD">
        <w:tc>
          <w:tcPr>
            <w:tcW w:w="1069" w:type="dxa"/>
            <w:vMerge/>
            <w:vAlign w:val="center"/>
          </w:tcPr>
          <w:p w14:paraId="4B5DA58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2A2F1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00DDE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F13E0F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8AB3C6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C3903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25674A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9C6013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C2946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1D805F3" w14:textId="77777777" w:rsidTr="008779DD">
        <w:tc>
          <w:tcPr>
            <w:tcW w:w="1069" w:type="dxa"/>
            <w:vMerge w:val="restart"/>
          </w:tcPr>
          <w:p w14:paraId="1899193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46946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5C619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BCC12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0EE0F17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9BCB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01CA93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37F3DE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376062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43D0EA8C" w14:textId="77777777" w:rsidTr="008779DD">
        <w:tc>
          <w:tcPr>
            <w:tcW w:w="1069" w:type="dxa"/>
            <w:vMerge/>
          </w:tcPr>
          <w:p w14:paraId="076923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7299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327B16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2CC4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4B86690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E77FDB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5C4E57C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448B8E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38EEFF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3F3FFDA3" w14:textId="77777777" w:rsidTr="008779DD">
        <w:tc>
          <w:tcPr>
            <w:tcW w:w="1069" w:type="dxa"/>
            <w:vMerge/>
          </w:tcPr>
          <w:p w14:paraId="40C2E5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FF528B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4B276A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22B3D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0FF0B50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05CB4E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1F954E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DFBCCA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FE640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.50</w:t>
            </w:r>
          </w:p>
        </w:tc>
      </w:tr>
      <w:tr w:rsidR="001B7EC9" w:rsidRPr="004F07E4" w14:paraId="51CE48F4" w14:textId="77777777" w:rsidTr="008779DD">
        <w:tc>
          <w:tcPr>
            <w:tcW w:w="1069" w:type="dxa"/>
            <w:vMerge/>
          </w:tcPr>
          <w:p w14:paraId="14F225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897EC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766B5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A413F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642D64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C74231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E7203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070FDF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6F721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3DBEB20C" w14:textId="77777777" w:rsidTr="008779DD">
        <w:tc>
          <w:tcPr>
            <w:tcW w:w="1069" w:type="dxa"/>
            <w:vMerge w:val="restart"/>
          </w:tcPr>
          <w:p w14:paraId="71D19D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119C76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A8C6A0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CD2E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1.30</w:t>
            </w:r>
          </w:p>
        </w:tc>
        <w:tc>
          <w:tcPr>
            <w:tcW w:w="1069" w:type="dxa"/>
          </w:tcPr>
          <w:p w14:paraId="557A93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A7818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.91</w:t>
            </w:r>
          </w:p>
        </w:tc>
        <w:tc>
          <w:tcPr>
            <w:tcW w:w="1069" w:type="dxa"/>
          </w:tcPr>
          <w:p w14:paraId="4C5DDD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</w:t>
            </w: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480478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-0.05</w:t>
            </w:r>
          </w:p>
        </w:tc>
        <w:tc>
          <w:tcPr>
            <w:tcW w:w="1069" w:type="dxa"/>
          </w:tcPr>
          <w:p w14:paraId="6EA1517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  <w:tr w:rsidR="001B7EC9" w:rsidRPr="004F07E4" w14:paraId="7389EC87" w14:textId="77777777" w:rsidTr="008779DD">
        <w:tc>
          <w:tcPr>
            <w:tcW w:w="1069" w:type="dxa"/>
            <w:vMerge/>
          </w:tcPr>
          <w:p w14:paraId="57C147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CD595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8DD890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5DF0C4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58E659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F34B7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.88</w:t>
            </w:r>
          </w:p>
        </w:tc>
        <w:tc>
          <w:tcPr>
            <w:tcW w:w="1069" w:type="dxa"/>
          </w:tcPr>
          <w:p w14:paraId="6BA23A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49B26F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D7884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4543C0DC" w14:textId="77777777" w:rsidTr="008779DD">
        <w:tc>
          <w:tcPr>
            <w:tcW w:w="1069" w:type="dxa"/>
            <w:vMerge/>
          </w:tcPr>
          <w:p w14:paraId="0D43E00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FF5E5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177AD61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E7492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393305F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577F0B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1559F0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366940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EDED2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5B427220" w14:textId="77777777" w:rsidTr="008779DD">
        <w:tc>
          <w:tcPr>
            <w:tcW w:w="1069" w:type="dxa"/>
            <w:vMerge/>
          </w:tcPr>
          <w:p w14:paraId="534A85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CE98C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6D24C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CBF6AD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671FC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DF121F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36B06A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2900058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0E1388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</w:tbl>
    <w:p w14:paraId="1F2122B9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53DE421" w14:textId="36401A41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2.3.1-4: Delta SS-RSRP for L3 measurements (SCS=240kHz)</w:t>
      </w: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500F9C09" w14:textId="77777777" w:rsidTr="008779DD">
        <w:tc>
          <w:tcPr>
            <w:tcW w:w="1069" w:type="dxa"/>
            <w:vMerge w:val="restart"/>
            <w:vAlign w:val="center"/>
          </w:tcPr>
          <w:p w14:paraId="4265A66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0AE4E4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9FEF4B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4FE8C9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4641F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6F7A21EB" w14:textId="77777777" w:rsidTr="008779DD">
        <w:tc>
          <w:tcPr>
            <w:tcW w:w="1069" w:type="dxa"/>
            <w:vMerge/>
            <w:vAlign w:val="center"/>
          </w:tcPr>
          <w:p w14:paraId="01E1F18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3FC270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B7226F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54DA00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E0125A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D0D595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429664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3466FF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0412D7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87C458E" w14:textId="77777777" w:rsidTr="008779DD">
        <w:tc>
          <w:tcPr>
            <w:tcW w:w="1069" w:type="dxa"/>
            <w:vMerge w:val="restart"/>
          </w:tcPr>
          <w:p w14:paraId="3B741F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0ECE1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A8E69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47CCBB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52A0E0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0CB12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098F52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A6326E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8D7C3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7122C190" w14:textId="77777777" w:rsidTr="008779DD">
        <w:tc>
          <w:tcPr>
            <w:tcW w:w="1069" w:type="dxa"/>
            <w:vMerge/>
          </w:tcPr>
          <w:p w14:paraId="52853F0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CCF3B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52EFA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65E6BA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2F55FA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0866F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1072E1C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224B2E9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946ED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5DABF8FC" w14:textId="77777777" w:rsidTr="008779DD">
        <w:tc>
          <w:tcPr>
            <w:tcW w:w="1069" w:type="dxa"/>
            <w:vMerge/>
          </w:tcPr>
          <w:p w14:paraId="5D68A6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B71A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1582D7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7A4B7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6531406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D80EE4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46414C5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5219A0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C27CB3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.50</w:t>
            </w:r>
          </w:p>
        </w:tc>
      </w:tr>
      <w:tr w:rsidR="001B7EC9" w:rsidRPr="004F07E4" w14:paraId="706FF681" w14:textId="77777777" w:rsidTr="008779DD">
        <w:tc>
          <w:tcPr>
            <w:tcW w:w="1069" w:type="dxa"/>
            <w:vMerge/>
          </w:tcPr>
          <w:p w14:paraId="297BCC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73DF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31615A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ECCCE6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12173A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035E95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4F455F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36636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335C2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2AB8D996" w14:textId="77777777" w:rsidTr="008779DD">
        <w:tc>
          <w:tcPr>
            <w:tcW w:w="1069" w:type="dxa"/>
            <w:vMerge w:val="restart"/>
          </w:tcPr>
          <w:p w14:paraId="1250B4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3D2062D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E7D30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3B470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7C3C1CA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9253D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14B99A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2F638B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8EF2DB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6FCEEEB1" w14:textId="77777777" w:rsidTr="008779DD">
        <w:tc>
          <w:tcPr>
            <w:tcW w:w="1069" w:type="dxa"/>
            <w:vMerge/>
          </w:tcPr>
          <w:p w14:paraId="108013C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8298C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592CA11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02D37D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01C4F5D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C175F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27BCF5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1712598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6016D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.55</w:t>
            </w:r>
          </w:p>
        </w:tc>
      </w:tr>
      <w:tr w:rsidR="001B7EC9" w:rsidRPr="004F07E4" w14:paraId="4FE2E201" w14:textId="77777777" w:rsidTr="008779DD">
        <w:tc>
          <w:tcPr>
            <w:tcW w:w="1069" w:type="dxa"/>
            <w:vMerge/>
          </w:tcPr>
          <w:p w14:paraId="70A7FA2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35968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5DDD38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AD21BC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398090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42E14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46D263A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044DCA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CD198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.51</w:t>
            </w:r>
          </w:p>
        </w:tc>
      </w:tr>
      <w:tr w:rsidR="001B7EC9" w:rsidRPr="004F07E4" w14:paraId="4D45AC69" w14:textId="77777777" w:rsidTr="008779DD">
        <w:tc>
          <w:tcPr>
            <w:tcW w:w="1069" w:type="dxa"/>
            <w:vMerge/>
          </w:tcPr>
          <w:p w14:paraId="4E05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4CDEE6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B40ED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4E7AE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272A76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311AA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77B597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0C810C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DCD05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</w:tbl>
    <w:p w14:paraId="04F42911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5D81A63" w14:textId="543BF0BA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SS-RSRQ for L3 measurements</w:t>
      </w:r>
    </w:p>
    <w:p w14:paraId="6E791E0E" w14:textId="76BA1D08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2.3.2-1: Delta SS-RSRQ for L3 measurements (SCS=15kHz)</w:t>
      </w: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0F173925" w14:textId="77777777" w:rsidTr="008779DD">
        <w:tc>
          <w:tcPr>
            <w:tcW w:w="1069" w:type="dxa"/>
            <w:vMerge w:val="restart"/>
            <w:vAlign w:val="center"/>
          </w:tcPr>
          <w:p w14:paraId="3782F3F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5D67F1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0D62A7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328B96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C5E776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645D097C" w14:textId="77777777" w:rsidTr="008779DD">
        <w:tc>
          <w:tcPr>
            <w:tcW w:w="1069" w:type="dxa"/>
            <w:vMerge/>
            <w:vAlign w:val="center"/>
          </w:tcPr>
          <w:p w14:paraId="08F7FB5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C71E33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827829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C89B4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0F9481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64F394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1856197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A1C941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56951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5E779F56" w14:textId="77777777" w:rsidTr="008779DD">
        <w:tc>
          <w:tcPr>
            <w:tcW w:w="1069" w:type="dxa"/>
          </w:tcPr>
          <w:p w14:paraId="6041D2E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5844E7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6759FD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981CAF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1354CAC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6F465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58E3C9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35B0A23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44B0E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.57</w:t>
            </w:r>
          </w:p>
        </w:tc>
      </w:tr>
      <w:tr w:rsidR="001B7EC9" w:rsidRPr="004F07E4" w14:paraId="4862002F" w14:textId="77777777" w:rsidTr="008779DD">
        <w:tc>
          <w:tcPr>
            <w:tcW w:w="1069" w:type="dxa"/>
          </w:tcPr>
          <w:p w14:paraId="2E287C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623C7D8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5A7C39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008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61E4F1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70368F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48DD92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7758BD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76F3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50F13682" w14:textId="77777777" w:rsidTr="008779DD">
        <w:tc>
          <w:tcPr>
            <w:tcW w:w="1069" w:type="dxa"/>
          </w:tcPr>
          <w:p w14:paraId="72ADF2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162AC0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1166D8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47537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2FDFFB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EB4D1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39E681B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5B0AEC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D18F16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</w:tbl>
    <w:p w14:paraId="50C5075F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1B8A1CD" w14:textId="4A5012C8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2.3.2-2: Delta SS-RSRQ for L3 measurements (SCS=30kHz)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8326AF5" w14:textId="77777777" w:rsidTr="008779DD">
        <w:tc>
          <w:tcPr>
            <w:tcW w:w="1069" w:type="dxa"/>
            <w:vMerge w:val="restart"/>
            <w:vAlign w:val="center"/>
          </w:tcPr>
          <w:p w14:paraId="13240A9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68B729E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55CE939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1004B6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358FEC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A71754D" w14:textId="77777777" w:rsidTr="008779DD">
        <w:tc>
          <w:tcPr>
            <w:tcW w:w="1069" w:type="dxa"/>
            <w:vMerge/>
            <w:vAlign w:val="center"/>
          </w:tcPr>
          <w:p w14:paraId="413E3D5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BC390F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89D183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DB6D09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196C3B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839E5A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102C7CB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15B9E0D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6F32F7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1AD34FA7" w14:textId="77777777" w:rsidTr="008779DD">
        <w:tc>
          <w:tcPr>
            <w:tcW w:w="1069" w:type="dxa"/>
          </w:tcPr>
          <w:p w14:paraId="3DADC8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EFFA17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FE27A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E94580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4C01FFE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3C20D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469126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498601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504F9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0BBA3C0F" w14:textId="77777777" w:rsidTr="008779DD">
        <w:tc>
          <w:tcPr>
            <w:tcW w:w="1069" w:type="dxa"/>
          </w:tcPr>
          <w:p w14:paraId="37A36AA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13401A6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D40E9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E4BEE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220E89B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C68C5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602FBC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B8141F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8CD015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  <w:tr w:rsidR="001B7EC9" w:rsidRPr="004F07E4" w14:paraId="12E6F8A4" w14:textId="77777777" w:rsidTr="008779DD">
        <w:tc>
          <w:tcPr>
            <w:tcW w:w="1069" w:type="dxa"/>
          </w:tcPr>
          <w:p w14:paraId="029EB4D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1D8B4D3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41E96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488E9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33806E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12276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22816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6FF0F8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202DD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</w:tbl>
    <w:p w14:paraId="41DD78E8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8742123" w14:textId="3A6F556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2.3.2-3: Delta SS-RSRQ for L3 measurements (SCS=120kHz)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E8E5605" w14:textId="77777777" w:rsidTr="008779DD">
        <w:tc>
          <w:tcPr>
            <w:tcW w:w="1069" w:type="dxa"/>
            <w:vMerge w:val="restart"/>
            <w:vAlign w:val="center"/>
          </w:tcPr>
          <w:p w14:paraId="4A28392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4251CD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ECFC96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46F67B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0E9A5E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B877CE0" w14:textId="77777777" w:rsidTr="008779DD">
        <w:tc>
          <w:tcPr>
            <w:tcW w:w="1069" w:type="dxa"/>
            <w:vMerge/>
            <w:vAlign w:val="center"/>
          </w:tcPr>
          <w:p w14:paraId="35870C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8F69E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82C84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EEB90D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E2011F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F5F3C9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3A3C48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CB7ECF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70AFC8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097B0066" w14:textId="77777777" w:rsidTr="008779DD">
        <w:tc>
          <w:tcPr>
            <w:tcW w:w="1069" w:type="dxa"/>
          </w:tcPr>
          <w:p w14:paraId="67CE54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17C27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2FCC3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5DE98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7790338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21623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.84</w:t>
            </w:r>
          </w:p>
        </w:tc>
        <w:tc>
          <w:tcPr>
            <w:tcW w:w="1069" w:type="dxa"/>
          </w:tcPr>
          <w:p w14:paraId="566E13F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801D4B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94A11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1CFF477F" w14:textId="77777777" w:rsidTr="008779DD">
        <w:tc>
          <w:tcPr>
            <w:tcW w:w="1069" w:type="dxa"/>
          </w:tcPr>
          <w:p w14:paraId="4ECB02E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5D3B141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E7E64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1DD0B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680EB41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1FD5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3B5FFEA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1.82</w:t>
            </w:r>
          </w:p>
        </w:tc>
        <w:tc>
          <w:tcPr>
            <w:tcW w:w="1069" w:type="dxa"/>
          </w:tcPr>
          <w:p w14:paraId="6CB947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AE6A2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</w:tbl>
    <w:p w14:paraId="08668425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FE82AF9" w14:textId="0A9EEBB5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2.3.2-4: Delta SS-RSRQ for L3 measurements (SCS=240kHz)</w:t>
      </w: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50EB34C1" w14:textId="77777777" w:rsidTr="008779DD">
        <w:tc>
          <w:tcPr>
            <w:tcW w:w="1069" w:type="dxa"/>
            <w:vMerge w:val="restart"/>
            <w:vAlign w:val="center"/>
          </w:tcPr>
          <w:p w14:paraId="68C580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BE92DF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B959C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5A940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791FB83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176F7450" w14:textId="77777777" w:rsidTr="008779DD">
        <w:tc>
          <w:tcPr>
            <w:tcW w:w="1069" w:type="dxa"/>
            <w:vMerge/>
            <w:vAlign w:val="center"/>
          </w:tcPr>
          <w:p w14:paraId="6A53A60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6164E0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0BC9F2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1F31E2D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7D77BB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0B1E4C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3A1D90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3104A6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303E4D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16E9780" w14:textId="77777777" w:rsidTr="008779DD">
        <w:tc>
          <w:tcPr>
            <w:tcW w:w="1069" w:type="dxa"/>
          </w:tcPr>
          <w:p w14:paraId="29CDD0D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57D2AA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7D60A9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960D8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1359204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D3842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25BE1E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29F5ED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A9C83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  <w:tr w:rsidR="001B7EC9" w:rsidRPr="004F07E4" w14:paraId="391D0F11" w14:textId="77777777" w:rsidTr="008779DD">
        <w:tc>
          <w:tcPr>
            <w:tcW w:w="1069" w:type="dxa"/>
          </w:tcPr>
          <w:p w14:paraId="4AB6F1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676CD9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5CFEF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531BB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7FFFF6A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9A747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16749F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328C44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A299A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</w:tbl>
    <w:p w14:paraId="2AD7C217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23DA7B3" w14:textId="0DC52D23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SS-SINR for L3 measurements</w:t>
      </w:r>
    </w:p>
    <w:p w14:paraId="0257527A" w14:textId="120F6BA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2.3.3-1: Delta SS-SINR for L3 measurements (SCS=15kHz)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2C3200E" w14:textId="77777777" w:rsidTr="008779DD">
        <w:tc>
          <w:tcPr>
            <w:tcW w:w="1069" w:type="dxa"/>
            <w:vMerge w:val="restart"/>
            <w:vAlign w:val="center"/>
          </w:tcPr>
          <w:p w14:paraId="6B03BAA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91BA80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50AEB5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0EF342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55180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431C8605" w14:textId="77777777" w:rsidTr="008779DD">
        <w:tc>
          <w:tcPr>
            <w:tcW w:w="1069" w:type="dxa"/>
            <w:vMerge/>
            <w:vAlign w:val="center"/>
          </w:tcPr>
          <w:p w14:paraId="52B1886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FCBF1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E0AF94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160965E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197B56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416D96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B9F2BF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466AF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266F6F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104755A5" w14:textId="77777777" w:rsidTr="008779DD">
        <w:tc>
          <w:tcPr>
            <w:tcW w:w="1069" w:type="dxa"/>
          </w:tcPr>
          <w:p w14:paraId="384E3B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2C3CF66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9C6D2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B843C4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3B083F1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66A09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6CFCA9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411DA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2BF926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.75</w:t>
            </w:r>
          </w:p>
        </w:tc>
      </w:tr>
      <w:tr w:rsidR="001B7EC9" w:rsidRPr="004F07E4" w14:paraId="65957EF4" w14:textId="77777777" w:rsidTr="008779DD">
        <w:tc>
          <w:tcPr>
            <w:tcW w:w="1069" w:type="dxa"/>
          </w:tcPr>
          <w:p w14:paraId="1BAD5D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64EAD6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2030ABC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63BA4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1.43</w:t>
            </w:r>
          </w:p>
        </w:tc>
        <w:tc>
          <w:tcPr>
            <w:tcW w:w="1069" w:type="dxa"/>
          </w:tcPr>
          <w:p w14:paraId="392851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5ACEED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.17</w:t>
            </w:r>
          </w:p>
        </w:tc>
        <w:tc>
          <w:tcPr>
            <w:tcW w:w="1069" w:type="dxa"/>
          </w:tcPr>
          <w:p w14:paraId="4F6D3FE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D3913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01B3B0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</w:tr>
      <w:tr w:rsidR="001B7EC9" w:rsidRPr="004F07E4" w14:paraId="3EE4020E" w14:textId="77777777" w:rsidTr="008779DD">
        <w:tc>
          <w:tcPr>
            <w:tcW w:w="1069" w:type="dxa"/>
          </w:tcPr>
          <w:p w14:paraId="333440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76AD2A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C53E4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9792F0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1.32</w:t>
            </w:r>
          </w:p>
        </w:tc>
        <w:tc>
          <w:tcPr>
            <w:tcW w:w="1069" w:type="dxa"/>
          </w:tcPr>
          <w:p w14:paraId="690EA3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71A7D0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.18</w:t>
            </w:r>
          </w:p>
        </w:tc>
        <w:tc>
          <w:tcPr>
            <w:tcW w:w="1069" w:type="dxa"/>
          </w:tcPr>
          <w:p w14:paraId="4DF47C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3755774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64CD9B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</w:tr>
    </w:tbl>
    <w:p w14:paraId="4C2FB1F2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CCA691A" w14:textId="5FAED8C6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2.3.3-2: Delta SS-SINR for L3 measurements (SCS=30kHz)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60D0C1B2" w14:textId="77777777" w:rsidTr="008779DD">
        <w:tc>
          <w:tcPr>
            <w:tcW w:w="1069" w:type="dxa"/>
            <w:vMerge w:val="restart"/>
            <w:vAlign w:val="center"/>
          </w:tcPr>
          <w:p w14:paraId="5C2F02A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1284C1D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A0C34E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1569B2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28AC5B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50A94CE2" w14:textId="77777777" w:rsidTr="008779DD">
        <w:tc>
          <w:tcPr>
            <w:tcW w:w="1069" w:type="dxa"/>
            <w:vMerge/>
            <w:vAlign w:val="center"/>
          </w:tcPr>
          <w:p w14:paraId="43A3A1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8800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77E7A7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A2CA0D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D24074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A37926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0F80C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70B167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F6A00B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1FDE421" w14:textId="77777777" w:rsidTr="008779DD">
        <w:tc>
          <w:tcPr>
            <w:tcW w:w="1069" w:type="dxa"/>
          </w:tcPr>
          <w:p w14:paraId="09F758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0FD0E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7348BF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5EAB2B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1.12</w:t>
            </w:r>
          </w:p>
        </w:tc>
        <w:tc>
          <w:tcPr>
            <w:tcW w:w="1069" w:type="dxa"/>
          </w:tcPr>
          <w:p w14:paraId="47D7C9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3C6CB3C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313963A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01B01A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5BEB6E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</w:tr>
      <w:tr w:rsidR="001B7EC9" w:rsidRPr="004F07E4" w14:paraId="2FE15503" w14:textId="77777777" w:rsidTr="008779DD">
        <w:tc>
          <w:tcPr>
            <w:tcW w:w="1069" w:type="dxa"/>
          </w:tcPr>
          <w:p w14:paraId="3425B7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lastRenderedPageBreak/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260EF01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261E9EF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FC645EB" w14:textId="77777777" w:rsidR="001B7EC9" w:rsidRPr="004F07E4" w:rsidRDefault="001B7EC9" w:rsidP="008779DD">
            <w:pPr>
              <w:tabs>
                <w:tab w:val="left" w:pos="528"/>
              </w:tabs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-1.32</w:t>
            </w:r>
          </w:p>
        </w:tc>
        <w:tc>
          <w:tcPr>
            <w:tcW w:w="1069" w:type="dxa"/>
          </w:tcPr>
          <w:p w14:paraId="74754B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2E99B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670598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5CB4AA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1A0AEAE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</w:tr>
      <w:tr w:rsidR="001B7EC9" w:rsidRPr="004F07E4" w14:paraId="4EAF7FD4" w14:textId="77777777" w:rsidTr="008779DD">
        <w:tc>
          <w:tcPr>
            <w:tcW w:w="1069" w:type="dxa"/>
          </w:tcPr>
          <w:p w14:paraId="7287326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47A64D6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1F324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7C59D2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732ADDE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E9091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1B1F7C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1F5BAE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6B0F8D6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</w:tr>
    </w:tbl>
    <w:p w14:paraId="3DC7CDD8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530AB8A" w14:textId="280BB560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2.3.3-3: Delta SS-SINR for L3 measurements (SCS=120kHz)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A71BD10" w14:textId="77777777" w:rsidTr="008779DD">
        <w:tc>
          <w:tcPr>
            <w:tcW w:w="1069" w:type="dxa"/>
            <w:vMerge w:val="restart"/>
            <w:vAlign w:val="center"/>
          </w:tcPr>
          <w:p w14:paraId="27319F5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5BA3D5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4CF4A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F6B11C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995FF5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3EF333AE" w14:textId="77777777" w:rsidTr="008779DD">
        <w:tc>
          <w:tcPr>
            <w:tcW w:w="1069" w:type="dxa"/>
            <w:vMerge/>
            <w:vAlign w:val="center"/>
          </w:tcPr>
          <w:p w14:paraId="786F16C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8CAD0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B72F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9A9858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77465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769E14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3F4BDC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F2088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E160CB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028E79A4" w14:textId="77777777" w:rsidTr="008779DD">
        <w:tc>
          <w:tcPr>
            <w:tcW w:w="1069" w:type="dxa"/>
          </w:tcPr>
          <w:p w14:paraId="13127A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6F4FD2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FA040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1D9E9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1FDF796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B41AD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01B951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3D89F21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7018CD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.75</w:t>
            </w:r>
          </w:p>
        </w:tc>
      </w:tr>
      <w:tr w:rsidR="001B7EC9" w:rsidRPr="004F07E4" w14:paraId="21CD75AA" w14:textId="77777777" w:rsidTr="008779DD">
        <w:tc>
          <w:tcPr>
            <w:tcW w:w="1069" w:type="dxa"/>
          </w:tcPr>
          <w:p w14:paraId="2EDD39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77EE3B6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96A3CC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BAB88D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1.27</w:t>
            </w:r>
          </w:p>
        </w:tc>
        <w:tc>
          <w:tcPr>
            <w:tcW w:w="1069" w:type="dxa"/>
          </w:tcPr>
          <w:p w14:paraId="0EAEAB4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DED9B9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7F76865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010C57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518978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</w:tr>
    </w:tbl>
    <w:p w14:paraId="6227BBA5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9568E52" w14:textId="1F93697C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2.3.3-4: Delta SS-SINR for L3 measurements (SCS=240kHz)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D7E9FA8" w14:textId="77777777" w:rsidTr="008779DD">
        <w:tc>
          <w:tcPr>
            <w:tcW w:w="1069" w:type="dxa"/>
            <w:vMerge w:val="restart"/>
            <w:vAlign w:val="center"/>
          </w:tcPr>
          <w:p w14:paraId="789EB06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AE2971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1CA48C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857FA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523B718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5C8A51BA" w14:textId="77777777" w:rsidTr="008779DD">
        <w:tc>
          <w:tcPr>
            <w:tcW w:w="1069" w:type="dxa"/>
            <w:vMerge/>
            <w:vAlign w:val="center"/>
          </w:tcPr>
          <w:p w14:paraId="0DBFCD8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23D1B5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D4EF49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90ABEE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C4A0FD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04E6A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7B66B6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E77A6E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F4BDDD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DBA8A57" w14:textId="77777777" w:rsidTr="008779DD">
        <w:tc>
          <w:tcPr>
            <w:tcW w:w="1069" w:type="dxa"/>
          </w:tcPr>
          <w:p w14:paraId="416E37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3C53BE5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73B9896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FD871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1.15</w:t>
            </w:r>
          </w:p>
        </w:tc>
        <w:tc>
          <w:tcPr>
            <w:tcW w:w="1069" w:type="dxa"/>
          </w:tcPr>
          <w:p w14:paraId="1D95B9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3FC36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4DD23B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1549BD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48F72E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</w:tr>
      <w:tr w:rsidR="001B7EC9" w:rsidRPr="004F07E4" w14:paraId="4D09FB7E" w14:textId="77777777" w:rsidTr="008779DD">
        <w:tc>
          <w:tcPr>
            <w:tcW w:w="1069" w:type="dxa"/>
          </w:tcPr>
          <w:p w14:paraId="0859FC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7F3107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70786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6C82E2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1.27</w:t>
            </w:r>
          </w:p>
        </w:tc>
        <w:tc>
          <w:tcPr>
            <w:tcW w:w="1069" w:type="dxa"/>
          </w:tcPr>
          <w:p w14:paraId="189FDBA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7B93ED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28ACEDB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0D293C8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020320B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.77</w:t>
            </w:r>
          </w:p>
        </w:tc>
      </w:tr>
    </w:tbl>
    <w:p w14:paraId="1301FEC6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D09209D" w14:textId="23303903" w:rsidR="00AF659E" w:rsidRDefault="00AF659E" w:rsidP="00AF659E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>esults of L1-RSRP measurements</w:t>
      </w:r>
    </w:p>
    <w:p w14:paraId="50E3AE15" w14:textId="5FEF9923" w:rsidR="00C873CF" w:rsidRDefault="00C873CF" w:rsidP="00C873CF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[4], the simulation results of SSB based and CSI-RS based L1-RSRP measurements with 1Rx and 2Rx are provided in this section.</w:t>
      </w:r>
    </w:p>
    <w:p w14:paraId="6AC50CC7" w14:textId="35A31E48" w:rsidR="00AF659E" w:rsidRDefault="00261607" w:rsidP="00261607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SB based L1-RSRP</w:t>
      </w:r>
    </w:p>
    <w:p w14:paraId="5D72910C" w14:textId="39AD6E1B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2.4.1-1: Delta L1-RSRP measured on SSB (SCS=15kHz)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4969E7A" w14:textId="77777777" w:rsidTr="006326A6">
        <w:tc>
          <w:tcPr>
            <w:tcW w:w="1069" w:type="dxa"/>
            <w:vMerge w:val="restart"/>
            <w:vAlign w:val="center"/>
          </w:tcPr>
          <w:p w14:paraId="6BAD490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1D74B7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B76D77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933E15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658B7F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1E979786" w14:textId="77777777" w:rsidTr="006326A6">
        <w:tc>
          <w:tcPr>
            <w:tcW w:w="1069" w:type="dxa"/>
            <w:vMerge/>
            <w:vAlign w:val="center"/>
          </w:tcPr>
          <w:p w14:paraId="514A92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4D1CD9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FC8338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E6CB10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AD1542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B9655E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16B45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B4EA3D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2F1500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D29BB98" w14:textId="77777777" w:rsidTr="006326A6">
        <w:tc>
          <w:tcPr>
            <w:tcW w:w="1069" w:type="dxa"/>
            <w:vMerge w:val="restart"/>
          </w:tcPr>
          <w:p w14:paraId="389CC30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70F1B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302FA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45CD1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17E5E5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9B25F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7AF591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1.12</w:t>
            </w:r>
          </w:p>
        </w:tc>
        <w:tc>
          <w:tcPr>
            <w:tcW w:w="1069" w:type="dxa"/>
          </w:tcPr>
          <w:p w14:paraId="39DBA7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AA954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695D1029" w14:textId="77777777" w:rsidTr="006326A6">
        <w:tc>
          <w:tcPr>
            <w:tcW w:w="1069" w:type="dxa"/>
            <w:vMerge/>
          </w:tcPr>
          <w:p w14:paraId="150E5BC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2E2FB6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8D303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24C16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1.44</w:t>
            </w:r>
          </w:p>
        </w:tc>
        <w:tc>
          <w:tcPr>
            <w:tcW w:w="1069" w:type="dxa"/>
          </w:tcPr>
          <w:p w14:paraId="0C02BC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001EA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44825D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585923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EAC76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37DB57A7" w14:textId="77777777" w:rsidTr="006326A6">
        <w:tc>
          <w:tcPr>
            <w:tcW w:w="1069" w:type="dxa"/>
            <w:vMerge/>
          </w:tcPr>
          <w:p w14:paraId="3241EFB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6959B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46AAA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B16FE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5C2DE4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7A567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4F8F3C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45135C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2E35F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</w:tr>
      <w:tr w:rsidR="00B02074" w:rsidRPr="00B02074" w14:paraId="414B4527" w14:textId="77777777" w:rsidTr="006326A6">
        <w:tc>
          <w:tcPr>
            <w:tcW w:w="1069" w:type="dxa"/>
            <w:vMerge/>
          </w:tcPr>
          <w:p w14:paraId="74BE84A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BF3AC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E1EF6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4E76D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1D6F14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497FA6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1344A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E25D5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5C83A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E9AF5F6" w14:textId="77777777" w:rsidTr="006326A6">
        <w:tc>
          <w:tcPr>
            <w:tcW w:w="1069" w:type="dxa"/>
            <w:vMerge/>
          </w:tcPr>
          <w:p w14:paraId="7FA8C3E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87073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D191A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7121C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7CE83D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48DB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7C0464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F7E6B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FF03E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128EFED1" w14:textId="77777777" w:rsidTr="006326A6">
        <w:tc>
          <w:tcPr>
            <w:tcW w:w="1069" w:type="dxa"/>
            <w:vMerge/>
          </w:tcPr>
          <w:p w14:paraId="19DADE6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C9399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56323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7596D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0.79</w:t>
            </w:r>
          </w:p>
        </w:tc>
        <w:tc>
          <w:tcPr>
            <w:tcW w:w="1069" w:type="dxa"/>
          </w:tcPr>
          <w:p w14:paraId="0CDB63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77F8B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532027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1388E3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593CF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</w:tr>
      <w:tr w:rsidR="00B02074" w:rsidRPr="00B02074" w14:paraId="54FC0282" w14:textId="77777777" w:rsidTr="006326A6">
        <w:tc>
          <w:tcPr>
            <w:tcW w:w="1069" w:type="dxa"/>
            <w:vMerge/>
          </w:tcPr>
          <w:p w14:paraId="12D2453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7B4EA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2A176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7582B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3C947B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745B6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3868C8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26E015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D9B96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5B15DDE1" w14:textId="77777777" w:rsidTr="006326A6">
        <w:tc>
          <w:tcPr>
            <w:tcW w:w="1069" w:type="dxa"/>
            <w:vMerge/>
          </w:tcPr>
          <w:p w14:paraId="62F921A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A8CB0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26683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1C081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112A16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69E34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4E5277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4CB42D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74B33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</w:tr>
      <w:tr w:rsidR="00B02074" w:rsidRPr="00B02074" w14:paraId="48C708B9" w14:textId="77777777" w:rsidTr="006326A6">
        <w:tc>
          <w:tcPr>
            <w:tcW w:w="1069" w:type="dxa"/>
            <w:vMerge w:val="restart"/>
          </w:tcPr>
          <w:p w14:paraId="70EDD55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6F1DFA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C1F7A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B432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3.22</w:t>
            </w:r>
          </w:p>
        </w:tc>
        <w:tc>
          <w:tcPr>
            <w:tcW w:w="1069" w:type="dxa"/>
          </w:tcPr>
          <w:p w14:paraId="31FD49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CFEFE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.96</w:t>
            </w:r>
          </w:p>
        </w:tc>
        <w:tc>
          <w:tcPr>
            <w:tcW w:w="1069" w:type="dxa"/>
          </w:tcPr>
          <w:p w14:paraId="3D6FCF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1.58</w:t>
            </w:r>
          </w:p>
        </w:tc>
        <w:tc>
          <w:tcPr>
            <w:tcW w:w="1069" w:type="dxa"/>
          </w:tcPr>
          <w:p w14:paraId="058AA6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3225F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</w:tr>
      <w:tr w:rsidR="00B02074" w:rsidRPr="00B02074" w14:paraId="6BBAFB88" w14:textId="77777777" w:rsidTr="006326A6">
        <w:tc>
          <w:tcPr>
            <w:tcW w:w="1069" w:type="dxa"/>
            <w:vMerge/>
          </w:tcPr>
          <w:p w14:paraId="16A6843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D29FD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EE57B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4D13B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49E73A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6BC91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4B2E5F4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1.31</w:t>
            </w:r>
          </w:p>
        </w:tc>
        <w:tc>
          <w:tcPr>
            <w:tcW w:w="1069" w:type="dxa"/>
          </w:tcPr>
          <w:p w14:paraId="4D0962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C01CA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.03</w:t>
            </w:r>
          </w:p>
        </w:tc>
      </w:tr>
      <w:tr w:rsidR="00B02074" w:rsidRPr="00B02074" w14:paraId="27BFB946" w14:textId="77777777" w:rsidTr="006326A6">
        <w:tc>
          <w:tcPr>
            <w:tcW w:w="1069" w:type="dxa"/>
            <w:vMerge/>
          </w:tcPr>
          <w:p w14:paraId="7F50918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0EB00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28D19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A2AFA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2.03</w:t>
            </w:r>
          </w:p>
        </w:tc>
        <w:tc>
          <w:tcPr>
            <w:tcW w:w="1069" w:type="dxa"/>
          </w:tcPr>
          <w:p w14:paraId="3DE5F4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9E4AF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  <w:tc>
          <w:tcPr>
            <w:tcW w:w="1069" w:type="dxa"/>
          </w:tcPr>
          <w:p w14:paraId="153C03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3A634C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E7489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0.87</w:t>
            </w:r>
          </w:p>
        </w:tc>
      </w:tr>
      <w:tr w:rsidR="00B02074" w:rsidRPr="00B02074" w14:paraId="6BF9BAEB" w14:textId="77777777" w:rsidTr="006326A6">
        <w:tc>
          <w:tcPr>
            <w:tcW w:w="1069" w:type="dxa"/>
            <w:vMerge/>
          </w:tcPr>
          <w:p w14:paraId="01338D2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BB83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1A496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237AE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1.83</w:t>
            </w:r>
          </w:p>
        </w:tc>
        <w:tc>
          <w:tcPr>
            <w:tcW w:w="1069" w:type="dxa"/>
          </w:tcPr>
          <w:p w14:paraId="4D3CEA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50129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08A120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2859B6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4BB2E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231738ED" w14:textId="77777777" w:rsidTr="006326A6">
        <w:tc>
          <w:tcPr>
            <w:tcW w:w="1069" w:type="dxa"/>
            <w:vMerge/>
          </w:tcPr>
          <w:p w14:paraId="6684CC0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F94B9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7A8FE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93F5A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E72C7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46B26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D9DEC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3E8E5E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6BBF0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13B186C5" w14:textId="77777777" w:rsidTr="006326A6">
        <w:tc>
          <w:tcPr>
            <w:tcW w:w="1069" w:type="dxa"/>
            <w:vMerge/>
          </w:tcPr>
          <w:p w14:paraId="4CEF9AD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F12F8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DAD9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7E5DF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38CADC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96908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2D6714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6694A3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F61BD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77943DE3" w14:textId="77777777" w:rsidTr="006326A6">
        <w:tc>
          <w:tcPr>
            <w:tcW w:w="1069" w:type="dxa"/>
            <w:vMerge/>
          </w:tcPr>
          <w:p w14:paraId="1C8BDE0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D272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07370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7B4BE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0BFC67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D1791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3C3275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0.52</w:t>
            </w:r>
          </w:p>
        </w:tc>
        <w:tc>
          <w:tcPr>
            <w:tcW w:w="1069" w:type="dxa"/>
          </w:tcPr>
          <w:p w14:paraId="76DD77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94282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170157C5" w14:textId="77777777" w:rsidTr="006326A6">
        <w:tc>
          <w:tcPr>
            <w:tcW w:w="1069" w:type="dxa"/>
            <w:vMerge/>
          </w:tcPr>
          <w:p w14:paraId="0D1716D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D312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753E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9E0F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57786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200C8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331C04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0.47</w:t>
            </w:r>
          </w:p>
        </w:tc>
        <w:tc>
          <w:tcPr>
            <w:tcW w:w="1069" w:type="dxa"/>
          </w:tcPr>
          <w:p w14:paraId="54EB2C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D0B56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</w:tr>
      <w:tr w:rsidR="00B02074" w:rsidRPr="00B02074" w14:paraId="53F7A4FD" w14:textId="77777777" w:rsidTr="006326A6">
        <w:tc>
          <w:tcPr>
            <w:tcW w:w="1069" w:type="dxa"/>
            <w:vMerge w:val="restart"/>
          </w:tcPr>
          <w:p w14:paraId="2990E50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36AFFE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8BC0D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16615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2.73</w:t>
            </w:r>
          </w:p>
        </w:tc>
        <w:tc>
          <w:tcPr>
            <w:tcW w:w="1069" w:type="dxa"/>
          </w:tcPr>
          <w:p w14:paraId="4460D1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14FAA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785E1B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1.44</w:t>
            </w:r>
          </w:p>
        </w:tc>
        <w:tc>
          <w:tcPr>
            <w:tcW w:w="1069" w:type="dxa"/>
          </w:tcPr>
          <w:p w14:paraId="4D5F19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45174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</w:tr>
      <w:tr w:rsidR="00B02074" w:rsidRPr="00B02074" w14:paraId="3A10420A" w14:textId="77777777" w:rsidTr="006326A6">
        <w:tc>
          <w:tcPr>
            <w:tcW w:w="1069" w:type="dxa"/>
            <w:vMerge/>
          </w:tcPr>
          <w:p w14:paraId="5E81583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32171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511AD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24BD3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2.17</w:t>
            </w:r>
          </w:p>
        </w:tc>
        <w:tc>
          <w:tcPr>
            <w:tcW w:w="1069" w:type="dxa"/>
          </w:tcPr>
          <w:p w14:paraId="52003E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E70C3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76FD1A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1.31</w:t>
            </w:r>
          </w:p>
        </w:tc>
        <w:tc>
          <w:tcPr>
            <w:tcW w:w="1069" w:type="dxa"/>
          </w:tcPr>
          <w:p w14:paraId="66FEA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35D36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</w:tr>
      <w:tr w:rsidR="00B02074" w:rsidRPr="00B02074" w14:paraId="78E441ED" w14:textId="77777777" w:rsidTr="006326A6">
        <w:tc>
          <w:tcPr>
            <w:tcW w:w="1069" w:type="dxa"/>
            <w:vMerge/>
          </w:tcPr>
          <w:p w14:paraId="1CC258B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D251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9060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6C853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1.83</w:t>
            </w:r>
          </w:p>
        </w:tc>
        <w:tc>
          <w:tcPr>
            <w:tcW w:w="1069" w:type="dxa"/>
          </w:tcPr>
          <w:p w14:paraId="1E2B07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3C463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502909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16CA6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02A11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6A6A51B7" w14:textId="77777777" w:rsidTr="006326A6">
        <w:tc>
          <w:tcPr>
            <w:tcW w:w="1069" w:type="dxa"/>
            <w:vMerge/>
          </w:tcPr>
          <w:p w14:paraId="67C2091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9E3E2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71F0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C29D8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1.65</w:t>
            </w:r>
          </w:p>
        </w:tc>
        <w:tc>
          <w:tcPr>
            <w:tcW w:w="1069" w:type="dxa"/>
          </w:tcPr>
          <w:p w14:paraId="1C67BD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2D8E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66A966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0BDC7D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4C9BD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63D8AE40" w14:textId="77777777" w:rsidTr="006326A6">
        <w:tc>
          <w:tcPr>
            <w:tcW w:w="1069" w:type="dxa"/>
            <w:vMerge/>
          </w:tcPr>
          <w:p w14:paraId="0BCDBD7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EE931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0309B9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71E17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87B45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C248F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  <w:tc>
          <w:tcPr>
            <w:tcW w:w="1069" w:type="dxa"/>
          </w:tcPr>
          <w:p w14:paraId="6199F8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6ADB5E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CB917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</w:tr>
      <w:tr w:rsidR="00B02074" w:rsidRPr="00B02074" w14:paraId="68CDAFF5" w14:textId="77777777" w:rsidTr="006326A6">
        <w:tc>
          <w:tcPr>
            <w:tcW w:w="1069" w:type="dxa"/>
            <w:vMerge/>
          </w:tcPr>
          <w:p w14:paraId="0AA1B98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9570F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BEF7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D2989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4D79CE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4E53E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  <w:tc>
          <w:tcPr>
            <w:tcW w:w="1069" w:type="dxa"/>
          </w:tcPr>
          <w:p w14:paraId="798EFF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7DF3FD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45A57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626D5A0F" w14:textId="77777777" w:rsidTr="006326A6">
        <w:tc>
          <w:tcPr>
            <w:tcW w:w="1069" w:type="dxa"/>
            <w:vMerge/>
          </w:tcPr>
          <w:p w14:paraId="35E4267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CA482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E33A3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E19A5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0.50</w:t>
            </w:r>
          </w:p>
        </w:tc>
        <w:tc>
          <w:tcPr>
            <w:tcW w:w="1069" w:type="dxa"/>
          </w:tcPr>
          <w:p w14:paraId="78FEEB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AEE9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5F484D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73DE4A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1D564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529EE78A" w14:textId="77777777" w:rsidTr="006326A6">
        <w:tc>
          <w:tcPr>
            <w:tcW w:w="1069" w:type="dxa"/>
            <w:vMerge/>
          </w:tcPr>
          <w:p w14:paraId="1824E8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B0714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A92E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A74C4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0.43</w:t>
            </w:r>
          </w:p>
        </w:tc>
        <w:tc>
          <w:tcPr>
            <w:tcW w:w="1069" w:type="dxa"/>
          </w:tcPr>
          <w:p w14:paraId="5C955A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CBBC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  <w:tc>
          <w:tcPr>
            <w:tcW w:w="1069" w:type="dxa"/>
          </w:tcPr>
          <w:p w14:paraId="6B0D7F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7FE081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2C5A0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45FED2D4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775BA7A1" w14:textId="4D65D07C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2.4.1-2: Delta L1-RSRP measured on SSB (SCS=30kHz)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6EE0C102" w14:textId="77777777" w:rsidTr="006326A6">
        <w:tc>
          <w:tcPr>
            <w:tcW w:w="1069" w:type="dxa"/>
            <w:vMerge w:val="restart"/>
            <w:vAlign w:val="center"/>
          </w:tcPr>
          <w:p w14:paraId="032FE5E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F93E28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766287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52A47E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2151C0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27C3465D" w14:textId="77777777" w:rsidTr="006326A6">
        <w:tc>
          <w:tcPr>
            <w:tcW w:w="1069" w:type="dxa"/>
            <w:vMerge/>
            <w:vAlign w:val="center"/>
          </w:tcPr>
          <w:p w14:paraId="3F5957B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187208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7F8EB5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3681BF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C061D5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1A04C1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D935AF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9152B9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C37123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585D1A8" w14:textId="77777777" w:rsidTr="006326A6">
        <w:tc>
          <w:tcPr>
            <w:tcW w:w="1069" w:type="dxa"/>
            <w:vMerge w:val="restart"/>
          </w:tcPr>
          <w:p w14:paraId="096F2AF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8CFFC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E1C71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44D5F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1.64</w:t>
            </w:r>
          </w:p>
        </w:tc>
        <w:tc>
          <w:tcPr>
            <w:tcW w:w="1069" w:type="dxa"/>
          </w:tcPr>
          <w:p w14:paraId="7753EA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969C8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1A4E9C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54E3D5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37E76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70492011" w14:textId="77777777" w:rsidTr="006326A6">
        <w:tc>
          <w:tcPr>
            <w:tcW w:w="1069" w:type="dxa"/>
            <w:vMerge/>
          </w:tcPr>
          <w:p w14:paraId="59C910C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19611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53453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37E25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1966D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A4060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32BCC4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0ED0BC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8C9C9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5DD495C5" w14:textId="77777777" w:rsidTr="006326A6">
        <w:tc>
          <w:tcPr>
            <w:tcW w:w="1069" w:type="dxa"/>
            <w:vMerge/>
          </w:tcPr>
          <w:p w14:paraId="406032A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584CC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97A0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DFD9C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65668C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A1912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1EE07D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53F3E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63C99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</w:tr>
      <w:tr w:rsidR="00B02074" w:rsidRPr="00B02074" w14:paraId="312FDF22" w14:textId="77777777" w:rsidTr="006326A6">
        <w:tc>
          <w:tcPr>
            <w:tcW w:w="1069" w:type="dxa"/>
            <w:vMerge/>
          </w:tcPr>
          <w:p w14:paraId="3F8292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3F68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86A9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F331E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47356A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73AB7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52A077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7125F2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7CB66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</w:tr>
      <w:tr w:rsidR="00B02074" w:rsidRPr="00B02074" w14:paraId="1A7BF0DE" w14:textId="77777777" w:rsidTr="006326A6">
        <w:tc>
          <w:tcPr>
            <w:tcW w:w="1069" w:type="dxa"/>
            <w:vMerge/>
          </w:tcPr>
          <w:p w14:paraId="148FE9B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70065E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F5AF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F525E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6017B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1E1F2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0427F2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0B8B10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0F8F9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71602990" w14:textId="77777777" w:rsidTr="006326A6">
        <w:tc>
          <w:tcPr>
            <w:tcW w:w="1069" w:type="dxa"/>
            <w:vMerge/>
          </w:tcPr>
          <w:p w14:paraId="1FD42D1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D1DC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30EFA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0B7B1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422577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25F9A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18AB51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7F5C8D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CA7EDF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6B63DDB6" w14:textId="77777777" w:rsidTr="006326A6">
        <w:tc>
          <w:tcPr>
            <w:tcW w:w="1069" w:type="dxa"/>
            <w:vMerge/>
          </w:tcPr>
          <w:p w14:paraId="1127728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623A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076B1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4816C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741D02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7F7C4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173FDD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08276F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BEFD8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</w:tr>
      <w:tr w:rsidR="00B02074" w:rsidRPr="00B02074" w14:paraId="7E2A4899" w14:textId="77777777" w:rsidTr="006326A6">
        <w:tc>
          <w:tcPr>
            <w:tcW w:w="1069" w:type="dxa"/>
            <w:vMerge/>
          </w:tcPr>
          <w:p w14:paraId="713D88B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0B319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1F61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8FCD0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45C900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B1C03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0CC7B3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0.45</w:t>
            </w:r>
          </w:p>
        </w:tc>
        <w:tc>
          <w:tcPr>
            <w:tcW w:w="1069" w:type="dxa"/>
          </w:tcPr>
          <w:p w14:paraId="644ECE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E6685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</w:tr>
      <w:tr w:rsidR="00B02074" w:rsidRPr="00B02074" w14:paraId="1265482F" w14:textId="77777777" w:rsidTr="006326A6">
        <w:tc>
          <w:tcPr>
            <w:tcW w:w="1069" w:type="dxa"/>
            <w:vMerge w:val="restart"/>
          </w:tcPr>
          <w:p w14:paraId="373003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47F7B1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46E57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82668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2.73</w:t>
            </w:r>
          </w:p>
        </w:tc>
        <w:tc>
          <w:tcPr>
            <w:tcW w:w="1069" w:type="dxa"/>
          </w:tcPr>
          <w:p w14:paraId="1475A3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00DC2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2AF195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1.42</w:t>
            </w:r>
          </w:p>
        </w:tc>
        <w:tc>
          <w:tcPr>
            <w:tcW w:w="1069" w:type="dxa"/>
          </w:tcPr>
          <w:p w14:paraId="110039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09C2C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</w:tr>
      <w:tr w:rsidR="00B02074" w:rsidRPr="00B02074" w14:paraId="6D545410" w14:textId="77777777" w:rsidTr="006326A6">
        <w:tc>
          <w:tcPr>
            <w:tcW w:w="1069" w:type="dxa"/>
            <w:vMerge/>
          </w:tcPr>
          <w:p w14:paraId="528EE05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E40EB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B9C55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78EE3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2.05</w:t>
            </w:r>
          </w:p>
        </w:tc>
        <w:tc>
          <w:tcPr>
            <w:tcW w:w="1069" w:type="dxa"/>
          </w:tcPr>
          <w:p w14:paraId="2FBB6F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4A540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  <w:tc>
          <w:tcPr>
            <w:tcW w:w="1069" w:type="dxa"/>
          </w:tcPr>
          <w:p w14:paraId="12A0C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3E3989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05739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</w:tr>
      <w:tr w:rsidR="00B02074" w:rsidRPr="00B02074" w14:paraId="215CEAC1" w14:textId="77777777" w:rsidTr="006326A6">
        <w:tc>
          <w:tcPr>
            <w:tcW w:w="1069" w:type="dxa"/>
            <w:vMerge/>
          </w:tcPr>
          <w:p w14:paraId="5729D62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B09AF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DA060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CABBB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1.86</w:t>
            </w:r>
          </w:p>
        </w:tc>
        <w:tc>
          <w:tcPr>
            <w:tcW w:w="1069" w:type="dxa"/>
          </w:tcPr>
          <w:p w14:paraId="735367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1AFCB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  <w:tc>
          <w:tcPr>
            <w:tcW w:w="1069" w:type="dxa"/>
          </w:tcPr>
          <w:p w14:paraId="300C60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1.13</w:t>
            </w:r>
          </w:p>
        </w:tc>
        <w:tc>
          <w:tcPr>
            <w:tcW w:w="1069" w:type="dxa"/>
          </w:tcPr>
          <w:p w14:paraId="65CBAA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146BA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5FDCCC34" w14:textId="77777777" w:rsidTr="006326A6">
        <w:tc>
          <w:tcPr>
            <w:tcW w:w="1069" w:type="dxa"/>
            <w:vMerge/>
          </w:tcPr>
          <w:p w14:paraId="04A6BA0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B3B05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49BF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24F7D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1.64</w:t>
            </w:r>
          </w:p>
        </w:tc>
        <w:tc>
          <w:tcPr>
            <w:tcW w:w="1069" w:type="dxa"/>
          </w:tcPr>
          <w:p w14:paraId="0E943E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82B65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.14</w:t>
            </w:r>
          </w:p>
        </w:tc>
        <w:tc>
          <w:tcPr>
            <w:tcW w:w="1069" w:type="dxa"/>
          </w:tcPr>
          <w:p w14:paraId="63D006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E87DD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7D3B1D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21673EA2" w14:textId="77777777" w:rsidTr="006326A6">
        <w:tc>
          <w:tcPr>
            <w:tcW w:w="1069" w:type="dxa"/>
            <w:vMerge/>
          </w:tcPr>
          <w:p w14:paraId="3492BF3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7CBF1A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A5CA8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FC7D3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1000F0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F24E5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159417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6D5B06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581B10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601F1CA2" w14:textId="77777777" w:rsidTr="006326A6">
        <w:tc>
          <w:tcPr>
            <w:tcW w:w="1069" w:type="dxa"/>
            <w:vMerge/>
          </w:tcPr>
          <w:p w14:paraId="10DA91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066A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3D38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09A7B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4177D8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DA7C6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8783E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5814C2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2F6566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3B80AA08" w14:textId="77777777" w:rsidTr="006326A6">
        <w:tc>
          <w:tcPr>
            <w:tcW w:w="1069" w:type="dxa"/>
            <w:vMerge/>
          </w:tcPr>
          <w:p w14:paraId="249A4D2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E8E33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4EEC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EC7E4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458D2E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43A82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.62</w:t>
            </w:r>
          </w:p>
        </w:tc>
        <w:tc>
          <w:tcPr>
            <w:tcW w:w="1069" w:type="dxa"/>
          </w:tcPr>
          <w:p w14:paraId="63A5D6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6C2124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4E80BA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</w:tr>
      <w:tr w:rsidR="00B02074" w:rsidRPr="00B02074" w14:paraId="51F9B192" w14:textId="77777777" w:rsidTr="006326A6">
        <w:tc>
          <w:tcPr>
            <w:tcW w:w="1069" w:type="dxa"/>
            <w:vMerge/>
          </w:tcPr>
          <w:p w14:paraId="5207B8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D37CD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0DC36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B24D0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E6766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FCC7A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628FFAB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0.47</w:t>
            </w:r>
          </w:p>
        </w:tc>
        <w:tc>
          <w:tcPr>
            <w:tcW w:w="1069" w:type="dxa"/>
          </w:tcPr>
          <w:p w14:paraId="48921C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28514C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  <w:tr w:rsidR="00B02074" w:rsidRPr="00B02074" w14:paraId="17B827C1" w14:textId="77777777" w:rsidTr="006326A6">
        <w:tc>
          <w:tcPr>
            <w:tcW w:w="1069" w:type="dxa"/>
            <w:vMerge w:val="restart"/>
          </w:tcPr>
          <w:p w14:paraId="731E0FB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634EE6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4FA48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0ADF0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2.26</w:t>
            </w:r>
          </w:p>
        </w:tc>
        <w:tc>
          <w:tcPr>
            <w:tcW w:w="1069" w:type="dxa"/>
          </w:tcPr>
          <w:p w14:paraId="5BE304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F1E3D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363424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096FDB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347E2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7D524A25" w14:textId="77777777" w:rsidTr="006326A6">
        <w:tc>
          <w:tcPr>
            <w:tcW w:w="1069" w:type="dxa"/>
            <w:vMerge/>
          </w:tcPr>
          <w:p w14:paraId="0ED9C37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32CC0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EDCC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BD765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315588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97572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69B89C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6A4D89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B9925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4097C010" w14:textId="77777777" w:rsidTr="006326A6">
        <w:tc>
          <w:tcPr>
            <w:tcW w:w="1069" w:type="dxa"/>
            <w:vMerge/>
          </w:tcPr>
          <w:p w14:paraId="58F370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E29A0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ED3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097F9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2138CE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B68C2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1CFF7F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10D378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BC3C6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1E5999AF" w14:textId="77777777" w:rsidTr="006326A6">
        <w:tc>
          <w:tcPr>
            <w:tcW w:w="1069" w:type="dxa"/>
            <w:vMerge/>
          </w:tcPr>
          <w:p w14:paraId="18AFF35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1810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33FBB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F1950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49363E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10980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24A50E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6B2AE4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77F6B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6C467AD9" w14:textId="77777777" w:rsidTr="006326A6">
        <w:tc>
          <w:tcPr>
            <w:tcW w:w="1069" w:type="dxa"/>
            <w:vMerge/>
          </w:tcPr>
          <w:p w14:paraId="6E69A25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585E6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CEE89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60BD5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4EFBB8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9D7DB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  <w:tc>
          <w:tcPr>
            <w:tcW w:w="1069" w:type="dxa"/>
          </w:tcPr>
          <w:p w14:paraId="591CA5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3B044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2D21299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71F54900" w14:textId="77777777" w:rsidTr="006326A6">
        <w:tc>
          <w:tcPr>
            <w:tcW w:w="1069" w:type="dxa"/>
            <w:vMerge/>
          </w:tcPr>
          <w:p w14:paraId="66E3B8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2E3A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87F8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449AE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09B23C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5C55F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  <w:tc>
          <w:tcPr>
            <w:tcW w:w="1069" w:type="dxa"/>
          </w:tcPr>
          <w:p w14:paraId="4FF4DC5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7FB519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1A0D4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16EF5342" w14:textId="77777777" w:rsidTr="006326A6">
        <w:tc>
          <w:tcPr>
            <w:tcW w:w="1069" w:type="dxa"/>
            <w:vMerge/>
          </w:tcPr>
          <w:p w14:paraId="69FE6C4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08BB8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B3C88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C5AF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189774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566FC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  <w:tc>
          <w:tcPr>
            <w:tcW w:w="1069" w:type="dxa"/>
          </w:tcPr>
          <w:p w14:paraId="5B0146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0.55</w:t>
            </w:r>
          </w:p>
        </w:tc>
        <w:tc>
          <w:tcPr>
            <w:tcW w:w="1069" w:type="dxa"/>
          </w:tcPr>
          <w:p w14:paraId="5AFE0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E7DB0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75E803DF" w14:textId="77777777" w:rsidTr="006326A6">
        <w:tc>
          <w:tcPr>
            <w:tcW w:w="1069" w:type="dxa"/>
            <w:vMerge/>
          </w:tcPr>
          <w:p w14:paraId="7659DB3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03C08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1190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ED2A1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18C38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B69DC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  <w:tc>
          <w:tcPr>
            <w:tcW w:w="1069" w:type="dxa"/>
          </w:tcPr>
          <w:p w14:paraId="37471B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0.46</w:t>
            </w:r>
          </w:p>
        </w:tc>
        <w:tc>
          <w:tcPr>
            <w:tcW w:w="1069" w:type="dxa"/>
          </w:tcPr>
          <w:p w14:paraId="3E0358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169E0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</w:tr>
    </w:tbl>
    <w:p w14:paraId="7065402B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7523915B" w14:textId="55FBF43F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2.4.1-3: Delta L1-RSRP measured on SSB (SCS=120kHz)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11BADE3C" w14:textId="77777777" w:rsidTr="006326A6">
        <w:tc>
          <w:tcPr>
            <w:tcW w:w="1069" w:type="dxa"/>
            <w:vMerge w:val="restart"/>
            <w:vAlign w:val="center"/>
          </w:tcPr>
          <w:p w14:paraId="44E7CB0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B64D6F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69873A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19A0CB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5DE7692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FC3C73C" w14:textId="77777777" w:rsidTr="006326A6">
        <w:tc>
          <w:tcPr>
            <w:tcW w:w="1069" w:type="dxa"/>
            <w:vMerge/>
            <w:vAlign w:val="center"/>
          </w:tcPr>
          <w:p w14:paraId="48EC531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D3BF15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FA696F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4FA149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8F59C2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17586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4A4657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1D41C7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15472C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2913490F" w14:textId="77777777" w:rsidTr="006326A6">
        <w:tc>
          <w:tcPr>
            <w:tcW w:w="1069" w:type="dxa"/>
            <w:vMerge w:val="restart"/>
          </w:tcPr>
          <w:p w14:paraId="64BF10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0DD78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B6C54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5FC2E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56A035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B446E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6B6034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64BE26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DDF42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</w:tr>
      <w:tr w:rsidR="00B02074" w:rsidRPr="00B02074" w14:paraId="51E72F12" w14:textId="77777777" w:rsidTr="006326A6">
        <w:tc>
          <w:tcPr>
            <w:tcW w:w="1069" w:type="dxa"/>
            <w:vMerge/>
          </w:tcPr>
          <w:p w14:paraId="63E6851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D8D7A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8E7B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02CDE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1.42</w:t>
            </w:r>
          </w:p>
        </w:tc>
        <w:tc>
          <w:tcPr>
            <w:tcW w:w="1069" w:type="dxa"/>
          </w:tcPr>
          <w:p w14:paraId="2470A3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02F0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772A69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12109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B6F24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</w:tr>
      <w:tr w:rsidR="00B02074" w:rsidRPr="00B02074" w14:paraId="7C57AECE" w14:textId="77777777" w:rsidTr="006326A6">
        <w:tc>
          <w:tcPr>
            <w:tcW w:w="1069" w:type="dxa"/>
            <w:vMerge/>
          </w:tcPr>
          <w:p w14:paraId="2D05A32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4FD7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08FB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9A7CA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1.22</w:t>
            </w:r>
          </w:p>
        </w:tc>
        <w:tc>
          <w:tcPr>
            <w:tcW w:w="1069" w:type="dxa"/>
          </w:tcPr>
          <w:p w14:paraId="251584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4582CF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4650F0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A24F5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66EBBA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3C77A79C" w14:textId="77777777" w:rsidTr="006326A6">
        <w:tc>
          <w:tcPr>
            <w:tcW w:w="1069" w:type="dxa"/>
            <w:vMerge/>
          </w:tcPr>
          <w:p w14:paraId="4ADA1EE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E161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D5EE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DBD39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7F51DE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2DC1E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.84</w:t>
            </w:r>
          </w:p>
        </w:tc>
        <w:tc>
          <w:tcPr>
            <w:tcW w:w="1069" w:type="dxa"/>
          </w:tcPr>
          <w:p w14:paraId="51828D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187EC7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2A91A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55137DE3" w14:textId="77777777" w:rsidTr="006326A6">
        <w:tc>
          <w:tcPr>
            <w:tcW w:w="1069" w:type="dxa"/>
            <w:vMerge/>
          </w:tcPr>
          <w:p w14:paraId="5565EF0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428FB3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DF2FF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4DD8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5B873B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E02D4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7D9B35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66637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A67A4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43557F04" w14:textId="77777777" w:rsidTr="006326A6">
        <w:tc>
          <w:tcPr>
            <w:tcW w:w="1069" w:type="dxa"/>
            <w:vMerge/>
          </w:tcPr>
          <w:p w14:paraId="67D1583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532EF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259A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3A15D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09E08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9C910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196D5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628B61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834F9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64B4F4B7" w14:textId="77777777" w:rsidTr="006326A6">
        <w:tc>
          <w:tcPr>
            <w:tcW w:w="1069" w:type="dxa"/>
            <w:vMerge/>
          </w:tcPr>
          <w:p w14:paraId="41F6A78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E85AF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99E0F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FC9D1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1C7EAD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2DE48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64A049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0.53</w:t>
            </w:r>
          </w:p>
        </w:tc>
        <w:tc>
          <w:tcPr>
            <w:tcW w:w="1069" w:type="dxa"/>
          </w:tcPr>
          <w:p w14:paraId="742102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317807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2F3D1D0D" w14:textId="77777777" w:rsidTr="006326A6">
        <w:tc>
          <w:tcPr>
            <w:tcW w:w="1069" w:type="dxa"/>
            <w:vMerge/>
          </w:tcPr>
          <w:p w14:paraId="0D1CF7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B5E66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F7DEF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D5893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  <w:tc>
          <w:tcPr>
            <w:tcW w:w="1069" w:type="dxa"/>
          </w:tcPr>
          <w:p w14:paraId="4A2EDF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033E68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0C4E66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0.41</w:t>
            </w:r>
          </w:p>
        </w:tc>
        <w:tc>
          <w:tcPr>
            <w:tcW w:w="1069" w:type="dxa"/>
          </w:tcPr>
          <w:p w14:paraId="36B3F7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311FE2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</w:tr>
      <w:tr w:rsidR="00B02074" w:rsidRPr="00B02074" w14:paraId="1F5CA04F" w14:textId="77777777" w:rsidTr="006326A6">
        <w:tc>
          <w:tcPr>
            <w:tcW w:w="1069" w:type="dxa"/>
            <w:vMerge w:val="restart"/>
          </w:tcPr>
          <w:p w14:paraId="569045D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7D3A2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D002D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AED9C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2.75</w:t>
            </w:r>
          </w:p>
        </w:tc>
        <w:tc>
          <w:tcPr>
            <w:tcW w:w="1069" w:type="dxa"/>
          </w:tcPr>
          <w:p w14:paraId="68A94D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421472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258713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49F39F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43D5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</w:tr>
      <w:tr w:rsidR="00B02074" w:rsidRPr="00B02074" w14:paraId="2235556F" w14:textId="77777777" w:rsidTr="006326A6">
        <w:tc>
          <w:tcPr>
            <w:tcW w:w="1069" w:type="dxa"/>
            <w:vMerge/>
          </w:tcPr>
          <w:p w14:paraId="3F7EBC8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C1392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5E1BA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FB978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2.27</w:t>
            </w:r>
          </w:p>
        </w:tc>
        <w:tc>
          <w:tcPr>
            <w:tcW w:w="1069" w:type="dxa"/>
          </w:tcPr>
          <w:p w14:paraId="594935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89968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604BBC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549A32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AA335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.94</w:t>
            </w:r>
          </w:p>
        </w:tc>
      </w:tr>
      <w:tr w:rsidR="00B02074" w:rsidRPr="00B02074" w14:paraId="75D8021A" w14:textId="77777777" w:rsidTr="006326A6">
        <w:tc>
          <w:tcPr>
            <w:tcW w:w="1069" w:type="dxa"/>
            <w:vMerge/>
          </w:tcPr>
          <w:p w14:paraId="731B56A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AD7D1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480B8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9307B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1.89</w:t>
            </w:r>
          </w:p>
        </w:tc>
        <w:tc>
          <w:tcPr>
            <w:tcW w:w="1069" w:type="dxa"/>
          </w:tcPr>
          <w:p w14:paraId="74075C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97A0A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  <w:tc>
          <w:tcPr>
            <w:tcW w:w="1069" w:type="dxa"/>
          </w:tcPr>
          <w:p w14:paraId="39E31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8A4FD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CA520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</w:tr>
      <w:tr w:rsidR="00B02074" w:rsidRPr="00B02074" w14:paraId="1A7E0B7D" w14:textId="77777777" w:rsidTr="006326A6">
        <w:tc>
          <w:tcPr>
            <w:tcW w:w="1069" w:type="dxa"/>
            <w:vMerge/>
          </w:tcPr>
          <w:p w14:paraId="7AD5899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0D5B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46BB8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38A38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1.72</w:t>
            </w:r>
          </w:p>
        </w:tc>
        <w:tc>
          <w:tcPr>
            <w:tcW w:w="1069" w:type="dxa"/>
          </w:tcPr>
          <w:p w14:paraId="0895B2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71F564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6E233C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58D5C3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BAEC3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048DA99A" w14:textId="77777777" w:rsidTr="006326A6">
        <w:tc>
          <w:tcPr>
            <w:tcW w:w="1069" w:type="dxa"/>
            <w:vMerge/>
          </w:tcPr>
          <w:p w14:paraId="708B899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342AFF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09076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124A4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25B6A0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A3FD7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2E35A0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5A5035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22F88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.53</w:t>
            </w:r>
          </w:p>
        </w:tc>
      </w:tr>
      <w:tr w:rsidR="00B02074" w:rsidRPr="00B02074" w14:paraId="4992A394" w14:textId="77777777" w:rsidTr="006326A6">
        <w:tc>
          <w:tcPr>
            <w:tcW w:w="1069" w:type="dxa"/>
            <w:vMerge/>
          </w:tcPr>
          <w:p w14:paraId="49B03D6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9317F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F70E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30197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6F26FF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629B8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49A198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5771F4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9AE94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7490CFEE" w14:textId="77777777" w:rsidTr="006326A6">
        <w:tc>
          <w:tcPr>
            <w:tcW w:w="1069" w:type="dxa"/>
            <w:vMerge/>
          </w:tcPr>
          <w:p w14:paraId="199A39D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A89A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B32AA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1C67F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171BF0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5EB04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4180B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697DE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E8878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6FB8654C" w14:textId="77777777" w:rsidTr="006326A6">
        <w:tc>
          <w:tcPr>
            <w:tcW w:w="1069" w:type="dxa"/>
            <w:vMerge/>
          </w:tcPr>
          <w:p w14:paraId="7285D90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3E35C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46154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4E33D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4CAC3D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06C7F6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40553E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21485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04DB2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123ACEFE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4EBCB105" w14:textId="3DD5EE80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2.4.1-4: Delta L1-RSRP measured on SSB (SCS=240kHz)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3C8955CB" w14:textId="77777777" w:rsidTr="006326A6">
        <w:tc>
          <w:tcPr>
            <w:tcW w:w="1069" w:type="dxa"/>
            <w:vMerge w:val="restart"/>
            <w:vAlign w:val="center"/>
          </w:tcPr>
          <w:p w14:paraId="253C10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C47EF1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EAD2E8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4DE1E8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846BB3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43535409" w14:textId="77777777" w:rsidTr="006326A6">
        <w:tc>
          <w:tcPr>
            <w:tcW w:w="1069" w:type="dxa"/>
            <w:vMerge/>
            <w:vAlign w:val="center"/>
          </w:tcPr>
          <w:p w14:paraId="7BAD2FA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E09EA8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D76A37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B6AF4E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1435E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094C5D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367636D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02215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6A782D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754D6C24" w14:textId="77777777" w:rsidTr="006326A6">
        <w:tc>
          <w:tcPr>
            <w:tcW w:w="1069" w:type="dxa"/>
            <w:vMerge w:val="restart"/>
          </w:tcPr>
          <w:p w14:paraId="6ECBC69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A8F8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ECA9D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0168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1.76</w:t>
            </w:r>
          </w:p>
        </w:tc>
        <w:tc>
          <w:tcPr>
            <w:tcW w:w="1069" w:type="dxa"/>
          </w:tcPr>
          <w:p w14:paraId="67259F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297173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0072E1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523AEC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9971D57" w14:textId="77777777" w:rsidR="00B02074" w:rsidRPr="00B02074" w:rsidRDefault="00B02074" w:rsidP="00B02074">
            <w:pPr>
              <w:tabs>
                <w:tab w:val="left" w:pos="52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</w:tr>
      <w:tr w:rsidR="00B02074" w:rsidRPr="00B02074" w14:paraId="3F939F71" w14:textId="77777777" w:rsidTr="006326A6">
        <w:tc>
          <w:tcPr>
            <w:tcW w:w="1069" w:type="dxa"/>
            <w:vMerge/>
          </w:tcPr>
          <w:p w14:paraId="363AA39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2A334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33E8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4752C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5E28BE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C1A65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7BC00F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12183F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74866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</w:tr>
      <w:tr w:rsidR="00B02074" w:rsidRPr="00B02074" w14:paraId="21AFBDE2" w14:textId="77777777" w:rsidTr="006326A6">
        <w:tc>
          <w:tcPr>
            <w:tcW w:w="1069" w:type="dxa"/>
            <w:vMerge/>
          </w:tcPr>
          <w:p w14:paraId="1D5898E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AEFA4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699AF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0FC9A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05BC81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BD0CA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03FCDC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6A763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E9192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06A6FAFE" w14:textId="77777777" w:rsidTr="006326A6">
        <w:tc>
          <w:tcPr>
            <w:tcW w:w="1069" w:type="dxa"/>
            <w:vMerge/>
          </w:tcPr>
          <w:p w14:paraId="6E1443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A6862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9034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43588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14B285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FBBC4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165AA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343CF2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12E42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</w:tr>
      <w:tr w:rsidR="00B02074" w:rsidRPr="00B02074" w14:paraId="4FF8D92C" w14:textId="77777777" w:rsidTr="006326A6">
        <w:tc>
          <w:tcPr>
            <w:tcW w:w="1069" w:type="dxa"/>
            <w:vMerge/>
          </w:tcPr>
          <w:p w14:paraId="4EF79D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C56B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66608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368E4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2A1650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52650B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19F35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27269A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F0BBA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114F4724" w14:textId="77777777" w:rsidTr="006326A6">
        <w:tc>
          <w:tcPr>
            <w:tcW w:w="1069" w:type="dxa"/>
            <w:vMerge/>
          </w:tcPr>
          <w:p w14:paraId="18B05BF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0C479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C8394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EECCE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0DCA44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3A02E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5312EE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184BFF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6A5CA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2B68F5C0" w14:textId="77777777" w:rsidTr="006326A6">
        <w:tc>
          <w:tcPr>
            <w:tcW w:w="1069" w:type="dxa"/>
            <w:vMerge/>
          </w:tcPr>
          <w:p w14:paraId="2968EF0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9A65C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E3656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5A68C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2164EF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834E4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602178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7F2203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6E507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6EBF8893" w14:textId="77777777" w:rsidTr="006326A6">
        <w:tc>
          <w:tcPr>
            <w:tcW w:w="1069" w:type="dxa"/>
            <w:vMerge/>
          </w:tcPr>
          <w:p w14:paraId="74A89C0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763A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9ABE3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2371A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16EF43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3F7E3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07E78BF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0.43</w:t>
            </w:r>
          </w:p>
        </w:tc>
        <w:tc>
          <w:tcPr>
            <w:tcW w:w="1069" w:type="dxa"/>
          </w:tcPr>
          <w:p w14:paraId="58F079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C7926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</w:tr>
      <w:tr w:rsidR="00B02074" w:rsidRPr="00B02074" w14:paraId="549196C6" w14:textId="77777777" w:rsidTr="006326A6">
        <w:tc>
          <w:tcPr>
            <w:tcW w:w="1069" w:type="dxa"/>
            <w:vMerge w:val="restart"/>
          </w:tcPr>
          <w:p w14:paraId="44E7747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E6C36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8767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504DE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2.46</w:t>
            </w:r>
          </w:p>
        </w:tc>
        <w:tc>
          <w:tcPr>
            <w:tcW w:w="1069" w:type="dxa"/>
          </w:tcPr>
          <w:p w14:paraId="76EA37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1271EC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377F48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291CA0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4A4F05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</w:tr>
      <w:tr w:rsidR="00B02074" w:rsidRPr="00B02074" w14:paraId="0824C6F9" w14:textId="77777777" w:rsidTr="006326A6">
        <w:tc>
          <w:tcPr>
            <w:tcW w:w="1069" w:type="dxa"/>
            <w:vMerge/>
          </w:tcPr>
          <w:p w14:paraId="7051FD0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64B9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3BB9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94404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2.05</w:t>
            </w:r>
          </w:p>
        </w:tc>
        <w:tc>
          <w:tcPr>
            <w:tcW w:w="1069" w:type="dxa"/>
          </w:tcPr>
          <w:p w14:paraId="5161EE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50658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  <w:tc>
          <w:tcPr>
            <w:tcW w:w="1069" w:type="dxa"/>
          </w:tcPr>
          <w:p w14:paraId="4F7FBC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1.25</w:t>
            </w:r>
          </w:p>
        </w:tc>
        <w:tc>
          <w:tcPr>
            <w:tcW w:w="1069" w:type="dxa"/>
          </w:tcPr>
          <w:p w14:paraId="726A1C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BE340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</w:tr>
      <w:tr w:rsidR="00B02074" w:rsidRPr="00B02074" w14:paraId="7F7EEBE8" w14:textId="77777777" w:rsidTr="006326A6">
        <w:tc>
          <w:tcPr>
            <w:tcW w:w="1069" w:type="dxa"/>
            <w:vMerge/>
          </w:tcPr>
          <w:p w14:paraId="05F1EB5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DE3A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4858E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2AB1B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1.90</w:t>
            </w:r>
          </w:p>
        </w:tc>
        <w:tc>
          <w:tcPr>
            <w:tcW w:w="1069" w:type="dxa"/>
          </w:tcPr>
          <w:p w14:paraId="2947F3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84F73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2B11AA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FD4BF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FC9E5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29C6C14D" w14:textId="77777777" w:rsidTr="006326A6">
        <w:tc>
          <w:tcPr>
            <w:tcW w:w="1069" w:type="dxa"/>
            <w:vMerge/>
          </w:tcPr>
          <w:p w14:paraId="432D0D4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2644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B9465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7057A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484875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EE059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  <w:tc>
          <w:tcPr>
            <w:tcW w:w="1069" w:type="dxa"/>
          </w:tcPr>
          <w:p w14:paraId="1FE454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58C29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D20AE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</w:tr>
      <w:tr w:rsidR="00B02074" w:rsidRPr="00B02074" w14:paraId="51924C44" w14:textId="77777777" w:rsidTr="006326A6">
        <w:tc>
          <w:tcPr>
            <w:tcW w:w="1069" w:type="dxa"/>
            <w:vMerge/>
          </w:tcPr>
          <w:p w14:paraId="48F26F5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17A6BB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26EDF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28740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9BF23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4C5F0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689E22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159CDB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DA3D7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500999BF" w14:textId="77777777" w:rsidTr="006326A6">
        <w:tc>
          <w:tcPr>
            <w:tcW w:w="1069" w:type="dxa"/>
            <w:vMerge/>
          </w:tcPr>
          <w:p w14:paraId="74849E1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EB122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C9031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2C58D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3FC98C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21AFF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50C741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0.59</w:t>
            </w:r>
          </w:p>
        </w:tc>
        <w:tc>
          <w:tcPr>
            <w:tcW w:w="1069" w:type="dxa"/>
          </w:tcPr>
          <w:p w14:paraId="0731AA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631A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</w:tr>
      <w:tr w:rsidR="00B02074" w:rsidRPr="00B02074" w14:paraId="24782341" w14:textId="77777777" w:rsidTr="006326A6">
        <w:tc>
          <w:tcPr>
            <w:tcW w:w="1069" w:type="dxa"/>
            <w:vMerge/>
          </w:tcPr>
          <w:p w14:paraId="1B5C26F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94F2E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A70A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C4435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5FCAE1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545F7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  <w:tc>
          <w:tcPr>
            <w:tcW w:w="1069" w:type="dxa"/>
          </w:tcPr>
          <w:p w14:paraId="68441E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0.55</w:t>
            </w:r>
          </w:p>
        </w:tc>
        <w:tc>
          <w:tcPr>
            <w:tcW w:w="1069" w:type="dxa"/>
          </w:tcPr>
          <w:p w14:paraId="185C90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22730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</w:tr>
      <w:tr w:rsidR="00B02074" w:rsidRPr="00B02074" w14:paraId="07A2DE9D" w14:textId="77777777" w:rsidTr="006326A6">
        <w:tc>
          <w:tcPr>
            <w:tcW w:w="1069" w:type="dxa"/>
            <w:vMerge/>
          </w:tcPr>
          <w:p w14:paraId="2FED2D8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8F9A2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BDF33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CD8DA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4650B4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1260A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4B6C6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0.50</w:t>
            </w:r>
          </w:p>
        </w:tc>
        <w:tc>
          <w:tcPr>
            <w:tcW w:w="1069" w:type="dxa"/>
          </w:tcPr>
          <w:p w14:paraId="19BBDF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780EA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708C3AE7" w14:textId="77777777" w:rsidR="00261607" w:rsidRP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0AF6DD6B" w14:textId="3E89C7A8" w:rsidR="00261607" w:rsidRDefault="00261607" w:rsidP="00261607">
      <w:pPr>
        <w:pStyle w:val="3"/>
        <w:rPr>
          <w:lang w:eastAsia="zh-CN"/>
        </w:rPr>
      </w:pPr>
      <w:r>
        <w:rPr>
          <w:lang w:eastAsia="zh-CN"/>
        </w:rPr>
        <w:t>CSI-RS based L1-RSRP</w:t>
      </w:r>
    </w:p>
    <w:p w14:paraId="46BD400A" w14:textId="55FAACFC" w:rsidR="00261607" w:rsidRPr="00B02074" w:rsidRDefault="00774CE2" w:rsidP="00B02074">
      <w:pPr>
        <w:pStyle w:val="4"/>
        <w:tabs>
          <w:tab w:val="clear" w:pos="864"/>
          <w:tab w:val="num" w:pos="426"/>
        </w:tabs>
        <w:ind w:left="426" w:hanging="426"/>
        <w:rPr>
          <w:lang w:val="en-US" w:eastAsia="zh-CN"/>
        </w:rPr>
      </w:pPr>
      <w:r w:rsidRPr="00B02074">
        <w:rPr>
          <w:lang w:val="en-US" w:eastAsia="zh-CN"/>
        </w:rPr>
        <w:t xml:space="preserve">L1-RSRP </w:t>
      </w:r>
      <w:r w:rsidR="001B7EC9">
        <w:rPr>
          <w:lang w:val="en-US" w:eastAsia="zh-CN"/>
        </w:rPr>
        <w:t xml:space="preserve">based on </w:t>
      </w:r>
      <w:r w:rsidRPr="00B02074">
        <w:rPr>
          <w:lang w:val="en-US" w:eastAsia="zh-CN"/>
        </w:rPr>
        <w:t>24RB</w:t>
      </w:r>
      <w:r w:rsidR="001B7EC9" w:rsidRPr="001B7EC9">
        <w:rPr>
          <w:lang w:val="en-US" w:eastAsia="zh-CN"/>
        </w:rPr>
        <w:t xml:space="preserve"> </w:t>
      </w:r>
      <w:r w:rsidR="001B7EC9" w:rsidRPr="00B02074">
        <w:rPr>
          <w:lang w:val="en-US" w:eastAsia="zh-CN"/>
        </w:rPr>
        <w:t>with</w:t>
      </w:r>
      <w:r w:rsidR="001B7EC9">
        <w:rPr>
          <w:lang w:val="en-US" w:eastAsia="zh-CN"/>
        </w:rPr>
        <w:t xml:space="preserve"> different Rx</w:t>
      </w:r>
    </w:p>
    <w:p w14:paraId="7C8F88E9" w14:textId="4386CA92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2.4.2-1: Delta L1-RSRP measured on </w:t>
      </w:r>
      <w:r w:rsidR="00B02074">
        <w:rPr>
          <w:rFonts w:eastAsiaTheme="minorEastAsia"/>
          <w:sz w:val="22"/>
          <w:lang w:eastAsia="zh-CN"/>
        </w:rPr>
        <w:t>CSI-RS</w:t>
      </w:r>
      <w:r>
        <w:rPr>
          <w:rFonts w:eastAsiaTheme="minorEastAsia"/>
          <w:sz w:val="22"/>
          <w:lang w:eastAsia="zh-CN"/>
        </w:rPr>
        <w:t xml:space="preserve"> (SCS=15kHz)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665B1C73" w14:textId="77777777" w:rsidTr="006326A6">
        <w:tc>
          <w:tcPr>
            <w:tcW w:w="1069" w:type="dxa"/>
            <w:vMerge w:val="restart"/>
            <w:vAlign w:val="center"/>
          </w:tcPr>
          <w:p w14:paraId="31EEADB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C8B2FB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72B2E22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39A445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03B849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ABCC785" w14:textId="77777777" w:rsidTr="006326A6">
        <w:tc>
          <w:tcPr>
            <w:tcW w:w="1069" w:type="dxa"/>
            <w:vMerge/>
            <w:vAlign w:val="center"/>
          </w:tcPr>
          <w:p w14:paraId="505F686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36191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16CFB4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7CF13CC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B61BC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E5467A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7193AA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EBC8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98ABE8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C062896" w14:textId="77777777" w:rsidTr="006326A6">
        <w:tc>
          <w:tcPr>
            <w:tcW w:w="1069" w:type="dxa"/>
            <w:vMerge w:val="restart"/>
          </w:tcPr>
          <w:p w14:paraId="073EF7C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5B586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FF225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78981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2.36</w:t>
            </w:r>
          </w:p>
        </w:tc>
        <w:tc>
          <w:tcPr>
            <w:tcW w:w="1069" w:type="dxa"/>
          </w:tcPr>
          <w:p w14:paraId="3134F8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58378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.53</w:t>
            </w:r>
          </w:p>
        </w:tc>
        <w:tc>
          <w:tcPr>
            <w:tcW w:w="1069" w:type="dxa"/>
          </w:tcPr>
          <w:p w14:paraId="6604D8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62F8DA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7FF4C3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.12</w:t>
            </w:r>
          </w:p>
        </w:tc>
      </w:tr>
      <w:tr w:rsidR="00B02074" w:rsidRPr="00B02074" w14:paraId="16F45370" w14:textId="77777777" w:rsidTr="006326A6">
        <w:tc>
          <w:tcPr>
            <w:tcW w:w="1069" w:type="dxa"/>
            <w:vMerge/>
          </w:tcPr>
          <w:p w14:paraId="434FF74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CF4C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4A615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28524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2.04</w:t>
            </w:r>
          </w:p>
        </w:tc>
        <w:tc>
          <w:tcPr>
            <w:tcW w:w="1069" w:type="dxa"/>
          </w:tcPr>
          <w:p w14:paraId="38CE4F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5DDB1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.29</w:t>
            </w:r>
          </w:p>
        </w:tc>
        <w:tc>
          <w:tcPr>
            <w:tcW w:w="1069" w:type="dxa"/>
          </w:tcPr>
          <w:p w14:paraId="39FAB7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625D16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83867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0.99</w:t>
            </w:r>
          </w:p>
        </w:tc>
      </w:tr>
      <w:tr w:rsidR="00B02074" w:rsidRPr="00B02074" w14:paraId="68C24F7D" w14:textId="77777777" w:rsidTr="006326A6">
        <w:tc>
          <w:tcPr>
            <w:tcW w:w="1069" w:type="dxa"/>
            <w:vMerge/>
          </w:tcPr>
          <w:p w14:paraId="3631A93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A3629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AE12B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B619B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5AA48E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0CE6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67E74D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2F9E8C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0903E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4590A68C" w14:textId="77777777" w:rsidTr="006326A6">
        <w:tc>
          <w:tcPr>
            <w:tcW w:w="1069" w:type="dxa"/>
            <w:vMerge/>
          </w:tcPr>
          <w:p w14:paraId="01704EF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9345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8D5C1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B64E2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1.50</w:t>
            </w:r>
          </w:p>
        </w:tc>
        <w:tc>
          <w:tcPr>
            <w:tcW w:w="1069" w:type="dxa"/>
          </w:tcPr>
          <w:p w14:paraId="78548E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5EE6A7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.07</w:t>
            </w:r>
          </w:p>
        </w:tc>
        <w:tc>
          <w:tcPr>
            <w:tcW w:w="1069" w:type="dxa"/>
          </w:tcPr>
          <w:p w14:paraId="51A593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58183D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4EB65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4C4DA942" w14:textId="77777777" w:rsidTr="006326A6">
        <w:tc>
          <w:tcPr>
            <w:tcW w:w="1069" w:type="dxa"/>
            <w:vMerge/>
          </w:tcPr>
          <w:p w14:paraId="5952283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3FDEB5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DD78E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17BF0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7AB6E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61ADF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600867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D6A3F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00F0C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34EAE877" w14:textId="77777777" w:rsidTr="006326A6">
        <w:tc>
          <w:tcPr>
            <w:tcW w:w="1069" w:type="dxa"/>
            <w:vMerge/>
          </w:tcPr>
          <w:p w14:paraId="5A6329B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43F1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9C3D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B0004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0AB338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882B7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9D54C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36F2AC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6CF97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177F5AFB" w14:textId="77777777" w:rsidTr="006326A6">
        <w:tc>
          <w:tcPr>
            <w:tcW w:w="1069" w:type="dxa"/>
            <w:vMerge/>
          </w:tcPr>
          <w:p w14:paraId="32E4F22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2987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84987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7D571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3272BC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A4A8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25EE3E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3FEC6B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BD2F7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5E184D84" w14:textId="77777777" w:rsidTr="006326A6">
        <w:tc>
          <w:tcPr>
            <w:tcW w:w="1069" w:type="dxa"/>
            <w:vMerge/>
          </w:tcPr>
          <w:p w14:paraId="0BD2151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57FFF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7029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BFB62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6096E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2DED2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93F20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15D321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FAF2B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273A195B" w14:textId="77777777" w:rsidTr="006326A6">
        <w:tc>
          <w:tcPr>
            <w:tcW w:w="1069" w:type="dxa"/>
            <w:vMerge w:val="restart"/>
          </w:tcPr>
          <w:p w14:paraId="6562979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125D94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B292B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58860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3.44</w:t>
            </w:r>
          </w:p>
        </w:tc>
        <w:tc>
          <w:tcPr>
            <w:tcW w:w="1069" w:type="dxa"/>
          </w:tcPr>
          <w:p w14:paraId="3BF82E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B1F19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2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3333CF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2.10</w:t>
            </w:r>
          </w:p>
        </w:tc>
        <w:tc>
          <w:tcPr>
            <w:tcW w:w="1069" w:type="dxa"/>
          </w:tcPr>
          <w:p w14:paraId="65A979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31A1CC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</w:tr>
      <w:tr w:rsidR="00B02074" w:rsidRPr="00B02074" w14:paraId="36FB3670" w14:textId="77777777" w:rsidTr="006326A6">
        <w:tc>
          <w:tcPr>
            <w:tcW w:w="1069" w:type="dxa"/>
            <w:vMerge/>
          </w:tcPr>
          <w:p w14:paraId="7AEB85D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87A2B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D250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C5934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2.95</w:t>
            </w:r>
          </w:p>
        </w:tc>
        <w:tc>
          <w:tcPr>
            <w:tcW w:w="1069" w:type="dxa"/>
          </w:tcPr>
          <w:p w14:paraId="4538EC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33E72B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467126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7DD3A1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AE9D0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1.17</w:t>
            </w:r>
          </w:p>
        </w:tc>
      </w:tr>
      <w:tr w:rsidR="00B02074" w:rsidRPr="00B02074" w14:paraId="42B4CE51" w14:textId="77777777" w:rsidTr="006326A6">
        <w:tc>
          <w:tcPr>
            <w:tcW w:w="1069" w:type="dxa"/>
            <w:vMerge/>
          </w:tcPr>
          <w:p w14:paraId="5E643FD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6F26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D6E28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62224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2.77</w:t>
            </w:r>
          </w:p>
        </w:tc>
        <w:tc>
          <w:tcPr>
            <w:tcW w:w="1069" w:type="dxa"/>
          </w:tcPr>
          <w:p w14:paraId="46DBBB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76B87B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1E7344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47060D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E342D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045C65E4" w14:textId="77777777" w:rsidTr="006326A6">
        <w:tc>
          <w:tcPr>
            <w:tcW w:w="1069" w:type="dxa"/>
            <w:vMerge/>
          </w:tcPr>
          <w:p w14:paraId="2D5BC62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4CDA0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F803E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5E6A87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2.45</w:t>
            </w:r>
          </w:p>
        </w:tc>
        <w:tc>
          <w:tcPr>
            <w:tcW w:w="1069" w:type="dxa"/>
          </w:tcPr>
          <w:p w14:paraId="7CD8EB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28D4BE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04968E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1EF628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47555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</w:tr>
      <w:tr w:rsidR="00B02074" w:rsidRPr="00B02074" w14:paraId="313379EB" w14:textId="77777777" w:rsidTr="006326A6">
        <w:tc>
          <w:tcPr>
            <w:tcW w:w="1069" w:type="dxa"/>
            <w:vMerge/>
          </w:tcPr>
          <w:p w14:paraId="67BD7D05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B7214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28BB9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56386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263449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EE98C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20D091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7C6606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124F0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2E818F22" w14:textId="77777777" w:rsidTr="006326A6">
        <w:tc>
          <w:tcPr>
            <w:tcW w:w="1069" w:type="dxa"/>
            <w:vMerge/>
          </w:tcPr>
          <w:p w14:paraId="1ED8F35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FBB7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CA0E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4A797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0C6E19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6E080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1DB15C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383A21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91BE7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</w:tr>
      <w:tr w:rsidR="00B02074" w:rsidRPr="00B02074" w14:paraId="38EF47B1" w14:textId="77777777" w:rsidTr="006326A6">
        <w:tc>
          <w:tcPr>
            <w:tcW w:w="1069" w:type="dxa"/>
            <w:vMerge/>
          </w:tcPr>
          <w:p w14:paraId="3B5CCBA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1FD26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7BDA0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0C828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79C341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2C300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1DEE45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8EAA2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C6991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72204EDE" w14:textId="77777777" w:rsidTr="006326A6">
        <w:tc>
          <w:tcPr>
            <w:tcW w:w="1069" w:type="dxa"/>
            <w:vMerge/>
          </w:tcPr>
          <w:p w14:paraId="4E9E173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1ED38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48FF9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258DD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66313A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9AED03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1276D5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73F025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EE77F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2DE8838C" w14:textId="77777777" w:rsidTr="006326A6">
        <w:tc>
          <w:tcPr>
            <w:tcW w:w="1069" w:type="dxa"/>
            <w:vMerge w:val="restart"/>
          </w:tcPr>
          <w:p w14:paraId="5C7E8CD6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7DEDE7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AC5BA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E8FFC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3.18</w:t>
            </w:r>
          </w:p>
        </w:tc>
        <w:tc>
          <w:tcPr>
            <w:tcW w:w="1069" w:type="dxa"/>
          </w:tcPr>
          <w:p w14:paraId="74C6DE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0C4F5D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5BB94A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1.91</w:t>
            </w:r>
          </w:p>
        </w:tc>
        <w:tc>
          <w:tcPr>
            <w:tcW w:w="1069" w:type="dxa"/>
          </w:tcPr>
          <w:p w14:paraId="6E7A39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1EBCB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</w:tr>
      <w:tr w:rsidR="00B02074" w:rsidRPr="00B02074" w14:paraId="25510317" w14:textId="77777777" w:rsidTr="006326A6">
        <w:tc>
          <w:tcPr>
            <w:tcW w:w="1069" w:type="dxa"/>
            <w:vMerge/>
          </w:tcPr>
          <w:p w14:paraId="4C0B4F0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8E2953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83D7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7E730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2.76</w:t>
            </w:r>
          </w:p>
        </w:tc>
        <w:tc>
          <w:tcPr>
            <w:tcW w:w="1069" w:type="dxa"/>
          </w:tcPr>
          <w:p w14:paraId="7B3A0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CB204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546581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552B6A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DA105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</w:tr>
      <w:tr w:rsidR="00B02074" w:rsidRPr="00B02074" w14:paraId="6CCEEE9D" w14:textId="77777777" w:rsidTr="006326A6">
        <w:tc>
          <w:tcPr>
            <w:tcW w:w="1069" w:type="dxa"/>
            <w:vMerge/>
          </w:tcPr>
          <w:p w14:paraId="2FF05E8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3680E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A0EB3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118CF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2.40</w:t>
            </w:r>
          </w:p>
        </w:tc>
        <w:tc>
          <w:tcPr>
            <w:tcW w:w="1069" w:type="dxa"/>
          </w:tcPr>
          <w:p w14:paraId="0FCA3F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5CF84E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3CD8CE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6478DD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BCDAF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</w:tr>
      <w:tr w:rsidR="00B02074" w:rsidRPr="00B02074" w14:paraId="6A423C14" w14:textId="77777777" w:rsidTr="006326A6">
        <w:tc>
          <w:tcPr>
            <w:tcW w:w="1069" w:type="dxa"/>
            <w:vMerge/>
          </w:tcPr>
          <w:p w14:paraId="59A4E1F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57D8D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CBCBA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F4935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1.98</w:t>
            </w:r>
          </w:p>
        </w:tc>
        <w:tc>
          <w:tcPr>
            <w:tcW w:w="1069" w:type="dxa"/>
          </w:tcPr>
          <w:p w14:paraId="46A4AE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36C2E7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6E475D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42E9A6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18A76E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</w:tr>
      <w:tr w:rsidR="00B02074" w:rsidRPr="00B02074" w14:paraId="59A842A9" w14:textId="77777777" w:rsidTr="006326A6">
        <w:tc>
          <w:tcPr>
            <w:tcW w:w="1069" w:type="dxa"/>
            <w:vMerge/>
          </w:tcPr>
          <w:p w14:paraId="0A07B7F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52A2D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E2F5A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9B080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1.58</w:t>
            </w:r>
          </w:p>
        </w:tc>
        <w:tc>
          <w:tcPr>
            <w:tcW w:w="1069" w:type="dxa"/>
          </w:tcPr>
          <w:p w14:paraId="2333F7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0.17</w:t>
            </w:r>
          </w:p>
        </w:tc>
        <w:tc>
          <w:tcPr>
            <w:tcW w:w="1069" w:type="dxa"/>
          </w:tcPr>
          <w:p w14:paraId="1BB37F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502C3E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4C7246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6FD97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</w:tr>
      <w:tr w:rsidR="00B02074" w:rsidRPr="00B02074" w14:paraId="5B01C797" w14:textId="77777777" w:rsidTr="006326A6">
        <w:tc>
          <w:tcPr>
            <w:tcW w:w="1069" w:type="dxa"/>
            <w:vMerge/>
          </w:tcPr>
          <w:p w14:paraId="2712417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2660D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0156C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0F886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95604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40449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73754F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767B82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B5084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753419EF" w14:textId="77777777" w:rsidTr="006326A6">
        <w:tc>
          <w:tcPr>
            <w:tcW w:w="1069" w:type="dxa"/>
            <w:vMerge/>
          </w:tcPr>
          <w:p w14:paraId="6E52BFD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796D9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1FEC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0B3B8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39B394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94899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314604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662934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5CEAF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721E096C" w14:textId="77777777" w:rsidTr="006326A6">
        <w:tc>
          <w:tcPr>
            <w:tcW w:w="1069" w:type="dxa"/>
            <w:vMerge/>
          </w:tcPr>
          <w:p w14:paraId="6AD3E85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E858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3CCE5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6989B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47990A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552726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  <w:tc>
          <w:tcPr>
            <w:tcW w:w="1069" w:type="dxa"/>
          </w:tcPr>
          <w:p w14:paraId="59FDD0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7943E8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D4744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</w:tbl>
    <w:p w14:paraId="29845386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5484FF57" w14:textId="59B3360F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2.4.2-2: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(SCS=30kHz)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590D9C28" w14:textId="77777777" w:rsidTr="006326A6">
        <w:tc>
          <w:tcPr>
            <w:tcW w:w="1069" w:type="dxa"/>
            <w:vMerge w:val="restart"/>
            <w:vAlign w:val="center"/>
          </w:tcPr>
          <w:p w14:paraId="4A3DA58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A04E8B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95F994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389185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0D783EC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28A41879" w14:textId="77777777" w:rsidTr="006326A6">
        <w:tc>
          <w:tcPr>
            <w:tcW w:w="1069" w:type="dxa"/>
            <w:vMerge/>
            <w:vAlign w:val="center"/>
          </w:tcPr>
          <w:p w14:paraId="7A2C7D0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7C54ED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76F152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B8C559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1BC271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A34A82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212296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6F027B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63133F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3FC88F2" w14:textId="77777777" w:rsidTr="006326A6">
        <w:tc>
          <w:tcPr>
            <w:tcW w:w="1069" w:type="dxa"/>
            <w:vMerge w:val="restart"/>
          </w:tcPr>
          <w:p w14:paraId="3A4BB03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4B370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30279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0F414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2.30</w:t>
            </w:r>
          </w:p>
        </w:tc>
        <w:tc>
          <w:tcPr>
            <w:tcW w:w="1069" w:type="dxa"/>
          </w:tcPr>
          <w:p w14:paraId="6ED0CA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-0.14</w:t>
            </w:r>
          </w:p>
        </w:tc>
        <w:tc>
          <w:tcPr>
            <w:tcW w:w="1069" w:type="dxa"/>
          </w:tcPr>
          <w:p w14:paraId="5AF6AD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44654F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7DB734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868B5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</w:tr>
      <w:tr w:rsidR="00B02074" w:rsidRPr="00B02074" w14:paraId="23E2BAE6" w14:textId="77777777" w:rsidTr="006326A6">
        <w:tc>
          <w:tcPr>
            <w:tcW w:w="1069" w:type="dxa"/>
            <w:vMerge/>
          </w:tcPr>
          <w:p w14:paraId="6A1E8BE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0E9C4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317F9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C951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2.07</w:t>
            </w:r>
          </w:p>
        </w:tc>
        <w:tc>
          <w:tcPr>
            <w:tcW w:w="1069" w:type="dxa"/>
          </w:tcPr>
          <w:p w14:paraId="5B3524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0C6F3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  <w:tc>
          <w:tcPr>
            <w:tcW w:w="1069" w:type="dxa"/>
          </w:tcPr>
          <w:p w14:paraId="0B6574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4E3D18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8F256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</w:tr>
      <w:tr w:rsidR="00B02074" w:rsidRPr="00B02074" w14:paraId="16CB79AA" w14:textId="77777777" w:rsidTr="006326A6">
        <w:tc>
          <w:tcPr>
            <w:tcW w:w="1069" w:type="dxa"/>
            <w:vMerge/>
          </w:tcPr>
          <w:p w14:paraId="4C28DC8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69FF74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1DD9A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D72C1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1.71</w:t>
            </w:r>
          </w:p>
        </w:tc>
        <w:tc>
          <w:tcPr>
            <w:tcW w:w="1069" w:type="dxa"/>
          </w:tcPr>
          <w:p w14:paraId="768631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51A9A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  <w:tc>
          <w:tcPr>
            <w:tcW w:w="1069" w:type="dxa"/>
          </w:tcPr>
          <w:p w14:paraId="38973F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1D5A9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7E63D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4DE68090" w14:textId="77777777" w:rsidTr="006326A6">
        <w:tc>
          <w:tcPr>
            <w:tcW w:w="1069" w:type="dxa"/>
            <w:vMerge/>
          </w:tcPr>
          <w:p w14:paraId="1707207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7742C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DECC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45C41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1.56</w:t>
            </w:r>
          </w:p>
        </w:tc>
        <w:tc>
          <w:tcPr>
            <w:tcW w:w="1069" w:type="dxa"/>
          </w:tcPr>
          <w:p w14:paraId="325934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234C70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46901C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-1.03</w:t>
            </w:r>
          </w:p>
        </w:tc>
        <w:tc>
          <w:tcPr>
            <w:tcW w:w="1069" w:type="dxa"/>
          </w:tcPr>
          <w:p w14:paraId="219E4A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09061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</w:tr>
      <w:tr w:rsidR="00B02074" w:rsidRPr="00B02074" w14:paraId="085C51B1" w14:textId="77777777" w:rsidTr="006326A6">
        <w:tc>
          <w:tcPr>
            <w:tcW w:w="1069" w:type="dxa"/>
            <w:vMerge/>
          </w:tcPr>
          <w:p w14:paraId="1EDEF14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9DBDA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256B3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34082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1CE9C3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EEC0D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50C280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50CA1E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4FC26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0B5F971E" w14:textId="77777777" w:rsidTr="006326A6">
        <w:tc>
          <w:tcPr>
            <w:tcW w:w="1069" w:type="dxa"/>
            <w:vMerge/>
          </w:tcPr>
          <w:p w14:paraId="58B6981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FF58B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EE57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7A18D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5BCA83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32BA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3DF733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4F83B7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B16F9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0.53</w:t>
            </w:r>
          </w:p>
        </w:tc>
      </w:tr>
      <w:tr w:rsidR="00B02074" w:rsidRPr="00B02074" w14:paraId="2A0524C5" w14:textId="77777777" w:rsidTr="006326A6">
        <w:tc>
          <w:tcPr>
            <w:tcW w:w="1069" w:type="dxa"/>
            <w:vMerge/>
          </w:tcPr>
          <w:p w14:paraId="6D351B9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7114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3E84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36D05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6865B2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0773E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19B2C7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7AA5D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8456A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79A5EB6C" w14:textId="77777777" w:rsidTr="006326A6">
        <w:tc>
          <w:tcPr>
            <w:tcW w:w="1069" w:type="dxa"/>
            <w:vMerge/>
          </w:tcPr>
          <w:p w14:paraId="2260568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4E580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375B1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52C1E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689D79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C4C8D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  <w:tc>
          <w:tcPr>
            <w:tcW w:w="1069" w:type="dxa"/>
          </w:tcPr>
          <w:p w14:paraId="1FD5D1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68E3AD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18580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</w:tr>
      <w:tr w:rsidR="00B02074" w:rsidRPr="00B02074" w14:paraId="5013C955" w14:textId="77777777" w:rsidTr="006326A6">
        <w:tc>
          <w:tcPr>
            <w:tcW w:w="1069" w:type="dxa"/>
            <w:vMerge w:val="restart"/>
          </w:tcPr>
          <w:p w14:paraId="6D457D2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1DDE39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15B323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2A2B7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2.98</w:t>
            </w:r>
          </w:p>
        </w:tc>
        <w:tc>
          <w:tcPr>
            <w:tcW w:w="1069" w:type="dxa"/>
          </w:tcPr>
          <w:p w14:paraId="4778FB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74292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1FF4A4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07563E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29743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.20</w:t>
            </w:r>
          </w:p>
        </w:tc>
      </w:tr>
      <w:tr w:rsidR="00B02074" w:rsidRPr="00B02074" w14:paraId="2A6F0759" w14:textId="77777777" w:rsidTr="006326A6">
        <w:tc>
          <w:tcPr>
            <w:tcW w:w="1069" w:type="dxa"/>
            <w:vMerge/>
          </w:tcPr>
          <w:p w14:paraId="221F9D5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E4F0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F1C1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3A9EA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2.45</w:t>
            </w:r>
          </w:p>
        </w:tc>
        <w:tc>
          <w:tcPr>
            <w:tcW w:w="1069" w:type="dxa"/>
          </w:tcPr>
          <w:p w14:paraId="589BFA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72D3FE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49D220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1D3501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158F02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1.13</w:t>
            </w:r>
          </w:p>
        </w:tc>
      </w:tr>
      <w:tr w:rsidR="00B02074" w:rsidRPr="00B02074" w14:paraId="6D89E78F" w14:textId="77777777" w:rsidTr="006326A6">
        <w:tc>
          <w:tcPr>
            <w:tcW w:w="1069" w:type="dxa"/>
            <w:vMerge/>
          </w:tcPr>
          <w:p w14:paraId="0079BA5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8EEBA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96571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3C4DC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2.21</w:t>
            </w:r>
          </w:p>
        </w:tc>
        <w:tc>
          <w:tcPr>
            <w:tcW w:w="1069" w:type="dxa"/>
          </w:tcPr>
          <w:p w14:paraId="52535C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631AF6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1C5DBC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532365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FF2B8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</w:tr>
      <w:tr w:rsidR="00B02074" w:rsidRPr="00B02074" w14:paraId="7227C320" w14:textId="77777777" w:rsidTr="006326A6">
        <w:tc>
          <w:tcPr>
            <w:tcW w:w="1069" w:type="dxa"/>
            <w:vMerge/>
          </w:tcPr>
          <w:p w14:paraId="5E855A0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DC7D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C22E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16D9D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1.90</w:t>
            </w:r>
          </w:p>
        </w:tc>
        <w:tc>
          <w:tcPr>
            <w:tcW w:w="1069" w:type="dxa"/>
          </w:tcPr>
          <w:p w14:paraId="254731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738FC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  <w:tc>
          <w:tcPr>
            <w:tcW w:w="1069" w:type="dxa"/>
          </w:tcPr>
          <w:p w14:paraId="20311B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1700B2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10BB07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2953FDC8" w14:textId="77777777" w:rsidTr="006326A6">
        <w:tc>
          <w:tcPr>
            <w:tcW w:w="1069" w:type="dxa"/>
            <w:vMerge/>
          </w:tcPr>
          <w:p w14:paraId="7A759988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C9000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0B7B7E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BBD7A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1.40</w:t>
            </w:r>
          </w:p>
        </w:tc>
        <w:tc>
          <w:tcPr>
            <w:tcW w:w="1069" w:type="dxa"/>
          </w:tcPr>
          <w:p w14:paraId="4F0BF2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85422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6EBA36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78B9356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4422A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7F9A05ED" w14:textId="77777777" w:rsidTr="006326A6">
        <w:tc>
          <w:tcPr>
            <w:tcW w:w="1069" w:type="dxa"/>
            <w:vMerge/>
          </w:tcPr>
          <w:p w14:paraId="163B990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76A84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6240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05FFF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7DE57C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7EB94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3B14E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542FEE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DD857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02E37BBD" w14:textId="77777777" w:rsidTr="006326A6">
        <w:tc>
          <w:tcPr>
            <w:tcW w:w="1069" w:type="dxa"/>
            <w:vMerge/>
          </w:tcPr>
          <w:p w14:paraId="52E256F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02E79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20658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8895C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78ACBF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64A10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326BB3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68C46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27238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1980D244" w14:textId="77777777" w:rsidTr="006326A6">
        <w:tc>
          <w:tcPr>
            <w:tcW w:w="1069" w:type="dxa"/>
            <w:vMerge/>
          </w:tcPr>
          <w:p w14:paraId="6C0EA86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95F27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27662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29B32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06FFA6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8B16A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6959A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02A80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991CD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221D5915" w14:textId="77777777" w:rsidTr="006326A6">
        <w:tc>
          <w:tcPr>
            <w:tcW w:w="1069" w:type="dxa"/>
            <w:vMerge w:val="restart"/>
          </w:tcPr>
          <w:p w14:paraId="7E0F2DE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275FEC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6101D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34B91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3.58</w:t>
            </w:r>
          </w:p>
        </w:tc>
        <w:tc>
          <w:tcPr>
            <w:tcW w:w="1069" w:type="dxa"/>
          </w:tcPr>
          <w:p w14:paraId="1516FA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0.38</w:t>
            </w:r>
          </w:p>
        </w:tc>
        <w:tc>
          <w:tcPr>
            <w:tcW w:w="1069" w:type="dxa"/>
          </w:tcPr>
          <w:p w14:paraId="2D9712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17A898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2.16</w:t>
            </w:r>
          </w:p>
        </w:tc>
        <w:tc>
          <w:tcPr>
            <w:tcW w:w="1069" w:type="dxa"/>
          </w:tcPr>
          <w:p w14:paraId="39FCFB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394188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</w:tr>
      <w:tr w:rsidR="00B02074" w:rsidRPr="00B02074" w14:paraId="6FDD25B4" w14:textId="77777777" w:rsidTr="006326A6">
        <w:tc>
          <w:tcPr>
            <w:tcW w:w="1069" w:type="dxa"/>
            <w:vMerge/>
          </w:tcPr>
          <w:p w14:paraId="5AEF4D4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745D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03AC1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218E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2.79</w:t>
            </w:r>
          </w:p>
        </w:tc>
        <w:tc>
          <w:tcPr>
            <w:tcW w:w="1069" w:type="dxa"/>
          </w:tcPr>
          <w:p w14:paraId="3763C9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0A2C31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  <w:tc>
          <w:tcPr>
            <w:tcW w:w="1069" w:type="dxa"/>
          </w:tcPr>
          <w:p w14:paraId="5C63B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1.84</w:t>
            </w:r>
          </w:p>
        </w:tc>
        <w:tc>
          <w:tcPr>
            <w:tcW w:w="1069" w:type="dxa"/>
          </w:tcPr>
          <w:p w14:paraId="78C24A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0.30</w:t>
            </w:r>
          </w:p>
        </w:tc>
        <w:tc>
          <w:tcPr>
            <w:tcW w:w="1069" w:type="dxa"/>
          </w:tcPr>
          <w:p w14:paraId="50B5F7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</w:tr>
      <w:tr w:rsidR="00B02074" w:rsidRPr="00B02074" w14:paraId="6542264F" w14:textId="77777777" w:rsidTr="006326A6">
        <w:tc>
          <w:tcPr>
            <w:tcW w:w="1069" w:type="dxa"/>
            <w:vMerge/>
          </w:tcPr>
          <w:p w14:paraId="11FC57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8AF5C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A73E8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B9A6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2.58</w:t>
            </w:r>
          </w:p>
        </w:tc>
        <w:tc>
          <w:tcPr>
            <w:tcW w:w="1069" w:type="dxa"/>
          </w:tcPr>
          <w:p w14:paraId="1C6AE7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0.32</w:t>
            </w:r>
          </w:p>
        </w:tc>
        <w:tc>
          <w:tcPr>
            <w:tcW w:w="1069" w:type="dxa"/>
          </w:tcPr>
          <w:p w14:paraId="4C3AC7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.13</w:t>
            </w:r>
          </w:p>
        </w:tc>
        <w:tc>
          <w:tcPr>
            <w:tcW w:w="1069" w:type="dxa"/>
          </w:tcPr>
          <w:p w14:paraId="06048F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1.70</w:t>
            </w:r>
          </w:p>
        </w:tc>
        <w:tc>
          <w:tcPr>
            <w:tcW w:w="1069" w:type="dxa"/>
          </w:tcPr>
          <w:p w14:paraId="77F6BA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1069" w:type="dxa"/>
          </w:tcPr>
          <w:p w14:paraId="4F6EB5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42D957D1" w14:textId="77777777" w:rsidTr="006326A6">
        <w:tc>
          <w:tcPr>
            <w:tcW w:w="1069" w:type="dxa"/>
            <w:vMerge/>
          </w:tcPr>
          <w:p w14:paraId="35C4898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FDDD2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BEC9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E6F92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2.22</w:t>
            </w:r>
          </w:p>
        </w:tc>
        <w:tc>
          <w:tcPr>
            <w:tcW w:w="1069" w:type="dxa"/>
          </w:tcPr>
          <w:p w14:paraId="6944CE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0FB6DE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.07</w:t>
            </w:r>
          </w:p>
        </w:tc>
        <w:tc>
          <w:tcPr>
            <w:tcW w:w="1069" w:type="dxa"/>
          </w:tcPr>
          <w:p w14:paraId="756FDA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5F1B70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3AB4BD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</w:tr>
      <w:tr w:rsidR="00B02074" w:rsidRPr="00B02074" w14:paraId="1EE8DB23" w14:textId="77777777" w:rsidTr="006326A6">
        <w:tc>
          <w:tcPr>
            <w:tcW w:w="1069" w:type="dxa"/>
            <w:vMerge/>
          </w:tcPr>
          <w:p w14:paraId="270AB53C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0D77D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5E886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476ED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619494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0.32</w:t>
            </w:r>
          </w:p>
        </w:tc>
        <w:tc>
          <w:tcPr>
            <w:tcW w:w="1069" w:type="dxa"/>
          </w:tcPr>
          <w:p w14:paraId="1C0CC0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303C0D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0AD4E7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24C119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5FCAFC68" w14:textId="77777777" w:rsidTr="006326A6">
        <w:tc>
          <w:tcPr>
            <w:tcW w:w="1069" w:type="dxa"/>
            <w:vMerge/>
          </w:tcPr>
          <w:p w14:paraId="662B81C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E1F05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2078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3BA8B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167A39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6A02A2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022577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725D4C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00588A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5AEFE1DB" w14:textId="77777777" w:rsidTr="006326A6">
        <w:tc>
          <w:tcPr>
            <w:tcW w:w="1069" w:type="dxa"/>
            <w:vMerge/>
          </w:tcPr>
          <w:p w14:paraId="09420B4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5B7A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ACDA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F3543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1.33</w:t>
            </w:r>
          </w:p>
        </w:tc>
        <w:tc>
          <w:tcPr>
            <w:tcW w:w="1069" w:type="dxa"/>
          </w:tcPr>
          <w:p w14:paraId="495BAF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5D6AD1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65F3D9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56DC2D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57B878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</w:tr>
      <w:tr w:rsidR="00B02074" w:rsidRPr="00B02074" w14:paraId="02A31CF6" w14:textId="77777777" w:rsidTr="006326A6">
        <w:tc>
          <w:tcPr>
            <w:tcW w:w="1069" w:type="dxa"/>
            <w:vMerge/>
          </w:tcPr>
          <w:p w14:paraId="3FB871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1EB72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0A0B3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0137E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56EA0E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6C35A8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619E6D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5D04D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7332E5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.25</w:t>
            </w:r>
          </w:p>
        </w:tc>
      </w:tr>
    </w:tbl>
    <w:p w14:paraId="0D448746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190633AB" w14:textId="54F5C42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2.4.2-3: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(SCS=60kHz)</w:t>
      </w: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C0156B0" w14:textId="77777777" w:rsidTr="006326A6">
        <w:tc>
          <w:tcPr>
            <w:tcW w:w="1069" w:type="dxa"/>
            <w:vMerge w:val="restart"/>
            <w:vAlign w:val="center"/>
          </w:tcPr>
          <w:p w14:paraId="18726B6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88EAD3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498520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28EB23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75827F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16200024" w14:textId="77777777" w:rsidTr="006326A6">
        <w:tc>
          <w:tcPr>
            <w:tcW w:w="1069" w:type="dxa"/>
            <w:vMerge/>
            <w:vAlign w:val="center"/>
          </w:tcPr>
          <w:p w14:paraId="5A678DB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1B5191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B8FB51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322D5E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A74A84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8688FD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3E6257E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DD4543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5AF035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E688972" w14:textId="77777777" w:rsidTr="006326A6">
        <w:tc>
          <w:tcPr>
            <w:tcW w:w="1069" w:type="dxa"/>
            <w:vMerge w:val="restart"/>
          </w:tcPr>
          <w:p w14:paraId="64B22F4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22CBCA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F13FF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D3393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7EBA65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FD508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3AC6A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71FFBE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B43AD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1.06</w:t>
            </w:r>
          </w:p>
        </w:tc>
      </w:tr>
      <w:tr w:rsidR="00B02074" w:rsidRPr="00B02074" w14:paraId="6C8E9681" w14:textId="77777777" w:rsidTr="006326A6">
        <w:tc>
          <w:tcPr>
            <w:tcW w:w="1069" w:type="dxa"/>
            <w:vMerge/>
          </w:tcPr>
          <w:p w14:paraId="3B6DCEC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EA28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BEB5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F84DA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2.12</w:t>
            </w:r>
          </w:p>
        </w:tc>
        <w:tc>
          <w:tcPr>
            <w:tcW w:w="1069" w:type="dxa"/>
          </w:tcPr>
          <w:p w14:paraId="36C0BF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1B82ED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  <w:tc>
          <w:tcPr>
            <w:tcW w:w="1069" w:type="dxa"/>
          </w:tcPr>
          <w:p w14:paraId="08DB6C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64D1E4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633E6A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</w:tr>
      <w:tr w:rsidR="00B02074" w:rsidRPr="00B02074" w14:paraId="0354A554" w14:textId="77777777" w:rsidTr="006326A6">
        <w:tc>
          <w:tcPr>
            <w:tcW w:w="1069" w:type="dxa"/>
            <w:vMerge/>
          </w:tcPr>
          <w:p w14:paraId="3530CD2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3AEF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BF224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37CE2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291A00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59212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.18</w:t>
            </w:r>
          </w:p>
        </w:tc>
        <w:tc>
          <w:tcPr>
            <w:tcW w:w="1069" w:type="dxa"/>
          </w:tcPr>
          <w:p w14:paraId="2FC992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6309B0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5B4C7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</w:tr>
      <w:tr w:rsidR="00B02074" w:rsidRPr="00B02074" w14:paraId="107F17AB" w14:textId="77777777" w:rsidTr="006326A6">
        <w:tc>
          <w:tcPr>
            <w:tcW w:w="1069" w:type="dxa"/>
            <w:vMerge/>
          </w:tcPr>
          <w:p w14:paraId="6157487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C845C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CE3EF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F6CAF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1.56</w:t>
            </w:r>
          </w:p>
        </w:tc>
        <w:tc>
          <w:tcPr>
            <w:tcW w:w="1069" w:type="dxa"/>
          </w:tcPr>
          <w:p w14:paraId="479014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D7F53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  <w:tc>
          <w:tcPr>
            <w:tcW w:w="1069" w:type="dxa"/>
          </w:tcPr>
          <w:p w14:paraId="18B58D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07F438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F2F31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2917233B" w14:textId="77777777" w:rsidTr="006326A6">
        <w:tc>
          <w:tcPr>
            <w:tcW w:w="1069" w:type="dxa"/>
            <w:vMerge/>
          </w:tcPr>
          <w:p w14:paraId="76BBC00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1BC3B7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E54F8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CD20B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117D7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AB22A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700420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696168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8F0C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</w:tr>
      <w:tr w:rsidR="00B02074" w:rsidRPr="00B02074" w14:paraId="295EDC62" w14:textId="77777777" w:rsidTr="006326A6">
        <w:tc>
          <w:tcPr>
            <w:tcW w:w="1069" w:type="dxa"/>
            <w:vMerge/>
          </w:tcPr>
          <w:p w14:paraId="77AF56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CA535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8F323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2A005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000640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0AD2E4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578181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1E5F9C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4FDD8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035C64F6" w14:textId="77777777" w:rsidTr="006326A6">
        <w:tc>
          <w:tcPr>
            <w:tcW w:w="1069" w:type="dxa"/>
            <w:vMerge/>
          </w:tcPr>
          <w:p w14:paraId="3739651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FE89D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9FF03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73382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2E2640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C85B1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7FE4AE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030B6D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87248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5204F495" w14:textId="77777777" w:rsidTr="006326A6">
        <w:tc>
          <w:tcPr>
            <w:tcW w:w="1069" w:type="dxa"/>
            <w:vMerge/>
          </w:tcPr>
          <w:p w14:paraId="0A99D8A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B1879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4EF46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A6862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41A1E9E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B96D7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64CB88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6F3380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5E15E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1FA7CE7E" w14:textId="77777777" w:rsidTr="006326A6">
        <w:tc>
          <w:tcPr>
            <w:tcW w:w="1069" w:type="dxa"/>
            <w:vMerge w:val="restart"/>
          </w:tcPr>
          <w:p w14:paraId="2327E39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4C526A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0C7B4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873B5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-3.50</w:t>
            </w:r>
          </w:p>
        </w:tc>
        <w:tc>
          <w:tcPr>
            <w:tcW w:w="1069" w:type="dxa"/>
          </w:tcPr>
          <w:p w14:paraId="69F73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4BDAE2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.91</w:t>
            </w:r>
          </w:p>
        </w:tc>
        <w:tc>
          <w:tcPr>
            <w:tcW w:w="1069" w:type="dxa"/>
          </w:tcPr>
          <w:p w14:paraId="27346D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1.96</w:t>
            </w:r>
          </w:p>
        </w:tc>
        <w:tc>
          <w:tcPr>
            <w:tcW w:w="1069" w:type="dxa"/>
          </w:tcPr>
          <w:p w14:paraId="2163AB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7BE03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</w:tr>
      <w:tr w:rsidR="00B02074" w:rsidRPr="00B02074" w14:paraId="5CC9D8A5" w14:textId="77777777" w:rsidTr="006326A6">
        <w:tc>
          <w:tcPr>
            <w:tcW w:w="1069" w:type="dxa"/>
            <w:vMerge/>
          </w:tcPr>
          <w:p w14:paraId="03A9860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98679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F9AD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3722C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2.88</w:t>
            </w:r>
          </w:p>
        </w:tc>
        <w:tc>
          <w:tcPr>
            <w:tcW w:w="1069" w:type="dxa"/>
          </w:tcPr>
          <w:p w14:paraId="0E17F4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0.20</w:t>
            </w:r>
          </w:p>
        </w:tc>
        <w:tc>
          <w:tcPr>
            <w:tcW w:w="1069" w:type="dxa"/>
          </w:tcPr>
          <w:p w14:paraId="48128C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0AB278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7BCAD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0E1AD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</w:tr>
      <w:tr w:rsidR="00B02074" w:rsidRPr="00B02074" w14:paraId="49064816" w14:textId="77777777" w:rsidTr="006326A6">
        <w:tc>
          <w:tcPr>
            <w:tcW w:w="1069" w:type="dxa"/>
            <w:vMerge/>
          </w:tcPr>
          <w:p w14:paraId="4689274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6B4B9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4B42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84DB0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778925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636CA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  <w:tc>
          <w:tcPr>
            <w:tcW w:w="1069" w:type="dxa"/>
          </w:tcPr>
          <w:p w14:paraId="5A6F27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754CA3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1827C6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</w:tr>
      <w:tr w:rsidR="00B02074" w:rsidRPr="00B02074" w14:paraId="589C7F20" w14:textId="77777777" w:rsidTr="006326A6">
        <w:tc>
          <w:tcPr>
            <w:tcW w:w="1069" w:type="dxa"/>
            <w:vMerge/>
          </w:tcPr>
          <w:p w14:paraId="1108485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5CCDF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FA6B8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9F149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2.07</w:t>
            </w:r>
          </w:p>
        </w:tc>
        <w:tc>
          <w:tcPr>
            <w:tcW w:w="1069" w:type="dxa"/>
          </w:tcPr>
          <w:p w14:paraId="18AF22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11D15B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  <w:tc>
          <w:tcPr>
            <w:tcW w:w="1069" w:type="dxa"/>
          </w:tcPr>
          <w:p w14:paraId="279DE6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6FAAFB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D7EE8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74938995" w14:textId="77777777" w:rsidTr="006326A6">
        <w:tc>
          <w:tcPr>
            <w:tcW w:w="1069" w:type="dxa"/>
            <w:vMerge/>
          </w:tcPr>
          <w:p w14:paraId="06C5C47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C0FF5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B53E1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BEF83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4E8842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5C6415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068B83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31478B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20B5AB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36D7CE47" w14:textId="77777777" w:rsidTr="006326A6">
        <w:tc>
          <w:tcPr>
            <w:tcW w:w="1069" w:type="dxa"/>
            <w:vMerge/>
          </w:tcPr>
          <w:p w14:paraId="5B120B5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E491B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B9D8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5A28C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37EEDE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1CAF5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22D34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5B4A2B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477D8E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4486747C" w14:textId="77777777" w:rsidTr="006326A6">
        <w:tc>
          <w:tcPr>
            <w:tcW w:w="1069" w:type="dxa"/>
            <w:vMerge/>
          </w:tcPr>
          <w:p w14:paraId="1011598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4A555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5C67E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AED2D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38023A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87BFF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58091F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710164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D7DF7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634E4E72" w14:textId="77777777" w:rsidTr="006326A6">
        <w:tc>
          <w:tcPr>
            <w:tcW w:w="1069" w:type="dxa"/>
            <w:vMerge/>
          </w:tcPr>
          <w:p w14:paraId="752F958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D877B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19DF2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36749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5C686A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CD71B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5339CD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6B7C98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5E528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</w:tbl>
    <w:p w14:paraId="1DF8D32E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6DCA5E0E" w14:textId="72B9367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2.4.2-4: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(SCS=120kHz)</w:t>
      </w:r>
    </w:p>
    <w:tbl>
      <w:tblPr>
        <w:tblStyle w:val="110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44F6CD3F" w14:textId="77777777" w:rsidTr="006326A6">
        <w:tc>
          <w:tcPr>
            <w:tcW w:w="1069" w:type="dxa"/>
            <w:vMerge w:val="restart"/>
            <w:vAlign w:val="center"/>
          </w:tcPr>
          <w:p w14:paraId="278608B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C0855C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6CF873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2830D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189FC93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52091651" w14:textId="77777777" w:rsidTr="006326A6">
        <w:tc>
          <w:tcPr>
            <w:tcW w:w="1069" w:type="dxa"/>
            <w:vMerge/>
            <w:vAlign w:val="center"/>
          </w:tcPr>
          <w:p w14:paraId="4B2CBF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EB3EFE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806245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ADE24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FCE4CC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86454B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C12FC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F65C73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E97D66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5F547BEE" w14:textId="77777777" w:rsidTr="006326A6">
        <w:tc>
          <w:tcPr>
            <w:tcW w:w="1069" w:type="dxa"/>
            <w:vMerge w:val="restart"/>
          </w:tcPr>
          <w:p w14:paraId="41AA06A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32CE1D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856E8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927E2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2.44</w:t>
            </w:r>
          </w:p>
        </w:tc>
        <w:tc>
          <w:tcPr>
            <w:tcW w:w="1069" w:type="dxa"/>
          </w:tcPr>
          <w:p w14:paraId="7A32AD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0.18</w:t>
            </w:r>
          </w:p>
        </w:tc>
        <w:tc>
          <w:tcPr>
            <w:tcW w:w="1069" w:type="dxa"/>
          </w:tcPr>
          <w:p w14:paraId="052F3C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0039E9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48C032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104C6F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</w:tr>
      <w:tr w:rsidR="00B02074" w:rsidRPr="00B02074" w14:paraId="5509BC5B" w14:textId="77777777" w:rsidTr="006326A6">
        <w:tc>
          <w:tcPr>
            <w:tcW w:w="1069" w:type="dxa"/>
            <w:vMerge/>
          </w:tcPr>
          <w:p w14:paraId="4723549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7029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EA54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56C37E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1.94</w:t>
            </w:r>
          </w:p>
        </w:tc>
        <w:tc>
          <w:tcPr>
            <w:tcW w:w="1069" w:type="dxa"/>
          </w:tcPr>
          <w:p w14:paraId="24CAB3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F5109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  <w:tc>
          <w:tcPr>
            <w:tcW w:w="1069" w:type="dxa"/>
          </w:tcPr>
          <w:p w14:paraId="32EFDF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37580F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85A8E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</w:tr>
      <w:tr w:rsidR="00B02074" w:rsidRPr="00B02074" w14:paraId="6E311975" w14:textId="77777777" w:rsidTr="006326A6">
        <w:tc>
          <w:tcPr>
            <w:tcW w:w="1069" w:type="dxa"/>
            <w:vMerge/>
          </w:tcPr>
          <w:p w14:paraId="718BCB2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AFD2D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DC180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35F3E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1.77</w:t>
            </w:r>
          </w:p>
        </w:tc>
        <w:tc>
          <w:tcPr>
            <w:tcW w:w="1069" w:type="dxa"/>
          </w:tcPr>
          <w:p w14:paraId="77E119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1A370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  <w:tc>
          <w:tcPr>
            <w:tcW w:w="1069" w:type="dxa"/>
          </w:tcPr>
          <w:p w14:paraId="462DDF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68DB46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F1D9D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54ED21E4" w14:textId="77777777" w:rsidTr="006326A6">
        <w:tc>
          <w:tcPr>
            <w:tcW w:w="1069" w:type="dxa"/>
            <w:vMerge/>
          </w:tcPr>
          <w:p w14:paraId="6CAAA06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8D875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32DC4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DEB49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6663E5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17571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319A9E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13C94C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C8A69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439E273B" w14:textId="77777777" w:rsidTr="006326A6">
        <w:tc>
          <w:tcPr>
            <w:tcW w:w="1069" w:type="dxa"/>
            <w:vMerge/>
          </w:tcPr>
          <w:p w14:paraId="2839FF92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540E52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47C86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83516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1.32</w:t>
            </w:r>
          </w:p>
        </w:tc>
        <w:tc>
          <w:tcPr>
            <w:tcW w:w="1069" w:type="dxa"/>
          </w:tcPr>
          <w:p w14:paraId="27A3E9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5653C3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666CFD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7E4595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E8446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.62</w:t>
            </w:r>
          </w:p>
        </w:tc>
      </w:tr>
      <w:tr w:rsidR="00B02074" w:rsidRPr="00B02074" w14:paraId="37992407" w14:textId="77777777" w:rsidTr="006326A6">
        <w:tc>
          <w:tcPr>
            <w:tcW w:w="1069" w:type="dxa"/>
            <w:vMerge/>
          </w:tcPr>
          <w:p w14:paraId="2553D1B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BA0ED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7BDDB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910C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6C94AE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F0370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1EC95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4C2B7A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B1534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.59</w:t>
            </w:r>
          </w:p>
        </w:tc>
      </w:tr>
      <w:tr w:rsidR="00B02074" w:rsidRPr="00B02074" w14:paraId="0DDFB3E0" w14:textId="77777777" w:rsidTr="006326A6">
        <w:tc>
          <w:tcPr>
            <w:tcW w:w="1069" w:type="dxa"/>
            <w:vMerge/>
          </w:tcPr>
          <w:p w14:paraId="0907E70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37B4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19C6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2CEDB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34BC19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2F2B4B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2B0A73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4B0FAF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3C454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16B6354D" w14:textId="77777777" w:rsidTr="006326A6">
        <w:tc>
          <w:tcPr>
            <w:tcW w:w="1069" w:type="dxa"/>
            <w:vMerge/>
          </w:tcPr>
          <w:p w14:paraId="5A044F7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268B5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0DE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E8210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6EC633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4A93B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2B51E8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0046CF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7A02B9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0D682EBB" w14:textId="77777777" w:rsidTr="006326A6">
        <w:tc>
          <w:tcPr>
            <w:tcW w:w="1069" w:type="dxa"/>
            <w:vMerge w:val="restart"/>
          </w:tcPr>
          <w:p w14:paraId="67279839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507A6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419D06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01151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3.34</w:t>
            </w:r>
          </w:p>
        </w:tc>
        <w:tc>
          <w:tcPr>
            <w:tcW w:w="1069" w:type="dxa"/>
          </w:tcPr>
          <w:p w14:paraId="737716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AA2CB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2</w:t>
            </w:r>
            <w:r w:rsidRPr="00B02074">
              <w:rPr>
                <w:rFonts w:eastAsia="宋体"/>
                <w:lang w:eastAsia="zh-CN"/>
              </w:rPr>
              <w:t>.26</w:t>
            </w:r>
          </w:p>
        </w:tc>
        <w:tc>
          <w:tcPr>
            <w:tcW w:w="1069" w:type="dxa"/>
          </w:tcPr>
          <w:p w14:paraId="125956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2.06</w:t>
            </w:r>
          </w:p>
        </w:tc>
        <w:tc>
          <w:tcPr>
            <w:tcW w:w="1069" w:type="dxa"/>
          </w:tcPr>
          <w:p w14:paraId="08671E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70EC9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</w:tr>
      <w:tr w:rsidR="00B02074" w:rsidRPr="00B02074" w14:paraId="3E24D6AF" w14:textId="77777777" w:rsidTr="006326A6">
        <w:tc>
          <w:tcPr>
            <w:tcW w:w="1069" w:type="dxa"/>
            <w:vMerge/>
          </w:tcPr>
          <w:p w14:paraId="70D56F6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71FE0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008B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8F330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3.13</w:t>
            </w:r>
          </w:p>
        </w:tc>
        <w:tc>
          <w:tcPr>
            <w:tcW w:w="1069" w:type="dxa"/>
          </w:tcPr>
          <w:p w14:paraId="749456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9BBD5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35FEE8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1.78</w:t>
            </w:r>
          </w:p>
        </w:tc>
        <w:tc>
          <w:tcPr>
            <w:tcW w:w="1069" w:type="dxa"/>
          </w:tcPr>
          <w:p w14:paraId="0F203D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2F3CD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</w:tr>
      <w:tr w:rsidR="00B02074" w:rsidRPr="00B02074" w14:paraId="04E65A70" w14:textId="77777777" w:rsidTr="006326A6">
        <w:tc>
          <w:tcPr>
            <w:tcW w:w="1069" w:type="dxa"/>
            <w:vMerge/>
          </w:tcPr>
          <w:p w14:paraId="264CC3B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9FC98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A8089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018CD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2.65</w:t>
            </w:r>
          </w:p>
        </w:tc>
        <w:tc>
          <w:tcPr>
            <w:tcW w:w="1069" w:type="dxa"/>
          </w:tcPr>
          <w:p w14:paraId="6292F7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B35D8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1BB63F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39A874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E7DA3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</w:tr>
      <w:tr w:rsidR="00B02074" w:rsidRPr="00B02074" w14:paraId="53546726" w14:textId="77777777" w:rsidTr="006326A6">
        <w:tc>
          <w:tcPr>
            <w:tcW w:w="1069" w:type="dxa"/>
            <w:vMerge/>
          </w:tcPr>
          <w:p w14:paraId="14282D3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45A74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D386D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8C4DF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2.18</w:t>
            </w:r>
          </w:p>
        </w:tc>
        <w:tc>
          <w:tcPr>
            <w:tcW w:w="1069" w:type="dxa"/>
          </w:tcPr>
          <w:p w14:paraId="33C9F5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5D304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  <w:tc>
          <w:tcPr>
            <w:tcW w:w="1069" w:type="dxa"/>
          </w:tcPr>
          <w:p w14:paraId="6B4F32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5841DE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212B9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</w:tr>
      <w:tr w:rsidR="00B02074" w:rsidRPr="00B02074" w14:paraId="33C7C632" w14:textId="77777777" w:rsidTr="006326A6">
        <w:tc>
          <w:tcPr>
            <w:tcW w:w="1069" w:type="dxa"/>
            <w:vMerge/>
          </w:tcPr>
          <w:p w14:paraId="6805FFE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493859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1D14F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5F1CD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487760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6B0E0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6A9441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4A216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694269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44996878" w14:textId="77777777" w:rsidTr="006326A6">
        <w:tc>
          <w:tcPr>
            <w:tcW w:w="1069" w:type="dxa"/>
            <w:vMerge/>
          </w:tcPr>
          <w:p w14:paraId="120B304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247CB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7584C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17686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3B1EE3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B0AB5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4D10D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72ED23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E649A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68729B44" w14:textId="77777777" w:rsidTr="006326A6">
        <w:tc>
          <w:tcPr>
            <w:tcW w:w="1069" w:type="dxa"/>
            <w:vMerge/>
          </w:tcPr>
          <w:p w14:paraId="4C4997A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E4C2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A7F427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F24E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55C4B7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D018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285ACC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3E5855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DD250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2E5F1F13" w14:textId="77777777" w:rsidTr="006326A6">
        <w:tc>
          <w:tcPr>
            <w:tcW w:w="1069" w:type="dxa"/>
            <w:vMerge/>
          </w:tcPr>
          <w:p w14:paraId="0FBB74E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5802B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2374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829ED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4B8267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4D753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  <w:tc>
          <w:tcPr>
            <w:tcW w:w="1069" w:type="dxa"/>
          </w:tcPr>
          <w:p w14:paraId="33ACA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02C9F7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93201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</w:tbl>
    <w:p w14:paraId="5AF3C67B" w14:textId="77777777" w:rsidR="00774CE2" w:rsidRPr="00774CE2" w:rsidRDefault="00774CE2" w:rsidP="002F57F4">
      <w:pPr>
        <w:spacing w:after="120"/>
      </w:pPr>
    </w:p>
    <w:p w14:paraId="313CF012" w14:textId="2FA59BA5" w:rsidR="00774CE2" w:rsidRPr="00B02074" w:rsidRDefault="00774CE2" w:rsidP="00B02074">
      <w:pPr>
        <w:pStyle w:val="4"/>
        <w:tabs>
          <w:tab w:val="clear" w:pos="864"/>
          <w:tab w:val="num" w:pos="426"/>
        </w:tabs>
        <w:ind w:left="426" w:hanging="426"/>
        <w:rPr>
          <w:lang w:val="en-US" w:eastAsia="zh-CN"/>
        </w:rPr>
      </w:pPr>
      <w:r w:rsidRPr="00B02074">
        <w:rPr>
          <w:lang w:val="en-US" w:eastAsia="zh-CN"/>
        </w:rPr>
        <w:t xml:space="preserve">L1-RSRP </w:t>
      </w:r>
      <w:r w:rsidR="001B7EC9">
        <w:rPr>
          <w:lang w:val="en-US" w:eastAsia="zh-CN"/>
        </w:rPr>
        <w:t>based</w:t>
      </w:r>
      <w:r w:rsidRPr="00B02074">
        <w:rPr>
          <w:lang w:val="en-US" w:eastAsia="zh-CN"/>
        </w:rPr>
        <w:t xml:space="preserve"> 2Rx </w:t>
      </w:r>
      <w:r w:rsidR="001B7EC9">
        <w:rPr>
          <w:lang w:val="en-US" w:eastAsia="zh-CN"/>
        </w:rPr>
        <w:t>with different RBs</w:t>
      </w:r>
    </w:p>
    <w:p w14:paraId="0554D5F5" w14:textId="41AE7C13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2.4.2-5: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(SCS=15kHz)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7B4D009" w14:textId="77777777" w:rsidTr="006326A6">
        <w:tc>
          <w:tcPr>
            <w:tcW w:w="1069" w:type="dxa"/>
            <w:vMerge w:val="restart"/>
            <w:vAlign w:val="center"/>
          </w:tcPr>
          <w:p w14:paraId="56194B0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360277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AD76EA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5BCD5C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24RB</w:t>
            </w:r>
          </w:p>
        </w:tc>
        <w:tc>
          <w:tcPr>
            <w:tcW w:w="3207" w:type="dxa"/>
            <w:gridSpan w:val="3"/>
            <w:vAlign w:val="center"/>
          </w:tcPr>
          <w:p w14:paraId="68614C3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48RB</w:t>
            </w:r>
          </w:p>
        </w:tc>
      </w:tr>
      <w:tr w:rsidR="00B02074" w:rsidRPr="00B02074" w14:paraId="4C92E7D1" w14:textId="77777777" w:rsidTr="006326A6">
        <w:tc>
          <w:tcPr>
            <w:tcW w:w="1069" w:type="dxa"/>
            <w:vMerge/>
            <w:vAlign w:val="center"/>
          </w:tcPr>
          <w:p w14:paraId="6E9DDA1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8C553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519261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0D7CD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1E22D2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CEA612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69DA29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872F54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D39C6F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497EAA6" w14:textId="77777777" w:rsidTr="006326A6">
        <w:tc>
          <w:tcPr>
            <w:tcW w:w="1069" w:type="dxa"/>
            <w:vMerge w:val="restart"/>
          </w:tcPr>
          <w:p w14:paraId="3AD420F5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77011D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0CD61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23169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1C990A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63EF9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.12</w:t>
            </w:r>
          </w:p>
        </w:tc>
        <w:tc>
          <w:tcPr>
            <w:tcW w:w="1069" w:type="dxa"/>
          </w:tcPr>
          <w:p w14:paraId="28E6B2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356685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-0.07</w:t>
            </w:r>
          </w:p>
        </w:tc>
        <w:tc>
          <w:tcPr>
            <w:tcW w:w="1069" w:type="dxa"/>
          </w:tcPr>
          <w:p w14:paraId="3922BC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7990A615" w14:textId="77777777" w:rsidTr="006326A6">
        <w:tc>
          <w:tcPr>
            <w:tcW w:w="1069" w:type="dxa"/>
            <w:vMerge/>
          </w:tcPr>
          <w:p w14:paraId="53119FA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275A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BE68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9BAC3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4CE21B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94CFE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9D83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7AF58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CE93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4A86E8E5" w14:textId="77777777" w:rsidTr="006326A6">
        <w:tc>
          <w:tcPr>
            <w:tcW w:w="1069" w:type="dxa"/>
            <w:vMerge/>
          </w:tcPr>
          <w:p w14:paraId="3D4076A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15BF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555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3173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6CD9DA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CAF42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6AA59A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6E32E4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166A9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</w:tr>
      <w:tr w:rsidR="00B02074" w:rsidRPr="00B02074" w14:paraId="0CC5BA7A" w14:textId="77777777" w:rsidTr="006326A6">
        <w:tc>
          <w:tcPr>
            <w:tcW w:w="1069" w:type="dxa"/>
            <w:vMerge/>
          </w:tcPr>
          <w:p w14:paraId="34A17DB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261D9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D1EC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66B87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6643BE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FDF92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4F1384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1069" w:type="dxa"/>
          </w:tcPr>
          <w:p w14:paraId="3ABBFD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8F010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15F02BD0" w14:textId="77777777" w:rsidTr="006326A6">
        <w:tc>
          <w:tcPr>
            <w:tcW w:w="1069" w:type="dxa"/>
            <w:vMerge w:val="restart"/>
          </w:tcPr>
          <w:p w14:paraId="188F892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558D64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C60D8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A6AF4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2.10</w:t>
            </w:r>
          </w:p>
        </w:tc>
        <w:tc>
          <w:tcPr>
            <w:tcW w:w="1069" w:type="dxa"/>
          </w:tcPr>
          <w:p w14:paraId="141FFD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2A47D6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210317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EACE1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9636A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.91</w:t>
            </w:r>
          </w:p>
        </w:tc>
      </w:tr>
      <w:tr w:rsidR="00B02074" w:rsidRPr="00B02074" w14:paraId="514B05EB" w14:textId="77777777" w:rsidTr="006326A6">
        <w:tc>
          <w:tcPr>
            <w:tcW w:w="1069" w:type="dxa"/>
            <w:vMerge/>
          </w:tcPr>
          <w:p w14:paraId="39CD892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D1284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651C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404DF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0A0ABD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5913AA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627D8E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05C092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7CE52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</w:tr>
      <w:tr w:rsidR="00B02074" w:rsidRPr="00B02074" w14:paraId="2E683792" w14:textId="77777777" w:rsidTr="006326A6">
        <w:tc>
          <w:tcPr>
            <w:tcW w:w="1069" w:type="dxa"/>
            <w:vMerge/>
          </w:tcPr>
          <w:p w14:paraId="462EEFD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1B42B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7FF4F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894D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71B7D3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44A99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2D019B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1BC55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135F7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</w:tr>
      <w:tr w:rsidR="00B02074" w:rsidRPr="00B02074" w14:paraId="5A2C51D8" w14:textId="77777777" w:rsidTr="006326A6">
        <w:tc>
          <w:tcPr>
            <w:tcW w:w="1069" w:type="dxa"/>
            <w:vMerge/>
          </w:tcPr>
          <w:p w14:paraId="6F289C1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F976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4532D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5FD8A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7AC9BF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8BA4A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0DD814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35A3B0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3A8B4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5DE4A62" w14:textId="77777777" w:rsidTr="006326A6">
        <w:tc>
          <w:tcPr>
            <w:tcW w:w="1069" w:type="dxa"/>
            <w:vMerge w:val="restart"/>
          </w:tcPr>
          <w:p w14:paraId="714CA89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24ED13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3618DE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312B6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1.91</w:t>
            </w:r>
          </w:p>
        </w:tc>
        <w:tc>
          <w:tcPr>
            <w:tcW w:w="1069" w:type="dxa"/>
          </w:tcPr>
          <w:p w14:paraId="2FFBE5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D9523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0D7FF2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1.22</w:t>
            </w:r>
          </w:p>
        </w:tc>
        <w:tc>
          <w:tcPr>
            <w:tcW w:w="1069" w:type="dxa"/>
          </w:tcPr>
          <w:p w14:paraId="0081C6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D9DB2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</w:tr>
      <w:tr w:rsidR="00B02074" w:rsidRPr="00B02074" w14:paraId="502E96F4" w14:textId="77777777" w:rsidTr="006326A6">
        <w:tc>
          <w:tcPr>
            <w:tcW w:w="1069" w:type="dxa"/>
            <w:vMerge/>
          </w:tcPr>
          <w:p w14:paraId="6BD87B8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B0734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637F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A11E5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3B9263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9FE9D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37F9A0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7E8CBB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7F013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628F4F69" w14:textId="77777777" w:rsidTr="006326A6">
        <w:tc>
          <w:tcPr>
            <w:tcW w:w="1069" w:type="dxa"/>
            <w:vMerge/>
          </w:tcPr>
          <w:p w14:paraId="2661EBC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59F02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03617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635A6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53519C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7CE802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6BBEB3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0DE7E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58320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0.67</w:t>
            </w:r>
          </w:p>
        </w:tc>
      </w:tr>
      <w:tr w:rsidR="00B02074" w:rsidRPr="00B02074" w14:paraId="7869CA04" w14:textId="77777777" w:rsidTr="006326A6">
        <w:tc>
          <w:tcPr>
            <w:tcW w:w="1069" w:type="dxa"/>
            <w:vMerge/>
          </w:tcPr>
          <w:p w14:paraId="2EE66CA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8E2FF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776CA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34AA9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2243BC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1B92FD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711E32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2E7F75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ACA92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</w:tbl>
    <w:p w14:paraId="22A0CEC7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0E2979AB" w14:textId="097FEC35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2.4.2-6: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(SCS=30kHz)</w:t>
      </w:r>
    </w:p>
    <w:tbl>
      <w:tblPr>
        <w:tblStyle w:val="112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4BFE1D1" w14:textId="77777777" w:rsidTr="006326A6">
        <w:tc>
          <w:tcPr>
            <w:tcW w:w="1069" w:type="dxa"/>
            <w:vMerge w:val="restart"/>
            <w:vAlign w:val="center"/>
          </w:tcPr>
          <w:p w14:paraId="140FEE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424557D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7947B4E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EF343E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57FD94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40F6639F" w14:textId="77777777" w:rsidTr="006326A6">
        <w:tc>
          <w:tcPr>
            <w:tcW w:w="1069" w:type="dxa"/>
            <w:vMerge/>
            <w:vAlign w:val="center"/>
          </w:tcPr>
          <w:p w14:paraId="00470B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08C7D3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8ABFC1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28F41D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818169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F26639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EC8349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1961AF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695194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24B880A6" w14:textId="77777777" w:rsidTr="006326A6">
        <w:tc>
          <w:tcPr>
            <w:tcW w:w="1069" w:type="dxa"/>
            <w:vMerge w:val="restart"/>
          </w:tcPr>
          <w:p w14:paraId="4758AD8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30058A3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5F94B4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6E80A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6EF0C3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58289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  <w:tc>
          <w:tcPr>
            <w:tcW w:w="1069" w:type="dxa"/>
          </w:tcPr>
          <w:p w14:paraId="1BDF8D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6A4D75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8AB75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4C4BF93C" w14:textId="77777777" w:rsidTr="006326A6">
        <w:tc>
          <w:tcPr>
            <w:tcW w:w="1069" w:type="dxa"/>
            <w:vMerge/>
          </w:tcPr>
          <w:p w14:paraId="552C331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BB13B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93BA3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FF0D3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54E595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6A023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488CEA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611FE8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0392B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00CCF24E" w14:textId="77777777" w:rsidTr="006326A6">
        <w:tc>
          <w:tcPr>
            <w:tcW w:w="1069" w:type="dxa"/>
            <w:vMerge/>
          </w:tcPr>
          <w:p w14:paraId="19A557A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72067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3DDD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D7220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0E5920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C2E0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CD54A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7DA60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AC73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3F60C3CD" w14:textId="77777777" w:rsidTr="006326A6">
        <w:tc>
          <w:tcPr>
            <w:tcW w:w="1069" w:type="dxa"/>
            <w:vMerge/>
          </w:tcPr>
          <w:p w14:paraId="51784E5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6215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D925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58F3E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-1.03</w:t>
            </w:r>
          </w:p>
        </w:tc>
        <w:tc>
          <w:tcPr>
            <w:tcW w:w="1069" w:type="dxa"/>
          </w:tcPr>
          <w:p w14:paraId="4355B2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9A881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08D9A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335D76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39C54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</w:tr>
      <w:tr w:rsidR="00B02074" w:rsidRPr="00B02074" w14:paraId="6AD00519" w14:textId="77777777" w:rsidTr="006326A6">
        <w:tc>
          <w:tcPr>
            <w:tcW w:w="1069" w:type="dxa"/>
            <w:vMerge w:val="restart"/>
          </w:tcPr>
          <w:p w14:paraId="7E446B42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21D3B0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51220D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279EF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3AE358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ECAFF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.20</w:t>
            </w:r>
          </w:p>
        </w:tc>
        <w:tc>
          <w:tcPr>
            <w:tcW w:w="1069" w:type="dxa"/>
          </w:tcPr>
          <w:p w14:paraId="0CBDD5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69A410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62BD6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.88</w:t>
            </w:r>
          </w:p>
        </w:tc>
      </w:tr>
      <w:tr w:rsidR="00B02074" w:rsidRPr="00B02074" w14:paraId="7B44747A" w14:textId="77777777" w:rsidTr="006326A6">
        <w:tc>
          <w:tcPr>
            <w:tcW w:w="1069" w:type="dxa"/>
            <w:vMerge/>
          </w:tcPr>
          <w:p w14:paraId="496076C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BABE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B20F8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ADFF9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1D85C0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F251F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1.13</w:t>
            </w:r>
          </w:p>
        </w:tc>
        <w:tc>
          <w:tcPr>
            <w:tcW w:w="1069" w:type="dxa"/>
          </w:tcPr>
          <w:p w14:paraId="3E407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4B25A0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7D9293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21F04416" w14:textId="77777777" w:rsidTr="006326A6">
        <w:tc>
          <w:tcPr>
            <w:tcW w:w="1069" w:type="dxa"/>
            <w:vMerge/>
          </w:tcPr>
          <w:p w14:paraId="0C355A3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5D3C1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C5A2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3FD02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2C609C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14DBB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6E0D3E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0D350C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71C40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37924AF5" w14:textId="77777777" w:rsidTr="006326A6">
        <w:tc>
          <w:tcPr>
            <w:tcW w:w="1069" w:type="dxa"/>
            <w:vMerge/>
          </w:tcPr>
          <w:p w14:paraId="1970BA8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B008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33EF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383F0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179B30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79ACC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489C9D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B526D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42D43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3F7F063" w14:textId="77777777" w:rsidTr="006326A6">
        <w:tc>
          <w:tcPr>
            <w:tcW w:w="1069" w:type="dxa"/>
            <w:vMerge w:val="restart"/>
          </w:tcPr>
          <w:p w14:paraId="02527DA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31AA87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61DC0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E776E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2.16</w:t>
            </w:r>
          </w:p>
        </w:tc>
        <w:tc>
          <w:tcPr>
            <w:tcW w:w="1069" w:type="dxa"/>
          </w:tcPr>
          <w:p w14:paraId="76C496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6ED06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4BE14D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1.51</w:t>
            </w:r>
          </w:p>
        </w:tc>
        <w:tc>
          <w:tcPr>
            <w:tcW w:w="1069" w:type="dxa"/>
          </w:tcPr>
          <w:p w14:paraId="1D6D66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0.24</w:t>
            </w:r>
          </w:p>
        </w:tc>
        <w:tc>
          <w:tcPr>
            <w:tcW w:w="1069" w:type="dxa"/>
          </w:tcPr>
          <w:p w14:paraId="08FD2E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5262E954" w14:textId="77777777" w:rsidTr="006326A6">
        <w:tc>
          <w:tcPr>
            <w:tcW w:w="1069" w:type="dxa"/>
            <w:vMerge/>
          </w:tcPr>
          <w:p w14:paraId="09CE085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022CD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3422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51B08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1.84</w:t>
            </w:r>
          </w:p>
        </w:tc>
        <w:tc>
          <w:tcPr>
            <w:tcW w:w="1069" w:type="dxa"/>
          </w:tcPr>
          <w:p w14:paraId="291B0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0.30</w:t>
            </w:r>
          </w:p>
        </w:tc>
        <w:tc>
          <w:tcPr>
            <w:tcW w:w="1069" w:type="dxa"/>
          </w:tcPr>
          <w:p w14:paraId="0D6ED3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6FA556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1.30</w:t>
            </w:r>
          </w:p>
        </w:tc>
        <w:tc>
          <w:tcPr>
            <w:tcW w:w="1069" w:type="dxa"/>
          </w:tcPr>
          <w:p w14:paraId="35048A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0.22</w:t>
            </w:r>
          </w:p>
        </w:tc>
        <w:tc>
          <w:tcPr>
            <w:tcW w:w="1069" w:type="dxa"/>
          </w:tcPr>
          <w:p w14:paraId="0A49F5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.59</w:t>
            </w:r>
          </w:p>
        </w:tc>
      </w:tr>
      <w:tr w:rsidR="00B02074" w:rsidRPr="00B02074" w14:paraId="0C425DC9" w14:textId="77777777" w:rsidTr="006326A6">
        <w:tc>
          <w:tcPr>
            <w:tcW w:w="1069" w:type="dxa"/>
            <w:vMerge/>
          </w:tcPr>
          <w:p w14:paraId="379E228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89FFE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D054D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F6AE2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1.70</w:t>
            </w:r>
          </w:p>
        </w:tc>
        <w:tc>
          <w:tcPr>
            <w:tcW w:w="1069" w:type="dxa"/>
          </w:tcPr>
          <w:p w14:paraId="126F6B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1069" w:type="dxa"/>
          </w:tcPr>
          <w:p w14:paraId="578C8D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462829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DC5E5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0.25</w:t>
            </w:r>
          </w:p>
        </w:tc>
        <w:tc>
          <w:tcPr>
            <w:tcW w:w="1069" w:type="dxa"/>
          </w:tcPr>
          <w:p w14:paraId="7BFBF7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05229C4E" w14:textId="77777777" w:rsidTr="006326A6">
        <w:tc>
          <w:tcPr>
            <w:tcW w:w="1069" w:type="dxa"/>
            <w:vMerge/>
          </w:tcPr>
          <w:p w14:paraId="69149F6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733A2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DDE8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63CC7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24C319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6BB8C4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2A5F6F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2A4C3F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4A3C44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</w:tbl>
    <w:p w14:paraId="682D52A3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2DC815ED" w14:textId="55C6B06F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2.4.2-7: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(SCS=60kHz)</w:t>
      </w:r>
    </w:p>
    <w:tbl>
      <w:tblPr>
        <w:tblStyle w:val="11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5F37972B" w14:textId="77777777" w:rsidTr="006326A6">
        <w:tc>
          <w:tcPr>
            <w:tcW w:w="1069" w:type="dxa"/>
            <w:vMerge w:val="restart"/>
            <w:vAlign w:val="center"/>
          </w:tcPr>
          <w:p w14:paraId="4668A8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81D031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C0C73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4B04B0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A3B47A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833776F" w14:textId="77777777" w:rsidTr="006326A6">
        <w:tc>
          <w:tcPr>
            <w:tcW w:w="1069" w:type="dxa"/>
            <w:vMerge/>
            <w:vAlign w:val="center"/>
          </w:tcPr>
          <w:p w14:paraId="72AF48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98AB32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908B96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BDD8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434BF4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69B7E8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651080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AE0DB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95049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4521978" w14:textId="77777777" w:rsidTr="006326A6">
        <w:tc>
          <w:tcPr>
            <w:tcW w:w="1069" w:type="dxa"/>
            <w:vMerge w:val="restart"/>
          </w:tcPr>
          <w:p w14:paraId="39798ED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76A1D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CFAD5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DE412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01A021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730C3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24BE38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3080CC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83F02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5009BA3B" w14:textId="77777777" w:rsidTr="006326A6">
        <w:tc>
          <w:tcPr>
            <w:tcW w:w="1069" w:type="dxa"/>
            <w:vMerge/>
          </w:tcPr>
          <w:p w14:paraId="5CA7CB3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2ACB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0DE14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2C9E3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761E8B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CD891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6B48E9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672105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8E04D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216B2301" w14:textId="77777777" w:rsidTr="006326A6">
        <w:tc>
          <w:tcPr>
            <w:tcW w:w="1069" w:type="dxa"/>
            <w:vMerge/>
          </w:tcPr>
          <w:p w14:paraId="203A532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8950A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8C7BD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1C3A7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79EB9E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F3D76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5405EB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021937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C631D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46112AA4" w14:textId="77777777" w:rsidTr="006326A6">
        <w:tc>
          <w:tcPr>
            <w:tcW w:w="1069" w:type="dxa"/>
            <w:vMerge/>
          </w:tcPr>
          <w:p w14:paraId="262AA52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D0E56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A2219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927EE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1BFF0C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284C3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5A5447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1069" w:type="dxa"/>
          </w:tcPr>
          <w:p w14:paraId="6E3876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71B86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0303D3D8" w14:textId="77777777" w:rsidTr="006326A6">
        <w:tc>
          <w:tcPr>
            <w:tcW w:w="1069" w:type="dxa"/>
            <w:vMerge w:val="restart"/>
          </w:tcPr>
          <w:p w14:paraId="1B9DC06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0DEBF0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F6A2C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7295E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1.96</w:t>
            </w:r>
          </w:p>
        </w:tc>
        <w:tc>
          <w:tcPr>
            <w:tcW w:w="1069" w:type="dxa"/>
          </w:tcPr>
          <w:p w14:paraId="29238A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39142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  <w:tc>
          <w:tcPr>
            <w:tcW w:w="1069" w:type="dxa"/>
          </w:tcPr>
          <w:p w14:paraId="06BD7C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2E67EB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3CB22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</w:tr>
      <w:tr w:rsidR="00B02074" w:rsidRPr="00B02074" w14:paraId="7F20022B" w14:textId="77777777" w:rsidTr="006326A6">
        <w:tc>
          <w:tcPr>
            <w:tcW w:w="1069" w:type="dxa"/>
            <w:vMerge/>
          </w:tcPr>
          <w:p w14:paraId="44E2BB1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3149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2EA82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9A576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5BC00C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1A8BE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  <w:tc>
          <w:tcPr>
            <w:tcW w:w="1069" w:type="dxa"/>
          </w:tcPr>
          <w:p w14:paraId="71A43A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4475D6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7BBEA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.88</w:t>
            </w:r>
          </w:p>
        </w:tc>
      </w:tr>
      <w:tr w:rsidR="00B02074" w:rsidRPr="00B02074" w14:paraId="737D42FC" w14:textId="77777777" w:rsidTr="006326A6">
        <w:tc>
          <w:tcPr>
            <w:tcW w:w="1069" w:type="dxa"/>
            <w:vMerge/>
          </w:tcPr>
          <w:p w14:paraId="0A002B8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3928F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8A7F4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E6917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70C2ED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12547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0E2502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CD2CF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E5DE7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</w:tr>
      <w:tr w:rsidR="00B02074" w:rsidRPr="00B02074" w14:paraId="00D825CC" w14:textId="77777777" w:rsidTr="006326A6">
        <w:tc>
          <w:tcPr>
            <w:tcW w:w="1069" w:type="dxa"/>
            <w:vMerge/>
          </w:tcPr>
          <w:p w14:paraId="277FBB5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A4344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ACEB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1E653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C27DC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0501A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4C06CD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C1820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4B3CD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</w:tbl>
    <w:p w14:paraId="6FFDEF59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7BD429C1" w14:textId="0B5E077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2.4.2-8: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(SCS=120kHz)</w:t>
      </w:r>
    </w:p>
    <w:tbl>
      <w:tblPr>
        <w:tblStyle w:val="11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21D1BC15" w14:textId="77777777" w:rsidTr="006326A6">
        <w:tc>
          <w:tcPr>
            <w:tcW w:w="1069" w:type="dxa"/>
            <w:vMerge w:val="restart"/>
            <w:vAlign w:val="center"/>
          </w:tcPr>
          <w:p w14:paraId="549C04A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06B715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4E87F1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66120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7361B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B38D997" w14:textId="77777777" w:rsidTr="006326A6">
        <w:tc>
          <w:tcPr>
            <w:tcW w:w="1069" w:type="dxa"/>
            <w:vMerge/>
            <w:vAlign w:val="center"/>
          </w:tcPr>
          <w:p w14:paraId="0629367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61C307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27C94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7061BC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07F843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7002F2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D1F0B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B1BFB0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B79D0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73DF214F" w14:textId="77777777" w:rsidTr="006326A6">
        <w:tc>
          <w:tcPr>
            <w:tcW w:w="1069" w:type="dxa"/>
            <w:vMerge w:val="restart"/>
          </w:tcPr>
          <w:p w14:paraId="1F00319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lastRenderedPageBreak/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657AA5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D2541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951E8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2653CA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79364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  <w:tc>
          <w:tcPr>
            <w:tcW w:w="1069" w:type="dxa"/>
          </w:tcPr>
          <w:p w14:paraId="6C7FB2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79F119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17F18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.84</w:t>
            </w:r>
          </w:p>
        </w:tc>
      </w:tr>
      <w:tr w:rsidR="00B02074" w:rsidRPr="00B02074" w14:paraId="3858AE53" w14:textId="77777777" w:rsidTr="006326A6">
        <w:tc>
          <w:tcPr>
            <w:tcW w:w="1069" w:type="dxa"/>
            <w:vMerge/>
          </w:tcPr>
          <w:p w14:paraId="520DC6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57ECE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B759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0FBF6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1D2659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6349FA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2814B4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3D4CC45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5145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0BE694F9" w14:textId="77777777" w:rsidTr="006326A6">
        <w:tc>
          <w:tcPr>
            <w:tcW w:w="1069" w:type="dxa"/>
            <w:vMerge/>
          </w:tcPr>
          <w:p w14:paraId="3D247E4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0CE7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2A0D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660F6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70ECA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198F8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247AA4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100865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D3957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</w:tr>
      <w:tr w:rsidR="00B02074" w:rsidRPr="00B02074" w14:paraId="43834237" w14:textId="77777777" w:rsidTr="006326A6">
        <w:tc>
          <w:tcPr>
            <w:tcW w:w="1069" w:type="dxa"/>
            <w:vMerge/>
          </w:tcPr>
          <w:p w14:paraId="27EDBC3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5B81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F8A73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D80FB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384274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872CB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  <w:tc>
          <w:tcPr>
            <w:tcW w:w="1069" w:type="dxa"/>
          </w:tcPr>
          <w:p w14:paraId="1703A6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216F5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5C221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2BB5C59C" w14:textId="77777777" w:rsidTr="006326A6">
        <w:tc>
          <w:tcPr>
            <w:tcW w:w="1069" w:type="dxa"/>
            <w:vMerge w:val="restart"/>
          </w:tcPr>
          <w:p w14:paraId="1D9002E9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38CC70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60C4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FAD4C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2.06</w:t>
            </w:r>
          </w:p>
        </w:tc>
        <w:tc>
          <w:tcPr>
            <w:tcW w:w="1069" w:type="dxa"/>
          </w:tcPr>
          <w:p w14:paraId="6656EE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010A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0A5807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1.15</w:t>
            </w:r>
          </w:p>
        </w:tc>
        <w:tc>
          <w:tcPr>
            <w:tcW w:w="1069" w:type="dxa"/>
          </w:tcPr>
          <w:p w14:paraId="6E1205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47A87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</w:tr>
      <w:tr w:rsidR="00B02074" w:rsidRPr="00B02074" w14:paraId="492AE97F" w14:textId="77777777" w:rsidTr="006326A6">
        <w:tc>
          <w:tcPr>
            <w:tcW w:w="1069" w:type="dxa"/>
            <w:vMerge/>
          </w:tcPr>
          <w:p w14:paraId="776ABFB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54AE6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7C1C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5703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1.78</w:t>
            </w:r>
          </w:p>
        </w:tc>
        <w:tc>
          <w:tcPr>
            <w:tcW w:w="1069" w:type="dxa"/>
          </w:tcPr>
          <w:p w14:paraId="6DE87E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B4DD9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449437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0512CBE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D24D5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3C6F7AEC" w14:textId="77777777" w:rsidTr="006326A6">
        <w:tc>
          <w:tcPr>
            <w:tcW w:w="1069" w:type="dxa"/>
            <w:vMerge/>
          </w:tcPr>
          <w:p w14:paraId="0E4C86A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8D777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CFD71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1FBED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48D9B9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3A776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  <w:tc>
          <w:tcPr>
            <w:tcW w:w="1069" w:type="dxa"/>
          </w:tcPr>
          <w:p w14:paraId="2A8656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7E9FB2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F8500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124A2128" w14:textId="77777777" w:rsidTr="006326A6">
        <w:tc>
          <w:tcPr>
            <w:tcW w:w="1069" w:type="dxa"/>
            <w:vMerge/>
          </w:tcPr>
          <w:p w14:paraId="1BCB713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C368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7DA9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CE8F1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0F8859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CEC35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  <w:tc>
          <w:tcPr>
            <w:tcW w:w="1069" w:type="dxa"/>
          </w:tcPr>
          <w:p w14:paraId="0CCB3F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6C4305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23E7C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</w:tbl>
    <w:p w14:paraId="43F4B123" w14:textId="77777777" w:rsidR="00774CE2" w:rsidRDefault="00774CE2" w:rsidP="002F57F4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2E3C0D2" w:rsidR="00105C3C" w:rsidRDefault="00326C72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326C72">
        <w:rPr>
          <w:rFonts w:eastAsia="宋体"/>
          <w:sz w:val="22"/>
          <w:lang w:eastAsia="zh-CN"/>
        </w:rPr>
        <w:t>This contribution provides the simulation results</w:t>
      </w:r>
      <w:r w:rsidR="001B6C79">
        <w:rPr>
          <w:rFonts w:eastAsia="宋体"/>
          <w:sz w:val="22"/>
          <w:lang w:eastAsia="zh-CN"/>
        </w:rPr>
        <w:t xml:space="preserve"> of cell detection and L3/L1 measurements</w:t>
      </w:r>
      <w:r w:rsidRPr="00326C72">
        <w:rPr>
          <w:rFonts w:eastAsia="宋体"/>
          <w:sz w:val="22"/>
          <w:lang w:eastAsia="zh-CN"/>
        </w:rPr>
        <w:t xml:space="preserve"> for NR </w:t>
      </w:r>
      <w:r w:rsidR="00AF659E">
        <w:rPr>
          <w:rFonts w:eastAsia="宋体"/>
          <w:sz w:val="22"/>
          <w:lang w:eastAsia="zh-CN"/>
        </w:rPr>
        <w:t>RedCap UE evaluation</w:t>
      </w:r>
      <w:r w:rsidRPr="00326C72">
        <w:rPr>
          <w:rFonts w:eastAsia="宋体"/>
          <w:sz w:val="22"/>
          <w:lang w:eastAsia="zh-CN"/>
        </w:rPr>
        <w:t xml:space="preserve">. It is suggested to consider the above results when </w:t>
      </w:r>
      <w:r w:rsidR="00AF659E">
        <w:rPr>
          <w:rFonts w:eastAsia="宋体"/>
          <w:sz w:val="22"/>
          <w:lang w:eastAsia="zh-CN"/>
        </w:rPr>
        <w:t>investigat</w:t>
      </w:r>
      <w:r w:rsidRPr="00326C72">
        <w:rPr>
          <w:rFonts w:eastAsia="宋体"/>
          <w:sz w:val="22"/>
          <w:lang w:eastAsia="zh-CN"/>
        </w:rPr>
        <w:t xml:space="preserve">ing </w:t>
      </w:r>
      <w:r w:rsidR="00AF659E">
        <w:rPr>
          <w:rFonts w:eastAsia="宋体"/>
          <w:sz w:val="22"/>
          <w:lang w:eastAsia="zh-CN"/>
        </w:rPr>
        <w:t>RRM</w:t>
      </w:r>
      <w:r w:rsidRPr="00326C72">
        <w:rPr>
          <w:rFonts w:eastAsia="宋体"/>
          <w:sz w:val="22"/>
          <w:lang w:eastAsia="zh-CN"/>
        </w:rPr>
        <w:t xml:space="preserve"> </w:t>
      </w:r>
      <w:r w:rsidR="001B6C79">
        <w:rPr>
          <w:rFonts w:eastAsia="宋体"/>
          <w:sz w:val="22"/>
          <w:lang w:eastAsia="zh-CN"/>
        </w:rPr>
        <w:t xml:space="preserve">measurements and L1-RSRP measurements </w:t>
      </w:r>
      <w:r w:rsidRPr="00326C72">
        <w:rPr>
          <w:rFonts w:eastAsia="宋体"/>
          <w:sz w:val="22"/>
          <w:lang w:eastAsia="zh-CN"/>
        </w:rPr>
        <w:t>requirements</w:t>
      </w:r>
      <w:r w:rsidR="00AF659E">
        <w:rPr>
          <w:rFonts w:eastAsia="宋体"/>
          <w:sz w:val="22"/>
          <w:lang w:eastAsia="zh-CN"/>
        </w:rPr>
        <w:t xml:space="preserve"> for NR RedCap UE</w:t>
      </w:r>
      <w:r w:rsidRPr="00326C72">
        <w:rPr>
          <w:rFonts w:eastAsia="宋体"/>
          <w:sz w:val="22"/>
          <w:lang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5B0F96" w14:textId="1A39C222" w:rsidR="00C873CF" w:rsidRDefault="00C873CF" w:rsidP="00C873C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873CF">
        <w:rPr>
          <w:rFonts w:eastAsia="宋体"/>
          <w:sz w:val="22"/>
          <w:szCs w:val="22"/>
          <w:lang w:eastAsia="zh-CN"/>
        </w:rPr>
        <w:t>R4-2115359</w:t>
      </w:r>
      <w:r>
        <w:rPr>
          <w:rFonts w:eastAsia="宋体"/>
          <w:sz w:val="22"/>
          <w:szCs w:val="22"/>
          <w:lang w:eastAsia="zh-CN"/>
        </w:rPr>
        <w:t>, “</w:t>
      </w:r>
      <w:r w:rsidRPr="00C873CF">
        <w:rPr>
          <w:rFonts w:eastAsia="宋体"/>
          <w:sz w:val="22"/>
          <w:szCs w:val="22"/>
          <w:lang w:eastAsia="zh-CN"/>
        </w:rPr>
        <w:t>Simulation assumptions for RedCap cell detection performance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C873CF">
        <w:rPr>
          <w:rFonts w:eastAsia="宋体"/>
          <w:sz w:val="22"/>
          <w:szCs w:val="22"/>
          <w:lang w:eastAsia="zh-CN"/>
        </w:rPr>
        <w:t>vivo</w:t>
      </w:r>
    </w:p>
    <w:p w14:paraId="4476F9C5" w14:textId="77777777" w:rsidR="001B7EC9" w:rsidRPr="00E83861" w:rsidRDefault="001B7EC9" w:rsidP="001B7EC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6326A6">
        <w:rPr>
          <w:rFonts w:eastAsia="宋体"/>
          <w:sz w:val="22"/>
          <w:szCs w:val="22"/>
          <w:lang w:eastAsia="zh-CN"/>
        </w:rPr>
        <w:t>R4-2115363</w:t>
      </w:r>
      <w:r>
        <w:rPr>
          <w:rFonts w:eastAsia="宋体"/>
          <w:sz w:val="22"/>
          <w:szCs w:val="22"/>
          <w:lang w:eastAsia="zh-CN"/>
        </w:rPr>
        <w:t>, “</w:t>
      </w:r>
      <w:r w:rsidRPr="006326A6">
        <w:rPr>
          <w:rFonts w:eastAsia="宋体"/>
          <w:sz w:val="22"/>
          <w:szCs w:val="22"/>
          <w:lang w:eastAsia="zh-CN"/>
        </w:rPr>
        <w:t>Simulation assumptions for RedCap PBCH detection</w:t>
      </w:r>
      <w:r>
        <w:rPr>
          <w:rFonts w:eastAsia="宋体"/>
          <w:sz w:val="22"/>
          <w:szCs w:val="22"/>
          <w:lang w:eastAsia="zh-CN"/>
        </w:rPr>
        <w:t>”, vivo</w:t>
      </w:r>
    </w:p>
    <w:p w14:paraId="264C0911" w14:textId="77777777" w:rsidR="001B7EC9" w:rsidRDefault="001B7EC9" w:rsidP="001B7EC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873CF">
        <w:rPr>
          <w:rFonts w:eastAsia="宋体"/>
          <w:sz w:val="22"/>
          <w:szCs w:val="22"/>
          <w:lang w:eastAsia="zh-CN"/>
        </w:rPr>
        <w:t>R4-2115360</w:t>
      </w:r>
      <w:r w:rsidRPr="00E83861">
        <w:rPr>
          <w:rFonts w:eastAsia="宋体"/>
          <w:sz w:val="22"/>
          <w:szCs w:val="22"/>
          <w:lang w:eastAsia="zh-CN"/>
        </w:rPr>
        <w:t>, “</w:t>
      </w:r>
      <w:r w:rsidRPr="00C873CF">
        <w:rPr>
          <w:rFonts w:eastAsia="宋体"/>
          <w:sz w:val="22"/>
          <w:szCs w:val="22"/>
          <w:lang w:eastAsia="zh-CN"/>
        </w:rPr>
        <w:t>Simulation assumptions for RedCap SSB based RRM measurement performance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Pr="00C873CF">
        <w:rPr>
          <w:rFonts w:eastAsia="宋体"/>
          <w:sz w:val="22"/>
          <w:szCs w:val="22"/>
          <w:lang w:eastAsia="zh-CN"/>
        </w:rPr>
        <w:t>Huawei, HiSilicon</w:t>
      </w:r>
    </w:p>
    <w:p w14:paraId="23ED01F2" w14:textId="15390452" w:rsidR="001B7EC9" w:rsidRPr="001B7EC9" w:rsidRDefault="00C873CF" w:rsidP="009A68E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1B7EC9">
        <w:rPr>
          <w:rFonts w:eastAsia="宋体"/>
          <w:sz w:val="22"/>
          <w:szCs w:val="22"/>
          <w:lang w:eastAsia="zh-CN"/>
        </w:rPr>
        <w:t>R4-2115362, “Simulation assumptions for RedCap L1 RSRP measurement performance”, Ericsson</w:t>
      </w:r>
    </w:p>
    <w:sectPr w:rsidR="001B7EC9" w:rsidRPr="001B7EC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7447A" w14:textId="77777777" w:rsidR="00DC70A9" w:rsidRDefault="00DC70A9">
      <w:r>
        <w:separator/>
      </w:r>
    </w:p>
  </w:endnote>
  <w:endnote w:type="continuationSeparator" w:id="0">
    <w:p w14:paraId="6E5BC204" w14:textId="77777777" w:rsidR="00DC70A9" w:rsidRDefault="00DC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6326A6" w:rsidRDefault="006326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6326A6" w:rsidRDefault="006326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6326A6" w:rsidRDefault="006326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56947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6326A6" w:rsidRDefault="006326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3086F" w14:textId="77777777" w:rsidR="00DC70A9" w:rsidRDefault="00DC70A9">
      <w:r>
        <w:separator/>
      </w:r>
    </w:p>
  </w:footnote>
  <w:footnote w:type="continuationSeparator" w:id="0">
    <w:p w14:paraId="1FE3EE58" w14:textId="77777777" w:rsidR="00DC70A9" w:rsidRDefault="00DC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52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58CD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6C79"/>
    <w:rsid w:val="001B76BA"/>
    <w:rsid w:val="001B781D"/>
    <w:rsid w:val="001B7EC9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9BC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607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319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4E95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72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C10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6F8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7E4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7DD"/>
    <w:rsid w:val="005A7A2F"/>
    <w:rsid w:val="005A7AF9"/>
    <w:rsid w:val="005A7B34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27A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6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2DF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E2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0E41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3F02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14A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59E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74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F2B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947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CF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0A9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CE4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217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6FE2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0F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网格型110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4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5A6ACE-528A-4333-B083-8015917C8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11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18961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2022-01-10T15:00:00Z</dcterms:created>
  <dcterms:modified xsi:type="dcterms:W3CDTF">2022-01-10T15:00:00Z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(3)KaFdPYUjdiNk77hPsF/zm7wHCW5KFNlkvgTWu+8LH2iJ/jF3Gi2x9ikkd3eR3BL2iQAAlZMY
n7eDw62dTHyCHaZdCoMkrj8nqpZIn34ja4HO8TN7WE4pQlsOsc9OxD7AdBMkZHyDn2AOb1Qc
BAA7tKX/pb3o3JdRac6yKV81rZduToQvKzCYJMTNj4VKBVarQOLp/kgxjf3/wRrJZ95/pHI9
ZLD6y+zrH4qCDsVEJH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+jYbfLQNNt3sSEeIk4kjlxCTWMrIQzOvkyAWZBejRKqvZgYqx6NwY0
Q1D1kXe8xG0GjC1WHdscNB1Zec85db0Dyc3S5cCFwyl0YZUf+3/UcigqPaPLNCsWS+ZnNBag
KezKEkxMVESAqBFjtNGKYDUSxJ7lgMCEP0DVkDKsneNoZB+PXXLSd45+nD2e4jIdkT6SnAY8
PfSIEQ6WsncGaQkzLa5XDd2DluHXspBSrwZz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9Q5+BCmp5SSgOgbiEMB3vxvDYhi840u4dRqY
xXwE2BfTK26qUhH2Xa7j0pA4EvKgKwzIsJO8nX7XRlZwzc0uXmc=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