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6DBB" w14:textId="40FD3B51" w:rsidR="002049B8" w:rsidRPr="00E60E10" w:rsidRDefault="002049B8" w:rsidP="002049B8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7</w:t>
      </w:r>
    </w:p>
    <w:p w14:paraId="1D388643" w14:textId="77777777" w:rsidR="002049B8" w:rsidRPr="00E60E10" w:rsidRDefault="002049B8" w:rsidP="002049B8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1C837E53" w14:textId="77777777" w:rsidR="002049B8" w:rsidRPr="00E60E10" w:rsidRDefault="002049B8" w:rsidP="002049B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7B9202A7" w14:textId="77777777" w:rsidR="002049B8" w:rsidRPr="00E60E10" w:rsidRDefault="002049B8" w:rsidP="002049B8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26E2DF11" w14:textId="4336C0F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236928</w:t>
      </w:r>
    </w:p>
    <w:p w14:paraId="68945E73" w14:textId="6BFC257B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fldSimple w:instr=" DOCPROPERTY  StartDate  \* MERGEFORMAT ">
        <w:r>
          <w:rPr>
            <w:noProof/>
            <w:sz w:val="24"/>
          </w:rPr>
          <w:t>9</w:t>
        </w:r>
        <w:r w:rsidRPr="00F5120A">
          <w:rPr>
            <w:noProof/>
            <w:sz w:val="24"/>
            <w:vertAlign w:val="superscript"/>
          </w:rPr>
          <w:t>th</w:t>
        </w:r>
      </w:fldSimple>
      <w:r>
        <w:rPr>
          <w:noProof/>
          <w:sz w:val="24"/>
        </w:rPr>
        <w:t xml:space="preserve"> – </w:t>
      </w:r>
      <w:fldSimple w:instr=" DOCPROPERTY  EndDate  \* MERGEFORMAT ">
        <w:r>
          <w:rPr>
            <w:noProof/>
            <w:sz w:val="24"/>
          </w:rPr>
          <w:t>13</w:t>
        </w:r>
        <w:r w:rsidRPr="00F83A1F">
          <w:rPr>
            <w:noProof/>
            <w:sz w:val="24"/>
            <w:vertAlign w:val="superscript"/>
          </w:rPr>
          <w:t>th</w:t>
        </w:r>
        <w:r>
          <w:rPr>
            <w:noProof/>
            <w:sz w:val="24"/>
          </w:rPr>
          <w:t xml:space="preserve"> Oct</w:t>
        </w:r>
        <w:r w:rsidRPr="00BA51D9">
          <w:rPr>
            <w:noProof/>
            <w:sz w:val="24"/>
          </w:rPr>
          <w:t xml:space="preserve"> 2023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7FEDC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FD26EC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Robert </w:t>
      </w:r>
      <w:r w:rsidR="00D743B4">
        <w:rPr>
          <w:rFonts w:ascii="Arial" w:hAnsi="Arial" w:cs="Arial"/>
          <w:b/>
          <w:bCs/>
          <w:sz w:val="22"/>
          <w:szCs w:val="22"/>
        </w:rPr>
        <w:t>Petersen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027594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645610">
        <w:rPr>
          <w:rFonts w:ascii="Arial" w:hAnsi="Arial" w:cs="Arial"/>
          <w:b/>
          <w:bCs/>
          <w:sz w:val="22"/>
          <w:szCs w:val="22"/>
        </w:rPr>
        <w:t>7084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0FE669F7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</w:t>
      </w:r>
      <w:r w:rsidR="009B389D">
        <w:rPr>
          <w:rStyle w:val="Emphasis"/>
        </w:rPr>
        <w:t xml:space="preserve">apply </w:t>
      </w:r>
      <w:r>
        <w:rPr>
          <w:rStyle w:val="Emphasis"/>
        </w:rPr>
        <w:t xml:space="preserve">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TS23.501</w:t>
      </w:r>
      <w:r>
        <w:rPr>
          <w:rStyle w:val="Emphasis"/>
        </w:rPr>
        <w:t>.</w:t>
      </w:r>
    </w:p>
    <w:p w14:paraId="52D671D1" w14:textId="157BE055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TS32.422</w:t>
      </w:r>
      <w:r w:rsidR="00FE4251">
        <w:rPr>
          <w:rStyle w:val="Emphasis"/>
        </w:rPr>
        <w:t>, refer to the attached CR S5-</w:t>
      </w:r>
      <w:r w:rsidR="004C3ABD">
        <w:rPr>
          <w:rStyle w:val="Emphasis"/>
        </w:rPr>
        <w:t>237084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32E829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3F93EB76" w:rsidR="006E298D" w:rsidRDefault="006E298D" w:rsidP="00AA1D44">
      <w:pPr>
        <w:tabs>
          <w:tab w:val="left" w:pos="2127"/>
          <w:tab w:val="left" w:pos="4536"/>
        </w:tabs>
      </w:pPr>
      <w:r>
        <w:t>SA5#15</w:t>
      </w:r>
      <w:r w:rsidR="00A53D75">
        <w:t>2</w:t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8BCEB88" w:rsidR="00391ED3" w:rsidRDefault="00391ED3" w:rsidP="00AA1D44">
      <w:pPr>
        <w:tabs>
          <w:tab w:val="left" w:pos="2127"/>
          <w:tab w:val="left" w:pos="4536"/>
        </w:tabs>
      </w:pPr>
      <w:r>
        <w:t>SA5#153</w:t>
      </w:r>
      <w:r>
        <w:tab/>
        <w:t>29 Jan - 2 Feb 2024</w:t>
      </w:r>
      <w:r>
        <w:tab/>
      </w:r>
      <w:r w:rsidRPr="00AA7A27">
        <w:t>Sophia-Antipolis, FR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968BC" w14:textId="77777777" w:rsidR="00566EE5" w:rsidRDefault="00566EE5">
      <w:pPr>
        <w:spacing w:after="0"/>
      </w:pPr>
      <w:r>
        <w:separator/>
      </w:r>
    </w:p>
  </w:endnote>
  <w:endnote w:type="continuationSeparator" w:id="0">
    <w:p w14:paraId="63F9D7E6" w14:textId="77777777" w:rsidR="00566EE5" w:rsidRDefault="00566E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84152" w14:textId="77777777" w:rsidR="00566EE5" w:rsidRDefault="00566EE5">
      <w:pPr>
        <w:spacing w:after="0"/>
      </w:pPr>
      <w:r>
        <w:separator/>
      </w:r>
    </w:p>
  </w:footnote>
  <w:footnote w:type="continuationSeparator" w:id="0">
    <w:p w14:paraId="3887454D" w14:textId="77777777" w:rsidR="00566EE5" w:rsidRDefault="00566E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4518C"/>
    <w:rsid w:val="00062142"/>
    <w:rsid w:val="00063CDC"/>
    <w:rsid w:val="000735E4"/>
    <w:rsid w:val="0009426F"/>
    <w:rsid w:val="000B4EFE"/>
    <w:rsid w:val="000C6359"/>
    <w:rsid w:val="000D588B"/>
    <w:rsid w:val="000E4E7D"/>
    <w:rsid w:val="000F6242"/>
    <w:rsid w:val="00104C8C"/>
    <w:rsid w:val="00167390"/>
    <w:rsid w:val="0016768B"/>
    <w:rsid w:val="001927D5"/>
    <w:rsid w:val="001B2F65"/>
    <w:rsid w:val="002049B8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E25EC"/>
    <w:rsid w:val="004E3939"/>
    <w:rsid w:val="00520423"/>
    <w:rsid w:val="00552C32"/>
    <w:rsid w:val="00566EE5"/>
    <w:rsid w:val="005A71F2"/>
    <w:rsid w:val="005F6A2D"/>
    <w:rsid w:val="006052AD"/>
    <w:rsid w:val="00620FC6"/>
    <w:rsid w:val="00624611"/>
    <w:rsid w:val="006268C2"/>
    <w:rsid w:val="00642E8A"/>
    <w:rsid w:val="00645610"/>
    <w:rsid w:val="006729BF"/>
    <w:rsid w:val="006770C8"/>
    <w:rsid w:val="006C16B5"/>
    <w:rsid w:val="006D09B7"/>
    <w:rsid w:val="006D4100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D772F"/>
    <w:rsid w:val="008E3369"/>
    <w:rsid w:val="008E68E4"/>
    <w:rsid w:val="008F4A73"/>
    <w:rsid w:val="009214C7"/>
    <w:rsid w:val="00931470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3D75"/>
    <w:rsid w:val="00A86ED0"/>
    <w:rsid w:val="00A978D4"/>
    <w:rsid w:val="00AA1D44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7FEA"/>
    <w:rsid w:val="00D94886"/>
    <w:rsid w:val="00DB50E4"/>
    <w:rsid w:val="00DC3F93"/>
    <w:rsid w:val="00DE3C57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2002-04-23T13:10:00Z</cp:lastPrinted>
  <dcterms:created xsi:type="dcterms:W3CDTF">2023-10-27T21:09:00Z</dcterms:created>
  <dcterms:modified xsi:type="dcterms:W3CDTF">2023-10-27T21:09:00Z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