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53CFC" w14:textId="7E021891" w:rsidR="00BB47E3" w:rsidRPr="00122773" w:rsidRDefault="00BB47E3" w:rsidP="00BB47E3">
      <w:pPr>
        <w:widowControl w:val="0"/>
        <w:tabs>
          <w:tab w:val="right" w:pos="9639"/>
        </w:tabs>
        <w:spacing w:after="0"/>
        <w:rPr>
          <w:rFonts w:ascii="Arial" w:eastAsia="Times New Roman" w:hAnsi="Arial"/>
          <w:b/>
          <w:bCs/>
          <w:i/>
          <w:iCs/>
          <w:sz w:val="24"/>
          <w:szCs w:val="24"/>
        </w:rPr>
      </w:pPr>
      <w:bookmarkStart w:id="0" w:name="_Toc193024528"/>
      <w:r w:rsidRPr="003C517C">
        <w:rPr>
          <w:rFonts w:ascii="Arial" w:eastAsia="Times New Roman" w:hAnsi="Arial"/>
          <w:b/>
          <w:bCs/>
          <w:sz w:val="24"/>
          <w:szCs w:val="24"/>
        </w:rPr>
        <w:t>3GPP T</w:t>
      </w:r>
      <w:bookmarkStart w:id="1" w:name="_Ref452454252"/>
      <w:bookmarkEnd w:id="1"/>
      <w:r w:rsidRPr="003C517C">
        <w:rPr>
          <w:rFonts w:ascii="Arial" w:eastAsia="Times New Roman" w:hAnsi="Arial"/>
          <w:b/>
          <w:bCs/>
          <w:sz w:val="24"/>
          <w:szCs w:val="24"/>
        </w:rPr>
        <w:t xml:space="preserve">SG-RAN </w:t>
      </w:r>
      <w:r w:rsidRPr="0057078C">
        <w:rPr>
          <w:rFonts w:ascii="Arial" w:eastAsia="Times New Roman" w:hAnsi="Arial"/>
          <w:b/>
          <w:bCs/>
          <w:sz w:val="24"/>
          <w:szCs w:val="24"/>
        </w:rPr>
        <w:t>WG2 Meeting #11</w:t>
      </w:r>
      <w:r>
        <w:rPr>
          <w:rFonts w:ascii="Arial" w:eastAsia="Times New Roman" w:hAnsi="Arial"/>
          <w:b/>
          <w:bCs/>
          <w:sz w:val="24"/>
          <w:szCs w:val="24"/>
        </w:rPr>
        <w:t>4</w:t>
      </w:r>
      <w:r w:rsidRPr="0057078C">
        <w:rPr>
          <w:rFonts w:ascii="Arial" w:eastAsia="Times New Roman" w:hAnsi="Arial"/>
          <w:b/>
          <w:bCs/>
          <w:sz w:val="24"/>
          <w:szCs w:val="24"/>
        </w:rPr>
        <w:t>-e</w:t>
      </w:r>
      <w:r w:rsidRPr="003C517C">
        <w:rPr>
          <w:rFonts w:ascii="Arial" w:eastAsia="Times New Roman" w:hAnsi="Arial"/>
          <w:b/>
          <w:bCs/>
          <w:sz w:val="24"/>
          <w:szCs w:val="24"/>
        </w:rPr>
        <w:tab/>
      </w:r>
      <w:r w:rsidR="00C87496" w:rsidRPr="00C87496">
        <w:rPr>
          <w:rFonts w:ascii="Arial" w:eastAsia="Times New Roman" w:hAnsi="Arial"/>
          <w:b/>
          <w:bCs/>
          <w:sz w:val="24"/>
          <w:szCs w:val="24"/>
        </w:rPr>
        <w:t>R2-2105579</w:t>
      </w:r>
    </w:p>
    <w:p w14:paraId="5873E2BD" w14:textId="12BA5ACA" w:rsidR="004E26BE" w:rsidRPr="00D73780" w:rsidRDefault="00BB47E3" w:rsidP="00F4752D">
      <w:pPr>
        <w:pStyle w:val="Header"/>
        <w:tabs>
          <w:tab w:val="left" w:pos="6521"/>
        </w:tabs>
        <w:jc w:val="both"/>
        <w:rPr>
          <w:rFonts w:cs="Arial"/>
        </w:rPr>
      </w:pPr>
      <w:r w:rsidRPr="00D73780">
        <w:rPr>
          <w:rFonts w:eastAsia="Times New Roman"/>
          <w:bCs/>
          <w:sz w:val="24"/>
          <w:szCs w:val="24"/>
        </w:rPr>
        <w:t>E-meeting, 19th – 27th May, 202</w:t>
      </w:r>
      <w:r w:rsidR="006F6518">
        <w:rPr>
          <w:rFonts w:eastAsia="Times New Roman"/>
          <w:bCs/>
          <w:sz w:val="24"/>
          <w:szCs w:val="24"/>
        </w:rPr>
        <w:t>1</w:t>
      </w:r>
    </w:p>
    <w:p w14:paraId="70CE5302" w14:textId="77777777" w:rsidR="00BB47E3" w:rsidRDefault="00BB47E3" w:rsidP="001C04A8">
      <w:pPr>
        <w:tabs>
          <w:tab w:val="left" w:pos="1985"/>
        </w:tabs>
        <w:spacing w:after="120"/>
        <w:jc w:val="both"/>
        <w:rPr>
          <w:rFonts w:ascii="Arial" w:hAnsi="Arial" w:cs="Arial"/>
          <w:b/>
          <w:sz w:val="24"/>
        </w:rPr>
      </w:pPr>
    </w:p>
    <w:p w14:paraId="36537893" w14:textId="77777777"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572818">
        <w:rPr>
          <w:rFonts w:ascii="Arial" w:hAnsi="Arial" w:cs="Arial"/>
          <w:sz w:val="24"/>
          <w:lang w:eastAsia="zh-CN"/>
        </w:rPr>
        <w:t>8</w:t>
      </w:r>
      <w:r w:rsidR="009053A0">
        <w:rPr>
          <w:rFonts w:ascii="Arial" w:hAnsi="Arial" w:cs="Arial" w:hint="eastAsia"/>
          <w:sz w:val="24"/>
          <w:lang w:eastAsia="zh-CN"/>
        </w:rPr>
        <w:t>.</w:t>
      </w:r>
      <w:r w:rsidR="00572818">
        <w:rPr>
          <w:rFonts w:ascii="Arial" w:hAnsi="Arial" w:cs="Arial"/>
          <w:sz w:val="24"/>
          <w:lang w:eastAsia="zh-CN"/>
        </w:rPr>
        <w:t>1</w:t>
      </w:r>
      <w:r w:rsidR="009053A0">
        <w:rPr>
          <w:rFonts w:ascii="Arial" w:hAnsi="Arial" w:cs="Arial" w:hint="eastAsia"/>
          <w:sz w:val="24"/>
          <w:lang w:eastAsia="zh-CN"/>
        </w:rPr>
        <w:t>.</w:t>
      </w:r>
      <w:r w:rsidR="00572818">
        <w:rPr>
          <w:rFonts w:ascii="Arial" w:hAnsi="Arial" w:cs="Arial"/>
          <w:sz w:val="24"/>
          <w:lang w:eastAsia="zh-CN"/>
        </w:rPr>
        <w:t>2.</w:t>
      </w:r>
      <w:r w:rsidR="00B808F2">
        <w:rPr>
          <w:rFonts w:ascii="Arial" w:hAnsi="Arial" w:cs="Arial"/>
          <w:sz w:val="24"/>
          <w:lang w:eastAsia="zh-CN"/>
        </w:rPr>
        <w:t>3</w:t>
      </w:r>
    </w:p>
    <w:p w14:paraId="3B457B31" w14:textId="4EED374A"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 xml:space="preserve">Huawei, </w:t>
      </w:r>
      <w:r w:rsidR="008F4CCC">
        <w:rPr>
          <w:rFonts w:ascii="Arial" w:hAnsi="Arial" w:cs="Arial"/>
          <w:sz w:val="24"/>
        </w:rPr>
        <w:t xml:space="preserve">CBN, </w:t>
      </w:r>
      <w:bookmarkStart w:id="2" w:name="_GoBack"/>
      <w:bookmarkEnd w:id="2"/>
      <w:r w:rsidR="00CB51A5" w:rsidRPr="00CB51A5">
        <w:rPr>
          <w:rFonts w:ascii="Arial" w:hAnsi="Arial" w:cs="Arial"/>
          <w:sz w:val="24"/>
        </w:rPr>
        <w:t>HiSilicon</w:t>
      </w:r>
    </w:p>
    <w:p w14:paraId="7393CDD4" w14:textId="77777777"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 xml:space="preserve">Title: </w:t>
      </w:r>
      <w:r w:rsidRPr="00680034">
        <w:rPr>
          <w:rFonts w:ascii="Arial" w:hAnsi="Arial" w:cs="Arial"/>
          <w:b/>
          <w:sz w:val="24"/>
        </w:rPr>
        <w:tab/>
      </w:r>
      <w:r w:rsidR="00B808F2" w:rsidRPr="00B808F2">
        <w:rPr>
          <w:rFonts w:ascii="Arial" w:hAnsi="Arial" w:cs="Arial"/>
          <w:sz w:val="24"/>
        </w:rPr>
        <w:t>Service continuity during inter-cell mobility</w:t>
      </w:r>
    </w:p>
    <w:p w14:paraId="084C45B7"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Document for:</w:t>
      </w:r>
      <w:r w:rsidRPr="00680034">
        <w:rPr>
          <w:rFonts w:ascii="Arial" w:hAnsi="Arial" w:cs="Arial"/>
          <w:b/>
          <w:sz w:val="24"/>
        </w:rPr>
        <w:tab/>
      </w:r>
      <w:r w:rsidRPr="00415B75">
        <w:rPr>
          <w:rFonts w:ascii="Arial" w:hAnsi="Arial" w:cs="Arial"/>
          <w:sz w:val="24"/>
        </w:rPr>
        <w:t xml:space="preserve">Discussion and </w:t>
      </w:r>
      <w:r w:rsidRPr="00415B75">
        <w:rPr>
          <w:rFonts w:ascii="Arial" w:hAnsi="Arial" w:cs="Arial"/>
          <w:sz w:val="24"/>
          <w:lang w:eastAsia="zh-CN"/>
        </w:rPr>
        <w:t>D</w:t>
      </w:r>
      <w:r w:rsidRPr="00415B75">
        <w:rPr>
          <w:rFonts w:ascii="Arial" w:hAnsi="Arial" w:cs="Arial"/>
          <w:sz w:val="24"/>
        </w:rPr>
        <w:t>ecision</w:t>
      </w:r>
    </w:p>
    <w:p w14:paraId="711B2F28" w14:textId="77777777" w:rsidR="009F01C7" w:rsidRPr="009F01C7" w:rsidRDefault="00D23196" w:rsidP="009F01C7">
      <w:pPr>
        <w:pStyle w:val="Heading1"/>
        <w:spacing w:line="276" w:lineRule="auto"/>
        <w:jc w:val="both"/>
        <w:rPr>
          <w:rFonts w:cs="Arial"/>
          <w:lang w:eastAsia="zh-CN"/>
        </w:rPr>
      </w:pPr>
      <w:r>
        <w:rPr>
          <w:rFonts w:cs="Arial"/>
          <w:lang w:eastAsia="zh-CN"/>
        </w:rPr>
        <w:t>Introduction</w:t>
      </w:r>
    </w:p>
    <w:p w14:paraId="3AECFBC8" w14:textId="0D36AC6F" w:rsidR="008320F1" w:rsidRDefault="00087865" w:rsidP="008320F1">
      <w:pPr>
        <w:spacing w:after="120"/>
        <w:jc w:val="both"/>
        <w:rPr>
          <w:lang w:eastAsia="zh-CN"/>
        </w:rPr>
      </w:pPr>
      <w:r>
        <w:rPr>
          <w:lang w:eastAsia="zh-CN"/>
        </w:rPr>
        <w:t xml:space="preserve">In previous meetings, </w:t>
      </w:r>
      <w:r w:rsidR="008320F1">
        <w:rPr>
          <w:lang w:eastAsia="zh-CN"/>
        </w:rPr>
        <w:t xml:space="preserve">service continuity during </w:t>
      </w:r>
      <w:r w:rsidRPr="00087865">
        <w:rPr>
          <w:lang w:eastAsia="zh-CN"/>
        </w:rPr>
        <w:t>inter-cell</w:t>
      </w:r>
      <w:r w:rsidR="008320F1">
        <w:rPr>
          <w:lang w:eastAsia="zh-CN"/>
        </w:rPr>
        <w:t xml:space="preserve"> mobility</w:t>
      </w:r>
      <w:r>
        <w:rPr>
          <w:lang w:eastAsia="zh-CN"/>
        </w:rPr>
        <w:t xml:space="preserve"> has been discussed and some progress has been made</w:t>
      </w:r>
      <w:r w:rsidR="008320F1">
        <w:rPr>
          <w:lang w:eastAsia="zh-CN"/>
        </w:rPr>
        <w:t xml:space="preserve">. </w:t>
      </w:r>
    </w:p>
    <w:p w14:paraId="3083F103" w14:textId="77777777" w:rsidR="008320F1" w:rsidRDefault="008320F1" w:rsidP="008320F1">
      <w:pPr>
        <w:spacing w:after="120"/>
        <w:jc w:val="both"/>
        <w:rPr>
          <w:lang w:eastAsia="zh-CN"/>
        </w:rPr>
      </w:pPr>
      <w:r>
        <w:rPr>
          <w:lang w:eastAsia="zh-CN"/>
        </w:rPr>
        <w:t>During RAN2</w:t>
      </w:r>
      <w:r>
        <w:rPr>
          <w:rFonts w:hint="eastAsia"/>
          <w:lang w:eastAsia="zh-CN"/>
        </w:rPr>
        <w:t>#</w:t>
      </w:r>
      <w:r>
        <w:rPr>
          <w:lang w:eastAsia="zh-CN"/>
        </w:rPr>
        <w:t>111</w:t>
      </w:r>
      <w:r>
        <w:rPr>
          <w:rFonts w:hint="eastAsia"/>
          <w:lang w:eastAsia="zh-CN"/>
        </w:rPr>
        <w:t>-</w:t>
      </w:r>
      <w:r>
        <w:rPr>
          <w:lang w:eastAsia="zh-CN"/>
        </w:rPr>
        <w:t>e meeting, the following agreements were achieved: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320F1" w:rsidRPr="003238B1" w14:paraId="441B1C29" w14:textId="77777777" w:rsidTr="00143BDD">
        <w:trPr>
          <w:jc w:val="center"/>
        </w:trPr>
        <w:tc>
          <w:tcPr>
            <w:tcW w:w="9639" w:type="dxa"/>
            <w:shd w:val="clear" w:color="auto" w:fill="auto"/>
          </w:tcPr>
          <w:p w14:paraId="50C1D342" w14:textId="77777777" w:rsidR="008320F1" w:rsidRPr="00F62681" w:rsidRDefault="008320F1" w:rsidP="00143BDD">
            <w:pPr>
              <w:spacing w:beforeLines="50" w:before="120" w:after="120"/>
              <w:rPr>
                <w:lang w:eastAsia="zh-CN"/>
              </w:rPr>
            </w:pPr>
            <w:r>
              <w:rPr>
                <w:lang w:eastAsia="zh-CN"/>
              </w:rPr>
              <w:t>Agreements:</w:t>
            </w:r>
          </w:p>
          <w:p w14:paraId="36D27CA5" w14:textId="77777777" w:rsidR="008320F1" w:rsidRPr="008320F1" w:rsidRDefault="008320F1" w:rsidP="009802DC">
            <w:pPr>
              <w:pStyle w:val="ListParagraph"/>
              <w:numPr>
                <w:ilvl w:val="0"/>
                <w:numId w:val="6"/>
              </w:numPr>
              <w:rPr>
                <w:rFonts w:ascii="Times New Roman" w:hAnsi="Times New Roman"/>
                <w:sz w:val="20"/>
                <w:szCs w:val="22"/>
                <w:lang w:val="en-GB"/>
              </w:rPr>
            </w:pPr>
            <w:r w:rsidRPr="008320F1">
              <w:rPr>
                <w:rFonts w:ascii="Times New Roman" w:hAnsi="Times New Roman"/>
                <w:sz w:val="20"/>
                <w:szCs w:val="22"/>
                <w:lang w:val="en-GB"/>
              </w:rPr>
              <w:t xml:space="preserve">Focus on MBS-MBS scenario initially (i.e. shared delivery), including both PTM and PTP (if applicable). Other scenarios later, TBD. </w:t>
            </w:r>
          </w:p>
          <w:p w14:paraId="44048E79" w14:textId="77777777" w:rsidR="008320F1" w:rsidRDefault="008320F1" w:rsidP="009802DC">
            <w:pPr>
              <w:pStyle w:val="ListParagraph"/>
              <w:numPr>
                <w:ilvl w:val="0"/>
                <w:numId w:val="6"/>
              </w:numPr>
              <w:spacing w:afterLines="50" w:after="120"/>
              <w:rPr>
                <w:rFonts w:ascii="Times New Roman" w:hAnsi="Times New Roman"/>
                <w:sz w:val="20"/>
                <w:szCs w:val="22"/>
                <w:lang w:val="en-GB"/>
              </w:rPr>
            </w:pPr>
            <w:r w:rsidRPr="008320F1">
              <w:rPr>
                <w:rFonts w:ascii="Times New Roman" w:hAnsi="Times New Roman"/>
                <w:sz w:val="20"/>
                <w:szCs w:val="22"/>
                <w:lang w:val="en-GB"/>
              </w:rPr>
              <w:t xml:space="preserve">Requirements for lossless mobility are TBD. Assume for now that R2 will anyway discuss service continuity functionality for low or no data loss. </w:t>
            </w:r>
          </w:p>
          <w:p w14:paraId="7DDA8B33" w14:textId="77777777" w:rsidR="008320F1" w:rsidRPr="008320F1" w:rsidRDefault="008320F1" w:rsidP="009802DC">
            <w:pPr>
              <w:numPr>
                <w:ilvl w:val="0"/>
                <w:numId w:val="6"/>
              </w:numPr>
              <w:rPr>
                <w:rFonts w:cs="宋体"/>
                <w:szCs w:val="22"/>
                <w:lang w:eastAsia="zh-CN"/>
              </w:rPr>
            </w:pPr>
            <w:r w:rsidRPr="008320F1">
              <w:rPr>
                <w:rFonts w:cs="宋体"/>
                <w:szCs w:val="22"/>
                <w:lang w:eastAsia="zh-CN"/>
              </w:rPr>
              <w:t>R2 assumes that for Rel-17 NR multicast Mobility in Connected mode, handover (including variants) is the baseline, TBD exactly which variants.</w:t>
            </w:r>
          </w:p>
        </w:tc>
      </w:tr>
    </w:tbl>
    <w:p w14:paraId="5F143BD1" w14:textId="77777777" w:rsidR="005039E9" w:rsidRDefault="005039E9" w:rsidP="005039E9">
      <w:pPr>
        <w:spacing w:beforeLines="50" w:before="120" w:after="120"/>
        <w:jc w:val="both"/>
        <w:rPr>
          <w:lang w:eastAsia="zh-CN"/>
        </w:rPr>
      </w:pPr>
      <w:r>
        <w:rPr>
          <w:lang w:eastAsia="zh-CN"/>
        </w:rPr>
        <w:t>During RAN2</w:t>
      </w:r>
      <w:r>
        <w:rPr>
          <w:rFonts w:hint="eastAsia"/>
          <w:lang w:eastAsia="zh-CN"/>
        </w:rPr>
        <w:t>#</w:t>
      </w:r>
      <w:r>
        <w:rPr>
          <w:lang w:eastAsia="zh-CN"/>
        </w:rPr>
        <w:t>112</w:t>
      </w:r>
      <w:r>
        <w:rPr>
          <w:rFonts w:hint="eastAsia"/>
          <w:lang w:eastAsia="zh-CN"/>
        </w:rPr>
        <w:t>-</w:t>
      </w:r>
      <w:r>
        <w:rPr>
          <w:lang w:eastAsia="zh-CN"/>
        </w:rPr>
        <w:t>e meeting, the following agreements were achieved: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39E9" w:rsidRPr="003238B1" w14:paraId="79ADF7B0" w14:textId="77777777" w:rsidTr="009802DC">
        <w:trPr>
          <w:jc w:val="center"/>
        </w:trPr>
        <w:tc>
          <w:tcPr>
            <w:tcW w:w="9639" w:type="dxa"/>
            <w:shd w:val="clear" w:color="auto" w:fill="auto"/>
          </w:tcPr>
          <w:p w14:paraId="2647A27C" w14:textId="77777777" w:rsidR="005039E9" w:rsidRPr="00F62681" w:rsidRDefault="005039E9" w:rsidP="009802DC">
            <w:pPr>
              <w:spacing w:beforeLines="50" w:before="120" w:after="120"/>
              <w:rPr>
                <w:lang w:eastAsia="zh-CN"/>
              </w:rPr>
            </w:pPr>
            <w:r>
              <w:rPr>
                <w:lang w:eastAsia="zh-CN"/>
              </w:rPr>
              <w:t>Agreements:</w:t>
            </w:r>
          </w:p>
          <w:p w14:paraId="2531358E" w14:textId="77777777" w:rsidR="005039E9" w:rsidRDefault="005039E9" w:rsidP="009802DC">
            <w:pPr>
              <w:pStyle w:val="B2"/>
              <w:numPr>
                <w:ilvl w:val="0"/>
                <w:numId w:val="6"/>
              </w:numPr>
              <w:spacing w:after="0"/>
              <w:rPr>
                <w:lang w:eastAsia="zh-CN"/>
              </w:rPr>
            </w:pPr>
            <w:r>
              <w:rPr>
                <w:lang w:eastAsia="zh-CN"/>
              </w:rPr>
              <w:t>R2 aim to support lossless handover for MBS-MBS mobility for service that requires this (TBD which detailed scenario but at least PTP-PTP)</w:t>
            </w:r>
          </w:p>
          <w:p w14:paraId="6BE05F80" w14:textId="77777777" w:rsidR="005039E9" w:rsidRDefault="005039E9" w:rsidP="009802DC">
            <w:pPr>
              <w:pStyle w:val="B2"/>
              <w:numPr>
                <w:ilvl w:val="0"/>
                <w:numId w:val="6"/>
              </w:numPr>
              <w:spacing w:after="0"/>
              <w:rPr>
                <w:lang w:eastAsia="zh-CN"/>
              </w:rPr>
            </w:pPr>
            <w:r>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19BCA651" w14:textId="77777777" w:rsidR="005039E9" w:rsidRDefault="005039E9" w:rsidP="009802DC">
            <w:pPr>
              <w:pStyle w:val="B2"/>
              <w:numPr>
                <w:ilvl w:val="0"/>
                <w:numId w:val="6"/>
              </w:numPr>
              <w:spacing w:after="0"/>
              <w:rPr>
                <w:lang w:eastAsia="zh-CN"/>
              </w:rPr>
            </w:pPr>
            <w:r>
              <w:rPr>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75452BCB" w14:textId="77777777" w:rsidR="005039E9" w:rsidRPr="008320F1" w:rsidRDefault="005039E9" w:rsidP="009802DC">
            <w:pPr>
              <w:numPr>
                <w:ilvl w:val="0"/>
                <w:numId w:val="6"/>
              </w:numPr>
              <w:rPr>
                <w:rFonts w:cs="宋体"/>
                <w:szCs w:val="22"/>
                <w:lang w:eastAsia="zh-CN"/>
              </w:rPr>
            </w:pPr>
            <w:r>
              <w:rPr>
                <w:lang w:eastAsia="zh-CN"/>
              </w:rPr>
              <w:t>From UE side, PDCP status report may be supported as well.</w:t>
            </w:r>
          </w:p>
        </w:tc>
      </w:tr>
    </w:tbl>
    <w:p w14:paraId="22041F57" w14:textId="77777777" w:rsidR="00530576" w:rsidRPr="00982AA6" w:rsidRDefault="00530576" w:rsidP="00530576">
      <w:pPr>
        <w:spacing w:before="120" w:afterLines="50" w:after="120"/>
        <w:jc w:val="both"/>
        <w:rPr>
          <w:lang w:eastAsia="zh-CN"/>
        </w:rPr>
      </w:pPr>
      <w:r w:rsidRPr="00982AA6">
        <w:rPr>
          <w:rFonts w:hint="eastAsia"/>
          <w:lang w:val="en-US" w:eastAsia="zh-CN"/>
        </w:rPr>
        <w:t>I</w:t>
      </w:r>
      <w:r w:rsidRPr="00982AA6">
        <w:rPr>
          <w:lang w:eastAsia="zh-CN"/>
        </w:rPr>
        <w:t>n RAN3#110e meeting, th</w:t>
      </w:r>
      <w:r>
        <w:rPr>
          <w:lang w:eastAsia="zh-CN"/>
        </w:rPr>
        <w:t>e mobility</w:t>
      </w:r>
      <w:r w:rsidRPr="00982AA6">
        <w:rPr>
          <w:lang w:eastAsia="zh-CN"/>
        </w:rPr>
        <w:t xml:space="preserve"> issue was further discussed and the following agreements were made</w:t>
      </w:r>
      <w:r w:rsidRPr="00982AA6">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0576" w:rsidRPr="003238B1" w14:paraId="528EFF76" w14:textId="77777777" w:rsidTr="009802DC">
        <w:trPr>
          <w:jc w:val="center"/>
        </w:trPr>
        <w:tc>
          <w:tcPr>
            <w:tcW w:w="9639" w:type="dxa"/>
            <w:shd w:val="clear" w:color="auto" w:fill="auto"/>
          </w:tcPr>
          <w:p w14:paraId="1332FE96" w14:textId="77777777" w:rsidR="00530576" w:rsidRPr="00F62681" w:rsidRDefault="00530576" w:rsidP="009802DC">
            <w:pPr>
              <w:spacing w:after="120"/>
              <w:rPr>
                <w:lang w:eastAsia="zh-CN"/>
              </w:rPr>
            </w:pPr>
            <w:r>
              <w:rPr>
                <w:lang w:eastAsia="zh-CN"/>
              </w:rPr>
              <w:t>Agreements</w:t>
            </w:r>
            <w:r w:rsidRPr="00F62681">
              <w:rPr>
                <w:lang w:eastAsia="zh-CN"/>
              </w:rPr>
              <w:t>:</w:t>
            </w:r>
          </w:p>
          <w:p w14:paraId="265D79E4" w14:textId="77777777" w:rsidR="00530576" w:rsidRDefault="00530576" w:rsidP="009802DC">
            <w:pPr>
              <w:pStyle w:val="B2"/>
              <w:numPr>
                <w:ilvl w:val="0"/>
                <w:numId w:val="7"/>
              </w:numPr>
              <w:spacing w:after="0"/>
              <w:rPr>
                <w:lang w:eastAsia="zh-CN"/>
              </w:rPr>
            </w:pPr>
            <w:r>
              <w:rPr>
                <w:lang w:eastAsia="zh-CN"/>
              </w:rPr>
              <w:t>Xn Handover Request and NG Handover Request message contain MBS context information for the UE.</w:t>
            </w:r>
          </w:p>
          <w:p w14:paraId="6B19D88C" w14:textId="77777777" w:rsidR="00530576" w:rsidRDefault="00530576" w:rsidP="009802DC">
            <w:pPr>
              <w:pStyle w:val="B2"/>
              <w:numPr>
                <w:ilvl w:val="0"/>
                <w:numId w:val="7"/>
              </w:numPr>
              <w:spacing w:afterLines="50" w:after="120"/>
              <w:rPr>
                <w:lang w:eastAsia="zh-CN"/>
              </w:rPr>
            </w:pPr>
            <w:r>
              <w:rPr>
                <w:lang w:eastAsia="zh-CN"/>
              </w:rPr>
              <w:t>MBS context information within the UE context shall contain all MBS multicast session information the UE has joined.</w:t>
            </w:r>
          </w:p>
          <w:p w14:paraId="59955FF4" w14:textId="77777777" w:rsidR="00530576" w:rsidRPr="00B4232A" w:rsidRDefault="00530576" w:rsidP="009802DC">
            <w:pPr>
              <w:pStyle w:val="B2"/>
              <w:numPr>
                <w:ilvl w:val="0"/>
                <w:numId w:val="7"/>
              </w:numPr>
              <w:spacing w:afterLines="50" w:after="120"/>
              <w:rPr>
                <w:lang w:eastAsia="zh-CN"/>
              </w:rPr>
            </w:pPr>
            <w:r w:rsidRPr="00781812">
              <w:rPr>
                <w:lang w:eastAsia="zh-CN"/>
              </w:rPr>
              <w:t>The MBS configuration decided at target gNB is sent to the UE via the source gNB (</w:t>
            </w:r>
            <w:r w:rsidRPr="00087865">
              <w:rPr>
                <w:lang w:eastAsia="zh-CN"/>
              </w:rPr>
              <w:t>details e.g. RRC container etc. pending RAN2 progress</w:t>
            </w:r>
            <w:r w:rsidRPr="00781812">
              <w:rPr>
                <w:lang w:eastAsia="zh-CN"/>
              </w:rPr>
              <w:t>).</w:t>
            </w:r>
          </w:p>
        </w:tc>
      </w:tr>
    </w:tbl>
    <w:p w14:paraId="52EB3A51" w14:textId="77777777" w:rsidR="005039E9" w:rsidRDefault="008320F1" w:rsidP="005039E9">
      <w:pPr>
        <w:spacing w:beforeLines="50" w:before="120" w:afterLines="50" w:after="120"/>
        <w:jc w:val="both"/>
        <w:rPr>
          <w:lang w:eastAsia="zh-CN"/>
        </w:rPr>
      </w:pPr>
      <w:r>
        <w:rPr>
          <w:lang w:eastAsia="zh-CN"/>
        </w:rPr>
        <w:t>In this contribution, we will</w:t>
      </w:r>
      <w:r w:rsidR="005039E9">
        <w:rPr>
          <w:lang w:eastAsia="zh-CN"/>
        </w:rPr>
        <w:t xml:space="preserve"> </w:t>
      </w:r>
      <w:r>
        <w:rPr>
          <w:lang w:eastAsia="zh-CN"/>
        </w:rPr>
        <w:t xml:space="preserve">discuss </w:t>
      </w:r>
      <w:r w:rsidR="005039E9">
        <w:rPr>
          <w:lang w:eastAsia="zh-CN"/>
        </w:rPr>
        <w:t>the following aspects:</w:t>
      </w:r>
    </w:p>
    <w:p w14:paraId="25291736" w14:textId="13083F6D" w:rsidR="008320F1" w:rsidRDefault="00D56AEC" w:rsidP="00D74854">
      <w:pPr>
        <w:numPr>
          <w:ilvl w:val="0"/>
          <w:numId w:val="8"/>
        </w:numPr>
        <w:spacing w:afterLines="50" w:after="120"/>
        <w:jc w:val="both"/>
        <w:rPr>
          <w:lang w:eastAsia="zh-CN"/>
        </w:rPr>
      </w:pPr>
      <w:r>
        <w:rPr>
          <w:rFonts w:hint="eastAsia"/>
          <w:lang w:eastAsia="zh-CN"/>
        </w:rPr>
        <w:t>M</w:t>
      </w:r>
      <w:r>
        <w:rPr>
          <w:lang w:eastAsia="zh-CN"/>
        </w:rPr>
        <w:t>obility from MBS supporting gNB to MBS supporting gNB</w:t>
      </w:r>
      <w:r w:rsidR="008320F1">
        <w:rPr>
          <w:lang w:eastAsia="zh-CN"/>
        </w:rPr>
        <w:t>.</w:t>
      </w:r>
    </w:p>
    <w:p w14:paraId="346C27AB" w14:textId="77777777" w:rsidR="005039E9" w:rsidRDefault="005039E9" w:rsidP="009802DC">
      <w:pPr>
        <w:numPr>
          <w:ilvl w:val="0"/>
          <w:numId w:val="8"/>
        </w:numPr>
        <w:spacing w:afterLines="50" w:after="120"/>
        <w:jc w:val="both"/>
        <w:rPr>
          <w:lang w:eastAsia="zh-CN"/>
        </w:rPr>
      </w:pPr>
      <w:r>
        <w:rPr>
          <w:rFonts w:hint="eastAsia"/>
          <w:lang w:eastAsia="zh-CN"/>
        </w:rPr>
        <w:t>M</w:t>
      </w:r>
      <w:r>
        <w:rPr>
          <w:lang w:eastAsia="zh-CN"/>
        </w:rPr>
        <w:t>obility from MBS supporting gNB to MBS non-supporting gNB</w:t>
      </w:r>
    </w:p>
    <w:p w14:paraId="343A95AD" w14:textId="77777777" w:rsidR="005039E9" w:rsidRDefault="005039E9" w:rsidP="009802DC">
      <w:pPr>
        <w:numPr>
          <w:ilvl w:val="0"/>
          <w:numId w:val="8"/>
        </w:numPr>
        <w:spacing w:afterLines="50" w:after="120"/>
        <w:jc w:val="both"/>
        <w:rPr>
          <w:lang w:eastAsia="zh-CN"/>
        </w:rPr>
      </w:pPr>
      <w:r>
        <w:rPr>
          <w:rFonts w:hint="eastAsia"/>
          <w:lang w:eastAsia="zh-CN"/>
        </w:rPr>
        <w:t>M</w:t>
      </w:r>
      <w:r>
        <w:rPr>
          <w:lang w:eastAsia="zh-CN"/>
        </w:rPr>
        <w:t>obility from MBS non-supporting gNB to MBS supporting gNB</w:t>
      </w:r>
    </w:p>
    <w:p w14:paraId="468CDD6C" w14:textId="77777777" w:rsidR="003C21FE" w:rsidRPr="00C40EFA" w:rsidRDefault="009F01C7" w:rsidP="00C40EFA">
      <w:pPr>
        <w:pStyle w:val="Heading1"/>
        <w:spacing w:before="0" w:after="120"/>
        <w:ind w:left="425" w:hanging="425"/>
        <w:jc w:val="both"/>
        <w:rPr>
          <w:rFonts w:cs="Arial"/>
        </w:rPr>
      </w:pPr>
      <w:r w:rsidRPr="009F01C7">
        <w:rPr>
          <w:rFonts w:cs="Arial"/>
        </w:rPr>
        <w:lastRenderedPageBreak/>
        <w:t>Discussion</w:t>
      </w:r>
      <w:bookmarkStart w:id="3" w:name="OLE_LINK1"/>
      <w:bookmarkStart w:id="4" w:name="OLE_LINK2"/>
    </w:p>
    <w:p w14:paraId="25174E54" w14:textId="07B4A4EE" w:rsidR="0031686D" w:rsidRDefault="00530576" w:rsidP="00C87496">
      <w:pPr>
        <w:spacing w:beforeLines="50" w:before="120" w:after="120"/>
        <w:jc w:val="both"/>
        <w:outlineLvl w:val="1"/>
        <w:rPr>
          <w:rFonts w:ascii="Arial" w:hAnsi="Arial" w:cs="Arial"/>
          <w:sz w:val="28"/>
          <w:szCs w:val="28"/>
          <w:lang w:eastAsia="zh-CN"/>
        </w:rPr>
      </w:pPr>
      <w:r w:rsidRPr="004F65C4">
        <w:rPr>
          <w:rFonts w:ascii="Arial" w:hAnsi="Arial" w:cs="Arial"/>
          <w:sz w:val="28"/>
          <w:szCs w:val="28"/>
          <w:lang w:eastAsia="zh-CN"/>
        </w:rPr>
        <w:t>2.</w:t>
      </w:r>
      <w:r>
        <w:rPr>
          <w:rFonts w:ascii="Arial" w:hAnsi="Arial" w:cs="Arial"/>
          <w:sz w:val="28"/>
          <w:szCs w:val="28"/>
          <w:lang w:eastAsia="zh-CN"/>
        </w:rPr>
        <w:t>1</w:t>
      </w:r>
      <w:r w:rsidRPr="004F65C4">
        <w:rPr>
          <w:rFonts w:ascii="Arial" w:hAnsi="Arial" w:cs="Arial"/>
          <w:sz w:val="28"/>
          <w:szCs w:val="28"/>
          <w:lang w:eastAsia="zh-CN"/>
        </w:rPr>
        <w:t xml:space="preserve"> </w:t>
      </w:r>
      <w:r w:rsidR="003B38F5">
        <w:rPr>
          <w:rFonts w:ascii="Arial" w:hAnsi="Arial" w:cs="Arial"/>
          <w:sz w:val="28"/>
          <w:szCs w:val="28"/>
          <w:lang w:eastAsia="zh-CN"/>
        </w:rPr>
        <w:t>Mobility</w:t>
      </w:r>
      <w:r w:rsidR="00CE49D1">
        <w:rPr>
          <w:rFonts w:ascii="Arial" w:hAnsi="Arial" w:cs="Arial"/>
          <w:sz w:val="28"/>
          <w:szCs w:val="28"/>
          <w:lang w:eastAsia="zh-CN"/>
        </w:rPr>
        <w:t xml:space="preserve"> </w:t>
      </w:r>
      <w:r w:rsidR="003B38F5">
        <w:rPr>
          <w:rFonts w:ascii="Arial" w:hAnsi="Arial" w:cs="Arial" w:hint="eastAsia"/>
          <w:sz w:val="28"/>
          <w:szCs w:val="28"/>
          <w:lang w:eastAsia="zh-CN"/>
        </w:rPr>
        <w:t>between</w:t>
      </w:r>
      <w:r w:rsidR="00C1601C">
        <w:rPr>
          <w:rFonts w:ascii="Arial" w:hAnsi="Arial" w:cs="Arial"/>
          <w:sz w:val="28"/>
          <w:szCs w:val="28"/>
          <w:lang w:eastAsia="zh-CN"/>
        </w:rPr>
        <w:t xml:space="preserve"> </w:t>
      </w:r>
      <w:r w:rsidR="00C1601C" w:rsidRPr="00D74B59">
        <w:rPr>
          <w:rFonts w:ascii="Arial" w:hAnsi="Arial" w:cs="Arial"/>
          <w:sz w:val="28"/>
          <w:szCs w:val="28"/>
          <w:lang w:eastAsia="zh-CN"/>
        </w:rPr>
        <w:t>MBS supporting gNB</w:t>
      </w:r>
      <w:r w:rsidR="00C1601C">
        <w:rPr>
          <w:rFonts w:ascii="Arial" w:hAnsi="Arial" w:cs="Arial"/>
          <w:sz w:val="28"/>
          <w:szCs w:val="28"/>
          <w:lang w:eastAsia="zh-CN"/>
        </w:rPr>
        <w:t>s</w:t>
      </w:r>
      <w:r w:rsidR="00C1601C" w:rsidDel="00C1601C">
        <w:rPr>
          <w:rFonts w:ascii="Arial" w:hAnsi="Arial" w:cs="Arial"/>
          <w:sz w:val="28"/>
          <w:szCs w:val="28"/>
          <w:lang w:eastAsia="zh-CN"/>
        </w:rPr>
        <w:t xml:space="preserve"> </w:t>
      </w:r>
    </w:p>
    <w:p w14:paraId="7B9AF460" w14:textId="77777777" w:rsidR="00837CE5" w:rsidRDefault="003B38F5" w:rsidP="00C87496">
      <w:pPr>
        <w:spacing w:after="120"/>
        <w:jc w:val="both"/>
        <w:rPr>
          <w:lang w:eastAsia="zh-CN"/>
        </w:rPr>
      </w:pPr>
      <w:r>
        <w:rPr>
          <w:lang w:eastAsia="zh-CN"/>
        </w:rPr>
        <w:t xml:space="preserve">For mobility between </w:t>
      </w:r>
      <w:r w:rsidRPr="003B38F5">
        <w:rPr>
          <w:lang w:eastAsia="zh-CN"/>
        </w:rPr>
        <w:t>MBS supporting gNBs</w:t>
      </w:r>
      <w:r>
        <w:rPr>
          <w:rFonts w:hint="eastAsia"/>
          <w:lang w:eastAsia="zh-CN"/>
        </w:rPr>
        <w:t>,</w:t>
      </w:r>
      <w:r>
        <w:rPr>
          <w:lang w:eastAsia="zh-CN"/>
        </w:rPr>
        <w:t xml:space="preserve"> the target MBS configuration can be contained in the RRC container (i.e. the </w:t>
      </w:r>
      <w:r w:rsidRPr="00A173E4">
        <w:rPr>
          <w:i/>
          <w:lang w:eastAsia="zh-CN"/>
        </w:rPr>
        <w:t>RRCReconfiguration</w:t>
      </w:r>
      <w:r>
        <w:rPr>
          <w:i/>
          <w:lang w:eastAsia="zh-CN"/>
        </w:rPr>
        <w:t xml:space="preserve"> </w:t>
      </w:r>
      <w:r>
        <w:rPr>
          <w:lang w:eastAsia="zh-CN"/>
        </w:rPr>
        <w:t xml:space="preserve">message) and delivered to the UE via the handover command. In this case, after switching to the target gNB, the UE can continue receiving the MBS service. </w:t>
      </w:r>
    </w:p>
    <w:p w14:paraId="026B88A3" w14:textId="1501C9FB" w:rsidR="000D7BC3" w:rsidRDefault="003D2132" w:rsidP="004D0CD6">
      <w:pPr>
        <w:spacing w:after="120"/>
        <w:jc w:val="both"/>
        <w:rPr>
          <w:lang w:eastAsia="zh-CN"/>
        </w:rPr>
      </w:pPr>
      <w:r>
        <w:rPr>
          <w:lang w:eastAsia="zh-CN"/>
        </w:rPr>
        <w:t xml:space="preserve">However, </w:t>
      </w:r>
      <w:r w:rsidR="00837CE5">
        <w:rPr>
          <w:lang w:eastAsia="zh-CN"/>
        </w:rPr>
        <w:t xml:space="preserve">there may be a </w:t>
      </w:r>
      <w:r>
        <w:rPr>
          <w:lang w:eastAsia="zh-CN"/>
        </w:rPr>
        <w:t>progress gap</w:t>
      </w:r>
      <w:r w:rsidR="00837CE5">
        <w:rPr>
          <w:lang w:eastAsia="zh-CN"/>
        </w:rPr>
        <w:t xml:space="preserve"> between gNBs which</w:t>
      </w:r>
      <w:r>
        <w:rPr>
          <w:lang w:eastAsia="zh-CN"/>
        </w:rPr>
        <w:t xml:space="preserve"> may lead to plenty of data loss.</w:t>
      </w:r>
      <w:r w:rsidR="00C019A3">
        <w:rPr>
          <w:lang w:eastAsia="zh-CN"/>
        </w:rPr>
        <w:t xml:space="preserve"> </w:t>
      </w:r>
      <w:r w:rsidR="0088649D">
        <w:rPr>
          <w:lang w:eastAsia="zh-CN"/>
        </w:rPr>
        <w:t xml:space="preserve">In order to achieve lossless handover, RAN2 has agreed to support DL PDCP SN synchronization and data forwarding. </w:t>
      </w:r>
      <w:r w:rsidR="002B2A21">
        <w:rPr>
          <w:lang w:eastAsia="zh-CN"/>
        </w:rPr>
        <w:t>For the moment, RAN2 targets at least PTP to PTP scenario, but a</w:t>
      </w:r>
      <w:r w:rsidR="0088649D">
        <w:rPr>
          <w:lang w:eastAsia="zh-CN"/>
        </w:rPr>
        <w:t xml:space="preserve">s far as we </w:t>
      </w:r>
      <w:r w:rsidR="002B2A21">
        <w:rPr>
          <w:lang w:eastAsia="zh-CN"/>
        </w:rPr>
        <w:t>are concerned</w:t>
      </w:r>
      <w:r w:rsidR="0088649D">
        <w:rPr>
          <w:lang w:eastAsia="zh-CN"/>
        </w:rPr>
        <w:t xml:space="preserve">, </w:t>
      </w:r>
      <w:r w:rsidR="002B2A21">
        <w:rPr>
          <w:lang w:eastAsia="zh-CN"/>
        </w:rPr>
        <w:t>there is no need</w:t>
      </w:r>
      <w:r w:rsidR="00837CE5" w:rsidRPr="00837CE5">
        <w:rPr>
          <w:lang w:eastAsia="zh-CN"/>
        </w:rPr>
        <w:t xml:space="preserve"> </w:t>
      </w:r>
      <w:r w:rsidR="00837CE5">
        <w:rPr>
          <w:lang w:eastAsia="zh-CN"/>
        </w:rPr>
        <w:t xml:space="preserve">to limit </w:t>
      </w:r>
      <w:r w:rsidR="0088649D">
        <w:rPr>
          <w:lang w:eastAsia="zh-CN"/>
        </w:rPr>
        <w:t xml:space="preserve">lossless handover </w:t>
      </w:r>
      <w:r w:rsidR="004D0CD6">
        <w:rPr>
          <w:lang w:eastAsia="zh-CN"/>
        </w:rPr>
        <w:t xml:space="preserve">to </w:t>
      </w:r>
      <w:r w:rsidR="00E430C5">
        <w:rPr>
          <w:lang w:eastAsia="zh-CN"/>
        </w:rPr>
        <w:t>this</w:t>
      </w:r>
      <w:r w:rsidR="004D0CD6">
        <w:rPr>
          <w:lang w:eastAsia="zh-CN"/>
        </w:rPr>
        <w:t xml:space="preserve"> scenario</w:t>
      </w:r>
      <w:r w:rsidR="00E430C5">
        <w:rPr>
          <w:lang w:eastAsia="zh-CN"/>
        </w:rPr>
        <w:t xml:space="preserve"> only</w:t>
      </w:r>
      <w:r w:rsidR="004D0CD6">
        <w:rPr>
          <w:lang w:eastAsia="zh-CN"/>
        </w:rPr>
        <w:t xml:space="preserve">. According to the previous RAN2 agreement, “Focus on MBS-MBS scenario initially (i.e. shared delivery), including both PTM and PTP (if applicable). Other scenarios later, TBD”, we should focus on MBS bearers configured with both PTM and PTP instead of PTP-only. </w:t>
      </w:r>
      <w:r w:rsidR="00837CE5">
        <w:rPr>
          <w:lang w:eastAsia="zh-CN"/>
        </w:rPr>
        <w:t>T</w:t>
      </w:r>
      <w:r w:rsidR="00F5165A">
        <w:rPr>
          <w:lang w:eastAsia="zh-CN"/>
        </w:rPr>
        <w:t xml:space="preserve">here is no </w:t>
      </w:r>
      <w:r w:rsidR="00837CE5" w:rsidRPr="00837CE5">
        <w:rPr>
          <w:lang w:eastAsia="zh-CN"/>
        </w:rPr>
        <w:t>additional complexity</w:t>
      </w:r>
      <w:r w:rsidR="00F5165A">
        <w:rPr>
          <w:lang w:eastAsia="zh-CN"/>
        </w:rPr>
        <w:t xml:space="preserve"> to support lossless handover </w:t>
      </w:r>
      <w:r w:rsidR="002B2A21">
        <w:rPr>
          <w:lang w:eastAsia="zh-CN"/>
        </w:rPr>
        <w:t xml:space="preserve">between the cells if the UE is configured </w:t>
      </w:r>
      <w:r w:rsidR="000D7BC3">
        <w:rPr>
          <w:lang w:eastAsia="zh-CN"/>
        </w:rPr>
        <w:t xml:space="preserve">with </w:t>
      </w:r>
      <w:r w:rsidR="00837CE5">
        <w:rPr>
          <w:lang w:eastAsia="zh-CN"/>
        </w:rPr>
        <w:t xml:space="preserve">a </w:t>
      </w:r>
      <w:r w:rsidR="000D7BC3">
        <w:rPr>
          <w:lang w:eastAsia="zh-CN"/>
        </w:rPr>
        <w:t xml:space="preserve">PTM leg in addition to </w:t>
      </w:r>
      <w:r w:rsidR="00837CE5">
        <w:rPr>
          <w:lang w:eastAsia="zh-CN"/>
        </w:rPr>
        <w:t xml:space="preserve">the </w:t>
      </w:r>
      <w:r w:rsidR="000D7BC3">
        <w:rPr>
          <w:lang w:eastAsia="zh-CN"/>
        </w:rPr>
        <w:t xml:space="preserve">PTP leg. </w:t>
      </w:r>
    </w:p>
    <w:p w14:paraId="72657FEC" w14:textId="2255130F" w:rsidR="000D7BC3" w:rsidRDefault="000D7BC3" w:rsidP="004D0CD6">
      <w:pPr>
        <w:spacing w:after="120"/>
        <w:jc w:val="both"/>
        <w:rPr>
          <w:b/>
          <w:lang w:eastAsia="zh-CN"/>
        </w:rPr>
      </w:pPr>
      <w:r w:rsidRPr="000D7BC3">
        <w:rPr>
          <w:b/>
          <w:lang w:eastAsia="zh-CN"/>
        </w:rPr>
        <w:t xml:space="preserve">Observation </w:t>
      </w:r>
      <w:r w:rsidR="00A940D7">
        <w:rPr>
          <w:b/>
          <w:lang w:eastAsia="zh-CN"/>
        </w:rPr>
        <w:t>1</w:t>
      </w:r>
      <w:r w:rsidRPr="000D7BC3">
        <w:rPr>
          <w:b/>
          <w:lang w:eastAsia="zh-CN"/>
        </w:rPr>
        <w:t xml:space="preserve">: There is no additional complexity </w:t>
      </w:r>
      <w:r>
        <w:rPr>
          <w:b/>
          <w:lang w:eastAsia="zh-CN"/>
        </w:rPr>
        <w:t xml:space="preserve">in supporting lossless handover </w:t>
      </w:r>
      <w:r w:rsidR="00837CE5">
        <w:rPr>
          <w:b/>
          <w:lang w:eastAsia="zh-CN"/>
        </w:rPr>
        <w:t>for</w:t>
      </w:r>
      <w:r>
        <w:rPr>
          <w:b/>
          <w:lang w:eastAsia="zh-CN"/>
        </w:rPr>
        <w:t xml:space="preserve"> </w:t>
      </w:r>
      <w:r w:rsidR="00837CE5">
        <w:rPr>
          <w:b/>
          <w:lang w:eastAsia="zh-CN"/>
        </w:rPr>
        <w:t xml:space="preserve">a </w:t>
      </w:r>
      <w:r>
        <w:rPr>
          <w:b/>
          <w:lang w:eastAsia="zh-CN"/>
        </w:rPr>
        <w:t>UE configured with both PTM and PTP legs</w:t>
      </w:r>
      <w:r w:rsidR="00837CE5">
        <w:rPr>
          <w:b/>
          <w:lang w:eastAsia="zh-CN"/>
        </w:rPr>
        <w:t xml:space="preserve"> compared</w:t>
      </w:r>
      <w:r>
        <w:rPr>
          <w:b/>
          <w:lang w:eastAsia="zh-CN"/>
        </w:rPr>
        <w:t xml:space="preserve"> with PTP leg only.</w:t>
      </w:r>
    </w:p>
    <w:p w14:paraId="3AE9861A" w14:textId="77777777" w:rsidR="000D7BC3" w:rsidRPr="000D7BC3" w:rsidRDefault="000D7BC3" w:rsidP="004D0CD6">
      <w:pPr>
        <w:spacing w:after="120"/>
        <w:jc w:val="both"/>
        <w:rPr>
          <w:b/>
          <w:lang w:eastAsia="zh-CN"/>
        </w:rPr>
      </w:pPr>
      <w:r>
        <w:rPr>
          <w:lang w:eastAsia="zh-CN"/>
        </w:rPr>
        <w:t>It should be noted that the scenario where the UE is configured with both PTP and PTM legs is very important as it allows the target gNB to deliver the data forwarded from the source cell while simultaneously providing new data over PTM leg. Based on this, we propose the following:</w:t>
      </w:r>
    </w:p>
    <w:p w14:paraId="2BCA7215" w14:textId="2AA61655" w:rsidR="00D43982" w:rsidRDefault="00D43982" w:rsidP="004D0CD6">
      <w:pPr>
        <w:spacing w:after="120"/>
        <w:jc w:val="both"/>
        <w:rPr>
          <w:lang w:eastAsia="zh-CN"/>
        </w:rPr>
      </w:pPr>
      <w:r>
        <w:rPr>
          <w:b/>
          <w:lang w:eastAsia="zh-CN"/>
        </w:rPr>
        <w:t xml:space="preserve">Proposal </w:t>
      </w:r>
      <w:r w:rsidR="00837CE5">
        <w:rPr>
          <w:b/>
          <w:lang w:eastAsia="zh-CN"/>
        </w:rPr>
        <w:t>1</w:t>
      </w:r>
      <w:r>
        <w:rPr>
          <w:rFonts w:hint="eastAsia"/>
          <w:b/>
          <w:lang w:eastAsia="zh-CN"/>
        </w:rPr>
        <w:t>:</w:t>
      </w:r>
      <w:r>
        <w:rPr>
          <w:b/>
          <w:lang w:eastAsia="zh-CN"/>
        </w:rPr>
        <w:t xml:space="preserve"> </w:t>
      </w:r>
      <w:r w:rsidR="00F5165A">
        <w:rPr>
          <w:b/>
          <w:lang w:eastAsia="zh-CN"/>
        </w:rPr>
        <w:t xml:space="preserve">Lossless handover </w:t>
      </w:r>
      <w:r w:rsidR="00D52B0D">
        <w:rPr>
          <w:b/>
          <w:lang w:eastAsia="zh-CN"/>
        </w:rPr>
        <w:t xml:space="preserve">can </w:t>
      </w:r>
      <w:r w:rsidR="000D7BC3">
        <w:rPr>
          <w:b/>
          <w:lang w:eastAsia="zh-CN"/>
        </w:rPr>
        <w:t xml:space="preserve">be supported </w:t>
      </w:r>
      <w:r w:rsidR="00D52B0D">
        <w:rPr>
          <w:b/>
          <w:lang w:eastAsia="zh-CN"/>
        </w:rPr>
        <w:t>during</w:t>
      </w:r>
      <w:r w:rsidR="000D7BC3">
        <w:rPr>
          <w:b/>
          <w:lang w:eastAsia="zh-CN"/>
        </w:rPr>
        <w:t xml:space="preserve"> mobility </w:t>
      </w:r>
      <w:r w:rsidR="00D52B0D">
        <w:rPr>
          <w:b/>
          <w:lang w:eastAsia="zh-CN"/>
        </w:rPr>
        <w:t xml:space="preserve">as long as </w:t>
      </w:r>
      <w:r w:rsidR="00C87496">
        <w:rPr>
          <w:b/>
          <w:lang w:eastAsia="zh-CN"/>
        </w:rPr>
        <w:t xml:space="preserve">at least </w:t>
      </w:r>
      <w:r w:rsidR="00D52B0D">
        <w:rPr>
          <w:b/>
          <w:lang w:eastAsia="zh-CN"/>
        </w:rPr>
        <w:t>PTP leg is configured</w:t>
      </w:r>
      <w:r w:rsidR="00C252FF">
        <w:rPr>
          <w:b/>
          <w:lang w:eastAsia="zh-CN"/>
        </w:rPr>
        <w:t xml:space="preserve"> at the target</w:t>
      </w:r>
      <w:r w:rsidR="00E430C5">
        <w:rPr>
          <w:b/>
          <w:lang w:eastAsia="zh-CN"/>
        </w:rPr>
        <w:t xml:space="preserve"> gNB</w:t>
      </w:r>
      <w:r w:rsidR="00F5165A">
        <w:rPr>
          <w:b/>
          <w:lang w:eastAsia="zh-CN"/>
        </w:rPr>
        <w:t>.</w:t>
      </w:r>
    </w:p>
    <w:p w14:paraId="108752EB" w14:textId="77777777" w:rsidR="004D0CD6" w:rsidRDefault="004D0CD6" w:rsidP="004D0CD6">
      <w:pPr>
        <w:spacing w:after="120"/>
        <w:jc w:val="both"/>
        <w:rPr>
          <w:lang w:eastAsia="zh-CN"/>
        </w:rPr>
      </w:pPr>
      <w:r>
        <w:rPr>
          <w:lang w:eastAsia="zh-CN"/>
        </w:rPr>
        <w:t xml:space="preserve">After </w:t>
      </w:r>
      <w:r w:rsidR="00D43982">
        <w:rPr>
          <w:lang w:eastAsia="zh-CN"/>
        </w:rPr>
        <w:t>the handover</w:t>
      </w:r>
      <w:r>
        <w:rPr>
          <w:lang w:eastAsia="zh-CN"/>
        </w:rPr>
        <w:t xml:space="preserve">, the forwarded data </w:t>
      </w:r>
      <w:r w:rsidR="00D43982">
        <w:rPr>
          <w:lang w:eastAsia="zh-CN"/>
        </w:rPr>
        <w:t>should be sent to the UE without affecting the PTM transmission in the target. Therefore the packets</w:t>
      </w:r>
      <w:r w:rsidR="00D43982" w:rsidRPr="00D43982">
        <w:rPr>
          <w:lang w:eastAsia="zh-CN"/>
        </w:rPr>
        <w:t xml:space="preserve"> </w:t>
      </w:r>
      <w:r w:rsidR="00D43982">
        <w:rPr>
          <w:lang w:eastAsia="zh-CN"/>
        </w:rPr>
        <w:t>forwarded from the source should be dedicatedly delivered via</w:t>
      </w:r>
      <w:r>
        <w:rPr>
          <w:lang w:eastAsia="zh-CN"/>
        </w:rPr>
        <w:t xml:space="preserve"> </w:t>
      </w:r>
      <w:r w:rsidR="00D43982">
        <w:rPr>
          <w:lang w:eastAsia="zh-CN"/>
        </w:rPr>
        <w:t>the PTP leg, while the packets from CN</w:t>
      </w:r>
      <w:r>
        <w:rPr>
          <w:lang w:eastAsia="zh-CN"/>
        </w:rPr>
        <w:t xml:space="preserve"> </w:t>
      </w:r>
      <w:r w:rsidR="00D43982">
        <w:rPr>
          <w:lang w:eastAsia="zh-CN"/>
        </w:rPr>
        <w:t>can be sent to UE via either PTP or PTM</w:t>
      </w:r>
      <w:r>
        <w:rPr>
          <w:lang w:eastAsia="zh-CN"/>
        </w:rPr>
        <w:t xml:space="preserve">. </w:t>
      </w:r>
    </w:p>
    <w:p w14:paraId="3284B932" w14:textId="40B383C9" w:rsidR="00C019A3" w:rsidRPr="00F5165A" w:rsidRDefault="00D43982" w:rsidP="00F5165A">
      <w:pPr>
        <w:spacing w:after="120"/>
        <w:jc w:val="both"/>
        <w:rPr>
          <w:b/>
          <w:lang w:eastAsia="zh-CN"/>
        </w:rPr>
      </w:pPr>
      <w:r w:rsidRPr="00D43982">
        <w:rPr>
          <w:b/>
          <w:lang w:eastAsia="zh-CN"/>
        </w:rPr>
        <w:t xml:space="preserve">Proposal </w:t>
      </w:r>
      <w:r w:rsidR="00CA3988">
        <w:rPr>
          <w:b/>
          <w:lang w:eastAsia="zh-CN"/>
        </w:rPr>
        <w:t>2</w:t>
      </w:r>
      <w:r w:rsidRPr="00D43982">
        <w:rPr>
          <w:rFonts w:hint="eastAsia"/>
          <w:b/>
          <w:lang w:eastAsia="zh-CN"/>
        </w:rPr>
        <w:t>:</w:t>
      </w:r>
      <w:r w:rsidRPr="00D43982">
        <w:rPr>
          <w:b/>
          <w:lang w:eastAsia="zh-CN"/>
        </w:rPr>
        <w:t xml:space="preserve"> The forwarded data should be delivered to the UE via PTP transmission after handover</w:t>
      </w:r>
      <w:r w:rsidR="004D0CD6" w:rsidRPr="00D43982">
        <w:rPr>
          <w:b/>
          <w:lang w:eastAsia="zh-CN"/>
        </w:rPr>
        <w:t>.</w:t>
      </w:r>
    </w:p>
    <w:p w14:paraId="28C17301" w14:textId="77777777" w:rsidR="00850228" w:rsidRPr="004F65C4" w:rsidRDefault="00850228" w:rsidP="00A5301C">
      <w:pPr>
        <w:spacing w:beforeLines="100" w:before="240" w:after="120"/>
        <w:jc w:val="both"/>
        <w:outlineLvl w:val="1"/>
        <w:rPr>
          <w:rFonts w:ascii="Arial" w:hAnsi="Arial" w:cs="Arial"/>
          <w:sz w:val="28"/>
          <w:szCs w:val="28"/>
          <w:lang w:eastAsia="zh-CN"/>
        </w:rPr>
      </w:pPr>
      <w:r w:rsidRPr="004F65C4">
        <w:rPr>
          <w:rFonts w:ascii="Arial" w:hAnsi="Arial" w:cs="Arial"/>
          <w:sz w:val="28"/>
          <w:szCs w:val="28"/>
          <w:lang w:eastAsia="zh-CN"/>
        </w:rPr>
        <w:t>2.</w:t>
      </w:r>
      <w:r w:rsidR="008320F1">
        <w:rPr>
          <w:rFonts w:ascii="Arial" w:hAnsi="Arial" w:cs="Arial"/>
          <w:sz w:val="28"/>
          <w:szCs w:val="28"/>
          <w:lang w:eastAsia="zh-CN"/>
        </w:rPr>
        <w:t>2</w:t>
      </w:r>
      <w:r w:rsidR="0031686D" w:rsidRPr="004F65C4">
        <w:rPr>
          <w:rFonts w:ascii="Arial" w:hAnsi="Arial" w:cs="Arial"/>
          <w:sz w:val="28"/>
          <w:szCs w:val="28"/>
          <w:lang w:eastAsia="zh-CN"/>
        </w:rPr>
        <w:t xml:space="preserve"> </w:t>
      </w:r>
      <w:r w:rsidR="00D74B59" w:rsidRPr="00D74B59">
        <w:rPr>
          <w:rFonts w:ascii="Arial" w:hAnsi="Arial" w:cs="Arial"/>
          <w:sz w:val="28"/>
          <w:szCs w:val="28"/>
          <w:lang w:eastAsia="zh-CN"/>
        </w:rPr>
        <w:t>Mobility from MBS supporting gNB to MBS non-supporting gNB</w:t>
      </w:r>
      <w:r w:rsidR="0031686D">
        <w:rPr>
          <w:rFonts w:ascii="Arial" w:hAnsi="Arial" w:cs="Arial"/>
          <w:sz w:val="28"/>
          <w:szCs w:val="28"/>
          <w:lang w:eastAsia="zh-CN"/>
        </w:rPr>
        <w:t xml:space="preserve"> </w:t>
      </w:r>
    </w:p>
    <w:p w14:paraId="2065BDEA" w14:textId="7449E80B" w:rsidR="00CA3988" w:rsidRDefault="00AB0698" w:rsidP="00D74854">
      <w:pPr>
        <w:spacing w:beforeLines="50" w:before="120" w:after="120"/>
        <w:jc w:val="both"/>
        <w:rPr>
          <w:lang w:eastAsia="zh-CN"/>
        </w:rPr>
      </w:pPr>
      <w:r>
        <w:rPr>
          <w:lang w:eastAsia="zh-CN"/>
        </w:rPr>
        <w:t xml:space="preserve">For scenarios </w:t>
      </w:r>
      <w:r w:rsidR="00867907">
        <w:rPr>
          <w:lang w:eastAsia="zh-CN"/>
        </w:rPr>
        <w:t>where MBS is not supported in the target gNB</w:t>
      </w:r>
      <w:r>
        <w:rPr>
          <w:lang w:eastAsia="zh-CN"/>
        </w:rPr>
        <w:t xml:space="preserve">, </w:t>
      </w:r>
      <w:r w:rsidR="00CA3988">
        <w:rPr>
          <w:lang w:eastAsia="zh-CN"/>
        </w:rPr>
        <w:t xml:space="preserve">SA2 has </w:t>
      </w:r>
      <w:r>
        <w:rPr>
          <w:lang w:eastAsia="zh-CN"/>
        </w:rPr>
        <w:t>achieved</w:t>
      </w:r>
      <w:r w:rsidR="00CA3988">
        <w:rPr>
          <w:lang w:eastAsia="zh-CN"/>
        </w:rPr>
        <w:t xml:space="preserve"> the following conclusions in TS23.247: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3"/>
      </w:tblGrid>
      <w:tr w:rsidR="00CA3988" w:rsidRPr="003238B1" w14:paraId="0960B858" w14:textId="77777777" w:rsidTr="00C87496">
        <w:trPr>
          <w:jc w:val="center"/>
        </w:trPr>
        <w:tc>
          <w:tcPr>
            <w:tcW w:w="9143" w:type="dxa"/>
            <w:shd w:val="clear" w:color="auto" w:fill="auto"/>
          </w:tcPr>
          <w:p w14:paraId="7A337798" w14:textId="77777777" w:rsidR="00CA3988" w:rsidRDefault="00CA3988" w:rsidP="00C87496">
            <w:pPr>
              <w:pStyle w:val="B1"/>
              <w:spacing w:after="120"/>
              <w:ind w:left="0" w:firstLine="0"/>
            </w:pPr>
            <w:r w:rsidRPr="00C87496">
              <w:rPr>
                <w:highlight w:val="yellow"/>
              </w:rPr>
              <w:t>During the mobility</w:t>
            </w:r>
            <w:r>
              <w:t xml:space="preserve"> from a NG-RAN node that supports MBS to a target NG-RAN node that supports MBS, or </w:t>
            </w:r>
            <w:r w:rsidRPr="00C87496">
              <w:rPr>
                <w:highlight w:val="yellow"/>
              </w:rPr>
              <w:t xml:space="preserve">from a NG-RAN node that supports MBS to a target NG-RAN node that does not support MBS, </w:t>
            </w:r>
            <w:r w:rsidRPr="00C87496">
              <w:rPr>
                <w:highlight w:val="yellow"/>
                <w:lang w:eastAsia="zh-CN"/>
              </w:rPr>
              <w:t>minimization of data loss</w:t>
            </w:r>
            <w:r w:rsidRPr="00C87496">
              <w:rPr>
                <w:highlight w:val="yellow"/>
              </w:rPr>
              <w:t xml:space="preserve"> should be supported</w:t>
            </w:r>
            <w:r>
              <w:t>.</w:t>
            </w:r>
          </w:p>
          <w:p w14:paraId="23800E43" w14:textId="77777777" w:rsidR="00CA3988" w:rsidRDefault="00CA3988" w:rsidP="00C87496">
            <w:pPr>
              <w:pStyle w:val="B1"/>
              <w:spacing w:after="120"/>
              <w:ind w:left="0" w:firstLine="0"/>
            </w:pPr>
            <w:r>
              <w:t xml:space="preserve">To support </w:t>
            </w:r>
            <w:r>
              <w:rPr>
                <w:lang w:eastAsia="zh-CN"/>
              </w:rPr>
              <w:t xml:space="preserve">Handover </w:t>
            </w:r>
            <w:r>
              <w:t>from NG-RAN node that supports MBS to a target NG-RAN node that does not support MBS:</w:t>
            </w:r>
          </w:p>
          <w:p w14:paraId="02AFE68D" w14:textId="77777777" w:rsidR="00CA3988" w:rsidRDefault="00CA3988" w:rsidP="00C87496">
            <w:pPr>
              <w:pStyle w:val="B1"/>
              <w:spacing w:after="120"/>
            </w:pPr>
            <w:r>
              <w:t>-</w:t>
            </w:r>
            <w:r>
              <w:tab/>
            </w:r>
            <w:r>
              <w:rPr>
                <w:rFonts w:cs="宋体"/>
                <w:lang w:eastAsia="zh-CN"/>
              </w:rPr>
              <w:t>mapping information about unicast QoS flows and the associated multicast QoS flows are provided to the NG-RAN node</w:t>
            </w:r>
            <w:r>
              <w:t>. This is already performed during the PDU session modification procedure for the PDU session associated with the MBS session when the UE Joins into the MBS Session;</w:t>
            </w:r>
          </w:p>
          <w:p w14:paraId="312C6A44" w14:textId="77777777" w:rsidR="00CA3988" w:rsidRDefault="00CA3988" w:rsidP="00C87496">
            <w:pPr>
              <w:pStyle w:val="B1"/>
              <w:spacing w:after="120"/>
              <w:rPr>
                <w:rFonts w:cs="宋体"/>
                <w:lang w:eastAsia="zh-CN"/>
              </w:rPr>
            </w:pPr>
            <w:r>
              <w:rPr>
                <w:lang w:eastAsia="zh-CN"/>
              </w:rPr>
              <w:t>-</w:t>
            </w:r>
            <w:r>
              <w:rPr>
                <w:lang w:eastAsia="zh-CN"/>
              </w:rPr>
              <w:tab/>
            </w:r>
            <w:r w:rsidRPr="00C87496">
              <w:rPr>
                <w:highlight w:val="yellow"/>
                <w:lang w:eastAsia="zh-CN"/>
              </w:rPr>
              <w:t>during the handover procedure, the delivery method is switched from 5GC Shared MBS traffic delivery method to 5GC Individual MBS traffic delivery method</w:t>
            </w:r>
            <w:r>
              <w:rPr>
                <w:lang w:eastAsia="zh-CN"/>
              </w:rPr>
              <w:t xml:space="preserve">, i.e. </w:t>
            </w:r>
            <w:r>
              <w:rPr>
                <w:rFonts w:cs="宋体"/>
                <w:lang w:eastAsia="zh-CN"/>
              </w:rPr>
              <w:t xml:space="preserve">the N3 tunnel of the PDU Session for 5GC Individual MBS traffic delivery needs to be activated towards the target RAN node. </w:t>
            </w:r>
            <w:r>
              <w:rPr>
                <w:lang w:eastAsia="zh-CN"/>
              </w:rPr>
              <w:t>The SMF realizes that the target NG-RAN node does not support 5GC Shared MBS traffic delivery method.</w:t>
            </w:r>
          </w:p>
          <w:p w14:paraId="766B31C1" w14:textId="1339EA97" w:rsidR="00CA3988" w:rsidRPr="00A87194" w:rsidRDefault="00CA3988" w:rsidP="00C87496">
            <w:pPr>
              <w:pStyle w:val="B1"/>
              <w:rPr>
                <w:szCs w:val="22"/>
              </w:rPr>
            </w:pPr>
            <w:r>
              <w:t>-</w:t>
            </w:r>
            <w:r>
              <w:tab/>
              <w:t xml:space="preserve">the SMF and the MB-SMF shall also activate the GTP tunnel between the UPF and the MB-UPF for </w:t>
            </w:r>
            <w:r>
              <w:rPr>
                <w:rFonts w:cs="宋体"/>
                <w:lang w:val="en-US" w:eastAsia="zh-CN"/>
              </w:rPr>
              <w:t>5GC Individual MBS traffic delivery method, if needed.</w:t>
            </w:r>
            <w:r w:rsidRPr="0068003E" w:rsidDel="00935597">
              <w:rPr>
                <w:lang w:eastAsia="zh-CN"/>
              </w:rPr>
              <w:t xml:space="preserve"> </w:t>
            </w:r>
          </w:p>
        </w:tc>
      </w:tr>
    </w:tbl>
    <w:p w14:paraId="5E8CCBED" w14:textId="1820A256" w:rsidR="008E0A8C" w:rsidRDefault="00AB0698" w:rsidP="00D74854">
      <w:pPr>
        <w:spacing w:beforeLines="50" w:before="120" w:after="120"/>
        <w:jc w:val="both"/>
        <w:rPr>
          <w:lang w:eastAsia="zh-CN"/>
        </w:rPr>
      </w:pPr>
      <w:r>
        <w:rPr>
          <w:lang w:eastAsia="zh-CN"/>
        </w:rPr>
        <w:t>Besides, i</w:t>
      </w:r>
      <w:r w:rsidR="00CA3988">
        <w:rPr>
          <w:lang w:eastAsia="zh-CN"/>
        </w:rPr>
        <w:t>n the LS from RAN3</w:t>
      </w:r>
      <w:r w:rsidR="007A5A04">
        <w:rPr>
          <w:lang w:eastAsia="zh-CN"/>
        </w:rPr>
        <w:t xml:space="preserve"> [1]</w:t>
      </w:r>
      <w:r w:rsidR="00CA3988">
        <w:rPr>
          <w:lang w:eastAsia="zh-CN"/>
        </w:rPr>
        <w:t>, the</w:t>
      </w:r>
      <w:r w:rsidR="00C87496">
        <w:rPr>
          <w:lang w:eastAsia="zh-CN"/>
        </w:rPr>
        <w:t xml:space="preserve"> following feedback has been given</w:t>
      </w:r>
      <w:r w:rsidR="00CA3988">
        <w:rPr>
          <w:lang w:eastAsia="zh-CN"/>
        </w:rPr>
        <w:t xml:space="preserve">: </w:t>
      </w:r>
      <w:r w:rsidR="007A5A04">
        <w:rPr>
          <w:lang w:eastAsia="zh-CN"/>
        </w:rPr>
        <w:t>“</w:t>
      </w:r>
      <w:r w:rsidR="00CA3988" w:rsidRPr="00AB0698">
        <w:rPr>
          <w:lang w:eastAsia="zh-CN"/>
        </w:rPr>
        <w:t>f</w:t>
      </w:r>
      <w:r w:rsidR="00F56857" w:rsidRPr="00AB0698">
        <w:rPr>
          <w:lang w:eastAsia="zh-CN"/>
        </w:rPr>
        <w:t xml:space="preserve">or </w:t>
      </w:r>
      <w:r w:rsidR="00F56857" w:rsidRPr="00AB0698">
        <w:rPr>
          <w:lang w:val="en-US" w:eastAsia="zh-CN"/>
        </w:rPr>
        <w:t xml:space="preserve">Xn-based </w:t>
      </w:r>
      <w:r w:rsidR="00F56857" w:rsidRPr="00AB0698">
        <w:rPr>
          <w:lang w:eastAsia="zh-CN"/>
        </w:rPr>
        <w:t>handover from MBS supporting node to non-MBS supporting node, it is assumed that switch from shared delivery to individual delivery will be take place during the path switch procedure</w:t>
      </w:r>
      <w:r w:rsidR="00F56857" w:rsidRPr="00C87496">
        <w:rPr>
          <w:i/>
          <w:lang w:eastAsia="zh-CN"/>
        </w:rPr>
        <w:t>.</w:t>
      </w:r>
      <w:r w:rsidR="007A5A04">
        <w:rPr>
          <w:i/>
          <w:lang w:eastAsia="zh-CN"/>
        </w:rPr>
        <w:t>”</w:t>
      </w:r>
      <w:r w:rsidR="008E0A8C">
        <w:rPr>
          <w:i/>
          <w:lang w:eastAsia="zh-CN"/>
        </w:rPr>
        <w:t xml:space="preserve"> </w:t>
      </w:r>
    </w:p>
    <w:p w14:paraId="204649AD" w14:textId="3D25CF32" w:rsidR="007A5A04" w:rsidRDefault="008E0A8C" w:rsidP="005F75C8">
      <w:pPr>
        <w:spacing w:after="120"/>
        <w:jc w:val="both"/>
        <w:rPr>
          <w:lang w:eastAsia="zh-CN"/>
        </w:rPr>
      </w:pPr>
      <w:r>
        <w:rPr>
          <w:lang w:eastAsia="zh-CN"/>
        </w:rPr>
        <w:t xml:space="preserve">During RAN2#113e meeting, the </w:t>
      </w:r>
      <w:r w:rsidR="007A5A04">
        <w:rPr>
          <w:lang w:eastAsia="zh-CN"/>
        </w:rPr>
        <w:t>following agreement was made based on</w:t>
      </w:r>
      <w:r>
        <w:rPr>
          <w:lang w:eastAsia="zh-CN"/>
        </w:rPr>
        <w:t xml:space="preserve"> [2]: </w:t>
      </w:r>
    </w:p>
    <w:tbl>
      <w:tblPr>
        <w:tblStyle w:val="TableGrid"/>
        <w:tblW w:w="0" w:type="auto"/>
        <w:tblLook w:val="04A0" w:firstRow="1" w:lastRow="0" w:firstColumn="1" w:lastColumn="0" w:noHBand="0" w:noVBand="1"/>
      </w:tblPr>
      <w:tblGrid>
        <w:gridCol w:w="9629"/>
      </w:tblGrid>
      <w:tr w:rsidR="007A5A04" w14:paraId="6B1FF375" w14:textId="77777777" w:rsidTr="007A5A04">
        <w:tc>
          <w:tcPr>
            <w:tcW w:w="9629" w:type="dxa"/>
          </w:tcPr>
          <w:p w14:paraId="08777DC0" w14:textId="38186891" w:rsidR="007A5A04" w:rsidRPr="005F75C8" w:rsidRDefault="007A5A04" w:rsidP="005F75C8">
            <w:pPr>
              <w:numPr>
                <w:ilvl w:val="0"/>
                <w:numId w:val="9"/>
              </w:numPr>
              <w:spacing w:before="60" w:after="0"/>
              <w:ind w:left="540"/>
              <w:textAlignment w:val="center"/>
              <w:rPr>
                <w:rFonts w:ascii="Calibri" w:eastAsia="Times New Roman" w:hAnsi="Calibri" w:cs="Calibri"/>
                <w:color w:val="000000"/>
                <w:sz w:val="22"/>
                <w:szCs w:val="22"/>
                <w:lang w:eastAsia="zh-CN"/>
              </w:rPr>
            </w:pPr>
            <w:r w:rsidRPr="007A5A04">
              <w:rPr>
                <w:rFonts w:ascii="Arial" w:eastAsia="Times New Roman" w:hAnsi="Arial" w:cs="Arial"/>
                <w:b/>
                <w:bCs/>
                <w:color w:val="000000"/>
                <w:lang w:eastAsia="zh-CN"/>
              </w:rPr>
              <w:t xml:space="preserve">[037] RAN2 assumes that from RAN2 perspective, mobility from the source gNB supporting MBS to target gNB not supporting MBS can be achieved by switching the traffic from delivery via MRB to delivery via DRB either before or during the handover. Whether and how </w:t>
            </w:r>
            <w:r w:rsidRPr="007A5A04">
              <w:rPr>
                <w:rFonts w:ascii="Arial" w:eastAsia="Times New Roman" w:hAnsi="Arial" w:cs="Arial"/>
                <w:b/>
                <w:bCs/>
                <w:color w:val="000000"/>
                <w:lang w:eastAsia="zh-CN"/>
              </w:rPr>
              <w:lastRenderedPageBreak/>
              <w:t>this can be done without data losses has to be further investigated and requires progress and input from other WGs, i.e. RAN3 and SA2.</w:t>
            </w:r>
          </w:p>
        </w:tc>
      </w:tr>
    </w:tbl>
    <w:p w14:paraId="6B1757B8" w14:textId="77777777" w:rsidR="007A5A04" w:rsidRDefault="007A5A04" w:rsidP="005F75C8">
      <w:pPr>
        <w:spacing w:after="120"/>
        <w:jc w:val="both"/>
        <w:rPr>
          <w:lang w:eastAsia="zh-CN"/>
        </w:rPr>
      </w:pPr>
    </w:p>
    <w:p w14:paraId="4DE8E16F" w14:textId="03757569" w:rsidR="00313C1E" w:rsidRDefault="008E0A8C" w:rsidP="001B7A83">
      <w:pPr>
        <w:spacing w:after="120"/>
        <w:jc w:val="both"/>
        <w:rPr>
          <w:lang w:eastAsia="zh-CN"/>
        </w:rPr>
      </w:pPr>
      <w:r>
        <w:rPr>
          <w:lang w:eastAsia="zh-CN"/>
        </w:rPr>
        <w:t>To be specific</w:t>
      </w:r>
      <w:r w:rsidR="00313C1E">
        <w:rPr>
          <w:lang w:eastAsia="zh-CN"/>
        </w:rPr>
        <w:t xml:space="preserve">, there are two options </w:t>
      </w:r>
      <w:r w:rsidR="00335C1F">
        <w:rPr>
          <w:lang w:eastAsia="zh-CN"/>
        </w:rPr>
        <w:t xml:space="preserve">for </w:t>
      </w:r>
      <w:r w:rsidR="00AB0698">
        <w:rPr>
          <w:lang w:eastAsia="zh-CN"/>
        </w:rPr>
        <w:t>mobility</w:t>
      </w:r>
      <w:r w:rsidR="00335C1F">
        <w:rPr>
          <w:lang w:eastAsia="zh-CN"/>
        </w:rPr>
        <w:t xml:space="preserve"> to MBS</w:t>
      </w:r>
      <w:r w:rsidR="00AB0698">
        <w:rPr>
          <w:lang w:eastAsia="zh-CN"/>
        </w:rPr>
        <w:t xml:space="preserve"> </w:t>
      </w:r>
      <w:r w:rsidR="00AB0698" w:rsidRPr="00AB0698">
        <w:rPr>
          <w:lang w:eastAsia="zh-CN"/>
        </w:rPr>
        <w:t>non-supporting gNB</w:t>
      </w:r>
      <w:r w:rsidR="00335C1F">
        <w:rPr>
          <w:lang w:eastAsia="zh-CN"/>
        </w:rPr>
        <w:t>:</w:t>
      </w:r>
    </w:p>
    <w:p w14:paraId="7A1D49F2" w14:textId="3E47567B" w:rsidR="00335C1F" w:rsidRDefault="00335C1F" w:rsidP="001B7A83">
      <w:pPr>
        <w:spacing w:after="120"/>
        <w:jc w:val="both"/>
        <w:rPr>
          <w:lang w:eastAsia="zh-CN"/>
        </w:rPr>
      </w:pPr>
      <w:r w:rsidRPr="00335C1F">
        <w:rPr>
          <w:b/>
          <w:lang w:eastAsia="zh-CN"/>
        </w:rPr>
        <w:t>Option 1:</w:t>
      </w:r>
      <w:r>
        <w:rPr>
          <w:lang w:eastAsia="zh-CN"/>
        </w:rPr>
        <w:t xml:space="preserve"> </w:t>
      </w:r>
      <w:r w:rsidR="002036AF">
        <w:rPr>
          <w:lang w:eastAsia="zh-CN"/>
        </w:rPr>
        <w:t xml:space="preserve">Reconfigure </w:t>
      </w:r>
      <w:r w:rsidR="00DF0B15">
        <w:rPr>
          <w:lang w:eastAsia="zh-CN"/>
        </w:rPr>
        <w:t xml:space="preserve">MRB </w:t>
      </w:r>
      <w:r>
        <w:rPr>
          <w:lang w:eastAsia="zh-CN"/>
        </w:rPr>
        <w:t xml:space="preserve">to </w:t>
      </w:r>
      <w:r w:rsidR="00DF0B15">
        <w:rPr>
          <w:lang w:eastAsia="zh-CN"/>
        </w:rPr>
        <w:t xml:space="preserve">DRB </w:t>
      </w:r>
      <w:r w:rsidR="00D74854">
        <w:rPr>
          <w:lang w:eastAsia="zh-CN"/>
        </w:rPr>
        <w:t xml:space="preserve">before </w:t>
      </w:r>
      <w:r w:rsidR="008C644A">
        <w:rPr>
          <w:lang w:eastAsia="zh-CN"/>
        </w:rPr>
        <w:t>perform</w:t>
      </w:r>
      <w:r w:rsidR="00D74854">
        <w:rPr>
          <w:lang w:eastAsia="zh-CN"/>
        </w:rPr>
        <w:t>ing</w:t>
      </w:r>
      <w:r w:rsidR="008C644A">
        <w:rPr>
          <w:lang w:eastAsia="zh-CN"/>
        </w:rPr>
        <w:t xml:space="preserve"> </w:t>
      </w:r>
      <w:r>
        <w:rPr>
          <w:lang w:eastAsia="zh-CN"/>
        </w:rPr>
        <w:t>legacy handover procedure.</w:t>
      </w:r>
    </w:p>
    <w:p w14:paraId="50AAB4F6" w14:textId="6E4551E6" w:rsidR="00335C1F" w:rsidRPr="00335C1F" w:rsidRDefault="00DF0B15" w:rsidP="008C644A">
      <w:pPr>
        <w:spacing w:after="120"/>
        <w:jc w:val="both"/>
        <w:rPr>
          <w:lang w:eastAsia="zh-CN"/>
        </w:rPr>
      </w:pPr>
      <w:r>
        <w:rPr>
          <w:lang w:eastAsia="zh-CN"/>
        </w:rPr>
        <w:t>In this case</w:t>
      </w:r>
      <w:r w:rsidR="00634F5A">
        <w:rPr>
          <w:lang w:eastAsia="zh-CN"/>
        </w:rPr>
        <w:t xml:space="preserve">, RAN can reconfigure the MRB to DRB for data transmission. </w:t>
      </w:r>
      <w:r w:rsidR="00C252FF">
        <w:rPr>
          <w:lang w:eastAsia="zh-CN"/>
        </w:rPr>
        <w:t xml:space="preserve">During the reconfiguration, RAN2 can further consider how to ensure </w:t>
      </w:r>
      <w:r w:rsidR="00E430C5">
        <w:rPr>
          <w:lang w:eastAsia="zh-CN"/>
        </w:rPr>
        <w:t xml:space="preserve">no </w:t>
      </w:r>
      <w:r w:rsidR="00C252FF">
        <w:rPr>
          <w:lang w:eastAsia="zh-CN"/>
        </w:rPr>
        <w:t xml:space="preserve">data loss for MBS service with high reliability requirement. </w:t>
      </w:r>
      <w:r w:rsidR="002036AF">
        <w:rPr>
          <w:lang w:eastAsia="zh-CN"/>
        </w:rPr>
        <w:t xml:space="preserve">One possible way is to support shared delivery data to be transmitted via DRB as a </w:t>
      </w:r>
      <w:r w:rsidR="002036AF" w:rsidRPr="002036AF">
        <w:rPr>
          <w:lang w:eastAsia="zh-CN"/>
        </w:rPr>
        <w:t>transient state</w:t>
      </w:r>
      <w:r w:rsidR="002036AF">
        <w:rPr>
          <w:lang w:eastAsia="zh-CN"/>
        </w:rPr>
        <w:t xml:space="preserve"> a</w:t>
      </w:r>
      <w:r w:rsidR="00634F5A">
        <w:rPr>
          <w:lang w:eastAsia="zh-CN"/>
        </w:rPr>
        <w:t>fter the reconfiguration</w:t>
      </w:r>
      <w:r w:rsidR="00D74854">
        <w:rPr>
          <w:lang w:eastAsia="zh-CN"/>
        </w:rPr>
        <w:t xml:space="preserve"> is done, but before the handover. A</w:t>
      </w:r>
      <w:r w:rsidR="009C3829">
        <w:rPr>
          <w:lang w:eastAsia="zh-CN"/>
        </w:rPr>
        <w:t>fter MRB to DRB conversion</w:t>
      </w:r>
      <w:r w:rsidR="00D74854">
        <w:rPr>
          <w:lang w:eastAsia="zh-CN"/>
        </w:rPr>
        <w:t>,</w:t>
      </w:r>
      <w:r w:rsidR="008E0A8C">
        <w:rPr>
          <w:lang w:eastAsia="zh-CN"/>
        </w:rPr>
        <w:t xml:space="preserve"> the</w:t>
      </w:r>
      <w:r w:rsidR="002036AF">
        <w:rPr>
          <w:lang w:eastAsia="zh-CN"/>
        </w:rPr>
        <w:t xml:space="preserve"> </w:t>
      </w:r>
      <w:r w:rsidR="00634F5A">
        <w:rPr>
          <w:lang w:eastAsia="zh-CN"/>
        </w:rPr>
        <w:t>legacy</w:t>
      </w:r>
      <w:r w:rsidR="00D74854">
        <w:rPr>
          <w:lang w:eastAsia="zh-CN"/>
        </w:rPr>
        <w:t xml:space="preserve"> data lossless</w:t>
      </w:r>
      <w:r w:rsidR="00634F5A">
        <w:rPr>
          <w:lang w:eastAsia="zh-CN"/>
        </w:rPr>
        <w:t xml:space="preserve"> handover is performed to the target gNB </w:t>
      </w:r>
      <w:r w:rsidR="008E6E01">
        <w:rPr>
          <w:lang w:eastAsia="zh-CN"/>
        </w:rPr>
        <w:t xml:space="preserve">that does not support MBS. </w:t>
      </w:r>
    </w:p>
    <w:p w14:paraId="3FED1882" w14:textId="0648EB14" w:rsidR="00335C1F" w:rsidRDefault="00335C1F" w:rsidP="005F75C8">
      <w:pPr>
        <w:spacing w:beforeLines="50" w:before="120" w:after="120"/>
        <w:jc w:val="both"/>
        <w:rPr>
          <w:lang w:eastAsia="zh-CN"/>
        </w:rPr>
      </w:pPr>
      <w:r w:rsidRPr="00335C1F">
        <w:rPr>
          <w:b/>
          <w:lang w:eastAsia="zh-CN"/>
        </w:rPr>
        <w:t>Option 2:</w:t>
      </w:r>
      <w:r w:rsidR="00983D8F">
        <w:rPr>
          <w:lang w:eastAsia="zh-CN"/>
        </w:rPr>
        <w:t xml:space="preserve"> </w:t>
      </w:r>
      <w:r w:rsidR="002036AF">
        <w:rPr>
          <w:lang w:eastAsia="zh-CN"/>
        </w:rPr>
        <w:t>C</w:t>
      </w:r>
      <w:r>
        <w:rPr>
          <w:lang w:eastAsia="zh-CN"/>
        </w:rPr>
        <w:t xml:space="preserve">onvert </w:t>
      </w:r>
      <w:r w:rsidR="00DF0B15">
        <w:rPr>
          <w:lang w:eastAsia="zh-CN"/>
        </w:rPr>
        <w:t>MRB</w:t>
      </w:r>
      <w:r>
        <w:rPr>
          <w:lang w:eastAsia="zh-CN"/>
        </w:rPr>
        <w:t xml:space="preserve"> to </w:t>
      </w:r>
      <w:r w:rsidR="00DF0B15">
        <w:rPr>
          <w:lang w:eastAsia="zh-CN"/>
        </w:rPr>
        <w:t xml:space="preserve">DRB </w:t>
      </w:r>
      <w:r w:rsidR="002036AF">
        <w:rPr>
          <w:lang w:eastAsia="zh-CN"/>
        </w:rPr>
        <w:t>via full configuration during handover</w:t>
      </w:r>
      <w:r>
        <w:rPr>
          <w:lang w:eastAsia="zh-CN"/>
        </w:rPr>
        <w:t>.</w:t>
      </w:r>
    </w:p>
    <w:p w14:paraId="05D21696" w14:textId="366F08D3" w:rsidR="007A2F0E" w:rsidRPr="00B817BB" w:rsidRDefault="008C644A" w:rsidP="00B817BB">
      <w:pPr>
        <w:spacing w:after="120"/>
        <w:jc w:val="both"/>
        <w:rPr>
          <w:lang w:eastAsia="zh-CN"/>
        </w:rPr>
      </w:pPr>
      <w:r>
        <w:rPr>
          <w:lang w:eastAsia="zh-CN"/>
        </w:rPr>
        <w:t>T</w:t>
      </w:r>
      <w:r w:rsidR="00B817BB">
        <w:rPr>
          <w:lang w:eastAsia="zh-CN"/>
        </w:rPr>
        <w:t xml:space="preserve">he source gNB initiates MBS handover by sending MBS context in the </w:t>
      </w:r>
      <w:r w:rsidR="00B817BB" w:rsidRPr="003018F5">
        <w:rPr>
          <w:i/>
          <w:lang w:eastAsia="zh-CN"/>
        </w:rPr>
        <w:t>HANDOVER REQUEST</w:t>
      </w:r>
      <w:r w:rsidR="00B817BB" w:rsidRPr="003018F5">
        <w:rPr>
          <w:lang w:eastAsia="zh-CN"/>
        </w:rPr>
        <w:t xml:space="preserve"> message</w:t>
      </w:r>
      <w:r w:rsidR="00B817BB">
        <w:rPr>
          <w:lang w:eastAsia="zh-CN"/>
        </w:rPr>
        <w:t>. The target does</w:t>
      </w:r>
      <w:r w:rsidR="00E430C5">
        <w:rPr>
          <w:lang w:eastAsia="zh-CN"/>
        </w:rPr>
        <w:t xml:space="preserve"> not</w:t>
      </w:r>
      <w:r w:rsidR="00B817BB">
        <w:rPr>
          <w:lang w:eastAsia="zh-CN"/>
        </w:rPr>
        <w:t xml:space="preserve"> recognize MBS context and thus may </w:t>
      </w:r>
      <w:r w:rsidR="00E430C5">
        <w:rPr>
          <w:lang w:eastAsia="zh-CN"/>
        </w:rPr>
        <w:t xml:space="preserve">initiate </w:t>
      </w:r>
      <w:r w:rsidR="00B817BB" w:rsidRPr="00B817BB">
        <w:rPr>
          <w:i/>
          <w:lang w:eastAsia="zh-CN"/>
        </w:rPr>
        <w:t>full-config</w:t>
      </w:r>
      <w:r w:rsidR="00B817BB">
        <w:rPr>
          <w:lang w:eastAsia="zh-CN"/>
        </w:rPr>
        <w:t xml:space="preserve"> </w:t>
      </w:r>
      <w:r w:rsidR="00E430C5">
        <w:rPr>
          <w:lang w:eastAsia="zh-CN"/>
        </w:rPr>
        <w:t xml:space="preserve">at </w:t>
      </w:r>
      <w:r w:rsidR="00B817BB">
        <w:rPr>
          <w:lang w:eastAsia="zh-CN"/>
        </w:rPr>
        <w:t xml:space="preserve">the UE. After </w:t>
      </w:r>
      <w:r w:rsidR="00E430C5">
        <w:rPr>
          <w:lang w:eastAsia="zh-CN"/>
        </w:rPr>
        <w:t xml:space="preserve">the </w:t>
      </w:r>
      <w:r w:rsidR="00B817BB">
        <w:rPr>
          <w:lang w:eastAsia="zh-CN"/>
        </w:rPr>
        <w:t xml:space="preserve">handover, the UE uses the DRB established according to the </w:t>
      </w:r>
      <w:r w:rsidR="00B817BB" w:rsidRPr="00B817BB">
        <w:rPr>
          <w:i/>
          <w:lang w:eastAsia="zh-CN"/>
        </w:rPr>
        <w:t>full-config</w:t>
      </w:r>
      <w:r w:rsidR="00B817BB">
        <w:rPr>
          <w:i/>
          <w:lang w:eastAsia="zh-CN"/>
        </w:rPr>
        <w:t xml:space="preserve"> </w:t>
      </w:r>
      <w:r w:rsidR="00B817BB">
        <w:rPr>
          <w:lang w:eastAsia="zh-CN"/>
        </w:rPr>
        <w:t xml:space="preserve">to receive data from the target gNB. The </w:t>
      </w:r>
      <w:r w:rsidR="00B817BB" w:rsidRPr="00B817BB">
        <w:rPr>
          <w:i/>
          <w:lang w:eastAsia="zh-CN"/>
        </w:rPr>
        <w:t>full-config</w:t>
      </w:r>
      <w:r w:rsidR="00B817BB">
        <w:rPr>
          <w:lang w:eastAsia="zh-CN"/>
        </w:rPr>
        <w:t xml:space="preserve"> procedure will result in data loss which is not </w:t>
      </w:r>
      <w:r w:rsidR="00E430C5">
        <w:rPr>
          <w:lang w:eastAsia="zh-CN"/>
        </w:rPr>
        <w:t xml:space="preserve">acceptable for </w:t>
      </w:r>
      <w:r w:rsidR="00B817BB">
        <w:rPr>
          <w:lang w:eastAsia="zh-CN"/>
        </w:rPr>
        <w:t>MBS service</w:t>
      </w:r>
      <w:r w:rsidR="00E430C5">
        <w:rPr>
          <w:lang w:eastAsia="zh-CN"/>
        </w:rPr>
        <w:t>s</w:t>
      </w:r>
      <w:r w:rsidR="00B817BB">
        <w:rPr>
          <w:lang w:eastAsia="zh-CN"/>
        </w:rPr>
        <w:t xml:space="preserve"> with high reliability</w:t>
      </w:r>
      <w:r w:rsidR="00244F68">
        <w:rPr>
          <w:lang w:eastAsia="zh-CN"/>
        </w:rPr>
        <w:t>.</w:t>
      </w:r>
      <w:r w:rsidR="008A72B1">
        <w:rPr>
          <w:lang w:eastAsia="zh-CN"/>
        </w:rPr>
        <w:t xml:space="preserve"> </w:t>
      </w:r>
    </w:p>
    <w:p w14:paraId="081740AD" w14:textId="77777777" w:rsidR="005F75C8" w:rsidRDefault="00430309" w:rsidP="005F75C8">
      <w:pPr>
        <w:spacing w:after="120"/>
        <w:jc w:val="both"/>
        <w:rPr>
          <w:b/>
          <w:lang w:eastAsia="zh-CN"/>
        </w:rPr>
      </w:pPr>
      <w:r>
        <w:rPr>
          <w:b/>
          <w:lang w:eastAsia="zh-CN"/>
        </w:rPr>
        <w:t xml:space="preserve">Proposal </w:t>
      </w:r>
      <w:r w:rsidR="00D91E48">
        <w:rPr>
          <w:b/>
          <w:lang w:eastAsia="zh-CN"/>
        </w:rPr>
        <w:t>3</w:t>
      </w:r>
      <w:r>
        <w:rPr>
          <w:b/>
          <w:lang w:eastAsia="zh-CN"/>
        </w:rPr>
        <w:t xml:space="preserve">: </w:t>
      </w:r>
      <w:r w:rsidR="005F75C8" w:rsidRPr="005F75C8">
        <w:rPr>
          <w:b/>
          <w:lang w:eastAsia="zh-CN"/>
        </w:rPr>
        <w:t>For services requiring lossless handover, the mobility from MBS gNB to non-MBS gNB is done in the following way:</w:t>
      </w:r>
    </w:p>
    <w:p w14:paraId="76217479" w14:textId="04FBF03E" w:rsidR="005F75C8" w:rsidRPr="005F75C8" w:rsidRDefault="005F75C8" w:rsidP="005F75C8">
      <w:pPr>
        <w:pStyle w:val="ListParagraph"/>
        <w:numPr>
          <w:ilvl w:val="0"/>
          <w:numId w:val="12"/>
        </w:numPr>
        <w:spacing w:after="120"/>
        <w:rPr>
          <w:rFonts w:ascii="Times New Roman" w:hAnsi="Times New Roman" w:cs="Times New Roman"/>
          <w:b/>
          <w:sz w:val="20"/>
          <w:szCs w:val="20"/>
        </w:rPr>
      </w:pPr>
      <w:r w:rsidRPr="005F75C8">
        <w:rPr>
          <w:rFonts w:ascii="Times New Roman" w:hAnsi="Times New Roman" w:cs="Times New Roman"/>
          <w:b/>
          <w:sz w:val="20"/>
          <w:szCs w:val="20"/>
        </w:rPr>
        <w:t>MRB is reconfigured to DRB at the beginning of the handover procedure.</w:t>
      </w:r>
    </w:p>
    <w:p w14:paraId="67B9266C" w14:textId="219CFBF2" w:rsidR="00A74FFF" w:rsidRPr="005F75C8" w:rsidRDefault="005F75C8" w:rsidP="005F75C8">
      <w:pPr>
        <w:pStyle w:val="ListParagraph"/>
        <w:numPr>
          <w:ilvl w:val="0"/>
          <w:numId w:val="12"/>
        </w:numPr>
        <w:spacing w:after="120"/>
        <w:rPr>
          <w:rFonts w:ascii="Times New Roman" w:hAnsi="Times New Roman" w:cs="Times New Roman"/>
          <w:b/>
          <w:sz w:val="20"/>
          <w:szCs w:val="20"/>
        </w:rPr>
      </w:pPr>
      <w:r w:rsidRPr="005F75C8">
        <w:rPr>
          <w:rFonts w:ascii="Times New Roman" w:hAnsi="Times New Roman" w:cs="Times New Roman"/>
          <w:b/>
          <w:sz w:val="20"/>
          <w:szCs w:val="20"/>
        </w:rPr>
        <w:t>Shared delivery data is transmitted via DRB in a source node as a transient state.</w:t>
      </w:r>
    </w:p>
    <w:p w14:paraId="4503E456" w14:textId="75395283" w:rsidR="00430309" w:rsidRDefault="00A74FFF" w:rsidP="004C6544">
      <w:pPr>
        <w:spacing w:before="240" w:after="120"/>
        <w:jc w:val="both"/>
        <w:rPr>
          <w:b/>
          <w:lang w:eastAsia="zh-CN"/>
        </w:rPr>
      </w:pPr>
      <w:r>
        <w:rPr>
          <w:b/>
          <w:lang w:eastAsia="zh-CN"/>
        </w:rPr>
        <w:t xml:space="preserve">Proposal 4: </w:t>
      </w:r>
      <w:r w:rsidR="00136EE8">
        <w:rPr>
          <w:b/>
          <w:lang w:eastAsia="zh-CN"/>
        </w:rPr>
        <w:t>For services not requiring lossless handover, f</w:t>
      </w:r>
      <w:r>
        <w:rPr>
          <w:b/>
          <w:lang w:eastAsia="zh-CN"/>
        </w:rPr>
        <w:t>or m</w:t>
      </w:r>
      <w:r w:rsidRPr="0036086F">
        <w:rPr>
          <w:b/>
          <w:lang w:eastAsia="zh-CN"/>
        </w:rPr>
        <w:t xml:space="preserve">obility from MBS </w:t>
      </w:r>
      <w:r>
        <w:rPr>
          <w:b/>
          <w:lang w:eastAsia="zh-CN"/>
        </w:rPr>
        <w:t xml:space="preserve">gNB </w:t>
      </w:r>
      <w:r w:rsidRPr="0036086F">
        <w:rPr>
          <w:b/>
          <w:lang w:eastAsia="zh-CN"/>
        </w:rPr>
        <w:t xml:space="preserve">to </w:t>
      </w:r>
      <w:r>
        <w:rPr>
          <w:b/>
          <w:lang w:eastAsia="zh-CN"/>
        </w:rPr>
        <w:t>non-</w:t>
      </w:r>
      <w:r w:rsidRPr="0036086F">
        <w:rPr>
          <w:b/>
          <w:lang w:eastAsia="zh-CN"/>
        </w:rPr>
        <w:t>MBS</w:t>
      </w:r>
      <w:r>
        <w:rPr>
          <w:b/>
          <w:lang w:eastAsia="zh-CN"/>
        </w:rPr>
        <w:t xml:space="preserve"> gNB, </w:t>
      </w:r>
      <w:r w:rsidR="008C127A">
        <w:rPr>
          <w:b/>
          <w:lang w:eastAsia="zh-CN"/>
        </w:rPr>
        <w:t xml:space="preserve">MRB can be converted to DRB </w:t>
      </w:r>
      <w:r w:rsidR="008E0A8C">
        <w:rPr>
          <w:b/>
          <w:lang w:eastAsia="zh-CN"/>
        </w:rPr>
        <w:t>via full configuration</w:t>
      </w:r>
      <w:r w:rsidR="00615842">
        <w:rPr>
          <w:b/>
          <w:lang w:eastAsia="zh-CN"/>
        </w:rPr>
        <w:t>.</w:t>
      </w:r>
    </w:p>
    <w:p w14:paraId="415B8EAF" w14:textId="77777777" w:rsidR="00D74B59" w:rsidRDefault="00D74B59" w:rsidP="00D74B59">
      <w:pPr>
        <w:spacing w:beforeLines="100" w:before="240" w:after="120"/>
        <w:jc w:val="both"/>
        <w:outlineLvl w:val="1"/>
        <w:rPr>
          <w:rFonts w:ascii="Arial" w:hAnsi="Arial" w:cs="Arial"/>
          <w:sz w:val="28"/>
          <w:szCs w:val="28"/>
          <w:lang w:eastAsia="zh-CN"/>
        </w:rPr>
      </w:pPr>
      <w:r w:rsidRPr="004F65C4">
        <w:rPr>
          <w:rFonts w:ascii="Arial" w:hAnsi="Arial" w:cs="Arial"/>
          <w:sz w:val="28"/>
          <w:szCs w:val="28"/>
          <w:lang w:eastAsia="zh-CN"/>
        </w:rPr>
        <w:t>2.</w:t>
      </w:r>
      <w:r>
        <w:rPr>
          <w:rFonts w:ascii="Arial" w:hAnsi="Arial" w:cs="Arial"/>
          <w:sz w:val="28"/>
          <w:szCs w:val="28"/>
          <w:lang w:eastAsia="zh-CN"/>
        </w:rPr>
        <w:t>3</w:t>
      </w:r>
      <w:r w:rsidRPr="004F65C4">
        <w:rPr>
          <w:rFonts w:ascii="Arial" w:hAnsi="Arial" w:cs="Arial"/>
          <w:sz w:val="28"/>
          <w:szCs w:val="28"/>
          <w:lang w:eastAsia="zh-CN"/>
        </w:rPr>
        <w:t xml:space="preserve"> </w:t>
      </w:r>
      <w:r w:rsidRPr="00D74B59">
        <w:rPr>
          <w:rFonts w:ascii="Arial" w:hAnsi="Arial" w:cs="Arial"/>
          <w:sz w:val="28"/>
          <w:szCs w:val="28"/>
          <w:lang w:eastAsia="zh-CN"/>
        </w:rPr>
        <w:t>Mobility from MBS non-supporting gNB to MBS supporting gNB</w:t>
      </w:r>
    </w:p>
    <w:p w14:paraId="707DA870" w14:textId="6F466B2B" w:rsidR="008E0A8C" w:rsidRDefault="0036086F" w:rsidP="00D74854">
      <w:pPr>
        <w:spacing w:beforeLines="50" w:before="120" w:after="120"/>
        <w:jc w:val="both"/>
        <w:rPr>
          <w:lang w:eastAsia="zh-CN"/>
        </w:rPr>
      </w:pPr>
      <w:r>
        <w:rPr>
          <w:rFonts w:hint="eastAsia"/>
          <w:lang w:eastAsia="zh-CN"/>
        </w:rPr>
        <w:t>F</w:t>
      </w:r>
      <w:r>
        <w:rPr>
          <w:lang w:eastAsia="zh-CN"/>
        </w:rPr>
        <w:t xml:space="preserve">or the scenario of mobility </w:t>
      </w:r>
      <w:r w:rsidRPr="0036086F">
        <w:rPr>
          <w:lang w:eastAsia="zh-CN"/>
        </w:rPr>
        <w:t>from MBS non-supporting gNB to MBS supporting gNB</w:t>
      </w:r>
      <w:r>
        <w:rPr>
          <w:lang w:eastAsia="zh-CN"/>
        </w:rPr>
        <w:t xml:space="preserve">, </w:t>
      </w:r>
      <w:r w:rsidR="008E0A8C">
        <w:rPr>
          <w:lang w:eastAsia="zh-CN"/>
        </w:rPr>
        <w:t>SA2 has achieved the following conclusions in TS</w:t>
      </w:r>
      <w:r w:rsidR="004C6544">
        <w:rPr>
          <w:lang w:eastAsia="zh-CN"/>
        </w:rPr>
        <w:t xml:space="preserve"> </w:t>
      </w:r>
      <w:r w:rsidR="008E0A8C">
        <w:rPr>
          <w:lang w:eastAsia="zh-CN"/>
        </w:rPr>
        <w:t>23.247: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3"/>
      </w:tblGrid>
      <w:tr w:rsidR="008E0A8C" w:rsidRPr="003238B1" w14:paraId="7070BE54" w14:textId="77777777" w:rsidTr="004F7F7B">
        <w:trPr>
          <w:jc w:val="center"/>
        </w:trPr>
        <w:tc>
          <w:tcPr>
            <w:tcW w:w="9143" w:type="dxa"/>
            <w:shd w:val="clear" w:color="auto" w:fill="auto"/>
          </w:tcPr>
          <w:p w14:paraId="1FB3BADD" w14:textId="77777777" w:rsidR="008E0A8C" w:rsidRDefault="008E0A8C" w:rsidP="008E0A8C">
            <w:pPr>
              <w:pStyle w:val="B1"/>
              <w:ind w:left="0" w:firstLine="0"/>
            </w:pPr>
            <w:r>
              <w:t xml:space="preserve">To support </w:t>
            </w:r>
            <w:r>
              <w:rPr>
                <w:lang w:eastAsia="zh-CN"/>
              </w:rPr>
              <w:t xml:space="preserve">Handover </w:t>
            </w:r>
            <w:r>
              <w:t>from a NG-RAN node that does not support MBS to a target NG-RAN node that supports MBS:</w:t>
            </w:r>
          </w:p>
          <w:p w14:paraId="4D147299" w14:textId="77777777" w:rsidR="008E0A8C" w:rsidRDefault="008E0A8C" w:rsidP="008E0A8C">
            <w:pPr>
              <w:pStyle w:val="B1"/>
              <w:rPr>
                <w:rFonts w:eastAsia="MS Mincho"/>
                <w:lang w:val="en-US"/>
              </w:rPr>
            </w:pPr>
            <w:r>
              <w:t>-</w:t>
            </w:r>
            <w:r>
              <w:tab/>
              <w:t>The PDU sessions, including the one associated with the MBS session</w:t>
            </w:r>
            <w:r>
              <w:rPr>
                <w:rFonts w:cs="宋体"/>
                <w:lang w:eastAsia="zh-CN"/>
              </w:rPr>
              <w:t xml:space="preserve"> and used for 5GC Individual MBS traffic delivery</w:t>
            </w:r>
            <w:r>
              <w:t>, are handed over to target RAN.</w:t>
            </w:r>
          </w:p>
          <w:p w14:paraId="247D27E8" w14:textId="77777777" w:rsidR="008E0A8C" w:rsidRPr="00A87194" w:rsidRDefault="008E0A8C" w:rsidP="008E0A8C">
            <w:pPr>
              <w:pStyle w:val="B1"/>
              <w:rPr>
                <w:szCs w:val="22"/>
              </w:rPr>
            </w:pPr>
            <w:r>
              <w:t>-</w:t>
            </w:r>
            <w:r>
              <w:tab/>
              <w:t>the 5G</w:t>
            </w:r>
            <w:r>
              <w:rPr>
                <w:rFonts w:cs="宋体"/>
                <w:lang w:val="en-US" w:eastAsia="zh-CN"/>
              </w:rPr>
              <w:t>C terminates the 5GC Individual MBS traffic delivery method after handover procedure</w:t>
            </w:r>
            <w:r>
              <w:rPr>
                <w:lang w:val="en-US"/>
              </w:rPr>
              <w:t>.</w:t>
            </w:r>
          </w:p>
        </w:tc>
      </w:tr>
    </w:tbl>
    <w:p w14:paraId="30428E8F" w14:textId="77777777" w:rsidR="00D74B59" w:rsidRDefault="008E0A8C" w:rsidP="00220E19">
      <w:pPr>
        <w:spacing w:beforeLines="50" w:before="120" w:after="120"/>
        <w:jc w:val="both"/>
        <w:rPr>
          <w:lang w:eastAsia="zh-CN"/>
        </w:rPr>
      </w:pPr>
      <w:r>
        <w:rPr>
          <w:lang w:eastAsia="zh-CN"/>
        </w:rPr>
        <w:t xml:space="preserve">From RAN2 point of view, </w:t>
      </w:r>
      <w:r w:rsidR="0036086F">
        <w:rPr>
          <w:lang w:eastAsia="zh-CN"/>
        </w:rPr>
        <w:t>it is straightforward to perform legacy handover to the target gNB first. And then it is up to the CN to switch the</w:t>
      </w:r>
      <w:r w:rsidR="0036086F" w:rsidRPr="00953F43">
        <w:rPr>
          <w:lang w:eastAsia="zh-CN"/>
        </w:rPr>
        <w:t xml:space="preserve"> </w:t>
      </w:r>
      <w:r w:rsidR="0036086F">
        <w:rPr>
          <w:lang w:eastAsia="zh-CN"/>
        </w:rPr>
        <w:t>traffic</w:t>
      </w:r>
      <w:r w:rsidR="0036086F" w:rsidRPr="00953F43">
        <w:rPr>
          <w:lang w:eastAsia="zh-CN"/>
        </w:rPr>
        <w:t xml:space="preserve"> delivery </w:t>
      </w:r>
      <w:r w:rsidR="0036086F">
        <w:rPr>
          <w:lang w:eastAsia="zh-CN"/>
        </w:rPr>
        <w:t xml:space="preserve">through unicast PDU session </w:t>
      </w:r>
      <w:r w:rsidR="0036086F" w:rsidRPr="00953F43">
        <w:rPr>
          <w:lang w:eastAsia="zh-CN"/>
        </w:rPr>
        <w:t xml:space="preserve">to </w:t>
      </w:r>
      <w:r w:rsidR="0036086F">
        <w:rPr>
          <w:lang w:eastAsia="zh-CN"/>
        </w:rPr>
        <w:t>traffic</w:t>
      </w:r>
      <w:r w:rsidR="0036086F" w:rsidRPr="00953F43">
        <w:rPr>
          <w:lang w:eastAsia="zh-CN"/>
        </w:rPr>
        <w:t xml:space="preserve"> delivery </w:t>
      </w:r>
      <w:r w:rsidR="0036086F">
        <w:rPr>
          <w:lang w:eastAsia="zh-CN"/>
        </w:rPr>
        <w:t>through the MBS session. RAN2 can further discuss whether data lossless</w:t>
      </w:r>
      <w:r w:rsidR="00E430C5">
        <w:rPr>
          <w:lang w:eastAsia="zh-CN"/>
        </w:rPr>
        <w:t xml:space="preserve"> handover</w:t>
      </w:r>
      <w:r w:rsidR="0036086F">
        <w:rPr>
          <w:lang w:eastAsia="zh-CN"/>
        </w:rPr>
        <w:t xml:space="preserve"> should be ensured for MBS service with high reliability requirement during this procedure.</w:t>
      </w:r>
    </w:p>
    <w:p w14:paraId="0463C91D" w14:textId="73F5CE6A" w:rsidR="0036086F" w:rsidRDefault="0036086F" w:rsidP="0036086F">
      <w:pPr>
        <w:spacing w:after="120"/>
        <w:jc w:val="both"/>
        <w:rPr>
          <w:b/>
          <w:lang w:eastAsia="zh-CN"/>
        </w:rPr>
      </w:pPr>
      <w:r>
        <w:rPr>
          <w:b/>
          <w:lang w:eastAsia="zh-CN"/>
        </w:rPr>
        <w:t xml:space="preserve">Proposal </w:t>
      </w:r>
      <w:r w:rsidR="009474CB">
        <w:rPr>
          <w:b/>
          <w:lang w:eastAsia="zh-CN"/>
        </w:rPr>
        <w:t>5</w:t>
      </w:r>
      <w:r>
        <w:rPr>
          <w:b/>
          <w:lang w:eastAsia="zh-CN"/>
        </w:rPr>
        <w:t xml:space="preserve">: </w:t>
      </w:r>
      <w:r w:rsidR="00AB2DCC">
        <w:rPr>
          <w:b/>
          <w:lang w:eastAsia="zh-CN"/>
        </w:rPr>
        <w:t>For m</w:t>
      </w:r>
      <w:r w:rsidR="00AB2DCC" w:rsidRPr="0036086F">
        <w:rPr>
          <w:b/>
          <w:lang w:eastAsia="zh-CN"/>
        </w:rPr>
        <w:t xml:space="preserve">obility from </w:t>
      </w:r>
      <w:r w:rsidR="00AB2DCC">
        <w:rPr>
          <w:b/>
          <w:lang w:eastAsia="zh-CN"/>
        </w:rPr>
        <w:t>non-</w:t>
      </w:r>
      <w:r w:rsidR="00AB2DCC" w:rsidRPr="0036086F">
        <w:rPr>
          <w:b/>
          <w:lang w:eastAsia="zh-CN"/>
        </w:rPr>
        <w:t>MBS to MBS</w:t>
      </w:r>
      <w:r w:rsidR="00AB2DCC">
        <w:rPr>
          <w:b/>
          <w:lang w:eastAsia="zh-CN"/>
        </w:rPr>
        <w:t>, legacy handover can be performed before unicast is converted to MBS in the target</w:t>
      </w:r>
      <w:r>
        <w:rPr>
          <w:b/>
          <w:lang w:eastAsia="zh-CN"/>
        </w:rPr>
        <w:t>.</w:t>
      </w:r>
    </w:p>
    <w:p w14:paraId="0AC7A8A8" w14:textId="77777777" w:rsidR="009F01C7" w:rsidRPr="009F01C7" w:rsidRDefault="009F01C7" w:rsidP="009F01C7">
      <w:pPr>
        <w:pStyle w:val="Heading1"/>
        <w:ind w:left="425" w:hanging="425"/>
        <w:jc w:val="both"/>
        <w:rPr>
          <w:rFonts w:cs="Arial"/>
        </w:rPr>
      </w:pPr>
      <w:r w:rsidRPr="009F01C7">
        <w:rPr>
          <w:rFonts w:cs="Arial"/>
        </w:rPr>
        <w:t>Conclusion</w:t>
      </w:r>
    </w:p>
    <w:p w14:paraId="289DE896" w14:textId="77777777" w:rsidR="00CE2C61" w:rsidRDefault="009F01C7" w:rsidP="00105FF2">
      <w:pPr>
        <w:pStyle w:val="BodyText"/>
        <w:spacing w:after="144" w:line="276" w:lineRule="auto"/>
        <w:rPr>
          <w:lang w:val="en-US"/>
        </w:rPr>
      </w:pPr>
      <w:r w:rsidRPr="00680034">
        <w:rPr>
          <w:lang w:val="en-US"/>
        </w:rPr>
        <w:t>In this contribution,</w:t>
      </w:r>
      <w:bookmarkEnd w:id="0"/>
      <w:bookmarkEnd w:id="3"/>
      <w:bookmarkEnd w:id="4"/>
      <w:r w:rsidR="00DD6016">
        <w:rPr>
          <w:lang w:val="en-US"/>
        </w:rPr>
        <w:t xml:space="preserve"> we discussed </w:t>
      </w:r>
      <w:r w:rsidR="0030454B" w:rsidRPr="0030454B">
        <w:rPr>
          <w:lang w:val="en-US"/>
        </w:rPr>
        <w:t xml:space="preserve">service continuity during </w:t>
      </w:r>
      <w:r w:rsidR="00615842" w:rsidRPr="0030454B">
        <w:rPr>
          <w:lang w:val="en-US"/>
        </w:rPr>
        <w:t xml:space="preserve">MBS </w:t>
      </w:r>
      <w:r w:rsidR="0030454B" w:rsidRPr="0030454B">
        <w:rPr>
          <w:lang w:val="en-US"/>
        </w:rPr>
        <w:t>mobility</w:t>
      </w:r>
      <w:r w:rsidR="00CE2C61">
        <w:rPr>
          <w:lang w:val="en-US"/>
        </w:rPr>
        <w:t xml:space="preserve"> and </w:t>
      </w:r>
      <w:r w:rsidR="0030454B">
        <w:rPr>
          <w:lang w:val="en-US"/>
        </w:rPr>
        <w:t xml:space="preserve">the following </w:t>
      </w:r>
      <w:r w:rsidR="00615842">
        <w:rPr>
          <w:lang w:val="en-US"/>
        </w:rPr>
        <w:t xml:space="preserve">observations and </w:t>
      </w:r>
      <w:r w:rsidR="00CE2C61">
        <w:rPr>
          <w:lang w:val="en-US"/>
        </w:rPr>
        <w:t>proposal</w:t>
      </w:r>
      <w:r w:rsidR="0030454B">
        <w:rPr>
          <w:lang w:val="en-US"/>
        </w:rPr>
        <w:t>s</w:t>
      </w:r>
      <w:r w:rsidR="00CE2C61">
        <w:rPr>
          <w:lang w:val="en-US"/>
        </w:rPr>
        <w:t xml:space="preserve"> </w:t>
      </w:r>
      <w:r w:rsidR="0030454B">
        <w:rPr>
          <w:lang w:val="en-US"/>
        </w:rPr>
        <w:t xml:space="preserve">are </w:t>
      </w:r>
      <w:r w:rsidR="00CE2C61">
        <w:rPr>
          <w:lang w:val="en-US"/>
        </w:rPr>
        <w:t>provided:</w:t>
      </w:r>
    </w:p>
    <w:p w14:paraId="39EE51D3" w14:textId="77777777" w:rsidR="004C6544" w:rsidRDefault="004C6544" w:rsidP="004C6544">
      <w:pPr>
        <w:spacing w:after="120"/>
        <w:jc w:val="both"/>
        <w:rPr>
          <w:b/>
          <w:lang w:eastAsia="zh-CN"/>
        </w:rPr>
      </w:pPr>
      <w:r w:rsidRPr="000D7BC3">
        <w:rPr>
          <w:b/>
          <w:lang w:eastAsia="zh-CN"/>
        </w:rPr>
        <w:t xml:space="preserve">Observation </w:t>
      </w:r>
      <w:r>
        <w:rPr>
          <w:b/>
          <w:lang w:eastAsia="zh-CN"/>
        </w:rPr>
        <w:t>1</w:t>
      </w:r>
      <w:r w:rsidRPr="000D7BC3">
        <w:rPr>
          <w:b/>
          <w:lang w:eastAsia="zh-CN"/>
        </w:rPr>
        <w:t xml:space="preserve">: There is no additional complexity </w:t>
      </w:r>
      <w:r>
        <w:rPr>
          <w:b/>
          <w:lang w:eastAsia="zh-CN"/>
        </w:rPr>
        <w:t>in supporting lossless handover for a UE configured with both PTM and PTP legs compared with PTP leg only.</w:t>
      </w:r>
    </w:p>
    <w:p w14:paraId="06C5CF04" w14:textId="77777777" w:rsidR="004C6544" w:rsidRDefault="004C6544" w:rsidP="004C6544">
      <w:pPr>
        <w:spacing w:after="120"/>
        <w:jc w:val="both"/>
        <w:rPr>
          <w:lang w:eastAsia="zh-CN"/>
        </w:rPr>
      </w:pPr>
      <w:r>
        <w:rPr>
          <w:b/>
          <w:lang w:eastAsia="zh-CN"/>
        </w:rPr>
        <w:t>Proposal 1</w:t>
      </w:r>
      <w:r>
        <w:rPr>
          <w:rFonts w:hint="eastAsia"/>
          <w:b/>
          <w:lang w:eastAsia="zh-CN"/>
        </w:rPr>
        <w:t>:</w:t>
      </w:r>
      <w:r>
        <w:rPr>
          <w:b/>
          <w:lang w:eastAsia="zh-CN"/>
        </w:rPr>
        <w:t xml:space="preserve"> Lossless handover can be supported during mobility as long as at least PTP leg is configured at the target gNB.</w:t>
      </w:r>
    </w:p>
    <w:p w14:paraId="6DA38B3E" w14:textId="77777777" w:rsidR="004C6544" w:rsidRPr="00F5165A" w:rsidRDefault="004C6544" w:rsidP="004C6544">
      <w:pPr>
        <w:spacing w:after="120"/>
        <w:jc w:val="both"/>
        <w:rPr>
          <w:b/>
          <w:lang w:eastAsia="zh-CN"/>
        </w:rPr>
      </w:pPr>
      <w:r w:rsidRPr="00D43982">
        <w:rPr>
          <w:b/>
          <w:lang w:eastAsia="zh-CN"/>
        </w:rPr>
        <w:t xml:space="preserve">Proposal </w:t>
      </w:r>
      <w:r>
        <w:rPr>
          <w:b/>
          <w:lang w:eastAsia="zh-CN"/>
        </w:rPr>
        <w:t>2</w:t>
      </w:r>
      <w:r w:rsidRPr="00D43982">
        <w:rPr>
          <w:rFonts w:hint="eastAsia"/>
          <w:b/>
          <w:lang w:eastAsia="zh-CN"/>
        </w:rPr>
        <w:t>:</w:t>
      </w:r>
      <w:r w:rsidRPr="00D43982">
        <w:rPr>
          <w:b/>
          <w:lang w:eastAsia="zh-CN"/>
        </w:rPr>
        <w:t xml:space="preserve"> The forwarded data should be delivered to the UE via PTP transmission after handover.</w:t>
      </w:r>
    </w:p>
    <w:p w14:paraId="3621AB9B" w14:textId="77777777" w:rsidR="004C6544" w:rsidRDefault="004C6544" w:rsidP="004C6544">
      <w:pPr>
        <w:spacing w:after="120"/>
        <w:jc w:val="both"/>
        <w:rPr>
          <w:b/>
          <w:lang w:eastAsia="zh-CN"/>
        </w:rPr>
      </w:pPr>
      <w:r>
        <w:rPr>
          <w:b/>
          <w:lang w:eastAsia="zh-CN"/>
        </w:rPr>
        <w:lastRenderedPageBreak/>
        <w:t xml:space="preserve">Proposal 3: </w:t>
      </w:r>
      <w:r w:rsidRPr="005F75C8">
        <w:rPr>
          <w:b/>
          <w:lang w:eastAsia="zh-CN"/>
        </w:rPr>
        <w:t>For services requiring lossless handover, the mobility from MBS gNB to non-MBS gNB is done in the following way:</w:t>
      </w:r>
    </w:p>
    <w:p w14:paraId="44C12A4E" w14:textId="77777777" w:rsidR="004C6544" w:rsidRPr="005F75C8" w:rsidRDefault="004C6544" w:rsidP="004C6544">
      <w:pPr>
        <w:pStyle w:val="ListParagraph"/>
        <w:numPr>
          <w:ilvl w:val="0"/>
          <w:numId w:val="13"/>
        </w:numPr>
        <w:spacing w:after="120"/>
        <w:rPr>
          <w:rFonts w:ascii="Times New Roman" w:hAnsi="Times New Roman" w:cs="Times New Roman"/>
          <w:b/>
          <w:sz w:val="20"/>
          <w:szCs w:val="20"/>
        </w:rPr>
      </w:pPr>
      <w:r w:rsidRPr="005F75C8">
        <w:rPr>
          <w:rFonts w:ascii="Times New Roman" w:hAnsi="Times New Roman" w:cs="Times New Roman"/>
          <w:b/>
          <w:sz w:val="20"/>
          <w:szCs w:val="20"/>
        </w:rPr>
        <w:t>MRB is reconfigured to DRB at the beginning of the handover procedure.</w:t>
      </w:r>
    </w:p>
    <w:p w14:paraId="4180D9BD" w14:textId="77777777" w:rsidR="004C6544" w:rsidRPr="005F75C8" w:rsidRDefault="004C6544" w:rsidP="004C6544">
      <w:pPr>
        <w:pStyle w:val="ListParagraph"/>
        <w:numPr>
          <w:ilvl w:val="0"/>
          <w:numId w:val="13"/>
        </w:numPr>
        <w:spacing w:after="120"/>
        <w:rPr>
          <w:rFonts w:ascii="Times New Roman" w:hAnsi="Times New Roman" w:cs="Times New Roman"/>
          <w:b/>
          <w:sz w:val="20"/>
          <w:szCs w:val="20"/>
        </w:rPr>
      </w:pPr>
      <w:r w:rsidRPr="005F75C8">
        <w:rPr>
          <w:rFonts w:ascii="Times New Roman" w:hAnsi="Times New Roman" w:cs="Times New Roman"/>
          <w:b/>
          <w:sz w:val="20"/>
          <w:szCs w:val="20"/>
        </w:rPr>
        <w:t>Shared delivery data is transmitted via DRB in a source node as a transient state.</w:t>
      </w:r>
    </w:p>
    <w:p w14:paraId="072DF49E" w14:textId="77777777" w:rsidR="004C6544" w:rsidRDefault="004C6544" w:rsidP="004C6544">
      <w:pPr>
        <w:spacing w:after="120"/>
        <w:jc w:val="both"/>
        <w:rPr>
          <w:b/>
          <w:lang w:eastAsia="zh-CN"/>
        </w:rPr>
      </w:pPr>
      <w:r>
        <w:rPr>
          <w:b/>
          <w:lang w:eastAsia="zh-CN"/>
        </w:rPr>
        <w:t>Proposal 4: For services not requiring lossless handover, for m</w:t>
      </w:r>
      <w:r w:rsidRPr="0036086F">
        <w:rPr>
          <w:b/>
          <w:lang w:eastAsia="zh-CN"/>
        </w:rPr>
        <w:t xml:space="preserve">obility from MBS </w:t>
      </w:r>
      <w:r>
        <w:rPr>
          <w:b/>
          <w:lang w:eastAsia="zh-CN"/>
        </w:rPr>
        <w:t xml:space="preserve">gNB </w:t>
      </w:r>
      <w:r w:rsidRPr="0036086F">
        <w:rPr>
          <w:b/>
          <w:lang w:eastAsia="zh-CN"/>
        </w:rPr>
        <w:t xml:space="preserve">to </w:t>
      </w:r>
      <w:r>
        <w:rPr>
          <w:b/>
          <w:lang w:eastAsia="zh-CN"/>
        </w:rPr>
        <w:t>non-</w:t>
      </w:r>
      <w:r w:rsidRPr="0036086F">
        <w:rPr>
          <w:b/>
          <w:lang w:eastAsia="zh-CN"/>
        </w:rPr>
        <w:t>MBS</w:t>
      </w:r>
      <w:r>
        <w:rPr>
          <w:b/>
          <w:lang w:eastAsia="zh-CN"/>
        </w:rPr>
        <w:t xml:space="preserve"> gNB, MRB can be converted to DRB via full configuration.</w:t>
      </w:r>
    </w:p>
    <w:p w14:paraId="090DF36B" w14:textId="77777777" w:rsidR="004C6544" w:rsidRDefault="004C6544" w:rsidP="004C6544">
      <w:pPr>
        <w:spacing w:after="120"/>
        <w:jc w:val="both"/>
        <w:rPr>
          <w:b/>
          <w:lang w:eastAsia="zh-CN"/>
        </w:rPr>
      </w:pPr>
      <w:r>
        <w:rPr>
          <w:b/>
          <w:lang w:eastAsia="zh-CN"/>
        </w:rPr>
        <w:t>Proposal 5: For m</w:t>
      </w:r>
      <w:r w:rsidRPr="0036086F">
        <w:rPr>
          <w:b/>
          <w:lang w:eastAsia="zh-CN"/>
        </w:rPr>
        <w:t xml:space="preserve">obility from </w:t>
      </w:r>
      <w:r>
        <w:rPr>
          <w:b/>
          <w:lang w:eastAsia="zh-CN"/>
        </w:rPr>
        <w:t>non-</w:t>
      </w:r>
      <w:r w:rsidRPr="0036086F">
        <w:rPr>
          <w:b/>
          <w:lang w:eastAsia="zh-CN"/>
        </w:rPr>
        <w:t>MBS to MBS</w:t>
      </w:r>
      <w:r>
        <w:rPr>
          <w:b/>
          <w:lang w:eastAsia="zh-CN"/>
        </w:rPr>
        <w:t>, legacy handover can be performed before unicast is converted to MBS in the target.</w:t>
      </w:r>
    </w:p>
    <w:p w14:paraId="46270F63" w14:textId="77777777" w:rsidR="009F01C7" w:rsidRPr="009F01C7" w:rsidRDefault="009F01C7" w:rsidP="009F01C7">
      <w:pPr>
        <w:pStyle w:val="Heading1"/>
        <w:ind w:left="425" w:hanging="425"/>
        <w:jc w:val="both"/>
        <w:rPr>
          <w:rFonts w:cs="Arial"/>
        </w:rPr>
      </w:pPr>
      <w:r w:rsidRPr="009F01C7">
        <w:rPr>
          <w:rFonts w:cs="Arial"/>
        </w:rPr>
        <w:t>Reference</w:t>
      </w:r>
    </w:p>
    <w:p w14:paraId="63862D4B" w14:textId="40E1DCDC" w:rsidR="00087865" w:rsidRDefault="00087865" w:rsidP="00087865">
      <w:pPr>
        <w:numPr>
          <w:ilvl w:val="0"/>
          <w:numId w:val="4"/>
        </w:numPr>
        <w:jc w:val="both"/>
      </w:pPr>
      <w:r>
        <w:t xml:space="preserve"> </w:t>
      </w:r>
      <w:r w:rsidRPr="00087865">
        <w:t>R3-211296</w:t>
      </w:r>
      <w:r>
        <w:t xml:space="preserve">   </w:t>
      </w:r>
      <w:r w:rsidRPr="00087865">
        <w:t>Reply LS on 5MBS progress and issues to address</w:t>
      </w:r>
      <w:r>
        <w:t xml:space="preserve">   </w:t>
      </w:r>
      <w:r w:rsidRPr="00087865">
        <w:t>RAN3</w:t>
      </w:r>
    </w:p>
    <w:p w14:paraId="2D847867" w14:textId="77777777" w:rsidR="002036AF" w:rsidRDefault="002036AF" w:rsidP="002036AF">
      <w:pPr>
        <w:numPr>
          <w:ilvl w:val="0"/>
          <w:numId w:val="4"/>
        </w:numPr>
        <w:jc w:val="both"/>
      </w:pPr>
      <w:r>
        <w:t xml:space="preserve"> </w:t>
      </w:r>
      <w:r w:rsidRPr="002036AF">
        <w:t>R2-2102482</w:t>
      </w:r>
      <w:r>
        <w:t xml:space="preserve">  </w:t>
      </w:r>
      <w:r w:rsidRPr="002036AF">
        <w:t>Report of [Offline-037][MBS] MBS General (Huawei)</w:t>
      </w:r>
    </w:p>
    <w:p w14:paraId="4E0BDF4F" w14:textId="77777777" w:rsidR="008E2DD5" w:rsidRPr="00F33758" w:rsidRDefault="008E2DD5" w:rsidP="002E0108">
      <w:pPr>
        <w:jc w:val="both"/>
      </w:pPr>
    </w:p>
    <w:sectPr w:rsidR="008E2DD5" w:rsidRPr="00F3375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EDC2E" w14:textId="77777777" w:rsidR="0024346B" w:rsidRDefault="0024346B">
      <w:r>
        <w:separator/>
      </w:r>
    </w:p>
  </w:endnote>
  <w:endnote w:type="continuationSeparator" w:id="0">
    <w:p w14:paraId="4CC19F60" w14:textId="77777777" w:rsidR="0024346B" w:rsidRDefault="0024346B">
      <w:r>
        <w:continuationSeparator/>
      </w:r>
    </w:p>
  </w:endnote>
  <w:endnote w:type="continuationNotice" w:id="1">
    <w:p w14:paraId="550D9048" w14:textId="77777777" w:rsidR="0024346B" w:rsidRDefault="00243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5F570" w14:textId="77777777" w:rsidR="0024346B" w:rsidRDefault="0024346B">
      <w:r>
        <w:separator/>
      </w:r>
    </w:p>
  </w:footnote>
  <w:footnote w:type="continuationSeparator" w:id="0">
    <w:p w14:paraId="7B6FF1C0" w14:textId="77777777" w:rsidR="0024346B" w:rsidRDefault="0024346B">
      <w:r>
        <w:continuationSeparator/>
      </w:r>
    </w:p>
  </w:footnote>
  <w:footnote w:type="continuationNotice" w:id="1">
    <w:p w14:paraId="0CC05D21" w14:textId="77777777" w:rsidR="0024346B" w:rsidRDefault="0024346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DE9C9" w14:textId="77777777" w:rsidR="009075A1" w:rsidRDefault="009075A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865236"/>
    <w:multiLevelType w:val="hybridMultilevel"/>
    <w:tmpl w:val="4E0A472A"/>
    <w:lvl w:ilvl="0" w:tplc="96A6C62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3EEA4EBF"/>
    <w:multiLevelType w:val="multilevel"/>
    <w:tmpl w:val="931A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AFF5546"/>
    <w:multiLevelType w:val="hybridMultilevel"/>
    <w:tmpl w:val="4F18B62C"/>
    <w:lvl w:ilvl="0" w:tplc="0AD04420">
      <w:numFmt w:val="bullet"/>
      <w:lvlText w:val="•"/>
      <w:lvlJc w:val="left"/>
      <w:pPr>
        <w:ind w:left="840" w:hanging="420"/>
      </w:pPr>
      <w:rPr>
        <w:rFonts w:ascii="MS Mincho" w:eastAsia="MS Mincho" w:hAnsi="MS Mincho"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503B3113"/>
    <w:multiLevelType w:val="hybridMultilevel"/>
    <w:tmpl w:val="59768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E2000C"/>
    <w:multiLevelType w:val="hybridMultilevel"/>
    <w:tmpl w:val="F73A0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C515EC"/>
    <w:multiLevelType w:val="hybridMultilevel"/>
    <w:tmpl w:val="F2A2D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6E0C8B"/>
    <w:multiLevelType w:val="hybridMultilevel"/>
    <w:tmpl w:val="DACAF116"/>
    <w:lvl w:ilvl="0" w:tplc="0AD04420">
      <w:numFmt w:val="bullet"/>
      <w:lvlText w:val="•"/>
      <w:lvlJc w:val="left"/>
      <w:pPr>
        <w:ind w:left="840" w:hanging="420"/>
      </w:pPr>
      <w:rPr>
        <w:rFonts w:ascii="MS Mincho" w:eastAsia="MS Mincho" w:hAnsi="MS Mincho"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ED18BC"/>
    <w:multiLevelType w:val="multilevel"/>
    <w:tmpl w:val="747292C0"/>
    <w:lvl w:ilvl="0">
      <w:start w:val="1"/>
      <w:numFmt w:val="decimal"/>
      <w:pStyle w:val="Heading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15:restartNumberingAfterBreak="0">
    <w:nsid w:val="7F104B33"/>
    <w:multiLevelType w:val="hybridMultilevel"/>
    <w:tmpl w:val="59768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3"/>
  </w:num>
  <w:num w:numId="4">
    <w:abstractNumId w:val="1"/>
  </w:num>
  <w:num w:numId="5">
    <w:abstractNumId w:val="10"/>
  </w:num>
  <w:num w:numId="6">
    <w:abstractNumId w:val="5"/>
  </w:num>
  <w:num w:numId="7">
    <w:abstractNumId w:val="9"/>
  </w:num>
  <w:num w:numId="8">
    <w:abstractNumId w:val="2"/>
  </w:num>
  <w:num w:numId="9">
    <w:abstractNumId w:val="4"/>
  </w:num>
  <w:num w:numId="10">
    <w:abstractNumId w:val="8"/>
  </w:num>
  <w:num w:numId="11">
    <w:abstractNumId w:val="7"/>
  </w:num>
  <w:num w:numId="12">
    <w:abstractNumId w:val="6"/>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05FA3"/>
    <w:rsid w:val="000113C9"/>
    <w:rsid w:val="0001444F"/>
    <w:rsid w:val="00015475"/>
    <w:rsid w:val="000158F5"/>
    <w:rsid w:val="0002079A"/>
    <w:rsid w:val="000207CA"/>
    <w:rsid w:val="00021F34"/>
    <w:rsid w:val="00022E4A"/>
    <w:rsid w:val="00025294"/>
    <w:rsid w:val="00026DBA"/>
    <w:rsid w:val="00027B28"/>
    <w:rsid w:val="00027C6D"/>
    <w:rsid w:val="00030B2D"/>
    <w:rsid w:val="000330AF"/>
    <w:rsid w:val="000339AE"/>
    <w:rsid w:val="000358F6"/>
    <w:rsid w:val="0003693A"/>
    <w:rsid w:val="000369C3"/>
    <w:rsid w:val="00037970"/>
    <w:rsid w:val="000401DB"/>
    <w:rsid w:val="0004137A"/>
    <w:rsid w:val="00042C9A"/>
    <w:rsid w:val="00045C33"/>
    <w:rsid w:val="00045D35"/>
    <w:rsid w:val="00047A7F"/>
    <w:rsid w:val="00050F8F"/>
    <w:rsid w:val="0005517D"/>
    <w:rsid w:val="0005728E"/>
    <w:rsid w:val="00062E45"/>
    <w:rsid w:val="00065373"/>
    <w:rsid w:val="000667B2"/>
    <w:rsid w:val="00067A9B"/>
    <w:rsid w:val="0007013E"/>
    <w:rsid w:val="000703A5"/>
    <w:rsid w:val="000711EE"/>
    <w:rsid w:val="000719E9"/>
    <w:rsid w:val="00072357"/>
    <w:rsid w:val="00072CC2"/>
    <w:rsid w:val="0007782F"/>
    <w:rsid w:val="000779C9"/>
    <w:rsid w:val="00077E64"/>
    <w:rsid w:val="00080A07"/>
    <w:rsid w:val="00080A3A"/>
    <w:rsid w:val="00082F16"/>
    <w:rsid w:val="00086801"/>
    <w:rsid w:val="000868A7"/>
    <w:rsid w:val="0008696C"/>
    <w:rsid w:val="00087865"/>
    <w:rsid w:val="0009047E"/>
    <w:rsid w:val="00091290"/>
    <w:rsid w:val="000922FE"/>
    <w:rsid w:val="00093990"/>
    <w:rsid w:val="00093D1D"/>
    <w:rsid w:val="00094D62"/>
    <w:rsid w:val="00095413"/>
    <w:rsid w:val="00096A18"/>
    <w:rsid w:val="00097C24"/>
    <w:rsid w:val="000A02AE"/>
    <w:rsid w:val="000A0575"/>
    <w:rsid w:val="000A1036"/>
    <w:rsid w:val="000A299F"/>
    <w:rsid w:val="000A33EC"/>
    <w:rsid w:val="000A35E3"/>
    <w:rsid w:val="000A3EBC"/>
    <w:rsid w:val="000A3EDE"/>
    <w:rsid w:val="000A405A"/>
    <w:rsid w:val="000A43B1"/>
    <w:rsid w:val="000A4DD4"/>
    <w:rsid w:val="000A6394"/>
    <w:rsid w:val="000B46C2"/>
    <w:rsid w:val="000B4974"/>
    <w:rsid w:val="000B7A3B"/>
    <w:rsid w:val="000C038A"/>
    <w:rsid w:val="000C0A2E"/>
    <w:rsid w:val="000C11AC"/>
    <w:rsid w:val="000C17D4"/>
    <w:rsid w:val="000C3CBD"/>
    <w:rsid w:val="000C62C3"/>
    <w:rsid w:val="000C6598"/>
    <w:rsid w:val="000C6FAE"/>
    <w:rsid w:val="000C7C6E"/>
    <w:rsid w:val="000C7D2F"/>
    <w:rsid w:val="000C7FE8"/>
    <w:rsid w:val="000D00CE"/>
    <w:rsid w:val="000D1DB5"/>
    <w:rsid w:val="000D275B"/>
    <w:rsid w:val="000D6CCA"/>
    <w:rsid w:val="000D7AAB"/>
    <w:rsid w:val="000D7BC3"/>
    <w:rsid w:val="000E06FD"/>
    <w:rsid w:val="000E0709"/>
    <w:rsid w:val="000E165F"/>
    <w:rsid w:val="000E4D3A"/>
    <w:rsid w:val="000E6F50"/>
    <w:rsid w:val="000F30BB"/>
    <w:rsid w:val="000F3276"/>
    <w:rsid w:val="000F34DA"/>
    <w:rsid w:val="000F3FF1"/>
    <w:rsid w:val="000F60C6"/>
    <w:rsid w:val="001000B5"/>
    <w:rsid w:val="00100D11"/>
    <w:rsid w:val="00101265"/>
    <w:rsid w:val="00101736"/>
    <w:rsid w:val="00103F29"/>
    <w:rsid w:val="00104EF4"/>
    <w:rsid w:val="00105FF2"/>
    <w:rsid w:val="00106F73"/>
    <w:rsid w:val="00107586"/>
    <w:rsid w:val="0011195C"/>
    <w:rsid w:val="001132F6"/>
    <w:rsid w:val="00113A60"/>
    <w:rsid w:val="00114712"/>
    <w:rsid w:val="00114970"/>
    <w:rsid w:val="00115368"/>
    <w:rsid w:val="001178DF"/>
    <w:rsid w:val="00120879"/>
    <w:rsid w:val="00121239"/>
    <w:rsid w:val="001227AE"/>
    <w:rsid w:val="00124229"/>
    <w:rsid w:val="00125698"/>
    <w:rsid w:val="001267FF"/>
    <w:rsid w:val="00127475"/>
    <w:rsid w:val="001275A5"/>
    <w:rsid w:val="00127BB0"/>
    <w:rsid w:val="001328B5"/>
    <w:rsid w:val="00132F75"/>
    <w:rsid w:val="00135B75"/>
    <w:rsid w:val="0013646A"/>
    <w:rsid w:val="00136EE8"/>
    <w:rsid w:val="00136FE8"/>
    <w:rsid w:val="00137047"/>
    <w:rsid w:val="00140085"/>
    <w:rsid w:val="00140C2B"/>
    <w:rsid w:val="001419FB"/>
    <w:rsid w:val="00143BDD"/>
    <w:rsid w:val="00143D1F"/>
    <w:rsid w:val="001440E2"/>
    <w:rsid w:val="00145D43"/>
    <w:rsid w:val="00145D7A"/>
    <w:rsid w:val="00152550"/>
    <w:rsid w:val="001531B3"/>
    <w:rsid w:val="00154FBD"/>
    <w:rsid w:val="00156169"/>
    <w:rsid w:val="00160282"/>
    <w:rsid w:val="0016042C"/>
    <w:rsid w:val="00162369"/>
    <w:rsid w:val="001632F2"/>
    <w:rsid w:val="00166478"/>
    <w:rsid w:val="00166803"/>
    <w:rsid w:val="00166FA2"/>
    <w:rsid w:val="0016797E"/>
    <w:rsid w:val="00167A50"/>
    <w:rsid w:val="001717FE"/>
    <w:rsid w:val="0017508E"/>
    <w:rsid w:val="00176866"/>
    <w:rsid w:val="00176E1B"/>
    <w:rsid w:val="00180B6A"/>
    <w:rsid w:val="00184AD2"/>
    <w:rsid w:val="00186F93"/>
    <w:rsid w:val="001901AD"/>
    <w:rsid w:val="00192C46"/>
    <w:rsid w:val="00193C48"/>
    <w:rsid w:val="00197D1C"/>
    <w:rsid w:val="001A0DD5"/>
    <w:rsid w:val="001A1003"/>
    <w:rsid w:val="001A3567"/>
    <w:rsid w:val="001A35F3"/>
    <w:rsid w:val="001A3F23"/>
    <w:rsid w:val="001A57DA"/>
    <w:rsid w:val="001A6DD3"/>
    <w:rsid w:val="001A7B60"/>
    <w:rsid w:val="001B0D85"/>
    <w:rsid w:val="001B3B03"/>
    <w:rsid w:val="001B5462"/>
    <w:rsid w:val="001B7A65"/>
    <w:rsid w:val="001B7A83"/>
    <w:rsid w:val="001C04A8"/>
    <w:rsid w:val="001C0992"/>
    <w:rsid w:val="001C181C"/>
    <w:rsid w:val="001C3BAA"/>
    <w:rsid w:val="001C5AF0"/>
    <w:rsid w:val="001C6842"/>
    <w:rsid w:val="001C7B1C"/>
    <w:rsid w:val="001D2434"/>
    <w:rsid w:val="001D3674"/>
    <w:rsid w:val="001D3E26"/>
    <w:rsid w:val="001D43B5"/>
    <w:rsid w:val="001D6B7E"/>
    <w:rsid w:val="001D7A04"/>
    <w:rsid w:val="001D7FBF"/>
    <w:rsid w:val="001E0D67"/>
    <w:rsid w:val="001E17EA"/>
    <w:rsid w:val="001E1BD8"/>
    <w:rsid w:val="001E41F3"/>
    <w:rsid w:val="001E5776"/>
    <w:rsid w:val="001E5CC9"/>
    <w:rsid w:val="001F06CC"/>
    <w:rsid w:val="001F0EB2"/>
    <w:rsid w:val="001F13C1"/>
    <w:rsid w:val="001F28DD"/>
    <w:rsid w:val="001F2945"/>
    <w:rsid w:val="001F3033"/>
    <w:rsid w:val="001F533B"/>
    <w:rsid w:val="001F6800"/>
    <w:rsid w:val="001F765D"/>
    <w:rsid w:val="00201F49"/>
    <w:rsid w:val="002036AF"/>
    <w:rsid w:val="002039D2"/>
    <w:rsid w:val="00203A13"/>
    <w:rsid w:val="00204569"/>
    <w:rsid w:val="002056DA"/>
    <w:rsid w:val="00207153"/>
    <w:rsid w:val="00211857"/>
    <w:rsid w:val="00213B87"/>
    <w:rsid w:val="00216D90"/>
    <w:rsid w:val="00220E19"/>
    <w:rsid w:val="002211A5"/>
    <w:rsid w:val="002228C2"/>
    <w:rsid w:val="00223127"/>
    <w:rsid w:val="002243F5"/>
    <w:rsid w:val="0022615B"/>
    <w:rsid w:val="00226902"/>
    <w:rsid w:val="002306E4"/>
    <w:rsid w:val="002311BA"/>
    <w:rsid w:val="00231234"/>
    <w:rsid w:val="0023443B"/>
    <w:rsid w:val="00234D08"/>
    <w:rsid w:val="00234ED7"/>
    <w:rsid w:val="00235382"/>
    <w:rsid w:val="00240D79"/>
    <w:rsid w:val="0024346B"/>
    <w:rsid w:val="00244206"/>
    <w:rsid w:val="00244522"/>
    <w:rsid w:val="00244C58"/>
    <w:rsid w:val="00244F68"/>
    <w:rsid w:val="00245672"/>
    <w:rsid w:val="002468B4"/>
    <w:rsid w:val="002506D2"/>
    <w:rsid w:val="002506D5"/>
    <w:rsid w:val="002508C1"/>
    <w:rsid w:val="00252703"/>
    <w:rsid w:val="00253E54"/>
    <w:rsid w:val="00257C36"/>
    <w:rsid w:val="0026004D"/>
    <w:rsid w:val="0026162B"/>
    <w:rsid w:val="00261E64"/>
    <w:rsid w:val="0026216C"/>
    <w:rsid w:val="00263196"/>
    <w:rsid w:val="0026497F"/>
    <w:rsid w:val="002673B5"/>
    <w:rsid w:val="0027079E"/>
    <w:rsid w:val="0027127D"/>
    <w:rsid w:val="00273B2F"/>
    <w:rsid w:val="00274CB4"/>
    <w:rsid w:val="00275D12"/>
    <w:rsid w:val="0027613E"/>
    <w:rsid w:val="00277A07"/>
    <w:rsid w:val="002821EF"/>
    <w:rsid w:val="00284A9D"/>
    <w:rsid w:val="002860C4"/>
    <w:rsid w:val="0028672E"/>
    <w:rsid w:val="0028695D"/>
    <w:rsid w:val="00290CBE"/>
    <w:rsid w:val="00291804"/>
    <w:rsid w:val="00291993"/>
    <w:rsid w:val="0029295C"/>
    <w:rsid w:val="00295040"/>
    <w:rsid w:val="0029547C"/>
    <w:rsid w:val="002964A4"/>
    <w:rsid w:val="002A01CC"/>
    <w:rsid w:val="002A1736"/>
    <w:rsid w:val="002A27FC"/>
    <w:rsid w:val="002A497E"/>
    <w:rsid w:val="002B099C"/>
    <w:rsid w:val="002B0E45"/>
    <w:rsid w:val="002B1250"/>
    <w:rsid w:val="002B18F4"/>
    <w:rsid w:val="002B2A21"/>
    <w:rsid w:val="002B41CF"/>
    <w:rsid w:val="002B4686"/>
    <w:rsid w:val="002B4B67"/>
    <w:rsid w:val="002B5741"/>
    <w:rsid w:val="002B659A"/>
    <w:rsid w:val="002B6851"/>
    <w:rsid w:val="002B7BBC"/>
    <w:rsid w:val="002C307A"/>
    <w:rsid w:val="002C376B"/>
    <w:rsid w:val="002C4CCE"/>
    <w:rsid w:val="002C568C"/>
    <w:rsid w:val="002C64C5"/>
    <w:rsid w:val="002C7BC8"/>
    <w:rsid w:val="002D1EDE"/>
    <w:rsid w:val="002D277E"/>
    <w:rsid w:val="002D3CA5"/>
    <w:rsid w:val="002D3D55"/>
    <w:rsid w:val="002D47FF"/>
    <w:rsid w:val="002D67AC"/>
    <w:rsid w:val="002D6B6D"/>
    <w:rsid w:val="002E0108"/>
    <w:rsid w:val="002E27EE"/>
    <w:rsid w:val="002E2C2B"/>
    <w:rsid w:val="002E2E2C"/>
    <w:rsid w:val="002E3E38"/>
    <w:rsid w:val="002E4E3A"/>
    <w:rsid w:val="002E799B"/>
    <w:rsid w:val="002F01D1"/>
    <w:rsid w:val="002F1BCD"/>
    <w:rsid w:val="002F4C23"/>
    <w:rsid w:val="002F701C"/>
    <w:rsid w:val="002F7A3D"/>
    <w:rsid w:val="00303455"/>
    <w:rsid w:val="0030454B"/>
    <w:rsid w:val="00304DA4"/>
    <w:rsid w:val="00305300"/>
    <w:rsid w:val="00305409"/>
    <w:rsid w:val="00310909"/>
    <w:rsid w:val="0031114A"/>
    <w:rsid w:val="003123E3"/>
    <w:rsid w:val="00313C1E"/>
    <w:rsid w:val="00313D30"/>
    <w:rsid w:val="003150FA"/>
    <w:rsid w:val="00316037"/>
    <w:rsid w:val="003162C2"/>
    <w:rsid w:val="0031686D"/>
    <w:rsid w:val="00317E9C"/>
    <w:rsid w:val="00321A72"/>
    <w:rsid w:val="00321B9C"/>
    <w:rsid w:val="003238B1"/>
    <w:rsid w:val="00323A32"/>
    <w:rsid w:val="00325364"/>
    <w:rsid w:val="003262B6"/>
    <w:rsid w:val="0032679E"/>
    <w:rsid w:val="003325AB"/>
    <w:rsid w:val="00332853"/>
    <w:rsid w:val="00333832"/>
    <w:rsid w:val="00333C1D"/>
    <w:rsid w:val="00333C5A"/>
    <w:rsid w:val="00335C1F"/>
    <w:rsid w:val="00336A86"/>
    <w:rsid w:val="00336B6B"/>
    <w:rsid w:val="00340973"/>
    <w:rsid w:val="00342413"/>
    <w:rsid w:val="003425E6"/>
    <w:rsid w:val="00342BE3"/>
    <w:rsid w:val="003431AF"/>
    <w:rsid w:val="003463B7"/>
    <w:rsid w:val="00350629"/>
    <w:rsid w:val="00352943"/>
    <w:rsid w:val="00353E19"/>
    <w:rsid w:val="00355D8C"/>
    <w:rsid w:val="00356E6E"/>
    <w:rsid w:val="00357692"/>
    <w:rsid w:val="0036086F"/>
    <w:rsid w:val="00360D67"/>
    <w:rsid w:val="00361CFF"/>
    <w:rsid w:val="00362AE9"/>
    <w:rsid w:val="00364E2F"/>
    <w:rsid w:val="00366386"/>
    <w:rsid w:val="00366411"/>
    <w:rsid w:val="00366416"/>
    <w:rsid w:val="003705B6"/>
    <w:rsid w:val="00371BEA"/>
    <w:rsid w:val="00371EFD"/>
    <w:rsid w:val="00373CED"/>
    <w:rsid w:val="003763F5"/>
    <w:rsid w:val="00376E39"/>
    <w:rsid w:val="00383A63"/>
    <w:rsid w:val="00383C10"/>
    <w:rsid w:val="00384EAE"/>
    <w:rsid w:val="003867A7"/>
    <w:rsid w:val="00390625"/>
    <w:rsid w:val="00391855"/>
    <w:rsid w:val="003932B2"/>
    <w:rsid w:val="003957D9"/>
    <w:rsid w:val="00397997"/>
    <w:rsid w:val="003A1161"/>
    <w:rsid w:val="003A133E"/>
    <w:rsid w:val="003A2990"/>
    <w:rsid w:val="003A5D68"/>
    <w:rsid w:val="003A613B"/>
    <w:rsid w:val="003B0F8D"/>
    <w:rsid w:val="003B1053"/>
    <w:rsid w:val="003B1666"/>
    <w:rsid w:val="003B1997"/>
    <w:rsid w:val="003B1B31"/>
    <w:rsid w:val="003B2489"/>
    <w:rsid w:val="003B261E"/>
    <w:rsid w:val="003B38F5"/>
    <w:rsid w:val="003B3B38"/>
    <w:rsid w:val="003B4E47"/>
    <w:rsid w:val="003B53CF"/>
    <w:rsid w:val="003B721A"/>
    <w:rsid w:val="003C21FE"/>
    <w:rsid w:val="003C403F"/>
    <w:rsid w:val="003C5484"/>
    <w:rsid w:val="003C553E"/>
    <w:rsid w:val="003D151D"/>
    <w:rsid w:val="003D2132"/>
    <w:rsid w:val="003D4D21"/>
    <w:rsid w:val="003E05A7"/>
    <w:rsid w:val="003E12EF"/>
    <w:rsid w:val="003E1A36"/>
    <w:rsid w:val="003E284A"/>
    <w:rsid w:val="003E3B3F"/>
    <w:rsid w:val="003E3B4E"/>
    <w:rsid w:val="003E59B9"/>
    <w:rsid w:val="003E795F"/>
    <w:rsid w:val="003F1F87"/>
    <w:rsid w:val="003F2694"/>
    <w:rsid w:val="003F448E"/>
    <w:rsid w:val="003F54B7"/>
    <w:rsid w:val="00401A3B"/>
    <w:rsid w:val="00402F16"/>
    <w:rsid w:val="0040319F"/>
    <w:rsid w:val="00403502"/>
    <w:rsid w:val="00405C2A"/>
    <w:rsid w:val="00406789"/>
    <w:rsid w:val="0041107A"/>
    <w:rsid w:val="004113F7"/>
    <w:rsid w:val="004136F0"/>
    <w:rsid w:val="004148A9"/>
    <w:rsid w:val="00415B75"/>
    <w:rsid w:val="00416762"/>
    <w:rsid w:val="004174C9"/>
    <w:rsid w:val="0041764E"/>
    <w:rsid w:val="0041771A"/>
    <w:rsid w:val="004200CD"/>
    <w:rsid w:val="004233DE"/>
    <w:rsid w:val="004242F1"/>
    <w:rsid w:val="0042430E"/>
    <w:rsid w:val="00426236"/>
    <w:rsid w:val="00427B9D"/>
    <w:rsid w:val="00427D59"/>
    <w:rsid w:val="00430309"/>
    <w:rsid w:val="00432405"/>
    <w:rsid w:val="00434E8C"/>
    <w:rsid w:val="00435B89"/>
    <w:rsid w:val="00437C64"/>
    <w:rsid w:val="00442498"/>
    <w:rsid w:val="00443822"/>
    <w:rsid w:val="0044442C"/>
    <w:rsid w:val="00444ED7"/>
    <w:rsid w:val="00445587"/>
    <w:rsid w:val="004469DB"/>
    <w:rsid w:val="004507CE"/>
    <w:rsid w:val="00450F6C"/>
    <w:rsid w:val="00452669"/>
    <w:rsid w:val="00452F7C"/>
    <w:rsid w:val="00454A75"/>
    <w:rsid w:val="004554A2"/>
    <w:rsid w:val="00455CFE"/>
    <w:rsid w:val="00456AA6"/>
    <w:rsid w:val="00457C79"/>
    <w:rsid w:val="004601AD"/>
    <w:rsid w:val="004607D8"/>
    <w:rsid w:val="00461B1C"/>
    <w:rsid w:val="00462D73"/>
    <w:rsid w:val="004633BB"/>
    <w:rsid w:val="00464531"/>
    <w:rsid w:val="004648AF"/>
    <w:rsid w:val="00466CDA"/>
    <w:rsid w:val="00466EFF"/>
    <w:rsid w:val="00473180"/>
    <w:rsid w:val="004744CE"/>
    <w:rsid w:val="00474762"/>
    <w:rsid w:val="00475364"/>
    <w:rsid w:val="00475949"/>
    <w:rsid w:val="00475FD1"/>
    <w:rsid w:val="0048024A"/>
    <w:rsid w:val="00480F8C"/>
    <w:rsid w:val="004822BE"/>
    <w:rsid w:val="004825C8"/>
    <w:rsid w:val="004869C1"/>
    <w:rsid w:val="00490742"/>
    <w:rsid w:val="00490CF6"/>
    <w:rsid w:val="00491A74"/>
    <w:rsid w:val="00492965"/>
    <w:rsid w:val="004932D4"/>
    <w:rsid w:val="004950E2"/>
    <w:rsid w:val="00495B01"/>
    <w:rsid w:val="004A0B8D"/>
    <w:rsid w:val="004A15B1"/>
    <w:rsid w:val="004A288C"/>
    <w:rsid w:val="004A3402"/>
    <w:rsid w:val="004A567C"/>
    <w:rsid w:val="004A5AC1"/>
    <w:rsid w:val="004A7120"/>
    <w:rsid w:val="004A7676"/>
    <w:rsid w:val="004B2381"/>
    <w:rsid w:val="004B2729"/>
    <w:rsid w:val="004B3BCB"/>
    <w:rsid w:val="004B46D9"/>
    <w:rsid w:val="004B75B7"/>
    <w:rsid w:val="004C58E2"/>
    <w:rsid w:val="004C6544"/>
    <w:rsid w:val="004D0AE4"/>
    <w:rsid w:val="004D0C00"/>
    <w:rsid w:val="004D0CD6"/>
    <w:rsid w:val="004D2279"/>
    <w:rsid w:val="004D24E4"/>
    <w:rsid w:val="004E26BE"/>
    <w:rsid w:val="004E4BF8"/>
    <w:rsid w:val="004E587C"/>
    <w:rsid w:val="004F0C65"/>
    <w:rsid w:val="004F45C4"/>
    <w:rsid w:val="004F5E44"/>
    <w:rsid w:val="004F6164"/>
    <w:rsid w:val="004F65C4"/>
    <w:rsid w:val="004F74FE"/>
    <w:rsid w:val="004F7F7B"/>
    <w:rsid w:val="0050032A"/>
    <w:rsid w:val="00501106"/>
    <w:rsid w:val="005039E9"/>
    <w:rsid w:val="00504BF9"/>
    <w:rsid w:val="00504FA3"/>
    <w:rsid w:val="00505E15"/>
    <w:rsid w:val="00506B55"/>
    <w:rsid w:val="0050735C"/>
    <w:rsid w:val="00510D3B"/>
    <w:rsid w:val="00510DEC"/>
    <w:rsid w:val="00512EAC"/>
    <w:rsid w:val="005133FB"/>
    <w:rsid w:val="0051580D"/>
    <w:rsid w:val="00515ADB"/>
    <w:rsid w:val="005224CB"/>
    <w:rsid w:val="00522F7B"/>
    <w:rsid w:val="005243F4"/>
    <w:rsid w:val="005247A8"/>
    <w:rsid w:val="00526018"/>
    <w:rsid w:val="00526268"/>
    <w:rsid w:val="00527C9B"/>
    <w:rsid w:val="00530576"/>
    <w:rsid w:val="005321C3"/>
    <w:rsid w:val="005331A7"/>
    <w:rsid w:val="005344F7"/>
    <w:rsid w:val="00534E7F"/>
    <w:rsid w:val="00535CC8"/>
    <w:rsid w:val="00544754"/>
    <w:rsid w:val="00546650"/>
    <w:rsid w:val="00547700"/>
    <w:rsid w:val="00547BBE"/>
    <w:rsid w:val="005508FD"/>
    <w:rsid w:val="00551844"/>
    <w:rsid w:val="00552010"/>
    <w:rsid w:val="00555A39"/>
    <w:rsid w:val="00555C36"/>
    <w:rsid w:val="0055607D"/>
    <w:rsid w:val="0056474C"/>
    <w:rsid w:val="00564892"/>
    <w:rsid w:val="00564B8E"/>
    <w:rsid w:val="005671CB"/>
    <w:rsid w:val="00567C76"/>
    <w:rsid w:val="00570F75"/>
    <w:rsid w:val="00572818"/>
    <w:rsid w:val="00574215"/>
    <w:rsid w:val="00577055"/>
    <w:rsid w:val="00582305"/>
    <w:rsid w:val="005829D7"/>
    <w:rsid w:val="00582A63"/>
    <w:rsid w:val="00585287"/>
    <w:rsid w:val="0058653F"/>
    <w:rsid w:val="00587132"/>
    <w:rsid w:val="00592A5D"/>
    <w:rsid w:val="00592D74"/>
    <w:rsid w:val="005A0F2F"/>
    <w:rsid w:val="005A2472"/>
    <w:rsid w:val="005A2DA4"/>
    <w:rsid w:val="005A3025"/>
    <w:rsid w:val="005A39CA"/>
    <w:rsid w:val="005A3FE2"/>
    <w:rsid w:val="005A77C9"/>
    <w:rsid w:val="005A7EFD"/>
    <w:rsid w:val="005B0119"/>
    <w:rsid w:val="005B278E"/>
    <w:rsid w:val="005B2A84"/>
    <w:rsid w:val="005B4FB5"/>
    <w:rsid w:val="005B6BED"/>
    <w:rsid w:val="005B72D6"/>
    <w:rsid w:val="005B7466"/>
    <w:rsid w:val="005C22D1"/>
    <w:rsid w:val="005C2452"/>
    <w:rsid w:val="005C419E"/>
    <w:rsid w:val="005C4787"/>
    <w:rsid w:val="005C688C"/>
    <w:rsid w:val="005C6F9E"/>
    <w:rsid w:val="005C787B"/>
    <w:rsid w:val="005D0098"/>
    <w:rsid w:val="005D0D5A"/>
    <w:rsid w:val="005D4A9D"/>
    <w:rsid w:val="005D5287"/>
    <w:rsid w:val="005D5E16"/>
    <w:rsid w:val="005E0B27"/>
    <w:rsid w:val="005E1CBD"/>
    <w:rsid w:val="005E2C44"/>
    <w:rsid w:val="005E33A1"/>
    <w:rsid w:val="005E5EE7"/>
    <w:rsid w:val="005E67C0"/>
    <w:rsid w:val="005E722E"/>
    <w:rsid w:val="005E7B74"/>
    <w:rsid w:val="005F21A5"/>
    <w:rsid w:val="005F28D8"/>
    <w:rsid w:val="005F3F8B"/>
    <w:rsid w:val="005F64D3"/>
    <w:rsid w:val="005F75C8"/>
    <w:rsid w:val="00600F4A"/>
    <w:rsid w:val="00603CB6"/>
    <w:rsid w:val="0060409D"/>
    <w:rsid w:val="00604CB1"/>
    <w:rsid w:val="00611246"/>
    <w:rsid w:val="00611507"/>
    <w:rsid w:val="006118B5"/>
    <w:rsid w:val="006119F6"/>
    <w:rsid w:val="0061226A"/>
    <w:rsid w:val="00614DFE"/>
    <w:rsid w:val="00615842"/>
    <w:rsid w:val="00617EDA"/>
    <w:rsid w:val="00621188"/>
    <w:rsid w:val="00621B23"/>
    <w:rsid w:val="006233A3"/>
    <w:rsid w:val="006243B1"/>
    <w:rsid w:val="006257ED"/>
    <w:rsid w:val="00625F65"/>
    <w:rsid w:val="006265DD"/>
    <w:rsid w:val="00626BE2"/>
    <w:rsid w:val="00630252"/>
    <w:rsid w:val="006302EE"/>
    <w:rsid w:val="0063127E"/>
    <w:rsid w:val="00632EC5"/>
    <w:rsid w:val="00634F5A"/>
    <w:rsid w:val="00636102"/>
    <w:rsid w:val="006374F3"/>
    <w:rsid w:val="006376A7"/>
    <w:rsid w:val="0064148E"/>
    <w:rsid w:val="006417E2"/>
    <w:rsid w:val="00643484"/>
    <w:rsid w:val="00643BF5"/>
    <w:rsid w:val="00644EE7"/>
    <w:rsid w:val="00646160"/>
    <w:rsid w:val="00646173"/>
    <w:rsid w:val="00646953"/>
    <w:rsid w:val="00651468"/>
    <w:rsid w:val="006521F9"/>
    <w:rsid w:val="00653B14"/>
    <w:rsid w:val="006547D3"/>
    <w:rsid w:val="00655AB2"/>
    <w:rsid w:val="006615BA"/>
    <w:rsid w:val="0066274F"/>
    <w:rsid w:val="0066363B"/>
    <w:rsid w:val="0066601C"/>
    <w:rsid w:val="00670368"/>
    <w:rsid w:val="00670A4D"/>
    <w:rsid w:val="0067331D"/>
    <w:rsid w:val="00673642"/>
    <w:rsid w:val="006748A8"/>
    <w:rsid w:val="00674C7A"/>
    <w:rsid w:val="00674EE4"/>
    <w:rsid w:val="006751CB"/>
    <w:rsid w:val="00682E9B"/>
    <w:rsid w:val="00687A3D"/>
    <w:rsid w:val="0069089B"/>
    <w:rsid w:val="00693368"/>
    <w:rsid w:val="0069367F"/>
    <w:rsid w:val="00693A19"/>
    <w:rsid w:val="00693E6A"/>
    <w:rsid w:val="00694603"/>
    <w:rsid w:val="00695483"/>
    <w:rsid w:val="0069549D"/>
    <w:rsid w:val="006957D5"/>
    <w:rsid w:val="00695808"/>
    <w:rsid w:val="006A0E76"/>
    <w:rsid w:val="006A1B42"/>
    <w:rsid w:val="006A38E9"/>
    <w:rsid w:val="006A437C"/>
    <w:rsid w:val="006A79BF"/>
    <w:rsid w:val="006B0C44"/>
    <w:rsid w:val="006B46D0"/>
    <w:rsid w:val="006B46FB"/>
    <w:rsid w:val="006B5C13"/>
    <w:rsid w:val="006C0A09"/>
    <w:rsid w:val="006C0EB5"/>
    <w:rsid w:val="006C13AA"/>
    <w:rsid w:val="006C198E"/>
    <w:rsid w:val="006C2657"/>
    <w:rsid w:val="006C4A4D"/>
    <w:rsid w:val="006C4B88"/>
    <w:rsid w:val="006D0338"/>
    <w:rsid w:val="006D0E5A"/>
    <w:rsid w:val="006D11AF"/>
    <w:rsid w:val="006D178B"/>
    <w:rsid w:val="006D247F"/>
    <w:rsid w:val="006D42F7"/>
    <w:rsid w:val="006D4B82"/>
    <w:rsid w:val="006D604D"/>
    <w:rsid w:val="006D6CCB"/>
    <w:rsid w:val="006E21FB"/>
    <w:rsid w:val="006E3EE4"/>
    <w:rsid w:val="006E678E"/>
    <w:rsid w:val="006E720D"/>
    <w:rsid w:val="006E7365"/>
    <w:rsid w:val="006E7C93"/>
    <w:rsid w:val="006E7D32"/>
    <w:rsid w:val="006F0449"/>
    <w:rsid w:val="006F6518"/>
    <w:rsid w:val="006F7177"/>
    <w:rsid w:val="006F7490"/>
    <w:rsid w:val="00700700"/>
    <w:rsid w:val="007008D4"/>
    <w:rsid w:val="007017D4"/>
    <w:rsid w:val="00703668"/>
    <w:rsid w:val="007057A3"/>
    <w:rsid w:val="0070718D"/>
    <w:rsid w:val="007072CB"/>
    <w:rsid w:val="00711115"/>
    <w:rsid w:val="00711456"/>
    <w:rsid w:val="007124A9"/>
    <w:rsid w:val="007126EC"/>
    <w:rsid w:val="00717321"/>
    <w:rsid w:val="007201A0"/>
    <w:rsid w:val="007209E6"/>
    <w:rsid w:val="00721034"/>
    <w:rsid w:val="007211C5"/>
    <w:rsid w:val="00721B03"/>
    <w:rsid w:val="0072258F"/>
    <w:rsid w:val="00724FD1"/>
    <w:rsid w:val="0072789A"/>
    <w:rsid w:val="007315D4"/>
    <w:rsid w:val="0074057C"/>
    <w:rsid w:val="00740715"/>
    <w:rsid w:val="0074183F"/>
    <w:rsid w:val="007418F2"/>
    <w:rsid w:val="0074379F"/>
    <w:rsid w:val="00743BC5"/>
    <w:rsid w:val="00743FFA"/>
    <w:rsid w:val="00744A0C"/>
    <w:rsid w:val="00744B22"/>
    <w:rsid w:val="00746CF7"/>
    <w:rsid w:val="0075087A"/>
    <w:rsid w:val="00751327"/>
    <w:rsid w:val="00753C53"/>
    <w:rsid w:val="007542C2"/>
    <w:rsid w:val="007553C8"/>
    <w:rsid w:val="00755F7D"/>
    <w:rsid w:val="00757FFB"/>
    <w:rsid w:val="00760424"/>
    <w:rsid w:val="00761C23"/>
    <w:rsid w:val="00762070"/>
    <w:rsid w:val="00762ACA"/>
    <w:rsid w:val="00763D5C"/>
    <w:rsid w:val="0076450A"/>
    <w:rsid w:val="00764F0A"/>
    <w:rsid w:val="00765481"/>
    <w:rsid w:val="00767834"/>
    <w:rsid w:val="00767EF9"/>
    <w:rsid w:val="0077554F"/>
    <w:rsid w:val="007779F3"/>
    <w:rsid w:val="00780317"/>
    <w:rsid w:val="00780BEB"/>
    <w:rsid w:val="007814AB"/>
    <w:rsid w:val="0078221E"/>
    <w:rsid w:val="00784B27"/>
    <w:rsid w:val="00786282"/>
    <w:rsid w:val="00786D51"/>
    <w:rsid w:val="00792342"/>
    <w:rsid w:val="007932B2"/>
    <w:rsid w:val="00794678"/>
    <w:rsid w:val="00795855"/>
    <w:rsid w:val="007966A0"/>
    <w:rsid w:val="00796AC6"/>
    <w:rsid w:val="00796B25"/>
    <w:rsid w:val="007A0C14"/>
    <w:rsid w:val="007A2F0E"/>
    <w:rsid w:val="007A3387"/>
    <w:rsid w:val="007A5A04"/>
    <w:rsid w:val="007A5B15"/>
    <w:rsid w:val="007A5BB0"/>
    <w:rsid w:val="007A7D67"/>
    <w:rsid w:val="007B0930"/>
    <w:rsid w:val="007B0A00"/>
    <w:rsid w:val="007B133F"/>
    <w:rsid w:val="007B3181"/>
    <w:rsid w:val="007B512A"/>
    <w:rsid w:val="007B5D2F"/>
    <w:rsid w:val="007B5D9A"/>
    <w:rsid w:val="007B5E07"/>
    <w:rsid w:val="007B7228"/>
    <w:rsid w:val="007B7965"/>
    <w:rsid w:val="007B7D40"/>
    <w:rsid w:val="007C116B"/>
    <w:rsid w:val="007C2097"/>
    <w:rsid w:val="007C2EB9"/>
    <w:rsid w:val="007C5B1A"/>
    <w:rsid w:val="007C6D4E"/>
    <w:rsid w:val="007C788C"/>
    <w:rsid w:val="007C7C29"/>
    <w:rsid w:val="007D0210"/>
    <w:rsid w:val="007D0A57"/>
    <w:rsid w:val="007D1119"/>
    <w:rsid w:val="007D187E"/>
    <w:rsid w:val="007D486D"/>
    <w:rsid w:val="007D48DB"/>
    <w:rsid w:val="007D556F"/>
    <w:rsid w:val="007D6401"/>
    <w:rsid w:val="007D6A07"/>
    <w:rsid w:val="007E1862"/>
    <w:rsid w:val="007E495F"/>
    <w:rsid w:val="007E555E"/>
    <w:rsid w:val="007E6154"/>
    <w:rsid w:val="007E6C4C"/>
    <w:rsid w:val="007E7210"/>
    <w:rsid w:val="007F3E5F"/>
    <w:rsid w:val="007F55D0"/>
    <w:rsid w:val="007F59B6"/>
    <w:rsid w:val="007F5DDB"/>
    <w:rsid w:val="007F5FC3"/>
    <w:rsid w:val="007F7A67"/>
    <w:rsid w:val="007F7C0E"/>
    <w:rsid w:val="00804D22"/>
    <w:rsid w:val="00806457"/>
    <w:rsid w:val="00811F93"/>
    <w:rsid w:val="00812285"/>
    <w:rsid w:val="00812886"/>
    <w:rsid w:val="008209AD"/>
    <w:rsid w:val="00824389"/>
    <w:rsid w:val="00826DD7"/>
    <w:rsid w:val="00826F04"/>
    <w:rsid w:val="008271B6"/>
    <w:rsid w:val="00827216"/>
    <w:rsid w:val="008279FA"/>
    <w:rsid w:val="00830948"/>
    <w:rsid w:val="00830BBD"/>
    <w:rsid w:val="008320F1"/>
    <w:rsid w:val="00832193"/>
    <w:rsid w:val="00832DF7"/>
    <w:rsid w:val="00833768"/>
    <w:rsid w:val="0083405E"/>
    <w:rsid w:val="00835128"/>
    <w:rsid w:val="00837CE5"/>
    <w:rsid w:val="0084085B"/>
    <w:rsid w:val="008414FB"/>
    <w:rsid w:val="00841686"/>
    <w:rsid w:val="00842974"/>
    <w:rsid w:val="008465A1"/>
    <w:rsid w:val="0084685B"/>
    <w:rsid w:val="008469BA"/>
    <w:rsid w:val="008477A7"/>
    <w:rsid w:val="00850228"/>
    <w:rsid w:val="00851050"/>
    <w:rsid w:val="008516FC"/>
    <w:rsid w:val="00851FF5"/>
    <w:rsid w:val="00860C0D"/>
    <w:rsid w:val="00861C39"/>
    <w:rsid w:val="008624F5"/>
    <w:rsid w:val="008626E7"/>
    <w:rsid w:val="00864B2D"/>
    <w:rsid w:val="00866B90"/>
    <w:rsid w:val="00867907"/>
    <w:rsid w:val="0087018F"/>
    <w:rsid w:val="00870EE7"/>
    <w:rsid w:val="0087347C"/>
    <w:rsid w:val="008736AE"/>
    <w:rsid w:val="00874162"/>
    <w:rsid w:val="0087568A"/>
    <w:rsid w:val="008758B3"/>
    <w:rsid w:val="00882D17"/>
    <w:rsid w:val="008833EE"/>
    <w:rsid w:val="00883C00"/>
    <w:rsid w:val="0088649D"/>
    <w:rsid w:val="008867DF"/>
    <w:rsid w:val="00886AC2"/>
    <w:rsid w:val="00891EE0"/>
    <w:rsid w:val="0089271E"/>
    <w:rsid w:val="00894A32"/>
    <w:rsid w:val="0089594D"/>
    <w:rsid w:val="00897BA5"/>
    <w:rsid w:val="008A4B11"/>
    <w:rsid w:val="008A4CDA"/>
    <w:rsid w:val="008A655D"/>
    <w:rsid w:val="008A72B1"/>
    <w:rsid w:val="008B132B"/>
    <w:rsid w:val="008B17C8"/>
    <w:rsid w:val="008B194B"/>
    <w:rsid w:val="008B3A09"/>
    <w:rsid w:val="008B3DDD"/>
    <w:rsid w:val="008B42CD"/>
    <w:rsid w:val="008B6D7B"/>
    <w:rsid w:val="008C086F"/>
    <w:rsid w:val="008C127A"/>
    <w:rsid w:val="008C3048"/>
    <w:rsid w:val="008C3B91"/>
    <w:rsid w:val="008C514F"/>
    <w:rsid w:val="008C5C0D"/>
    <w:rsid w:val="008C5F09"/>
    <w:rsid w:val="008C644A"/>
    <w:rsid w:val="008C7377"/>
    <w:rsid w:val="008D0D2F"/>
    <w:rsid w:val="008D0ED6"/>
    <w:rsid w:val="008D1155"/>
    <w:rsid w:val="008D3E16"/>
    <w:rsid w:val="008D3EFF"/>
    <w:rsid w:val="008D506B"/>
    <w:rsid w:val="008D5B45"/>
    <w:rsid w:val="008D5F54"/>
    <w:rsid w:val="008D7AD5"/>
    <w:rsid w:val="008E0A8C"/>
    <w:rsid w:val="008E2DD5"/>
    <w:rsid w:val="008E3D39"/>
    <w:rsid w:val="008E6E01"/>
    <w:rsid w:val="008F0B91"/>
    <w:rsid w:val="008F4CCC"/>
    <w:rsid w:val="008F686C"/>
    <w:rsid w:val="008F72B9"/>
    <w:rsid w:val="00901F83"/>
    <w:rsid w:val="009027F4"/>
    <w:rsid w:val="0090481A"/>
    <w:rsid w:val="00904889"/>
    <w:rsid w:val="009053A0"/>
    <w:rsid w:val="00906F84"/>
    <w:rsid w:val="009075A1"/>
    <w:rsid w:val="00910FD3"/>
    <w:rsid w:val="00916795"/>
    <w:rsid w:val="009209A0"/>
    <w:rsid w:val="00922DCF"/>
    <w:rsid w:val="0092429A"/>
    <w:rsid w:val="00926721"/>
    <w:rsid w:val="00927299"/>
    <w:rsid w:val="00927BDD"/>
    <w:rsid w:val="009305EC"/>
    <w:rsid w:val="00931B4D"/>
    <w:rsid w:val="009326E0"/>
    <w:rsid w:val="009337EF"/>
    <w:rsid w:val="0093454C"/>
    <w:rsid w:val="00934949"/>
    <w:rsid w:val="00935247"/>
    <w:rsid w:val="009355CC"/>
    <w:rsid w:val="00942116"/>
    <w:rsid w:val="00942125"/>
    <w:rsid w:val="00942F69"/>
    <w:rsid w:val="00943A3D"/>
    <w:rsid w:val="009446B9"/>
    <w:rsid w:val="0094475A"/>
    <w:rsid w:val="00945334"/>
    <w:rsid w:val="009454D8"/>
    <w:rsid w:val="009474CB"/>
    <w:rsid w:val="009477C1"/>
    <w:rsid w:val="009505C2"/>
    <w:rsid w:val="009528E1"/>
    <w:rsid w:val="00953688"/>
    <w:rsid w:val="00953F43"/>
    <w:rsid w:val="00954805"/>
    <w:rsid w:val="0095521A"/>
    <w:rsid w:val="009576A1"/>
    <w:rsid w:val="009577D0"/>
    <w:rsid w:val="00957A88"/>
    <w:rsid w:val="0096007A"/>
    <w:rsid w:val="009605ED"/>
    <w:rsid w:val="00960F3A"/>
    <w:rsid w:val="009611C7"/>
    <w:rsid w:val="00965253"/>
    <w:rsid w:val="00970799"/>
    <w:rsid w:val="0097193A"/>
    <w:rsid w:val="009729E7"/>
    <w:rsid w:val="00972B29"/>
    <w:rsid w:val="00972B73"/>
    <w:rsid w:val="00973B00"/>
    <w:rsid w:val="00974410"/>
    <w:rsid w:val="00976248"/>
    <w:rsid w:val="009777D9"/>
    <w:rsid w:val="00977A50"/>
    <w:rsid w:val="009802DC"/>
    <w:rsid w:val="00983AEE"/>
    <w:rsid w:val="00983D8F"/>
    <w:rsid w:val="00983FBE"/>
    <w:rsid w:val="0098455C"/>
    <w:rsid w:val="00984A4C"/>
    <w:rsid w:val="009855F1"/>
    <w:rsid w:val="00985AAC"/>
    <w:rsid w:val="0099125B"/>
    <w:rsid w:val="0099150D"/>
    <w:rsid w:val="00991B88"/>
    <w:rsid w:val="00993705"/>
    <w:rsid w:val="00994D45"/>
    <w:rsid w:val="00997B45"/>
    <w:rsid w:val="009A3EB3"/>
    <w:rsid w:val="009A486E"/>
    <w:rsid w:val="009A4C69"/>
    <w:rsid w:val="009A579D"/>
    <w:rsid w:val="009B2114"/>
    <w:rsid w:val="009B254E"/>
    <w:rsid w:val="009B38A9"/>
    <w:rsid w:val="009B40FA"/>
    <w:rsid w:val="009B462F"/>
    <w:rsid w:val="009B4BB3"/>
    <w:rsid w:val="009B4D64"/>
    <w:rsid w:val="009B675D"/>
    <w:rsid w:val="009B73FC"/>
    <w:rsid w:val="009C049C"/>
    <w:rsid w:val="009C0879"/>
    <w:rsid w:val="009C18DB"/>
    <w:rsid w:val="009C2038"/>
    <w:rsid w:val="009C270E"/>
    <w:rsid w:val="009C352D"/>
    <w:rsid w:val="009C3829"/>
    <w:rsid w:val="009C3B6D"/>
    <w:rsid w:val="009C43CD"/>
    <w:rsid w:val="009D0381"/>
    <w:rsid w:val="009D1AAF"/>
    <w:rsid w:val="009D1F69"/>
    <w:rsid w:val="009D2D27"/>
    <w:rsid w:val="009D306F"/>
    <w:rsid w:val="009D62DC"/>
    <w:rsid w:val="009E126E"/>
    <w:rsid w:val="009E1AC9"/>
    <w:rsid w:val="009E3297"/>
    <w:rsid w:val="009E69DC"/>
    <w:rsid w:val="009F01C7"/>
    <w:rsid w:val="009F0FF8"/>
    <w:rsid w:val="009F1BF2"/>
    <w:rsid w:val="009F1C47"/>
    <w:rsid w:val="009F1D8D"/>
    <w:rsid w:val="009F2F76"/>
    <w:rsid w:val="009F40E7"/>
    <w:rsid w:val="009F734F"/>
    <w:rsid w:val="00A0015A"/>
    <w:rsid w:val="00A00B40"/>
    <w:rsid w:val="00A05EE7"/>
    <w:rsid w:val="00A05FA1"/>
    <w:rsid w:val="00A079C8"/>
    <w:rsid w:val="00A10EBC"/>
    <w:rsid w:val="00A13EC0"/>
    <w:rsid w:val="00A163D0"/>
    <w:rsid w:val="00A2025C"/>
    <w:rsid w:val="00A22BCD"/>
    <w:rsid w:val="00A23222"/>
    <w:rsid w:val="00A233AE"/>
    <w:rsid w:val="00A238A6"/>
    <w:rsid w:val="00A246B6"/>
    <w:rsid w:val="00A24F25"/>
    <w:rsid w:val="00A25B00"/>
    <w:rsid w:val="00A25C73"/>
    <w:rsid w:val="00A262D2"/>
    <w:rsid w:val="00A26861"/>
    <w:rsid w:val="00A27017"/>
    <w:rsid w:val="00A271C7"/>
    <w:rsid w:val="00A36CB4"/>
    <w:rsid w:val="00A42497"/>
    <w:rsid w:val="00A42D26"/>
    <w:rsid w:val="00A4303B"/>
    <w:rsid w:val="00A456D5"/>
    <w:rsid w:val="00A45979"/>
    <w:rsid w:val="00A47E70"/>
    <w:rsid w:val="00A50E66"/>
    <w:rsid w:val="00A51229"/>
    <w:rsid w:val="00A51353"/>
    <w:rsid w:val="00A5301C"/>
    <w:rsid w:val="00A53889"/>
    <w:rsid w:val="00A53EDF"/>
    <w:rsid w:val="00A554F8"/>
    <w:rsid w:val="00A56406"/>
    <w:rsid w:val="00A616A6"/>
    <w:rsid w:val="00A625C6"/>
    <w:rsid w:val="00A639A6"/>
    <w:rsid w:val="00A63DC1"/>
    <w:rsid w:val="00A65E0E"/>
    <w:rsid w:val="00A7113E"/>
    <w:rsid w:val="00A7214B"/>
    <w:rsid w:val="00A73208"/>
    <w:rsid w:val="00A73817"/>
    <w:rsid w:val="00A74FFF"/>
    <w:rsid w:val="00A75EBE"/>
    <w:rsid w:val="00A7635B"/>
    <w:rsid w:val="00A7671C"/>
    <w:rsid w:val="00A777E2"/>
    <w:rsid w:val="00A80D71"/>
    <w:rsid w:val="00A80DC0"/>
    <w:rsid w:val="00A82221"/>
    <w:rsid w:val="00A8286E"/>
    <w:rsid w:val="00A837AD"/>
    <w:rsid w:val="00A877E0"/>
    <w:rsid w:val="00A940D7"/>
    <w:rsid w:val="00A942D9"/>
    <w:rsid w:val="00A960F0"/>
    <w:rsid w:val="00A976D3"/>
    <w:rsid w:val="00AA05DD"/>
    <w:rsid w:val="00AA06DA"/>
    <w:rsid w:val="00AA1372"/>
    <w:rsid w:val="00AA188C"/>
    <w:rsid w:val="00AA3802"/>
    <w:rsid w:val="00AA49DC"/>
    <w:rsid w:val="00AA52F4"/>
    <w:rsid w:val="00AB0698"/>
    <w:rsid w:val="00AB130E"/>
    <w:rsid w:val="00AB188F"/>
    <w:rsid w:val="00AB1A9C"/>
    <w:rsid w:val="00AB2DCC"/>
    <w:rsid w:val="00AB4A36"/>
    <w:rsid w:val="00AB542E"/>
    <w:rsid w:val="00AC2ACB"/>
    <w:rsid w:val="00AC4ACD"/>
    <w:rsid w:val="00AC7839"/>
    <w:rsid w:val="00AD0E5E"/>
    <w:rsid w:val="00AD1CD8"/>
    <w:rsid w:val="00AD3367"/>
    <w:rsid w:val="00AD4043"/>
    <w:rsid w:val="00AD44C1"/>
    <w:rsid w:val="00AD4C07"/>
    <w:rsid w:val="00AD714B"/>
    <w:rsid w:val="00AE315B"/>
    <w:rsid w:val="00AE3919"/>
    <w:rsid w:val="00AE44D6"/>
    <w:rsid w:val="00AE47EB"/>
    <w:rsid w:val="00AE5909"/>
    <w:rsid w:val="00AF0C10"/>
    <w:rsid w:val="00AF3CFF"/>
    <w:rsid w:val="00AF41D6"/>
    <w:rsid w:val="00AF4585"/>
    <w:rsid w:val="00AF4E2A"/>
    <w:rsid w:val="00AF50F4"/>
    <w:rsid w:val="00B029EA"/>
    <w:rsid w:val="00B0624C"/>
    <w:rsid w:val="00B109DC"/>
    <w:rsid w:val="00B11234"/>
    <w:rsid w:val="00B13060"/>
    <w:rsid w:val="00B131F6"/>
    <w:rsid w:val="00B15F7D"/>
    <w:rsid w:val="00B17467"/>
    <w:rsid w:val="00B258BB"/>
    <w:rsid w:val="00B32251"/>
    <w:rsid w:val="00B33BAC"/>
    <w:rsid w:val="00B351A2"/>
    <w:rsid w:val="00B36F1A"/>
    <w:rsid w:val="00B426DC"/>
    <w:rsid w:val="00B43151"/>
    <w:rsid w:val="00B44BE8"/>
    <w:rsid w:val="00B47357"/>
    <w:rsid w:val="00B50455"/>
    <w:rsid w:val="00B50B9C"/>
    <w:rsid w:val="00B50BA4"/>
    <w:rsid w:val="00B51963"/>
    <w:rsid w:val="00B51F50"/>
    <w:rsid w:val="00B52051"/>
    <w:rsid w:val="00B52347"/>
    <w:rsid w:val="00B548A4"/>
    <w:rsid w:val="00B54C2D"/>
    <w:rsid w:val="00B55A7D"/>
    <w:rsid w:val="00B56FD0"/>
    <w:rsid w:val="00B5740A"/>
    <w:rsid w:val="00B62820"/>
    <w:rsid w:val="00B64183"/>
    <w:rsid w:val="00B66137"/>
    <w:rsid w:val="00B66C69"/>
    <w:rsid w:val="00B66F5B"/>
    <w:rsid w:val="00B67B97"/>
    <w:rsid w:val="00B70C91"/>
    <w:rsid w:val="00B7259B"/>
    <w:rsid w:val="00B74E36"/>
    <w:rsid w:val="00B754AC"/>
    <w:rsid w:val="00B77517"/>
    <w:rsid w:val="00B77C17"/>
    <w:rsid w:val="00B808F2"/>
    <w:rsid w:val="00B81255"/>
    <w:rsid w:val="00B817BB"/>
    <w:rsid w:val="00B84A25"/>
    <w:rsid w:val="00B84E66"/>
    <w:rsid w:val="00B858DD"/>
    <w:rsid w:val="00B86F02"/>
    <w:rsid w:val="00B90D95"/>
    <w:rsid w:val="00B926E3"/>
    <w:rsid w:val="00B93336"/>
    <w:rsid w:val="00B968C8"/>
    <w:rsid w:val="00B9694F"/>
    <w:rsid w:val="00BA032D"/>
    <w:rsid w:val="00BA0673"/>
    <w:rsid w:val="00BA15CF"/>
    <w:rsid w:val="00BA3EC5"/>
    <w:rsid w:val="00BA4E4E"/>
    <w:rsid w:val="00BA4FD8"/>
    <w:rsid w:val="00BA7DBA"/>
    <w:rsid w:val="00BA7E32"/>
    <w:rsid w:val="00BB3D48"/>
    <w:rsid w:val="00BB47E3"/>
    <w:rsid w:val="00BB537C"/>
    <w:rsid w:val="00BB5395"/>
    <w:rsid w:val="00BB5DFC"/>
    <w:rsid w:val="00BB6B21"/>
    <w:rsid w:val="00BC0812"/>
    <w:rsid w:val="00BC0BDE"/>
    <w:rsid w:val="00BC1611"/>
    <w:rsid w:val="00BC397D"/>
    <w:rsid w:val="00BC3E8C"/>
    <w:rsid w:val="00BC4DA3"/>
    <w:rsid w:val="00BC4F47"/>
    <w:rsid w:val="00BC5DAE"/>
    <w:rsid w:val="00BC6D71"/>
    <w:rsid w:val="00BD1F0C"/>
    <w:rsid w:val="00BD279D"/>
    <w:rsid w:val="00BD4ECA"/>
    <w:rsid w:val="00BD52E0"/>
    <w:rsid w:val="00BD58C7"/>
    <w:rsid w:val="00BD6BB8"/>
    <w:rsid w:val="00BD70DE"/>
    <w:rsid w:val="00BD7530"/>
    <w:rsid w:val="00BD7639"/>
    <w:rsid w:val="00BE0305"/>
    <w:rsid w:val="00BE1015"/>
    <w:rsid w:val="00BE1B13"/>
    <w:rsid w:val="00BE1C86"/>
    <w:rsid w:val="00BE1F43"/>
    <w:rsid w:val="00BE4335"/>
    <w:rsid w:val="00BE62D0"/>
    <w:rsid w:val="00BE7723"/>
    <w:rsid w:val="00BF0844"/>
    <w:rsid w:val="00BF0A1C"/>
    <w:rsid w:val="00BF30C5"/>
    <w:rsid w:val="00BF4D45"/>
    <w:rsid w:val="00BF7E7C"/>
    <w:rsid w:val="00BF7F04"/>
    <w:rsid w:val="00C017E4"/>
    <w:rsid w:val="00C019A3"/>
    <w:rsid w:val="00C04470"/>
    <w:rsid w:val="00C0476E"/>
    <w:rsid w:val="00C05C09"/>
    <w:rsid w:val="00C05CDA"/>
    <w:rsid w:val="00C066A6"/>
    <w:rsid w:val="00C0723D"/>
    <w:rsid w:val="00C07B33"/>
    <w:rsid w:val="00C11A01"/>
    <w:rsid w:val="00C12AAB"/>
    <w:rsid w:val="00C1601C"/>
    <w:rsid w:val="00C228AD"/>
    <w:rsid w:val="00C22A16"/>
    <w:rsid w:val="00C24A33"/>
    <w:rsid w:val="00C252FF"/>
    <w:rsid w:val="00C27195"/>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6168"/>
    <w:rsid w:val="00C46C5D"/>
    <w:rsid w:val="00C50D31"/>
    <w:rsid w:val="00C54215"/>
    <w:rsid w:val="00C550F4"/>
    <w:rsid w:val="00C570C3"/>
    <w:rsid w:val="00C60F39"/>
    <w:rsid w:val="00C624D6"/>
    <w:rsid w:val="00C63316"/>
    <w:rsid w:val="00C6466C"/>
    <w:rsid w:val="00C65EDA"/>
    <w:rsid w:val="00C66A74"/>
    <w:rsid w:val="00C70426"/>
    <w:rsid w:val="00C70788"/>
    <w:rsid w:val="00C70C07"/>
    <w:rsid w:val="00C7270F"/>
    <w:rsid w:val="00C73FE7"/>
    <w:rsid w:val="00C758F8"/>
    <w:rsid w:val="00C76C72"/>
    <w:rsid w:val="00C80F3E"/>
    <w:rsid w:val="00C8101A"/>
    <w:rsid w:val="00C833B1"/>
    <w:rsid w:val="00C83F37"/>
    <w:rsid w:val="00C846B4"/>
    <w:rsid w:val="00C86A09"/>
    <w:rsid w:val="00C87496"/>
    <w:rsid w:val="00C9109D"/>
    <w:rsid w:val="00C936F5"/>
    <w:rsid w:val="00C941E5"/>
    <w:rsid w:val="00C95985"/>
    <w:rsid w:val="00C97541"/>
    <w:rsid w:val="00C97E89"/>
    <w:rsid w:val="00CA094E"/>
    <w:rsid w:val="00CA3988"/>
    <w:rsid w:val="00CB10CE"/>
    <w:rsid w:val="00CB186D"/>
    <w:rsid w:val="00CB220C"/>
    <w:rsid w:val="00CB304B"/>
    <w:rsid w:val="00CB31CA"/>
    <w:rsid w:val="00CB51A5"/>
    <w:rsid w:val="00CC073D"/>
    <w:rsid w:val="00CC0F95"/>
    <w:rsid w:val="00CC1C26"/>
    <w:rsid w:val="00CC1FDD"/>
    <w:rsid w:val="00CC5026"/>
    <w:rsid w:val="00CC531E"/>
    <w:rsid w:val="00CC5706"/>
    <w:rsid w:val="00CC6582"/>
    <w:rsid w:val="00CC7F7A"/>
    <w:rsid w:val="00CD22FD"/>
    <w:rsid w:val="00CD458D"/>
    <w:rsid w:val="00CD670C"/>
    <w:rsid w:val="00CD6F5E"/>
    <w:rsid w:val="00CD6FF1"/>
    <w:rsid w:val="00CD7203"/>
    <w:rsid w:val="00CD76D2"/>
    <w:rsid w:val="00CE202A"/>
    <w:rsid w:val="00CE29A4"/>
    <w:rsid w:val="00CE2C61"/>
    <w:rsid w:val="00CE3489"/>
    <w:rsid w:val="00CE392F"/>
    <w:rsid w:val="00CE49D1"/>
    <w:rsid w:val="00CE5A8D"/>
    <w:rsid w:val="00CE600A"/>
    <w:rsid w:val="00CE7C6D"/>
    <w:rsid w:val="00CF1FF1"/>
    <w:rsid w:val="00CF3434"/>
    <w:rsid w:val="00CF708C"/>
    <w:rsid w:val="00D02BBC"/>
    <w:rsid w:val="00D02FCF"/>
    <w:rsid w:val="00D03400"/>
    <w:rsid w:val="00D03F9A"/>
    <w:rsid w:val="00D04AD4"/>
    <w:rsid w:val="00D05FB9"/>
    <w:rsid w:val="00D0693C"/>
    <w:rsid w:val="00D112A0"/>
    <w:rsid w:val="00D119BA"/>
    <w:rsid w:val="00D1341F"/>
    <w:rsid w:val="00D1350B"/>
    <w:rsid w:val="00D14DB9"/>
    <w:rsid w:val="00D15235"/>
    <w:rsid w:val="00D16F74"/>
    <w:rsid w:val="00D16FE1"/>
    <w:rsid w:val="00D17690"/>
    <w:rsid w:val="00D17940"/>
    <w:rsid w:val="00D22279"/>
    <w:rsid w:val="00D22F3C"/>
    <w:rsid w:val="00D22F85"/>
    <w:rsid w:val="00D23196"/>
    <w:rsid w:val="00D24E77"/>
    <w:rsid w:val="00D24F1E"/>
    <w:rsid w:val="00D27774"/>
    <w:rsid w:val="00D30948"/>
    <w:rsid w:val="00D31225"/>
    <w:rsid w:val="00D34529"/>
    <w:rsid w:val="00D354B3"/>
    <w:rsid w:val="00D40724"/>
    <w:rsid w:val="00D43982"/>
    <w:rsid w:val="00D4695E"/>
    <w:rsid w:val="00D47320"/>
    <w:rsid w:val="00D47F16"/>
    <w:rsid w:val="00D50A8B"/>
    <w:rsid w:val="00D50ADB"/>
    <w:rsid w:val="00D50BF1"/>
    <w:rsid w:val="00D51E7A"/>
    <w:rsid w:val="00D51FE6"/>
    <w:rsid w:val="00D52003"/>
    <w:rsid w:val="00D52131"/>
    <w:rsid w:val="00D52B0D"/>
    <w:rsid w:val="00D53609"/>
    <w:rsid w:val="00D54C0A"/>
    <w:rsid w:val="00D5568C"/>
    <w:rsid w:val="00D56AEC"/>
    <w:rsid w:val="00D57117"/>
    <w:rsid w:val="00D603D7"/>
    <w:rsid w:val="00D61E3E"/>
    <w:rsid w:val="00D62723"/>
    <w:rsid w:val="00D62DE8"/>
    <w:rsid w:val="00D63091"/>
    <w:rsid w:val="00D6346F"/>
    <w:rsid w:val="00D63693"/>
    <w:rsid w:val="00D63745"/>
    <w:rsid w:val="00D63B9D"/>
    <w:rsid w:val="00D63F50"/>
    <w:rsid w:val="00D641D1"/>
    <w:rsid w:val="00D67632"/>
    <w:rsid w:val="00D73780"/>
    <w:rsid w:val="00D747E5"/>
    <w:rsid w:val="00D74854"/>
    <w:rsid w:val="00D74986"/>
    <w:rsid w:val="00D74B59"/>
    <w:rsid w:val="00D74FC0"/>
    <w:rsid w:val="00D76F5B"/>
    <w:rsid w:val="00D77627"/>
    <w:rsid w:val="00D80AF4"/>
    <w:rsid w:val="00D81D48"/>
    <w:rsid w:val="00D8516D"/>
    <w:rsid w:val="00D87E5C"/>
    <w:rsid w:val="00D909E8"/>
    <w:rsid w:val="00D91E48"/>
    <w:rsid w:val="00D94DB8"/>
    <w:rsid w:val="00D96339"/>
    <w:rsid w:val="00D96373"/>
    <w:rsid w:val="00D97FB7"/>
    <w:rsid w:val="00DA1117"/>
    <w:rsid w:val="00DA1CFA"/>
    <w:rsid w:val="00DA3943"/>
    <w:rsid w:val="00DA5562"/>
    <w:rsid w:val="00DA566E"/>
    <w:rsid w:val="00DA723B"/>
    <w:rsid w:val="00DA74E1"/>
    <w:rsid w:val="00DA7C66"/>
    <w:rsid w:val="00DB0117"/>
    <w:rsid w:val="00DB024E"/>
    <w:rsid w:val="00DB07CF"/>
    <w:rsid w:val="00DB1338"/>
    <w:rsid w:val="00DB2F9D"/>
    <w:rsid w:val="00DB3139"/>
    <w:rsid w:val="00DB435E"/>
    <w:rsid w:val="00DB5456"/>
    <w:rsid w:val="00DB5554"/>
    <w:rsid w:val="00DB68A0"/>
    <w:rsid w:val="00DB7836"/>
    <w:rsid w:val="00DC1F73"/>
    <w:rsid w:val="00DC29AD"/>
    <w:rsid w:val="00DC4408"/>
    <w:rsid w:val="00DC6D7E"/>
    <w:rsid w:val="00DD0C11"/>
    <w:rsid w:val="00DD10CE"/>
    <w:rsid w:val="00DD1CC3"/>
    <w:rsid w:val="00DD3B64"/>
    <w:rsid w:val="00DD5208"/>
    <w:rsid w:val="00DD52C4"/>
    <w:rsid w:val="00DD6016"/>
    <w:rsid w:val="00DD667E"/>
    <w:rsid w:val="00DE2347"/>
    <w:rsid w:val="00DE2DDB"/>
    <w:rsid w:val="00DE34CF"/>
    <w:rsid w:val="00DE3BDA"/>
    <w:rsid w:val="00DE4857"/>
    <w:rsid w:val="00DE4A92"/>
    <w:rsid w:val="00DE5C41"/>
    <w:rsid w:val="00DE66A7"/>
    <w:rsid w:val="00DE721A"/>
    <w:rsid w:val="00DF0B15"/>
    <w:rsid w:val="00DF1D5A"/>
    <w:rsid w:val="00DF4B66"/>
    <w:rsid w:val="00DF513A"/>
    <w:rsid w:val="00DF559E"/>
    <w:rsid w:val="00DF6DE7"/>
    <w:rsid w:val="00DF6F77"/>
    <w:rsid w:val="00DF73F7"/>
    <w:rsid w:val="00DF7B18"/>
    <w:rsid w:val="00E00C85"/>
    <w:rsid w:val="00E00D4D"/>
    <w:rsid w:val="00E01CDE"/>
    <w:rsid w:val="00E04902"/>
    <w:rsid w:val="00E061B3"/>
    <w:rsid w:val="00E0689A"/>
    <w:rsid w:val="00E10AFD"/>
    <w:rsid w:val="00E11235"/>
    <w:rsid w:val="00E128FB"/>
    <w:rsid w:val="00E13670"/>
    <w:rsid w:val="00E146FA"/>
    <w:rsid w:val="00E15ADA"/>
    <w:rsid w:val="00E20947"/>
    <w:rsid w:val="00E20E76"/>
    <w:rsid w:val="00E24350"/>
    <w:rsid w:val="00E2616C"/>
    <w:rsid w:val="00E263CC"/>
    <w:rsid w:val="00E30DCC"/>
    <w:rsid w:val="00E30FB1"/>
    <w:rsid w:val="00E31C6C"/>
    <w:rsid w:val="00E31DFB"/>
    <w:rsid w:val="00E332C7"/>
    <w:rsid w:val="00E33314"/>
    <w:rsid w:val="00E33FC5"/>
    <w:rsid w:val="00E343D6"/>
    <w:rsid w:val="00E3472C"/>
    <w:rsid w:val="00E349A7"/>
    <w:rsid w:val="00E3517D"/>
    <w:rsid w:val="00E36FE2"/>
    <w:rsid w:val="00E40579"/>
    <w:rsid w:val="00E40E1E"/>
    <w:rsid w:val="00E42CBA"/>
    <w:rsid w:val="00E430C5"/>
    <w:rsid w:val="00E47927"/>
    <w:rsid w:val="00E54673"/>
    <w:rsid w:val="00E54F72"/>
    <w:rsid w:val="00E567D9"/>
    <w:rsid w:val="00E60614"/>
    <w:rsid w:val="00E60661"/>
    <w:rsid w:val="00E60F3F"/>
    <w:rsid w:val="00E61A80"/>
    <w:rsid w:val="00E62E34"/>
    <w:rsid w:val="00E64AFB"/>
    <w:rsid w:val="00E66C3D"/>
    <w:rsid w:val="00E67B59"/>
    <w:rsid w:val="00E70067"/>
    <w:rsid w:val="00E7286D"/>
    <w:rsid w:val="00E7384F"/>
    <w:rsid w:val="00E764AB"/>
    <w:rsid w:val="00E7657C"/>
    <w:rsid w:val="00E772F6"/>
    <w:rsid w:val="00E80376"/>
    <w:rsid w:val="00E8065D"/>
    <w:rsid w:val="00E84711"/>
    <w:rsid w:val="00E84BC8"/>
    <w:rsid w:val="00E84E31"/>
    <w:rsid w:val="00E86016"/>
    <w:rsid w:val="00E86B9F"/>
    <w:rsid w:val="00E9072B"/>
    <w:rsid w:val="00E90760"/>
    <w:rsid w:val="00E91FAC"/>
    <w:rsid w:val="00E92988"/>
    <w:rsid w:val="00E92C69"/>
    <w:rsid w:val="00E96907"/>
    <w:rsid w:val="00EA1D03"/>
    <w:rsid w:val="00EA4163"/>
    <w:rsid w:val="00EA4ABC"/>
    <w:rsid w:val="00EA59B1"/>
    <w:rsid w:val="00EA6F1A"/>
    <w:rsid w:val="00EB2E70"/>
    <w:rsid w:val="00EB6352"/>
    <w:rsid w:val="00EB75E4"/>
    <w:rsid w:val="00EC05DF"/>
    <w:rsid w:val="00EC099D"/>
    <w:rsid w:val="00EC1DF9"/>
    <w:rsid w:val="00EC2B58"/>
    <w:rsid w:val="00EC3DB9"/>
    <w:rsid w:val="00EC4553"/>
    <w:rsid w:val="00EC56BA"/>
    <w:rsid w:val="00EC5EEA"/>
    <w:rsid w:val="00ED0A82"/>
    <w:rsid w:val="00ED0CC0"/>
    <w:rsid w:val="00ED0E54"/>
    <w:rsid w:val="00ED2D02"/>
    <w:rsid w:val="00ED2D35"/>
    <w:rsid w:val="00ED35FC"/>
    <w:rsid w:val="00ED4CC3"/>
    <w:rsid w:val="00ED4D3C"/>
    <w:rsid w:val="00ED4FB1"/>
    <w:rsid w:val="00ED5919"/>
    <w:rsid w:val="00EE264B"/>
    <w:rsid w:val="00EE32E7"/>
    <w:rsid w:val="00EE359B"/>
    <w:rsid w:val="00EE3E9F"/>
    <w:rsid w:val="00EE42DC"/>
    <w:rsid w:val="00EE5438"/>
    <w:rsid w:val="00EE6D1B"/>
    <w:rsid w:val="00EE7940"/>
    <w:rsid w:val="00EE7D7C"/>
    <w:rsid w:val="00EF0964"/>
    <w:rsid w:val="00EF0B64"/>
    <w:rsid w:val="00EF4C71"/>
    <w:rsid w:val="00EF4FC1"/>
    <w:rsid w:val="00EF6C05"/>
    <w:rsid w:val="00F019E3"/>
    <w:rsid w:val="00F02319"/>
    <w:rsid w:val="00F04B71"/>
    <w:rsid w:val="00F07F97"/>
    <w:rsid w:val="00F116C9"/>
    <w:rsid w:val="00F12475"/>
    <w:rsid w:val="00F13148"/>
    <w:rsid w:val="00F13CEC"/>
    <w:rsid w:val="00F148AC"/>
    <w:rsid w:val="00F16ADD"/>
    <w:rsid w:val="00F16B90"/>
    <w:rsid w:val="00F20554"/>
    <w:rsid w:val="00F207AC"/>
    <w:rsid w:val="00F226A8"/>
    <w:rsid w:val="00F22ACF"/>
    <w:rsid w:val="00F23714"/>
    <w:rsid w:val="00F2395C"/>
    <w:rsid w:val="00F23A10"/>
    <w:rsid w:val="00F25D98"/>
    <w:rsid w:val="00F26A74"/>
    <w:rsid w:val="00F27148"/>
    <w:rsid w:val="00F300FB"/>
    <w:rsid w:val="00F3103C"/>
    <w:rsid w:val="00F312BD"/>
    <w:rsid w:val="00F33758"/>
    <w:rsid w:val="00F34D37"/>
    <w:rsid w:val="00F359FC"/>
    <w:rsid w:val="00F406C3"/>
    <w:rsid w:val="00F40B7D"/>
    <w:rsid w:val="00F42990"/>
    <w:rsid w:val="00F43165"/>
    <w:rsid w:val="00F43471"/>
    <w:rsid w:val="00F438BA"/>
    <w:rsid w:val="00F458BA"/>
    <w:rsid w:val="00F45BB4"/>
    <w:rsid w:val="00F46EBB"/>
    <w:rsid w:val="00F4752D"/>
    <w:rsid w:val="00F47E0D"/>
    <w:rsid w:val="00F50F48"/>
    <w:rsid w:val="00F5165A"/>
    <w:rsid w:val="00F539F1"/>
    <w:rsid w:val="00F55DC5"/>
    <w:rsid w:val="00F56857"/>
    <w:rsid w:val="00F56CDC"/>
    <w:rsid w:val="00F61B42"/>
    <w:rsid w:val="00F622D1"/>
    <w:rsid w:val="00F62350"/>
    <w:rsid w:val="00F6320C"/>
    <w:rsid w:val="00F632C2"/>
    <w:rsid w:val="00F63A61"/>
    <w:rsid w:val="00F667D9"/>
    <w:rsid w:val="00F706CF"/>
    <w:rsid w:val="00F713DA"/>
    <w:rsid w:val="00F71472"/>
    <w:rsid w:val="00F725AE"/>
    <w:rsid w:val="00F7629D"/>
    <w:rsid w:val="00F816E6"/>
    <w:rsid w:val="00F8559D"/>
    <w:rsid w:val="00F90AE0"/>
    <w:rsid w:val="00F9345C"/>
    <w:rsid w:val="00F9409F"/>
    <w:rsid w:val="00F9473B"/>
    <w:rsid w:val="00F94F3F"/>
    <w:rsid w:val="00F95ED6"/>
    <w:rsid w:val="00FA1FCE"/>
    <w:rsid w:val="00FA3421"/>
    <w:rsid w:val="00FA394A"/>
    <w:rsid w:val="00FA3951"/>
    <w:rsid w:val="00FA7CDB"/>
    <w:rsid w:val="00FB0444"/>
    <w:rsid w:val="00FB0B43"/>
    <w:rsid w:val="00FB17E4"/>
    <w:rsid w:val="00FB33AB"/>
    <w:rsid w:val="00FB6386"/>
    <w:rsid w:val="00FB6F06"/>
    <w:rsid w:val="00FC2A5F"/>
    <w:rsid w:val="00FC331B"/>
    <w:rsid w:val="00FC731E"/>
    <w:rsid w:val="00FD197F"/>
    <w:rsid w:val="00FD3503"/>
    <w:rsid w:val="00FD39FC"/>
    <w:rsid w:val="00FD4FD7"/>
    <w:rsid w:val="00FD6006"/>
    <w:rsid w:val="00FE1DE7"/>
    <w:rsid w:val="00FE28F9"/>
    <w:rsid w:val="00FE2E29"/>
    <w:rsid w:val="00FE3046"/>
    <w:rsid w:val="00FE3160"/>
    <w:rsid w:val="00FF03FC"/>
    <w:rsid w:val="00FF0CCB"/>
    <w:rsid w:val="00FF4565"/>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301570"/>
  <w15:chartTrackingRefBased/>
  <w15:docId w15:val="{93BB9038-4F61-41E5-A638-CF027276D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AEC"/>
    <w:pPr>
      <w:spacing w:after="180"/>
    </w:pPr>
    <w:rPr>
      <w:rFonts w:ascii="Times New Roman" w:hAnsi="Times New Roman"/>
      <w:lang w:val="en-GB" w:eastAsia="en-US"/>
    </w:rPr>
  </w:style>
  <w:style w:type="paragraph" w:styleId="Heading1">
    <w:name w:val="heading 1"/>
    <w:aliases w:val="H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link w:val="ListParagraphChar"/>
    <w:uiPriority w:val="34"/>
    <w:qFormat/>
    <w:rsid w:val="0005728E"/>
    <w:pPr>
      <w:spacing w:after="0"/>
      <w:ind w:left="720"/>
      <w:jc w:val="both"/>
    </w:pPr>
    <w:rPr>
      <w:rFonts w:ascii="DengXian" w:hAnsi="宋体" w:cs="宋体"/>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paragraph" w:customStyle="1" w:styleId="Agreement">
    <w:name w:val="Agreement"/>
    <w:basedOn w:val="Normal"/>
    <w:next w:val="Doc-text2"/>
    <w:rsid w:val="003B1B31"/>
    <w:pPr>
      <w:numPr>
        <w:numId w:val="5"/>
      </w:numPr>
      <w:spacing w:before="60" w:after="0"/>
    </w:pPr>
    <w:rPr>
      <w:rFonts w:ascii="Arial" w:eastAsia="MS Mincho" w:hAnsi="Arial"/>
      <w:b/>
      <w:szCs w:val="24"/>
      <w:lang w:eastAsia="en-GB"/>
    </w:rPr>
  </w:style>
  <w:style w:type="character" w:customStyle="1" w:styleId="ListParagraphChar">
    <w:name w:val="List Paragraph Char"/>
    <w:link w:val="ListParagraph"/>
    <w:uiPriority w:val="34"/>
    <w:qFormat/>
    <w:rsid w:val="00094D62"/>
    <w:rPr>
      <w:rFonts w:ascii="DengXian" w:hAnsi="宋体" w:cs="宋体"/>
      <w:sz w:val="21"/>
      <w:szCs w:val="21"/>
    </w:rPr>
  </w:style>
  <w:style w:type="paragraph" w:styleId="NormalWeb">
    <w:name w:val="Normal (Web)"/>
    <w:basedOn w:val="Normal"/>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33262203">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52855219">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790081389">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D2D2A-BC7F-43DE-B43B-B980162DD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694998-5865-42CC-997A-6953BF6802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11DA5E-6B58-4D0C-9D89-16EB88689133}">
  <ds:schemaRefs>
    <ds:schemaRef ds:uri="http://schemas.microsoft.com/sharepoint/v3/contenttype/forms"/>
  </ds:schemaRefs>
</ds:datastoreItem>
</file>

<file path=customXml/itemProps4.xml><?xml version="1.0" encoding="utf-8"?>
<ds:datastoreItem xmlns:ds="http://schemas.openxmlformats.org/officeDocument/2006/customXml" ds:itemID="{D2326413-DC2A-4A8A-A092-DFD488F98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1561</Words>
  <Characters>8903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Dawid Koziol</cp:lastModifiedBy>
  <cp:revision>4</cp:revision>
  <cp:lastPrinted>1899-12-31T22:00:00Z</cp:lastPrinted>
  <dcterms:created xsi:type="dcterms:W3CDTF">2021-05-10T19:32:00Z</dcterms:created>
  <dcterms:modified xsi:type="dcterms:W3CDTF">2021-05-10T19:33:00Z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(3)RMigdJX4EuYHDQ0x2FTMFIiHE16hw5RRpi1MolsGVGsuU7cv0us0gNHRD7O0b//2DhDMFnls_x000d_
+zOEqg91GeZX8QCS6YmHIpmCL2WYAJnPaSfqFKg2gVwzzy2YnXZK1JcvqiLXsNAJo50aIXCz_x000d_
QBTLjnPl8Sg103NiS7hhD7GLJJIqebIS6x/Wx4fWQj1MKSZ60G6Q7NNQXAoyIzA9nzo6UQtv_x000d_
gPjMZ6XAgFR2sVyv+1</vt:lpwstr>
  </property>
  <property fmtid="{D5CDD505-2E9C-101B-9397-08002B2CF9AE}" pid="4" name="_2015_ms_pID_7253431">
    <vt:lpwstr>INc8Rkq4CezXBUjGN5dUUx/eqSQU/r6yst0XSYDU1Z3FBSfd6TevPL_x000d_
HBj0bt7We3VWabw1XV0WS1hl/vKVQ7lots5Hrf4EmjNzArIshP9TuI3SwXqZgfnl5lGkbeax_x000d_
1I2PtrOpXjM5RvGI0KexM37f51D5er1gOWj3x9jc7S6K0fk2KmcO1qHxhiEZ0OoZy9Qaxf/H_x000d_
9AabZky9cuYRbKn5YkpejBgs/lgsZkK7t7QU</vt:lpwstr>
  </property>
  <property fmtid="{D5CDD505-2E9C-101B-9397-08002B2CF9AE}" pid="5" name="_2015_ms_pID_7253432">
    <vt:lpwstr>Jw==</vt:lpwstr>
  </property>
  <property fmtid="{D5CDD505-2E9C-101B-9397-08002B2CF9AE}" pid="6" name="ContentTypeId">
    <vt:lpwstr>0x010100E36CF180560CBA4293CA65D653366D3B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1620373990</vt:lpwstr>
  </property>
</Properties>
</file>