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1F268" w14:textId="77777777" w:rsidR="000B121A" w:rsidRDefault="000B121A" w:rsidP="00C07E87">
      <w:pPr>
        <w:pStyle w:val="3GPPHeader"/>
        <w:spacing w:after="60"/>
        <w:rPr>
          <w:b w:val="0"/>
          <w:bCs/>
          <w:lang w:val="de-DE"/>
        </w:rPr>
      </w:pPr>
    </w:p>
    <w:p w14:paraId="66C27EEB" w14:textId="77777777" w:rsidR="000B121A" w:rsidRDefault="000B121A" w:rsidP="00C07E87">
      <w:pPr>
        <w:pStyle w:val="3GPPHeader"/>
        <w:spacing w:after="60"/>
        <w:rPr>
          <w:b w:val="0"/>
          <w:bCs/>
          <w:lang w:val="de-DE"/>
        </w:rPr>
      </w:pPr>
    </w:p>
    <w:p w14:paraId="5B0A50A3" w14:textId="77777777" w:rsidR="000B121A" w:rsidRDefault="000B121A" w:rsidP="00C07E87">
      <w:pPr>
        <w:pStyle w:val="3GPPHeader"/>
        <w:spacing w:after="60"/>
        <w:rPr>
          <w:b w:val="0"/>
          <w:bCs/>
          <w:lang w:val="de-DE"/>
        </w:rPr>
      </w:pPr>
    </w:p>
    <w:p w14:paraId="57A01ADA" w14:textId="77777777" w:rsidR="000B121A" w:rsidRDefault="000B121A" w:rsidP="00C07E87">
      <w:pPr>
        <w:pStyle w:val="3GPPHeader"/>
        <w:spacing w:after="60"/>
        <w:rPr>
          <w:b w:val="0"/>
          <w:bCs/>
          <w:lang w:val="de-DE"/>
        </w:rPr>
      </w:pPr>
    </w:p>
    <w:p w14:paraId="37CE5056" w14:textId="46EFE68A" w:rsidR="00C07E87" w:rsidRPr="007B6CF1" w:rsidRDefault="00F44643" w:rsidP="00C07E87">
      <w:pPr>
        <w:pStyle w:val="3GPPHeader"/>
        <w:spacing w:after="60"/>
        <w:rPr>
          <w:b w:val="0"/>
          <w:bCs/>
          <w:szCs w:val="24"/>
          <w:highlight w:val="yellow"/>
          <w:lang w:val="en-US"/>
        </w:rPr>
      </w:pPr>
      <w:r w:rsidRPr="00193498">
        <w:rPr>
          <w:b w:val="0"/>
          <w:bCs/>
          <w:lang w:val="en-US"/>
        </w:rPr>
        <w:t>3GPP TSG-RAN WG1 NR Ad-Hoc#2</w:t>
      </w:r>
      <w:r w:rsidRPr="00193498">
        <w:rPr>
          <w:b w:val="0"/>
          <w:bCs/>
          <w:lang w:val="en-US"/>
        </w:rPr>
        <w:tab/>
      </w:r>
      <w:r w:rsidR="009468C8" w:rsidRPr="009468C8">
        <w:rPr>
          <w:b w:val="0"/>
          <w:bCs/>
          <w:szCs w:val="24"/>
          <w:lang w:val="en-US"/>
        </w:rPr>
        <w:t>R1-1711510</w:t>
      </w:r>
    </w:p>
    <w:p w14:paraId="0AE713F2" w14:textId="22D2C958" w:rsidR="00CE227E" w:rsidRPr="00DD11F7" w:rsidRDefault="00F44643" w:rsidP="00CE227E">
      <w:pPr>
        <w:pStyle w:val="CRCoverPage"/>
        <w:outlineLvl w:val="0"/>
        <w:rPr>
          <w:bCs/>
          <w:noProof/>
          <w:sz w:val="24"/>
        </w:rPr>
      </w:pPr>
      <w:r w:rsidRPr="00F44643">
        <w:rPr>
          <w:bCs/>
          <w:noProof/>
          <w:sz w:val="24"/>
        </w:rPr>
        <w:t>Qingdao, China, 27th-30th June 2017</w:t>
      </w:r>
    </w:p>
    <w:p w14:paraId="189863E3" w14:textId="77777777" w:rsidR="00C07E87" w:rsidRPr="00CE0424" w:rsidRDefault="00C07E87" w:rsidP="00C07E87">
      <w:pPr>
        <w:pStyle w:val="3GPPHeader"/>
      </w:pPr>
    </w:p>
    <w:p w14:paraId="293CC8DE" w14:textId="6F8BC274" w:rsidR="00C07E87" w:rsidRPr="0015001A" w:rsidRDefault="00C07E87" w:rsidP="00C07E87">
      <w:pPr>
        <w:pStyle w:val="3GPPHeader"/>
        <w:rPr>
          <w:sz w:val="22"/>
          <w:szCs w:val="22"/>
          <w:lang w:val="en-US"/>
        </w:rPr>
      </w:pPr>
      <w:r w:rsidRPr="005F1E91">
        <w:rPr>
          <w:sz w:val="22"/>
          <w:szCs w:val="22"/>
          <w:lang w:val="en-US"/>
        </w:rPr>
        <w:t>Agenda Item:</w:t>
      </w:r>
      <w:r w:rsidRPr="005F1E91">
        <w:rPr>
          <w:sz w:val="22"/>
          <w:szCs w:val="22"/>
          <w:lang w:val="en-US"/>
        </w:rPr>
        <w:tab/>
      </w:r>
      <w:r w:rsidR="00F44643">
        <w:rPr>
          <w:sz w:val="22"/>
          <w:szCs w:val="22"/>
          <w:lang w:val="en-US"/>
        </w:rPr>
        <w:t>5.1.3.3.5.2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42456FD2" w:rsidR="00E90E49" w:rsidRPr="00CE0424" w:rsidRDefault="003D3C45" w:rsidP="00311702">
      <w:pPr>
        <w:pStyle w:val="3GPPHeader"/>
        <w:rPr>
          <w:sz w:val="22"/>
          <w:szCs w:val="22"/>
        </w:rPr>
      </w:pPr>
      <w:r>
        <w:rPr>
          <w:sz w:val="22"/>
          <w:szCs w:val="22"/>
        </w:rPr>
        <w:t>Title:</w:t>
      </w:r>
      <w:r w:rsidR="00E90E49" w:rsidRPr="00CE0424">
        <w:rPr>
          <w:sz w:val="22"/>
          <w:szCs w:val="22"/>
        </w:rPr>
        <w:tab/>
      </w:r>
      <w:r w:rsidR="00B81687" w:rsidRPr="00B81687">
        <w:rPr>
          <w:sz w:val="22"/>
          <w:szCs w:val="22"/>
        </w:rPr>
        <w:t xml:space="preserve">On </w:t>
      </w:r>
      <w:r w:rsidR="008A3F2A">
        <w:rPr>
          <w:sz w:val="22"/>
          <w:szCs w:val="22"/>
        </w:rPr>
        <w:t>HARQ C</w:t>
      </w:r>
      <w:r w:rsidR="00EC2FDD">
        <w:rPr>
          <w:sz w:val="22"/>
          <w:szCs w:val="22"/>
        </w:rPr>
        <w:t>odebook</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544B6157" w:rsidR="00E30225" w:rsidRDefault="00E30225" w:rsidP="00E30225">
      <w:pPr>
        <w:pStyle w:val="Heading1"/>
      </w:pPr>
      <w:r w:rsidRPr="00CE0424">
        <w:t>Introduction</w:t>
      </w:r>
    </w:p>
    <w:p w14:paraId="77376E8D" w14:textId="6E2C3821" w:rsidR="005F0D0E" w:rsidRDefault="00EC2FDD" w:rsidP="005F0D0E">
      <w:r>
        <w:t>LTE supports two types of HARQ codebook adaptation: slow HARQ codebook adaptation and fast HARQ codebook adaptation. The former is e.g. used in Rel-10 CA while the latter is e.g. used in Rel-13 feCA. In this contribution we discuss HARQ codebook</w:t>
      </w:r>
      <w:r w:rsidR="00127B49">
        <w:t>s</w:t>
      </w:r>
      <w:r>
        <w:t xml:space="preserve"> for NR.</w:t>
      </w:r>
    </w:p>
    <w:p w14:paraId="5A9DE7BC" w14:textId="533463E7" w:rsidR="00BC4BEA" w:rsidRDefault="00E30225" w:rsidP="00EC24C5">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BE98264" w14:textId="69F0AC34" w:rsidR="009032DD" w:rsidRPr="009032DD" w:rsidRDefault="009032DD" w:rsidP="009032DD">
      <w:pPr>
        <w:pStyle w:val="Heading2"/>
      </w:pPr>
      <w:r>
        <w:t>Slow vs. fast HARQ codebook adaptation</w:t>
      </w:r>
    </w:p>
    <w:p w14:paraId="3D289CAE" w14:textId="286B2DAD" w:rsidR="00EC2FDD" w:rsidRDefault="00EC2FDD" w:rsidP="00EC2FDD">
      <w:r>
        <w:t xml:space="preserve">In slow HARQ codebook adaptation </w:t>
      </w:r>
      <w:r w:rsidR="009C3017">
        <w:t xml:space="preserve">(a.k.a. fixed HARQ codebook) </w:t>
      </w:r>
      <w:r>
        <w:t xml:space="preserve">the codebook size is not adopted to the </w:t>
      </w:r>
      <w:r w:rsidR="00EC7D11">
        <w:t xml:space="preserve">actual </w:t>
      </w:r>
      <w:r>
        <w:t>feedback size but fixed based on RRC configured parameters. If a UE receives fewer DL assignments than the HARQ co</w:t>
      </w:r>
      <w:r w:rsidR="002F0213">
        <w:t>debook is designed for it puts</w:t>
      </w:r>
      <w:r>
        <w:t xml:space="preserve"> NACK on those positons in the HARQ codebook for which it did not receiv</w:t>
      </w:r>
      <w:bookmarkStart w:id="68" w:name="_GoBack"/>
      <w:bookmarkEnd w:id="68"/>
      <w:r>
        <w:t xml:space="preserve">e a DL assignment. Positions in the HARQ codebook for which the UE received a DL assignment are populated with ACK or NACK depending on the decoding </w:t>
      </w:r>
      <w:r w:rsidR="00AB78B5">
        <w:t>outcome</w:t>
      </w:r>
      <w:r w:rsidR="00127B49">
        <w:t>. The g</w:t>
      </w:r>
      <w:r>
        <w:t xml:space="preserve">NB knows how the UE has been scheduled and thus knows which positions in the HARQ codebook contain a fixed NACK. The gNB can use this a-priori knowledge in decoding. Reed-Muller codes are used for </w:t>
      </w:r>
      <w:r w:rsidR="00127B49">
        <w:t>up to 11 bits UCI. Here,</w:t>
      </w:r>
      <w:r>
        <w:t xml:space="preserve"> decoding of the fixed (too large) HARQ codebook using this a-priori knowledge performs almost as well as if a</w:t>
      </w:r>
      <w:r w:rsidR="00AB78B5">
        <w:t>n</w:t>
      </w:r>
      <w:r>
        <w:t xml:space="preserve"> exactly fitting (smaller) HARQ codebook would have been used. Using a semi-statically configured HARQ codebook size </w:t>
      </w:r>
      <w:r w:rsidR="00024345">
        <w:t xml:space="preserve">for small UCI sizes </w:t>
      </w:r>
      <w:r>
        <w:t>is therefore attractive since 1) performance is almost the same as with</w:t>
      </w:r>
      <w:r w:rsidR="002F0213">
        <w:t xml:space="preserve"> a dynamically adopted codebook</w:t>
      </w:r>
      <w:r>
        <w:t xml:space="preserve"> </w:t>
      </w:r>
      <w:r w:rsidR="002F0213">
        <w:t>and 2</w:t>
      </w:r>
      <w:r>
        <w:t>) the scheme is simple and robust towards missed assignments.</w:t>
      </w:r>
    </w:p>
    <w:p w14:paraId="70ACA84B" w14:textId="54E05530" w:rsidR="00EC2FDD" w:rsidRDefault="00C054F7" w:rsidP="00EC2FDD">
      <w:r>
        <w:t>For NR it has been agreed to support code block group (CBG) based HARQ feedback. Instead of a single HARQ feedback bit per transport block HARQ feedback can be reported in the most extreme case per code block. If a UE needs to report HARQ feedback for 10 transport blo</w:t>
      </w:r>
      <w:r w:rsidR="002F0213">
        <w:t>cks it would not require 10 bit</w:t>
      </w:r>
      <w:r>
        <w:t xml:space="preserve"> but </w:t>
      </w:r>
      <m:oMath>
        <m:r>
          <w:rPr>
            <w:rFonts w:ascii="Cambria Math" w:hAnsi="Cambria Math"/>
          </w:rPr>
          <m:t>10∙L</m:t>
        </m:r>
      </m:oMath>
      <w:r>
        <w:t xml:space="preserve"> </w:t>
      </w:r>
      <w:r w:rsidR="002F0213">
        <w:t xml:space="preserve">bit </w:t>
      </w:r>
      <w:r>
        <w:t xml:space="preserve">with L the number of CBG per transport block. </w:t>
      </w:r>
      <w:r w:rsidR="002F0213">
        <w:t>Instead of 10 bit</w:t>
      </w:r>
      <w:r w:rsidR="00C16147">
        <w:t xml:space="preserve"> the number of HARQ feedback bits can easily become 100 and more. If a U</w:t>
      </w:r>
      <w:r w:rsidR="00CF1E0D">
        <w:t>E would only be scheduled with two</w:t>
      </w:r>
      <w:r w:rsidR="00C16147">
        <w:t xml:space="preserve"> transport block</w:t>
      </w:r>
      <w:r w:rsidR="002F0213">
        <w:t>s</w:t>
      </w:r>
      <w:r w:rsidR="00C16147">
        <w:t xml:space="preserve"> it would only have to report </w:t>
      </w:r>
      <m:oMath>
        <m:r>
          <w:rPr>
            <w:rFonts w:ascii="Cambria Math" w:hAnsi="Cambria Math"/>
          </w:rPr>
          <m:t>2∙L</m:t>
        </m:r>
      </m:oMath>
      <w:r w:rsidR="002F0213">
        <w:t xml:space="preserve"> HARQ feedback bit</w:t>
      </w:r>
      <w:r w:rsidR="00EC7D11">
        <w:t xml:space="preserve">, e.g. 20 bit with </w:t>
      </w:r>
      <m:oMath>
        <m:r>
          <w:rPr>
            <w:rFonts w:ascii="Cambria Math" w:hAnsi="Cambria Math"/>
          </w:rPr>
          <m:t>L=10</m:t>
        </m:r>
      </m:oMath>
      <w:r w:rsidR="00C16147">
        <w:t xml:space="preserve">. </w:t>
      </w:r>
      <w:r w:rsidR="009032DD">
        <w:t>I</w:t>
      </w:r>
      <w:r w:rsidR="00CF1E0D">
        <w:t>t is questionable if a 100 bit Polar code encoded code</w:t>
      </w:r>
      <w:r w:rsidR="002F0213">
        <w:t xml:space="preserve">word </w:t>
      </w:r>
      <w:r w:rsidR="00EC7D11">
        <w:t xml:space="preserve">(assuming 10 transport blocks with </w:t>
      </w:r>
      <m:oMath>
        <m:r>
          <w:rPr>
            <w:rFonts w:ascii="Cambria Math" w:hAnsi="Cambria Math"/>
          </w:rPr>
          <m:t>L=10)</m:t>
        </m:r>
      </m:oMath>
      <w:r w:rsidR="00EC7D11">
        <w:t xml:space="preserve"> </w:t>
      </w:r>
      <w:r w:rsidR="002F0213">
        <w:t>containing 20 ACK/NACK bit and 80 fixed NACK bit</w:t>
      </w:r>
      <w:r w:rsidR="00CF1E0D">
        <w:t xml:space="preserve"> perform</w:t>
      </w:r>
      <w:r w:rsidR="00127B49">
        <w:t>s</w:t>
      </w:r>
      <w:r w:rsidR="00CF1E0D">
        <w:t xml:space="preserve"> as well </w:t>
      </w:r>
      <w:r w:rsidR="002F0213">
        <w:t xml:space="preserve">as </w:t>
      </w:r>
      <w:r w:rsidR="00127B49">
        <w:t xml:space="preserve">a </w:t>
      </w:r>
      <w:r w:rsidR="00CF1E0D">
        <w:t xml:space="preserve">20 bit Polar code encoded codeword, even if decoding of the 100 bit code word </w:t>
      </w:r>
      <w:r w:rsidR="002F0213">
        <w:t>considers the 80 fixed NACK bit</w:t>
      </w:r>
      <w:r w:rsidR="00CF1E0D">
        <w:t xml:space="preserve"> as a-priori information.</w:t>
      </w:r>
      <w:r w:rsidR="00024345">
        <w:t xml:space="preserve"> For large NR HARQ </w:t>
      </w:r>
      <w:r w:rsidR="002F0213">
        <w:t>feedback</w:t>
      </w:r>
      <w:r w:rsidR="00024345">
        <w:t xml:space="preserve"> a slowly adapting HARQ codebook is therefore not suitable. </w:t>
      </w:r>
    </w:p>
    <w:p w14:paraId="7707AE12" w14:textId="16BD5261" w:rsidR="00024345" w:rsidRDefault="00024345" w:rsidP="00EC2FDD">
      <w:r>
        <w:t xml:space="preserve">NR will use </w:t>
      </w:r>
      <w:r w:rsidR="002F0213">
        <w:t>Reed-Muller coding up to 11 bit</w:t>
      </w:r>
      <w:r>
        <w:t xml:space="preserve"> UCI and Polar coding for larger UCI sizes. Due to above listed </w:t>
      </w:r>
      <w:r w:rsidR="002F0213">
        <w:t>pros and con</w:t>
      </w:r>
      <w:r>
        <w:t xml:space="preserve"> we propose that a UE can be configured with slow HARQ code</w:t>
      </w:r>
      <w:r w:rsidR="002F0213">
        <w:t>book adaptation for UCI sizes up to 11 bit</w:t>
      </w:r>
      <w:r>
        <w:t>.</w:t>
      </w:r>
    </w:p>
    <w:p w14:paraId="72505C31" w14:textId="1712718A" w:rsidR="00024345" w:rsidRPr="00024345" w:rsidRDefault="00024345" w:rsidP="00EC2FDD">
      <w:pPr>
        <w:rPr>
          <w:b/>
          <w:i/>
        </w:rPr>
      </w:pPr>
      <w:r w:rsidRPr="00024345">
        <w:rPr>
          <w:b/>
          <w:i/>
        </w:rPr>
        <w:t>Proposal 1: A UE can be configured with slow HARQ codebook adapta</w:t>
      </w:r>
      <w:r w:rsidR="002F0213">
        <w:rPr>
          <w:b/>
          <w:i/>
        </w:rPr>
        <w:t>tion for UCI sizes up to 11 bit</w:t>
      </w:r>
      <w:r w:rsidRPr="00024345">
        <w:rPr>
          <w:b/>
          <w:i/>
        </w:rPr>
        <w:t>.</w:t>
      </w:r>
    </w:p>
    <w:p w14:paraId="0051EA53" w14:textId="281B6353" w:rsidR="00024345" w:rsidRDefault="00024345" w:rsidP="00EC2FDD">
      <w:r>
        <w:lastRenderedPageBreak/>
        <w:t xml:space="preserve">For larger UCI sizes this is impractical as shown above. Therefore, it is possible to configure a UE with fast HARQ codebook adaptation. </w:t>
      </w:r>
    </w:p>
    <w:p w14:paraId="21C7391C" w14:textId="447A2CEE" w:rsidR="008B168C" w:rsidRDefault="00024345" w:rsidP="00024345">
      <w:pPr>
        <w:rPr>
          <w:b/>
          <w:i/>
        </w:rPr>
      </w:pPr>
      <w:r w:rsidRPr="00024345">
        <w:rPr>
          <w:b/>
          <w:i/>
        </w:rPr>
        <w:t>Proposal 2: A UE can be configured with fast HARQ codebook adaptation.</w:t>
      </w:r>
    </w:p>
    <w:p w14:paraId="1E1A8A7E" w14:textId="3DA14619" w:rsidR="009032DD" w:rsidRDefault="009032DD" w:rsidP="009032DD">
      <w:pPr>
        <w:pStyle w:val="Heading2"/>
      </w:pPr>
      <w:r>
        <w:t>Slow HARQ codebook adaptation</w:t>
      </w:r>
    </w:p>
    <w:p w14:paraId="1317FC52" w14:textId="2925574A" w:rsidR="009032DD" w:rsidRDefault="009032DD" w:rsidP="009032DD">
      <w:r>
        <w:t xml:space="preserve">One parameter that determines the HARQ codebook size is the number of component carriers and potentially the MIMO transmission mode configured on a component carrier. In NR, spatial multiplexing with up to 4 layers use 1 transport block and 2 transport blocks for more than 4 layers. If a capable UE </w:t>
      </w:r>
      <w:r w:rsidR="00A314B8">
        <w:t>can</w:t>
      </w:r>
      <w:r>
        <w:t xml:space="preserve"> be configured to receive only up to 4 layers or if a capable UE is always expected to receive up its maximum number of layer has not been decided. Depending on the outcome of MIMO discussions a component carrier might require 1 or 2 bit positions in the HARQ codebook. If 1 or 2 bit would be needed would be determined by a component carrier’s MIMO configuration but not by the DCI scheduling a PDSCH with 1 or 2 transport blocks. </w:t>
      </w:r>
    </w:p>
    <w:p w14:paraId="1A378512" w14:textId="77777777" w:rsidR="009032DD" w:rsidRDefault="009032DD" w:rsidP="009032DD">
      <w:r>
        <w:t>LTE enables activation and deactivation of component carriers and it is likely that NR will support a similar feature. Depending on the reliability of the activation mechanism the HARQ codebook size should be determined by either number of configured or activated carriers.</w:t>
      </w:r>
    </w:p>
    <w:p w14:paraId="0A1B5D64" w14:textId="0754BBAA" w:rsidR="009032DD" w:rsidRPr="00CD2CF9" w:rsidRDefault="00FB5C1B" w:rsidP="009032DD">
      <w:pPr>
        <w:rPr>
          <w:b/>
          <w:i/>
        </w:rPr>
      </w:pPr>
      <w:r>
        <w:rPr>
          <w:b/>
          <w:i/>
        </w:rPr>
        <w:t>Proposal 3</w:t>
      </w:r>
      <w:r w:rsidR="009032DD" w:rsidRPr="00CD2CF9">
        <w:rPr>
          <w:b/>
          <w:i/>
        </w:rPr>
        <w:t xml:space="preserve">: One part of the fixed HARQ codebook size is given by the number of configured or activated </w:t>
      </w:r>
      <w:r w:rsidR="009032DD">
        <w:rPr>
          <w:b/>
          <w:i/>
        </w:rPr>
        <w:t>component carriers</w:t>
      </w:r>
      <w:r w:rsidR="009032DD" w:rsidRPr="00CD2CF9">
        <w:rPr>
          <w:b/>
          <w:i/>
        </w:rPr>
        <w:t>.</w:t>
      </w:r>
    </w:p>
    <w:p w14:paraId="56DA7E93" w14:textId="225E67CC" w:rsidR="009032DD" w:rsidRDefault="009032DD" w:rsidP="009032DD">
      <w:r>
        <w:t xml:space="preserve">In an FDD system a typical configuration would be that each slot contains PUCCH resources and up to 11 component carriers could be used with a fixed HARQ codebook. </w:t>
      </w:r>
    </w:p>
    <w:p w14:paraId="17369E8D" w14:textId="65533A75" w:rsidR="009032DD" w:rsidRDefault="009032DD" w:rsidP="009032DD">
      <w:r>
        <w:t xml:space="preserve">In a TDD system PUCCH opportunities may not occur every slot interval and feedback for multiple PDSCHs needs to be included in </w:t>
      </w:r>
      <w:r w:rsidR="00127B49">
        <w:t xml:space="preserve">a </w:t>
      </w:r>
      <w:r>
        <w:t xml:space="preserve">single UCI message (and thus HARQ codebook). This dimension can either be captured via number of HARQ processes or via a time window that covers all PDSCH opportunities which should provide feedback in the same UCI message. In </w:t>
      </w:r>
      <w:r>
        <w:fldChar w:fldCharType="begin"/>
      </w:r>
      <w:r>
        <w:instrText xml:space="preserve"> REF _Ref481751834 \h </w:instrText>
      </w:r>
      <w:r>
        <w:fldChar w:fldCharType="separate"/>
      </w:r>
      <w:r>
        <w:t xml:space="preserve">Figure </w:t>
      </w:r>
      <w:r>
        <w:rPr>
          <w:noProof/>
        </w:rPr>
        <w:t>1</w:t>
      </w:r>
      <w:r>
        <w:fldChar w:fldCharType="end"/>
      </w:r>
      <w:r>
        <w:t xml:space="preserve"> PDSCH contained in up to </w:t>
      </w:r>
      <m:oMath>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 xml:space="preserve"> </m:t>
        </m:r>
      </m:oMath>
      <w:r>
        <w:t xml:space="preserve">slot intervals should report HARQ feedback in the same PUCCH and thus same HARQ codebook. The HARQ codebook size would be given by the product of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t xml:space="preserve"> and number of HARQ feedback bits required in the component carrier dimension. In the typical LTE FS2 uplink-downlink configuration 2</w:t>
      </w:r>
      <w:r w:rsidR="003E092E">
        <w:t>,</w:t>
      </w:r>
      <w:r>
        <w:t xml:space="preserve"> </w:t>
      </w:r>
      <w:r w:rsidR="00FB5C1B">
        <w:t>HARQ feedback for four</w:t>
      </w:r>
      <w:r>
        <w:t xml:space="preserve"> PDSCH </w:t>
      </w:r>
      <w:r w:rsidR="00FB5C1B">
        <w:t xml:space="preserve">are sent in a single </w:t>
      </w:r>
      <w:r>
        <w:t xml:space="preserve">uplink, this would correspond to </w:t>
      </w:r>
      <m:oMath>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=4.</m:t>
        </m:r>
      </m:oMath>
      <w:r>
        <w:t xml:space="preserve"> With a maximum fixed HARQ codebook size of 11 bit </w:t>
      </w:r>
      <w:r w:rsidR="00FB5C1B">
        <w:t>two</w:t>
      </w:r>
      <w:r>
        <w:t xml:space="preserve"> component carriers could be supported. </w:t>
      </w:r>
    </w:p>
    <w:p w14:paraId="256D5633" w14:textId="4FA951D0" w:rsidR="009032DD" w:rsidRDefault="00403C51" w:rsidP="009032DD">
      <w:pPr>
        <w:jc w:val="center"/>
      </w:pPr>
      <w:r>
        <w:rPr>
          <w:noProof/>
          <w:lang w:val="en-US" w:eastAsia="en-US"/>
        </w:rPr>
        <w:drawing>
          <wp:inline distT="0" distB="0" distL="0" distR="0" wp14:anchorId="3270649A" wp14:editId="7B57AAAF">
            <wp:extent cx="6120765" cy="2583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4">
                      <a:extLst>
                        <a:ext uri="{28A0092B-C50C-407E-A947-70E740481C1C}">
                          <a14:useLocalDpi xmlns:a14="http://schemas.microsoft.com/office/drawing/2010/main" val="0"/>
                        </a:ext>
                      </a:extLst>
                    </a:blip>
                    <a:stretch>
                      <a:fillRect/>
                    </a:stretch>
                  </pic:blipFill>
                  <pic:spPr>
                    <a:xfrm>
                      <a:off x="0" y="0"/>
                      <a:ext cx="6120765" cy="2583180"/>
                    </a:xfrm>
                    <a:prstGeom prst="rect">
                      <a:avLst/>
                    </a:prstGeom>
                  </pic:spPr>
                </pic:pic>
              </a:graphicData>
            </a:graphic>
          </wp:inline>
        </w:drawing>
      </w:r>
    </w:p>
    <w:p w14:paraId="6E90A73C" w14:textId="77777777" w:rsidR="009032DD" w:rsidRDefault="009032DD" w:rsidP="009032DD">
      <w:pPr>
        <w:pStyle w:val="Caption"/>
        <w:jc w:val="left"/>
      </w:pPr>
      <w:bookmarkStart w:id="69" w:name="_Ref481751834"/>
      <w:r>
        <w:t xml:space="preserve">Figure </w:t>
      </w:r>
      <w:r>
        <w:fldChar w:fldCharType="begin"/>
      </w:r>
      <w:r>
        <w:instrText xml:space="preserve"> SEQ Figure \* ARABIC </w:instrText>
      </w:r>
      <w:r>
        <w:fldChar w:fldCharType="separate"/>
      </w:r>
      <w:r>
        <w:rPr>
          <w:noProof/>
        </w:rPr>
        <w:t>1</w:t>
      </w:r>
      <w:r>
        <w:fldChar w:fldCharType="end"/>
      </w:r>
      <w:bookmarkEnd w:id="69"/>
      <w:r>
        <w:tab/>
        <w:t xml:space="preserve">PDSCH contained in the time window of length </w:t>
      </w:r>
      <m:oMath>
        <m:sSub>
          <m:sSubPr>
            <m:ctrlPr>
              <w:rPr>
                <w:rFonts w:ascii="Cambria Math" w:hAnsi="Cambria Math"/>
                <w:b w:val="0"/>
                <w:bCs w:val="0"/>
                <w:i/>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 xml:space="preserve"> </m:t>
        </m:r>
      </m:oMath>
      <w:r>
        <w:t xml:space="preserve">slot intervals report HARQ feedback in same PUCCH. </w:t>
      </w:r>
    </w:p>
    <w:p w14:paraId="3E6C984A" w14:textId="77777777" w:rsidR="009032DD" w:rsidRDefault="009032DD" w:rsidP="009032DD">
      <w:r>
        <w:t xml:space="preserve">The mapping of slot interval and component carrier to bit position within the HARQ codebook would be given by a combination of component carrier index and the time delay </w:t>
      </w:r>
      <m:oMath>
        <m:r>
          <w:rPr>
            <w:rFonts w:ascii="Cambria Math" w:hAnsi="Cambria Math"/>
          </w:rPr>
          <m:t>T</m:t>
        </m:r>
      </m:oMath>
      <w:r>
        <w:t xml:space="preserve"> between PDSCH and HARQ feedback.</w:t>
      </w:r>
    </w:p>
    <w:p w14:paraId="671B3382" w14:textId="5116EE1D" w:rsidR="009032DD" w:rsidRDefault="009032DD" w:rsidP="009032DD">
      <w:r>
        <w:t>For mini-slot-based transmissions the time indicator indicating PDSCH</w:t>
      </w:r>
      <w:r>
        <w:sym w:font="Wingdings" w:char="F0E0"/>
      </w:r>
      <w:r>
        <w:t xml:space="preserve">HARQ </w:t>
      </w:r>
      <w:r w:rsidR="009C3017" w:rsidRPr="009C3017">
        <w:t xml:space="preserve">delay </w:t>
      </w:r>
      <w:r>
        <w:t xml:space="preserve">is probably not in slots but rather symbols to enable early HARQ feedback for mini-slots. Theoretically up to 12 mini-slots in a slot interval (12 mini-slots with 1 OFDM symbol each) could report HARQ feedback in the last OFDM symbol of the same slot interval (plus one symbol guard). This would require already without carrier aggregation a HARQ codebook of size 12, larger than the maximum </w:t>
      </w:r>
      <w:r w:rsidR="009C3017">
        <w:t>proposed fixed</w:t>
      </w:r>
      <w:r>
        <w:t xml:space="preserve"> HARQ codebook size of 11. Even though 12 </w:t>
      </w:r>
      <w:r>
        <w:lastRenderedPageBreak/>
        <w:t xml:space="preserve">mini-slots is an extreme example it shows difficulties of time-delay-based indexing the HARQ codebook. Furthermore, if mini-slots and slot-based transmissions are mixed within the time window </w:t>
      </w:r>
      <m:oMath>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 xml:space="preserve"> </m:t>
        </m:r>
      </m:oMath>
      <w:r>
        <w:t>it is also unclear how to perform the indexing into the HARQ codebook.</w:t>
      </w:r>
    </w:p>
    <w:p w14:paraId="19940042" w14:textId="77777777" w:rsidR="009032DD" w:rsidRDefault="009032DD" w:rsidP="009032DD">
      <w:r>
        <w:t>Another possibility is to use the HARQ process ID as index into the HARQ codebook. In this case the fixed HARQ codebook size would be determined by the product of configured/specified HARQ processed and number of HARQ feedback bits required in the component carrier dimension. For TDD and 8 HARQ processes this would limit the fixed HARQ codebook to a single component carrier. If the HARQ codebook size is based on the number of HARQ processes one should consider possibilities to restrict number of reported HARQ processes to support at least two component carriers with fixed HARQ codebook.</w:t>
      </w:r>
    </w:p>
    <w:p w14:paraId="5DDAAB62" w14:textId="77777777" w:rsidR="009032DD" w:rsidRDefault="009032DD" w:rsidP="009032DD">
      <w:r>
        <w:t xml:space="preserve">It is envisioned that mini-slots and slot-based transmissions share the available HARQ processes of a component carrier. Mini-slots and slot-based transmissions use different HARQ processes which simplifies the support of mini-slots and the mix between mini-slots and slot-based transmissions. </w:t>
      </w:r>
    </w:p>
    <w:p w14:paraId="28EDAC6A" w14:textId="6BDF3799" w:rsidR="009032DD" w:rsidRPr="000B6134" w:rsidRDefault="00FB5C1B" w:rsidP="009032DD">
      <w:pPr>
        <w:rPr>
          <w:b/>
          <w:i/>
        </w:rPr>
      </w:pPr>
      <w:r>
        <w:rPr>
          <w:b/>
          <w:i/>
        </w:rPr>
        <w:t>Proposal 4</w:t>
      </w:r>
      <w:r w:rsidR="009032DD" w:rsidRPr="000B6134">
        <w:rPr>
          <w:b/>
          <w:i/>
        </w:rPr>
        <w:t xml:space="preserve">: One part of the fixed HARQ codebook size </w:t>
      </w:r>
      <w:r w:rsidR="009032DD">
        <w:rPr>
          <w:b/>
          <w:i/>
        </w:rPr>
        <w:t>is based</w:t>
      </w:r>
      <w:r w:rsidR="009032DD" w:rsidRPr="000B6134">
        <w:rPr>
          <w:b/>
          <w:i/>
        </w:rPr>
        <w:t xml:space="preserve"> </w:t>
      </w:r>
      <w:r w:rsidR="009032DD">
        <w:rPr>
          <w:b/>
          <w:i/>
        </w:rPr>
        <w:t>on</w:t>
      </w:r>
      <w:r w:rsidR="009032DD" w:rsidRPr="000B6134">
        <w:rPr>
          <w:b/>
          <w:i/>
        </w:rPr>
        <w:t xml:space="preserve"> the </w:t>
      </w:r>
      <w:r w:rsidR="009032DD">
        <w:rPr>
          <w:b/>
          <w:i/>
        </w:rPr>
        <w:t>number of configured/specified HARQ processes</w:t>
      </w:r>
      <w:r w:rsidR="009032DD" w:rsidRPr="000B6134">
        <w:rPr>
          <w:b/>
          <w:i/>
        </w:rPr>
        <w:t>.</w:t>
      </w:r>
      <w:r w:rsidR="009032DD">
        <w:rPr>
          <w:b/>
          <w:i/>
        </w:rPr>
        <w:t xml:space="preserve"> Consider possibilities to limit the number of reported HARQ processes within a report.</w:t>
      </w:r>
    </w:p>
    <w:p w14:paraId="2578D8BC" w14:textId="763283E9" w:rsidR="009032DD" w:rsidRPr="009032DD" w:rsidRDefault="009032DD" w:rsidP="009032DD">
      <w:pPr>
        <w:rPr>
          <w:b/>
        </w:rPr>
      </w:pPr>
      <w:r w:rsidRPr="000B6134">
        <w:rPr>
          <w:b/>
          <w:i/>
        </w:rPr>
        <w:t>Propo</w:t>
      </w:r>
      <w:r w:rsidR="00FB5C1B">
        <w:rPr>
          <w:b/>
          <w:i/>
        </w:rPr>
        <w:t>sal 5</w:t>
      </w:r>
      <w:r w:rsidRPr="000B6134">
        <w:rPr>
          <w:b/>
          <w:i/>
        </w:rPr>
        <w:t>: Indexing into the fixed HARQ codebook is given by a combination of component carrier index and HARQ process ID.</w:t>
      </w:r>
    </w:p>
    <w:p w14:paraId="3FDAEECB" w14:textId="29622BF0" w:rsidR="00C01F33" w:rsidRDefault="00C01F33" w:rsidP="00CE0424">
      <w:pPr>
        <w:pStyle w:val="Heading1"/>
      </w:pPr>
      <w:r w:rsidRPr="00CE0424">
        <w:t>Conclusion</w:t>
      </w:r>
    </w:p>
    <w:p w14:paraId="2881CE66" w14:textId="69DB93DF" w:rsidR="00B4086D" w:rsidRDefault="00B4086D" w:rsidP="00B4086D">
      <w:pPr>
        <w:pStyle w:val="BodyText"/>
      </w:pPr>
      <w:r>
        <w:t xml:space="preserve">In this contribution we discuss </w:t>
      </w:r>
      <w:r w:rsidR="00024345">
        <w:t>HARQ codebooks for NR. The following is proposed</w:t>
      </w:r>
      <w:r w:rsidR="00C6602E" w:rsidRPr="00CE0424">
        <w:t>:</w:t>
      </w:r>
    </w:p>
    <w:p w14:paraId="3A5014A9" w14:textId="0F144243" w:rsidR="004D2A07" w:rsidRDefault="00024345" w:rsidP="00B4086D">
      <w:pPr>
        <w:pStyle w:val="BodyText"/>
        <w:rPr>
          <w:b/>
          <w:i/>
        </w:rPr>
      </w:pPr>
      <w:r w:rsidRPr="00024345">
        <w:rPr>
          <w:b/>
          <w:i/>
        </w:rPr>
        <w:t>Proposal 1: A UE can be configured with slow HARQ codebook adapta</w:t>
      </w:r>
      <w:r w:rsidR="002F0213">
        <w:rPr>
          <w:b/>
          <w:i/>
        </w:rPr>
        <w:t>tion for UCI sizes up to 11 bit</w:t>
      </w:r>
      <w:r w:rsidRPr="00024345">
        <w:rPr>
          <w:b/>
          <w:i/>
        </w:rPr>
        <w:t>.</w:t>
      </w:r>
    </w:p>
    <w:p w14:paraId="191E33EB" w14:textId="7547CCC9" w:rsidR="00100CAE" w:rsidRDefault="00024345" w:rsidP="0062409B">
      <w:pPr>
        <w:pStyle w:val="BodyText"/>
        <w:rPr>
          <w:b/>
          <w:i/>
        </w:rPr>
      </w:pPr>
      <w:r w:rsidRPr="00024345">
        <w:rPr>
          <w:b/>
          <w:i/>
        </w:rPr>
        <w:t>Proposal 2: A UE can be configured with fast HARQ codebook adaptation.</w:t>
      </w:r>
    </w:p>
    <w:p w14:paraId="5E8829E9" w14:textId="5C126771" w:rsidR="00FB5C1B" w:rsidRPr="00FB5C1B" w:rsidRDefault="00FB5C1B" w:rsidP="0062409B">
      <w:pPr>
        <w:pStyle w:val="BodyText"/>
        <w:rPr>
          <w:b/>
          <w:i/>
          <w:lang w:val="en-US"/>
        </w:rPr>
      </w:pPr>
      <w:r w:rsidRPr="00FB5C1B">
        <w:rPr>
          <w:b/>
          <w:i/>
          <w:lang w:val="en-US"/>
        </w:rPr>
        <w:t>Proposal 3: One part of the fixed HARQ codebook size is given by the number of configured or activated component carriers.</w:t>
      </w:r>
    </w:p>
    <w:p w14:paraId="151FFED6" w14:textId="77777777" w:rsidR="00FB5C1B" w:rsidRPr="00FB5C1B" w:rsidRDefault="00FB5C1B" w:rsidP="00FB5C1B">
      <w:pPr>
        <w:pStyle w:val="BodyText"/>
        <w:rPr>
          <w:b/>
          <w:i/>
          <w:lang w:val="en-US"/>
        </w:rPr>
      </w:pPr>
      <w:r w:rsidRPr="00FB5C1B">
        <w:rPr>
          <w:b/>
          <w:i/>
          <w:lang w:val="en-US"/>
        </w:rPr>
        <w:t>Proposal 4: One part of the fixed HARQ codebook size is based on the number of configured/specified HARQ processes. Consider possibilities to limit the number of reported HARQ processes within a report.</w:t>
      </w:r>
    </w:p>
    <w:p w14:paraId="49174619" w14:textId="07800E85" w:rsidR="00FB5C1B" w:rsidRPr="00FB5C1B" w:rsidRDefault="00FB5C1B" w:rsidP="00FB5C1B">
      <w:pPr>
        <w:pStyle w:val="BodyText"/>
        <w:rPr>
          <w:b/>
          <w:i/>
          <w:lang w:val="en-US"/>
        </w:rPr>
      </w:pPr>
      <w:r w:rsidRPr="00FB5C1B">
        <w:rPr>
          <w:b/>
          <w:i/>
          <w:lang w:val="en-US"/>
        </w:rPr>
        <w:t>Proposal 5: Indexing into the fixed HARQ codebook is given by a combination of component carrier index and HARQ process ID.</w:t>
      </w:r>
    </w:p>
    <w:sectPr w:rsidR="00FB5C1B" w:rsidRPr="00FB5C1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8286C" w14:textId="77777777" w:rsidR="00793D3F" w:rsidRDefault="00793D3F">
      <w:r>
        <w:separator/>
      </w:r>
    </w:p>
  </w:endnote>
  <w:endnote w:type="continuationSeparator" w:id="0">
    <w:p w14:paraId="773778BC" w14:textId="77777777" w:rsidR="00793D3F" w:rsidRDefault="00793D3F">
      <w:r>
        <w:continuationSeparator/>
      </w:r>
    </w:p>
  </w:endnote>
  <w:endnote w:type="continuationNotice" w:id="1">
    <w:p w14:paraId="2B801726" w14:textId="77777777" w:rsidR="00793D3F" w:rsidRDefault="00793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C1EBE09" w:rsidR="00C21EE9" w:rsidRDefault="00C21E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1D9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1D9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5ECD4" w14:textId="77777777" w:rsidR="00793D3F" w:rsidRDefault="00793D3F">
      <w:r>
        <w:separator/>
      </w:r>
    </w:p>
  </w:footnote>
  <w:footnote w:type="continuationSeparator" w:id="0">
    <w:p w14:paraId="71BE269D" w14:textId="77777777" w:rsidR="00793D3F" w:rsidRDefault="00793D3F">
      <w:r>
        <w:continuationSeparator/>
      </w:r>
    </w:p>
  </w:footnote>
  <w:footnote w:type="continuationNotice" w:id="1">
    <w:p w14:paraId="6CE460BC" w14:textId="77777777" w:rsidR="00793D3F" w:rsidRDefault="00793D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C21EE9" w:rsidRDefault="00C21E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1"/>
  </w:num>
  <w:num w:numId="8">
    <w:abstractNumId w:val="18"/>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14"/>
  </w:num>
  <w:num w:numId="16">
    <w:abstractNumId w:val="32"/>
  </w:num>
  <w:num w:numId="17">
    <w:abstractNumId w:val="23"/>
  </w:num>
  <w:num w:numId="18">
    <w:abstractNumId w:val="27"/>
  </w:num>
  <w:num w:numId="19">
    <w:abstractNumId w:val="6"/>
  </w:num>
  <w:num w:numId="20">
    <w:abstractNumId w:val="20"/>
  </w:num>
  <w:num w:numId="21">
    <w:abstractNumId w:val="10"/>
  </w:num>
  <w:num w:numId="22">
    <w:abstractNumId w:val="5"/>
  </w:num>
  <w:num w:numId="23">
    <w:abstractNumId w:val="26"/>
  </w:num>
  <w:num w:numId="24">
    <w:abstractNumId w:val="24"/>
  </w:num>
  <w:num w:numId="25">
    <w:abstractNumId w:val="15"/>
  </w:num>
  <w:num w:numId="26">
    <w:abstractNumId w:val="7"/>
  </w:num>
  <w:num w:numId="27">
    <w:abstractNumId w:val="1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6"/>
  </w:num>
  <w:num w:numId="31">
    <w:abstractNumId w:val="34"/>
  </w:num>
  <w:num w:numId="32">
    <w:abstractNumId w:val="21"/>
    <w:lvlOverride w:ilvl="0">
      <w:startOverride w:val="5"/>
    </w:lvlOverride>
  </w:num>
  <w:num w:numId="33">
    <w:abstractNumId w:val="29"/>
  </w:num>
  <w:num w:numId="34">
    <w:abstractNumId w:val="30"/>
    <w:lvlOverride w:ilvl="0">
      <w:startOverride w:val="1"/>
    </w:lvlOverride>
  </w:num>
  <w:num w:numId="35">
    <w:abstractNumId w:val="30"/>
    <w:lvlOverride w:ilvl="0">
      <w:startOverride w:val="1"/>
    </w:lvlOverride>
  </w:num>
  <w:num w:numId="36">
    <w:abstractNumId w:val="8"/>
  </w:num>
  <w:num w:numId="37">
    <w:abstractNumId w:val="30"/>
    <w:lvlOverride w:ilvl="0">
      <w:startOverride w:val="1"/>
    </w:lvlOverride>
  </w:num>
  <w:num w:numId="38">
    <w:abstractNumId w:val="33"/>
  </w:num>
  <w:num w:numId="39">
    <w:abstractNumId w:val="19"/>
  </w:num>
  <w:num w:numId="40">
    <w:abstractNumId w:val="12"/>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F57"/>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A5FE5"/>
    <w:rsid w:val="000B121A"/>
    <w:rsid w:val="000B2719"/>
    <w:rsid w:val="000B3A8F"/>
    <w:rsid w:val="000B4AB9"/>
    <w:rsid w:val="000B58C3"/>
    <w:rsid w:val="000B61E9"/>
    <w:rsid w:val="000B66A8"/>
    <w:rsid w:val="000B7B33"/>
    <w:rsid w:val="000C0FBF"/>
    <w:rsid w:val="000C165A"/>
    <w:rsid w:val="000C2E19"/>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27B49"/>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677C9"/>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F40"/>
    <w:rsid w:val="003E6625"/>
    <w:rsid w:val="003E74E3"/>
    <w:rsid w:val="003F05C7"/>
    <w:rsid w:val="003F26FA"/>
    <w:rsid w:val="003F2CD4"/>
    <w:rsid w:val="003F6BBE"/>
    <w:rsid w:val="004000E8"/>
    <w:rsid w:val="00402E2B"/>
    <w:rsid w:val="00403C51"/>
    <w:rsid w:val="0040512B"/>
    <w:rsid w:val="00405CA5"/>
    <w:rsid w:val="00406BE5"/>
    <w:rsid w:val="00407CD3"/>
    <w:rsid w:val="00410134"/>
    <w:rsid w:val="00410B72"/>
    <w:rsid w:val="00410F18"/>
    <w:rsid w:val="0041263E"/>
    <w:rsid w:val="00413AAC"/>
    <w:rsid w:val="00421105"/>
    <w:rsid w:val="00421CDA"/>
    <w:rsid w:val="004242F4"/>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1A15"/>
    <w:rsid w:val="004A2B94"/>
    <w:rsid w:val="004B6991"/>
    <w:rsid w:val="004B7C0C"/>
    <w:rsid w:val="004C3898"/>
    <w:rsid w:val="004C4D69"/>
    <w:rsid w:val="004C6818"/>
    <w:rsid w:val="004D2A0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4E19"/>
    <w:rsid w:val="00555435"/>
    <w:rsid w:val="00557D7C"/>
    <w:rsid w:val="0056121F"/>
    <w:rsid w:val="00562566"/>
    <w:rsid w:val="0056281D"/>
    <w:rsid w:val="0056318C"/>
    <w:rsid w:val="00566E2B"/>
    <w:rsid w:val="0057036A"/>
    <w:rsid w:val="00572505"/>
    <w:rsid w:val="00582809"/>
    <w:rsid w:val="005832F6"/>
    <w:rsid w:val="0058798C"/>
    <w:rsid w:val="005900FA"/>
    <w:rsid w:val="005935A4"/>
    <w:rsid w:val="005948C2"/>
    <w:rsid w:val="005952B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09B"/>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A10"/>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1A58"/>
    <w:rsid w:val="00683ECE"/>
    <w:rsid w:val="00685147"/>
    <w:rsid w:val="006876D5"/>
    <w:rsid w:val="00690926"/>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3D3F"/>
    <w:rsid w:val="00795C92"/>
    <w:rsid w:val="00796231"/>
    <w:rsid w:val="00797D7F"/>
    <w:rsid w:val="007A1CB3"/>
    <w:rsid w:val="007A306F"/>
    <w:rsid w:val="007A43A6"/>
    <w:rsid w:val="007A512C"/>
    <w:rsid w:val="007A545E"/>
    <w:rsid w:val="007A58A6"/>
    <w:rsid w:val="007A7157"/>
    <w:rsid w:val="007B1B75"/>
    <w:rsid w:val="007B3D2D"/>
    <w:rsid w:val="007B50AE"/>
    <w:rsid w:val="007B51DF"/>
    <w:rsid w:val="007B5283"/>
    <w:rsid w:val="007B6CF1"/>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3F2A"/>
    <w:rsid w:val="008A44B8"/>
    <w:rsid w:val="008A51A8"/>
    <w:rsid w:val="008A54C7"/>
    <w:rsid w:val="008A77D8"/>
    <w:rsid w:val="008A7A95"/>
    <w:rsid w:val="008B0483"/>
    <w:rsid w:val="008B120C"/>
    <w:rsid w:val="008B168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30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14"/>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22A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1D98"/>
    <w:rsid w:val="00B736AF"/>
    <w:rsid w:val="00B739F6"/>
    <w:rsid w:val="00B81687"/>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4143"/>
    <w:rsid w:val="00BF74C7"/>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1EE9"/>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3B75"/>
    <w:rsid w:val="00E54E3B"/>
    <w:rsid w:val="00E55DFA"/>
    <w:rsid w:val="00E57565"/>
    <w:rsid w:val="00E606D4"/>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3A7B"/>
    <w:rsid w:val="00EE4928"/>
    <w:rsid w:val="00EE6210"/>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30828"/>
    <w:rsid w:val="00F313D6"/>
    <w:rsid w:val="00F32B3E"/>
    <w:rsid w:val="00F40F0C"/>
    <w:rsid w:val="00F44643"/>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D18277F-FEC2-42BE-B93E-747465855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51</TotalTime>
  <Pages>3</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Robert Baldemair</cp:lastModifiedBy>
  <cp:revision>10</cp:revision>
  <cp:lastPrinted>2008-01-31T07:09:00Z</cp:lastPrinted>
  <dcterms:created xsi:type="dcterms:W3CDTF">2017-06-14T08:37:00Z</dcterms:created>
  <dcterms:modified xsi:type="dcterms:W3CDTF">2017-06-16T15:48:00Z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