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58EAE" w14:textId="78355A2A" w:rsidR="00FD03DC" w:rsidRPr="00DA12F7" w:rsidRDefault="00FD03DC" w:rsidP="00FD03DC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>NR</w:t>
      </w:r>
      <w:r w:rsidRPr="00DA12F7">
        <w:rPr>
          <w:rFonts w:ascii="Arial" w:hAnsi="Arial" w:cs="Arial"/>
          <w:b/>
          <w:sz w:val="24"/>
        </w:rPr>
        <w:t>#</w:t>
      </w:r>
      <w:r>
        <w:rPr>
          <w:rFonts w:ascii="Arial" w:hAnsi="Arial" w:cs="Arial"/>
          <w:b/>
          <w:sz w:val="24"/>
        </w:rPr>
        <w:t>2</w:t>
      </w:r>
      <w:r w:rsidRPr="00DA12F7">
        <w:rPr>
          <w:rFonts w:ascii="Arial" w:hAnsi="Arial" w:cs="Arial"/>
          <w:b/>
          <w:sz w:val="24"/>
        </w:rPr>
        <w:tab/>
      </w:r>
      <w:r w:rsidR="006D17C0">
        <w:rPr>
          <w:rFonts w:ascii="Arial" w:hAnsi="Arial" w:cs="Arial"/>
          <w:b/>
          <w:sz w:val="24"/>
        </w:rPr>
        <w:t>R1-1711202</w:t>
      </w:r>
    </w:p>
    <w:p w14:paraId="5C3F82D3" w14:textId="77777777" w:rsidR="00FD03DC" w:rsidRPr="00DA12F7" w:rsidRDefault="00FD03DC" w:rsidP="00FD03DC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30</w:t>
      </w:r>
      <w:r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B8ABBC9" w14:textId="77777777" w:rsidR="00FD03DC" w:rsidRPr="00DA12F7" w:rsidRDefault="00FD03DC" w:rsidP="00FD03D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2"/>
          <w:szCs w:val="22"/>
          <w:lang w:val="en-AU"/>
        </w:rPr>
        <w:t>Qingdao,</w:t>
      </w:r>
      <w:r>
        <w:rPr>
          <w:rFonts w:ascii="Arial" w:hAnsi="Arial" w:cs="Arial"/>
          <w:b/>
          <w:sz w:val="24"/>
          <w:szCs w:val="24"/>
        </w:rPr>
        <w:t xml:space="preserve"> China</w:t>
      </w:r>
    </w:p>
    <w:p w14:paraId="6452CD68" w14:textId="77777777" w:rsidR="00FD03DC" w:rsidRPr="00E624D8" w:rsidRDefault="00FD03DC" w:rsidP="00FD03DC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79F023F" w14:textId="334D2250" w:rsidR="00FD03DC" w:rsidRPr="00ED3068" w:rsidRDefault="00FD03DC" w:rsidP="00FD03DC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>
        <w:rPr>
          <w:sz w:val="24"/>
        </w:rPr>
        <w:t>5</w:t>
      </w:r>
      <w:r w:rsidRPr="00125DA7">
        <w:rPr>
          <w:sz w:val="24"/>
        </w:rPr>
        <w:t>.1.3.3</w:t>
      </w:r>
      <w:r>
        <w:rPr>
          <w:sz w:val="24"/>
        </w:rPr>
        <w:t>.4.1</w:t>
      </w:r>
    </w:p>
    <w:p w14:paraId="0A260135" w14:textId="77777777" w:rsidR="00FD03DC" w:rsidRPr="00CC27F5" w:rsidRDefault="00FD03DC" w:rsidP="00FD03DC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0963A3D3" w14:textId="3CE13533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950CD8">
        <w:rPr>
          <w:rFonts w:ascii="Arial" w:hAnsi="Arial"/>
          <w:sz w:val="24"/>
          <w:szCs w:val="24"/>
        </w:rPr>
        <w:t>CBG C</w:t>
      </w:r>
      <w:r w:rsidR="00950CD8" w:rsidRPr="00950CD8">
        <w:rPr>
          <w:rFonts w:ascii="Arial" w:hAnsi="Arial"/>
          <w:sz w:val="24"/>
          <w:szCs w:val="24"/>
        </w:rPr>
        <w:t>onstruction</w:t>
      </w:r>
      <w:r w:rsidR="00950CD8">
        <w:rPr>
          <w:rFonts w:ascii="Arial" w:hAnsi="Arial"/>
          <w:sz w:val="22"/>
        </w:rPr>
        <w:t xml:space="preserve"> </w:t>
      </w:r>
      <w:r w:rsidR="00950CD8" w:rsidRPr="00950CD8">
        <w:rPr>
          <w:rFonts w:ascii="Arial" w:hAnsi="Arial"/>
          <w:sz w:val="24"/>
          <w:szCs w:val="24"/>
        </w:rPr>
        <w:t xml:space="preserve">Principles for </w:t>
      </w:r>
      <w:r w:rsidR="008A5FE2">
        <w:rPr>
          <w:rFonts w:ascii="Arial" w:hAnsi="Arial"/>
          <w:sz w:val="24"/>
        </w:rPr>
        <w:t xml:space="preserve">CBG-based </w:t>
      </w:r>
      <w:r w:rsidR="006F65DE">
        <w:rPr>
          <w:rFonts w:ascii="Arial" w:hAnsi="Arial"/>
          <w:sz w:val="24"/>
        </w:rPr>
        <w:t>Transmission with Multi-B</w:t>
      </w:r>
      <w:r w:rsidR="00950CD8">
        <w:rPr>
          <w:rFonts w:ascii="Arial" w:hAnsi="Arial"/>
          <w:sz w:val="24"/>
        </w:rPr>
        <w:t>it HARQ feedback</w:t>
      </w:r>
      <w:r w:rsidR="00125DA7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19C62EB4" w:rsidR="00491EEE" w:rsidRDefault="00B71659" w:rsidP="00491EEE">
      <w:pPr>
        <w:pStyle w:val="Heading1"/>
      </w:pPr>
      <w:r>
        <w:t xml:space="preserve">1 </w:t>
      </w:r>
      <w:r w:rsidR="00B209B5" w:rsidRPr="00CC27F5">
        <w:t>Introduction</w:t>
      </w:r>
    </w:p>
    <w:p w14:paraId="5DD5790D" w14:textId="77777777" w:rsidR="00B713DE" w:rsidRPr="00F83956" w:rsidRDefault="00B713DE" w:rsidP="00B713DE">
      <w:pPr>
        <w:rPr>
          <w:lang w:val="en-GB"/>
        </w:rPr>
      </w:pPr>
      <w:r>
        <w:rPr>
          <w:lang w:val="en-GB"/>
        </w:rPr>
        <w:t>In RAN1 #89, the following agreements on CBG-based (re)-transmissions were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8960"/>
      </w:tblGrid>
      <w:tr w:rsidR="00B713DE" w14:paraId="2D6DE4D3" w14:textId="77777777" w:rsidTr="00DA13F3">
        <w:tc>
          <w:tcPr>
            <w:tcW w:w="669" w:type="dxa"/>
          </w:tcPr>
          <w:p w14:paraId="6191D8F0" w14:textId="77777777" w:rsidR="00B713DE" w:rsidRPr="00B414C1" w:rsidRDefault="00B713DE" w:rsidP="00DA13F3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8960" w:type="dxa"/>
          </w:tcPr>
          <w:p w14:paraId="333C5AA3" w14:textId="77777777" w:rsidR="00B713DE" w:rsidRPr="00B414C1" w:rsidRDefault="00B713DE" w:rsidP="00DA13F3">
            <w:pPr>
              <w:jc w:val="center"/>
              <w:rPr>
                <w:b/>
              </w:rPr>
            </w:pPr>
            <w:r w:rsidRPr="00B414C1">
              <w:rPr>
                <w:b/>
              </w:rPr>
              <w:t>Agreement</w:t>
            </w:r>
          </w:p>
        </w:tc>
      </w:tr>
      <w:tr w:rsidR="00B713DE" w14:paraId="13E0A74B" w14:textId="77777777" w:rsidTr="00DA13F3">
        <w:tc>
          <w:tcPr>
            <w:tcW w:w="669" w:type="dxa"/>
          </w:tcPr>
          <w:p w14:paraId="6BF042AC" w14:textId="77777777" w:rsidR="00B713DE" w:rsidRDefault="00B713DE" w:rsidP="00DA13F3">
            <w:r>
              <w:t>1</w:t>
            </w:r>
          </w:p>
        </w:tc>
        <w:tc>
          <w:tcPr>
            <w:tcW w:w="8960" w:type="dxa"/>
          </w:tcPr>
          <w:p w14:paraId="7B3AC062" w14:textId="77777777" w:rsidR="00B713DE" w:rsidRDefault="00B713DE" w:rsidP="00DA13F3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17F37234" w14:textId="77777777" w:rsidR="00B713DE" w:rsidRPr="00445AF2" w:rsidRDefault="00B713DE" w:rsidP="00DA13F3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DL CBG-based (re)transmission,</w:t>
            </w:r>
          </w:p>
          <w:p w14:paraId="7170FF71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Following information can be configured to be included in the same DCI:</w:t>
            </w:r>
          </w:p>
          <w:p w14:paraId="170487FE" w14:textId="77777777" w:rsidR="00B713DE" w:rsidRPr="00445AF2" w:rsidRDefault="00B713DE" w:rsidP="00DA13F3">
            <w:pPr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(re)transmitted.</w:t>
            </w:r>
          </w:p>
          <w:p w14:paraId="23E1CB28" w14:textId="77777777" w:rsidR="00B713DE" w:rsidRPr="00445AF2" w:rsidRDefault="00B713DE" w:rsidP="00DA13F3">
            <w:pPr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handled differently for soft-buffer/HARQ combining.</w:t>
            </w:r>
          </w:p>
          <w:p w14:paraId="283B73A2" w14:textId="77777777" w:rsidR="00B713DE" w:rsidRPr="00445AF2" w:rsidRDefault="00B713DE" w:rsidP="00DA13F3">
            <w:pPr>
              <w:numPr>
                <w:ilvl w:val="3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whether/how UE behavior is specified, e.g., part/whole of soft-buffer of indicated CBG(s) is flushed.</w:t>
            </w:r>
          </w:p>
          <w:p w14:paraId="0BCFC6E0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CBG-based (re)transmission.</w:t>
            </w:r>
          </w:p>
          <w:p w14:paraId="3D0D3B9E" w14:textId="77777777" w:rsidR="00B713DE" w:rsidRPr="00445AF2" w:rsidRDefault="00B713DE" w:rsidP="00DA13F3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preemption indication;</w:t>
            </w:r>
          </w:p>
          <w:p w14:paraId="3FB4F7BD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When configured, the indication tells the UE(s) which DL physical resources has been preempted.</w:t>
            </w:r>
          </w:p>
          <w:p w14:paraId="1C90D13F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transmitted using a PDCCH.</w:t>
            </w:r>
          </w:p>
          <w:p w14:paraId="7AB83194" w14:textId="77777777" w:rsidR="00B713DE" w:rsidRPr="00445AF2" w:rsidRDefault="00B713DE" w:rsidP="00DA13F3">
            <w:pPr>
              <w:numPr>
                <w:ilvl w:val="2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not included in the DCI that schedules the (re)transmission of the data transmission.</w:t>
            </w:r>
          </w:p>
          <w:p w14:paraId="0752F6DA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the granularity of the time and/or frequency resources.</w:t>
            </w:r>
          </w:p>
          <w:p w14:paraId="14D4B4E2" w14:textId="77777777" w:rsidR="00B713DE" w:rsidRPr="00445AF2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what DCI is used.</w:t>
            </w:r>
          </w:p>
          <w:p w14:paraId="3F2BF19B" w14:textId="77777777" w:rsidR="00B713DE" w:rsidRPr="00BF49D8" w:rsidRDefault="00B713DE" w:rsidP="00DA13F3">
            <w:pPr>
              <w:numPr>
                <w:ilvl w:val="1"/>
                <w:numId w:val="49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the preemption indication.</w:t>
            </w:r>
            <w:r w:rsidRPr="00BF49D8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B713DE" w14:paraId="011D8339" w14:textId="77777777" w:rsidTr="00DA13F3">
        <w:tc>
          <w:tcPr>
            <w:tcW w:w="669" w:type="dxa"/>
          </w:tcPr>
          <w:p w14:paraId="2C7EB5E0" w14:textId="77777777" w:rsidR="00B713DE" w:rsidRDefault="00B713DE" w:rsidP="00DA13F3">
            <w:r>
              <w:t>2</w:t>
            </w:r>
          </w:p>
        </w:tc>
        <w:tc>
          <w:tcPr>
            <w:tcW w:w="8960" w:type="dxa"/>
          </w:tcPr>
          <w:p w14:paraId="14140CBF" w14:textId="77777777" w:rsidR="00B713DE" w:rsidRDefault="00B713DE" w:rsidP="00DA13F3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6039C1F8" w14:textId="77777777" w:rsidR="00B713DE" w:rsidRPr="0037130E" w:rsidRDefault="00B713DE" w:rsidP="00B713DE">
            <w:pPr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grouping CB(s) into CBG(s), following is adopted.</w:t>
            </w:r>
          </w:p>
          <w:p w14:paraId="22D324FB" w14:textId="77777777" w:rsidR="00B713DE" w:rsidRPr="0037130E" w:rsidRDefault="00B713DE" w:rsidP="00B713DE">
            <w:pPr>
              <w:numPr>
                <w:ilvl w:val="1"/>
                <w:numId w:val="50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With indicated number of CBGs, the number of CBs in a CBG changes according to TBS.</w:t>
            </w:r>
          </w:p>
          <w:p w14:paraId="193E7B84" w14:textId="77777777" w:rsidR="00B713DE" w:rsidRPr="0037130E" w:rsidRDefault="00B713DE" w:rsidP="00B713DE">
            <w:pPr>
              <w:numPr>
                <w:ilvl w:val="2"/>
                <w:numId w:val="50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FFS for the case of re-transmission or the case when the number of CBs is smaller than the indicated number of CBG</w:t>
            </w:r>
            <w:r w:rsidRPr="0037130E">
              <w:t xml:space="preserve"> </w:t>
            </w:r>
          </w:p>
          <w:p w14:paraId="0D1531A0" w14:textId="77777777" w:rsidR="00B713DE" w:rsidRPr="00F83956" w:rsidRDefault="00B713DE" w:rsidP="00DA13F3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iCs/>
              </w:rPr>
            </w:pPr>
            <w:r w:rsidRPr="0037130E">
              <w:rPr>
                <w:rFonts w:eastAsia="MS Mincho"/>
                <w:lang w:eastAsia="ja-JP"/>
              </w:rPr>
              <w:t xml:space="preserve">FFS “indicated” is </w:t>
            </w:r>
            <w:r>
              <w:rPr>
                <w:rFonts w:eastAsia="MS Mincho"/>
                <w:lang w:eastAsia="ja-JP"/>
              </w:rPr>
              <w:t>realized by RRC, MAC, L1 signal</w:t>
            </w:r>
            <w:r w:rsidRPr="0037130E">
              <w:rPr>
                <w:rFonts w:eastAsia="MS Mincho"/>
                <w:lang w:eastAsia="ja-JP"/>
              </w:rPr>
              <w:t>ing</w:t>
            </w:r>
          </w:p>
        </w:tc>
      </w:tr>
      <w:tr w:rsidR="00B713DE" w14:paraId="59F6DA7E" w14:textId="77777777" w:rsidTr="00DA13F3">
        <w:tc>
          <w:tcPr>
            <w:tcW w:w="669" w:type="dxa"/>
          </w:tcPr>
          <w:p w14:paraId="643FC8BE" w14:textId="77777777" w:rsidR="00B713DE" w:rsidRDefault="00B713DE" w:rsidP="00DA13F3">
            <w:r>
              <w:t>3</w:t>
            </w:r>
          </w:p>
        </w:tc>
        <w:tc>
          <w:tcPr>
            <w:tcW w:w="8960" w:type="dxa"/>
          </w:tcPr>
          <w:p w14:paraId="7E051336" w14:textId="77777777" w:rsidR="00B713DE" w:rsidRDefault="00B713DE" w:rsidP="00DA13F3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23BF0364" w14:textId="77777777" w:rsidR="00B713DE" w:rsidRPr="0037130E" w:rsidRDefault="00B713DE" w:rsidP="00DA13F3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 w:hint="eastAsia"/>
                <w:lang w:eastAsia="ja-JP"/>
              </w:rPr>
              <w:t>At least following is supported.</w:t>
            </w:r>
          </w:p>
          <w:p w14:paraId="71F1E812" w14:textId="77777777" w:rsidR="00B713DE" w:rsidRPr="0037130E" w:rsidRDefault="00B713DE" w:rsidP="00DA13F3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a given number of CBGs for a given TB, the number of CBs per CBG should be as uniform as possible.</w:t>
            </w:r>
          </w:p>
          <w:p w14:paraId="6860E516" w14:textId="77777777" w:rsidR="00B713DE" w:rsidRPr="0037130E" w:rsidRDefault="00B713DE" w:rsidP="00DA13F3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lastRenderedPageBreak/>
              <w:t>The difference of CB number per CBG between any two CBGs is either 0 or 1.</w:t>
            </w:r>
          </w:p>
          <w:p w14:paraId="68416238" w14:textId="77777777" w:rsidR="00B713DE" w:rsidRPr="0037130E" w:rsidRDefault="00B713DE" w:rsidP="00DA13F3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FFS on the detailed rule for the CB grouping.</w:t>
            </w:r>
          </w:p>
          <w:p w14:paraId="2F61E765" w14:textId="77777777" w:rsidR="00B713DE" w:rsidRPr="00BF49D8" w:rsidRDefault="00B713DE" w:rsidP="00DA13F3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Study further benefit and realization of non-uniform CB distribution across CBGs.</w:t>
            </w:r>
          </w:p>
        </w:tc>
      </w:tr>
    </w:tbl>
    <w:p w14:paraId="0CF68477" w14:textId="77777777" w:rsidR="006C2EC2" w:rsidRPr="00081D8A" w:rsidRDefault="006C2EC2" w:rsidP="006C2EC2">
      <w:pPr>
        <w:rPr>
          <w:rFonts w:eastAsia="MS Mincho"/>
          <w:lang w:eastAsia="ja-JP"/>
        </w:rPr>
      </w:pPr>
    </w:p>
    <w:p w14:paraId="7CC77D76" w14:textId="7ED5DE08" w:rsidR="004A70E3" w:rsidRPr="00736619" w:rsidRDefault="00A64FF9" w:rsidP="00093582">
      <w:pPr>
        <w:rPr>
          <w:b/>
          <w:lang w:val="en-GB"/>
        </w:rPr>
      </w:pPr>
      <w:r>
        <w:t>A</w:t>
      </w:r>
      <w:r w:rsidRPr="00A64FF9">
        <w:t>s</w:t>
      </w:r>
      <w:r>
        <w:t xml:space="preserve"> shown in many contributions, CBG-based multi-bit HARQ feedback scheme is crucial to enable efficient URLLC and eMBB dynamic multiplexing based on pre-emption</w:t>
      </w:r>
      <w:r w:rsidR="00F5677C">
        <w:t>, as well as to provide higher throughput with larger transport block sizes</w:t>
      </w:r>
      <w:r>
        <w:t>.</w:t>
      </w:r>
      <w:r w:rsidR="00736619">
        <w:rPr>
          <w:b/>
          <w:lang w:val="en-GB"/>
        </w:rPr>
        <w:t xml:space="preserve"> </w:t>
      </w:r>
      <w:r w:rsidR="00093582">
        <w:t xml:space="preserve">In this paper, we </w:t>
      </w:r>
      <w:r w:rsidR="006C2EC2">
        <w:t>c</w:t>
      </w:r>
      <w:r w:rsidR="00C82A30">
        <w:t xml:space="preserve">onsider some details of </w:t>
      </w:r>
      <w:r w:rsidR="004B4423">
        <w:t>multi-bit HARQ feedback</w:t>
      </w:r>
      <w:r w:rsidR="00730918">
        <w:t xml:space="preserve"> design, in particular, some </w:t>
      </w:r>
      <w:r w:rsidR="000564CB">
        <w:t>CBG construction</w:t>
      </w:r>
      <w:r w:rsidR="00730918">
        <w:t xml:space="preserve"> aspects</w:t>
      </w:r>
      <w:r w:rsidR="004A70E3">
        <w:t>.</w:t>
      </w:r>
    </w:p>
    <w:p w14:paraId="488AD007" w14:textId="0DDACFBC" w:rsidR="00491EEE" w:rsidRDefault="002A0B89" w:rsidP="00F30894">
      <w:pPr>
        <w:pStyle w:val="Heading1"/>
        <w:jc w:val="both"/>
      </w:pPr>
      <w:r>
        <w:t xml:space="preserve">2 </w:t>
      </w:r>
      <w:r w:rsidR="004A7390">
        <w:t>Discussion</w:t>
      </w:r>
    </w:p>
    <w:p w14:paraId="7F823C28" w14:textId="0227A981" w:rsidR="002A0B89" w:rsidRDefault="002A0B89" w:rsidP="002A0B89">
      <w:pPr>
        <w:pStyle w:val="Heading2"/>
      </w:pPr>
      <w:r>
        <w:t xml:space="preserve">2.1 </w:t>
      </w:r>
      <w:r w:rsidR="006F65DE">
        <w:t>CBG c</w:t>
      </w:r>
      <w:r w:rsidR="00471B22">
        <w:t xml:space="preserve">onstruction: </w:t>
      </w:r>
      <w:r w:rsidR="0047704A">
        <w:t>Performance v/s</w:t>
      </w:r>
      <w:r>
        <w:t xml:space="preserve"> overhead tradeoff</w:t>
      </w:r>
    </w:p>
    <w:p w14:paraId="5C9FD0EA" w14:textId="7C4BDF94" w:rsidR="00736619" w:rsidRDefault="0047704A" w:rsidP="00736619">
      <w:pPr>
        <w:rPr>
          <w:lang w:val="en-GB"/>
        </w:rPr>
      </w:pPr>
      <w:r>
        <w:rPr>
          <w:lang w:val="en-GB"/>
        </w:rPr>
        <w:t>With</w:t>
      </w:r>
      <w:r w:rsidR="00F01C74" w:rsidRPr="00F01C74">
        <w:rPr>
          <w:lang w:val="en-GB"/>
        </w:rPr>
        <w:t xml:space="preserve"> </w:t>
      </w:r>
      <w:r w:rsidR="00CF76CB">
        <w:rPr>
          <w:lang w:val="en-GB"/>
        </w:rPr>
        <w:t>CBG</w:t>
      </w:r>
      <w:r>
        <w:rPr>
          <w:lang w:val="en-GB"/>
        </w:rPr>
        <w:t>-based transmission</w:t>
      </w:r>
      <w:r w:rsidR="00CF76CB">
        <w:rPr>
          <w:lang w:val="en-GB"/>
        </w:rPr>
        <w:t>, there is a trade</w:t>
      </w:r>
      <w:r w:rsidR="00A03D28">
        <w:rPr>
          <w:lang w:val="en-GB"/>
        </w:rPr>
        <w:t>-</w:t>
      </w:r>
      <w:r w:rsidR="00CF76CB">
        <w:rPr>
          <w:lang w:val="en-GB"/>
        </w:rPr>
        <w:t xml:space="preserve">off between the </w:t>
      </w:r>
      <w:r>
        <w:rPr>
          <w:lang w:val="en-GB"/>
        </w:rPr>
        <w:t xml:space="preserve">performance gains with higher </w:t>
      </w:r>
      <w:r w:rsidR="008A5FE2">
        <w:rPr>
          <w:lang w:val="en-GB"/>
        </w:rPr>
        <w:t>complexity of grouping CBs</w:t>
      </w:r>
      <w:r w:rsidR="00950CD8">
        <w:rPr>
          <w:lang w:val="en-GB"/>
        </w:rPr>
        <w:t xml:space="preserve"> into CBGs</w:t>
      </w:r>
      <w:r w:rsidR="008A5FE2">
        <w:rPr>
          <w:lang w:val="en-GB"/>
        </w:rPr>
        <w:t xml:space="preserve"> </w:t>
      </w:r>
      <w:r w:rsidR="00CF76CB">
        <w:rPr>
          <w:lang w:val="en-GB"/>
        </w:rPr>
        <w:t xml:space="preserve">and the amount of </w:t>
      </w:r>
      <w:r w:rsidR="008A5FE2">
        <w:rPr>
          <w:lang w:val="en-GB"/>
        </w:rPr>
        <w:t>DCI/UCI overhead</w:t>
      </w:r>
      <w:r w:rsidR="00CF76CB">
        <w:rPr>
          <w:lang w:val="en-GB"/>
        </w:rPr>
        <w:t xml:space="preserve">. </w:t>
      </w:r>
      <w:r w:rsidR="008A5FE2">
        <w:rPr>
          <w:lang w:val="en-GB"/>
        </w:rPr>
        <w:t>For instance, for URLLC and eMBB dynamic multiplexing based on pre-emption, even though having</w:t>
      </w:r>
      <w:r w:rsidR="00950CD8">
        <w:rPr>
          <w:lang w:val="en-GB"/>
        </w:rPr>
        <w:t xml:space="preserve"> a </w:t>
      </w:r>
      <w:r w:rsidR="008A5FE2">
        <w:rPr>
          <w:lang w:val="en-GB"/>
        </w:rPr>
        <w:t>CBG construction</w:t>
      </w:r>
      <w:r w:rsidR="00C346A2">
        <w:rPr>
          <w:lang w:val="en-GB"/>
        </w:rPr>
        <w:t xml:space="preserve"> so as</w:t>
      </w:r>
      <w:r w:rsidR="008A5FE2">
        <w:rPr>
          <w:lang w:val="en-GB"/>
        </w:rPr>
        <w:t xml:space="preserve"> to align the CBGs with URLLC mini-slots may provide some performance improvement in the re-transmission of the CBGs corresponding to pre-empted symbols, the sheer number of different combinations of time/frequency resources would require sizable </w:t>
      </w:r>
      <w:r w:rsidR="006C6E8D">
        <w:rPr>
          <w:lang w:val="en-GB"/>
        </w:rPr>
        <w:t xml:space="preserve">DCI </w:t>
      </w:r>
      <w:r w:rsidR="008A5FE2">
        <w:rPr>
          <w:lang w:val="en-GB"/>
        </w:rPr>
        <w:t xml:space="preserve">overhead </w:t>
      </w:r>
      <w:r w:rsidR="006C6E8D">
        <w:rPr>
          <w:lang w:val="en-GB"/>
        </w:rPr>
        <w:t>in conveying the CBG construction.</w:t>
      </w:r>
      <w:r w:rsidR="00D37F9A">
        <w:rPr>
          <w:lang w:val="en-GB"/>
        </w:rPr>
        <w:t xml:space="preserve"> T</w:t>
      </w:r>
      <w:r w:rsidR="006C6E8D">
        <w:rPr>
          <w:lang w:val="en-GB"/>
        </w:rPr>
        <w:t xml:space="preserve">he </w:t>
      </w:r>
      <w:r w:rsidR="00F91BAC">
        <w:rPr>
          <w:lang w:val="en-GB"/>
        </w:rPr>
        <w:t>URLLC pre-emption duty-cycle is</w:t>
      </w:r>
      <w:r w:rsidR="00D37F9A">
        <w:rPr>
          <w:lang w:val="en-GB"/>
        </w:rPr>
        <w:t xml:space="preserve"> likely to be low,</w:t>
      </w:r>
      <w:r w:rsidR="00471B22">
        <w:rPr>
          <w:lang w:val="en-GB"/>
        </w:rPr>
        <w:t xml:space="preserve"> as URLLC inherently could not have very high system loading due</w:t>
      </w:r>
      <w:r w:rsidR="00D37F9A">
        <w:rPr>
          <w:lang w:val="en-GB"/>
        </w:rPr>
        <w:t xml:space="preserve"> to its low-latency requirement. In such scenarios,</w:t>
      </w:r>
      <w:r w:rsidR="00471B22">
        <w:rPr>
          <w:lang w:val="en-GB"/>
        </w:rPr>
        <w:t xml:space="preserve"> the </w:t>
      </w:r>
      <w:r w:rsidR="00C346A2">
        <w:rPr>
          <w:lang w:val="en-GB"/>
        </w:rPr>
        <w:t xml:space="preserve">increase in the </w:t>
      </w:r>
      <w:r w:rsidR="00471B22">
        <w:rPr>
          <w:lang w:val="en-GB"/>
        </w:rPr>
        <w:t xml:space="preserve">DCI/UCI overhead </w:t>
      </w:r>
      <w:r w:rsidR="00C346A2">
        <w:rPr>
          <w:lang w:val="en-GB"/>
        </w:rPr>
        <w:t xml:space="preserve">of conveying more complex CBG construction is </w:t>
      </w:r>
      <w:r w:rsidR="00471B22">
        <w:rPr>
          <w:lang w:val="en-GB"/>
        </w:rPr>
        <w:t>more likely to outweigh</w:t>
      </w:r>
      <w:r w:rsidR="00950CD8">
        <w:rPr>
          <w:lang w:val="en-GB"/>
        </w:rPr>
        <w:t xml:space="preserve"> </w:t>
      </w:r>
      <w:r w:rsidR="00F91BAC">
        <w:rPr>
          <w:lang w:val="en-GB"/>
        </w:rPr>
        <w:t xml:space="preserve">any </w:t>
      </w:r>
      <w:r w:rsidR="00471B22">
        <w:rPr>
          <w:lang w:val="en-GB"/>
        </w:rPr>
        <w:t xml:space="preserve">performance gain during re-transmission. </w:t>
      </w:r>
      <w:r w:rsidR="006C6E8D">
        <w:rPr>
          <w:lang w:val="en-GB"/>
        </w:rPr>
        <w:t xml:space="preserve">  </w:t>
      </w:r>
    </w:p>
    <w:p w14:paraId="0DCFCEFA" w14:textId="14AA1DC2" w:rsidR="00736619" w:rsidRPr="0025281D" w:rsidRDefault="00736619" w:rsidP="00736619">
      <w:pPr>
        <w:rPr>
          <w:lang w:val="en-GB"/>
        </w:rPr>
      </w:pPr>
      <w:bookmarkStart w:id="2" w:name="p1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0564C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CB4447">
        <w:rPr>
          <w:b/>
          <w:lang w:val="en-GB"/>
        </w:rPr>
        <w:t>CBG construction should be based on simple rules t</w:t>
      </w:r>
      <w:r w:rsidR="006306E9">
        <w:rPr>
          <w:b/>
          <w:lang w:val="en-GB"/>
        </w:rPr>
        <w:t>o keep</w:t>
      </w:r>
      <w:r w:rsidR="003671FA">
        <w:rPr>
          <w:b/>
          <w:lang w:val="en-GB"/>
        </w:rPr>
        <w:t xml:space="preserve"> the DCI/UCI overhead</w:t>
      </w:r>
      <w:r w:rsidR="006306E9">
        <w:rPr>
          <w:b/>
          <w:lang w:val="en-GB"/>
        </w:rPr>
        <w:t xml:space="preserve"> low</w:t>
      </w:r>
      <w:r w:rsidR="00CB4447">
        <w:rPr>
          <w:b/>
          <w:lang w:val="en-GB"/>
        </w:rPr>
        <w:t>.</w:t>
      </w:r>
    </w:p>
    <w:bookmarkEnd w:id="2"/>
    <w:p w14:paraId="3AD00B79" w14:textId="2425F7F0" w:rsidR="006E4D37" w:rsidRDefault="006E4D37" w:rsidP="006E4D37">
      <w:pPr>
        <w:rPr>
          <w:lang w:val="en-GB"/>
        </w:rPr>
      </w:pPr>
      <w:r>
        <w:rPr>
          <w:lang w:val="en-GB"/>
        </w:rPr>
        <w:t xml:space="preserve">Since there is an agreement to have a fixed number of CBGs and a variable number of CBs per CBGs, to keep the DCI overhead low, the CB distribution among CBGs should be based on a table determined by the TB size and the number of CBGs. In the case of </w:t>
      </w:r>
      <w:r w:rsidR="00A90010">
        <w:rPr>
          <w:lang w:val="en-GB"/>
        </w:rPr>
        <w:t xml:space="preserve">the </w:t>
      </w:r>
      <w:r>
        <w:rPr>
          <w:lang w:val="en-GB"/>
        </w:rPr>
        <w:t>number of CBs being less than the number of CBGs, again a table determined by the TB size can be used, where some CBGs are allowed to have 0 CBs. This table of mapping the TB size and a given number of CBGs can be chosen so as to confirm with A</w:t>
      </w:r>
      <w:r w:rsidR="00A90010">
        <w:rPr>
          <w:lang w:val="en-GB"/>
        </w:rPr>
        <w:t xml:space="preserve">greement 3 </w:t>
      </w:r>
      <w:r>
        <w:rPr>
          <w:lang w:val="en-GB"/>
        </w:rPr>
        <w:t>of keeping the difference of the number of CBs betwee</w:t>
      </w:r>
      <w:r w:rsidR="00A90010">
        <w:rPr>
          <w:lang w:val="en-GB"/>
        </w:rPr>
        <w:t xml:space="preserve">n any two CBGs </w:t>
      </w:r>
      <w:r>
        <w:rPr>
          <w:lang w:val="en-GB"/>
        </w:rPr>
        <w:t>either 0 or 1.</w:t>
      </w:r>
    </w:p>
    <w:p w14:paraId="5A54F7A6" w14:textId="7C5BCE30" w:rsidR="006E4D37" w:rsidRDefault="006E4D37" w:rsidP="006E4D37">
      <w:pPr>
        <w:rPr>
          <w:lang w:val="en-GB"/>
        </w:rPr>
      </w:pPr>
      <w:r>
        <w:rPr>
          <w:b/>
          <w:lang w:val="en-GB"/>
        </w:rPr>
        <w:t xml:space="preserve">Proposal 2: The distribution of CBs among CBGs should be based on a table determined by the number of CBGs and </w:t>
      </w:r>
      <w:r w:rsidR="00681E33">
        <w:rPr>
          <w:b/>
          <w:lang w:val="en-GB"/>
        </w:rPr>
        <w:t xml:space="preserve">the </w:t>
      </w:r>
      <w:r>
        <w:rPr>
          <w:b/>
          <w:lang w:val="en-GB"/>
        </w:rPr>
        <w:t>TB size, including when the number of CBs is less than the number of CBGs.</w:t>
      </w:r>
    </w:p>
    <w:p w14:paraId="47D4D929" w14:textId="4F50DC69" w:rsidR="00AA34AF" w:rsidRPr="00F01C74" w:rsidRDefault="007A6078" w:rsidP="00084B93">
      <w:pPr>
        <w:spacing w:before="240"/>
        <w:rPr>
          <w:lang w:val="en-GB"/>
        </w:rPr>
      </w:pPr>
      <w:r>
        <w:rPr>
          <w:lang w:val="en-GB"/>
        </w:rPr>
        <w:t>There is no RAN1 requirement on aligning CBs with symbol boundaries</w:t>
      </w:r>
      <w:r w:rsidR="00354FC8">
        <w:rPr>
          <w:lang w:val="en-GB"/>
        </w:rPr>
        <w:t xml:space="preserve"> (see also [2])</w:t>
      </w:r>
      <w:r>
        <w:rPr>
          <w:lang w:val="en-GB"/>
        </w:rPr>
        <w:t>.  Then, in general, it is likely that some CBs span symbol boundaries, which also would make the corresponding CBGs (containing the aforementioned CBs) also span symbol boundaries. Furthermore, time/frequency resources available can</w:t>
      </w:r>
      <w:r w:rsidR="00EC0FB5">
        <w:rPr>
          <w:lang w:val="en-GB"/>
        </w:rPr>
        <w:t xml:space="preserve"> vary</w:t>
      </w:r>
      <w:r>
        <w:rPr>
          <w:lang w:val="en-GB"/>
        </w:rPr>
        <w:t xml:space="preserve"> from symbol to symbol (for instance, due to reference signals), so to maintain the DCI/UCI overhead low, it may often be the case that CBGs span multiple symbols.</w:t>
      </w:r>
    </w:p>
    <w:p w14:paraId="01BA7657" w14:textId="3AA41AA9" w:rsidR="00A54628" w:rsidRDefault="00A54628" w:rsidP="00474DBC">
      <w:pPr>
        <w:rPr>
          <w:b/>
          <w:lang w:val="en-GB"/>
        </w:rPr>
      </w:pPr>
      <w:bookmarkStart w:id="3" w:name="p2"/>
      <w:r>
        <w:rPr>
          <w:b/>
          <w:lang w:val="en-GB"/>
        </w:rPr>
        <w:t>Proposal</w:t>
      </w:r>
      <w:r w:rsidR="000A0E34">
        <w:rPr>
          <w:b/>
          <w:lang w:val="en-GB"/>
        </w:rPr>
        <w:t xml:space="preserve"> </w:t>
      </w:r>
      <w:r w:rsidR="006E4D37">
        <w:rPr>
          <w:b/>
          <w:lang w:val="en-GB"/>
        </w:rPr>
        <w:t>3</w:t>
      </w:r>
      <w:r>
        <w:rPr>
          <w:b/>
          <w:lang w:val="en-GB"/>
        </w:rPr>
        <w:t xml:space="preserve">: </w:t>
      </w:r>
      <w:r w:rsidR="00471B22">
        <w:rPr>
          <w:b/>
          <w:lang w:val="en-GB"/>
        </w:rPr>
        <w:t>CBG construction</w:t>
      </w:r>
      <w:r w:rsidR="00471B22" w:rsidRPr="00471B22">
        <w:rPr>
          <w:b/>
          <w:lang w:val="en-GB"/>
        </w:rPr>
        <w:t xml:space="preserve"> should </w:t>
      </w:r>
      <w:r w:rsidR="007A6078">
        <w:rPr>
          <w:b/>
          <w:lang w:val="en-GB"/>
        </w:rPr>
        <w:t xml:space="preserve">not be constrained </w:t>
      </w:r>
      <w:r w:rsidR="00471B22">
        <w:rPr>
          <w:b/>
          <w:lang w:val="en-GB"/>
        </w:rPr>
        <w:t xml:space="preserve">to keep CBGs </w:t>
      </w:r>
      <w:r w:rsidR="00471B22" w:rsidRPr="00471B22">
        <w:rPr>
          <w:b/>
          <w:lang w:val="en-GB"/>
        </w:rPr>
        <w:t>aligned with symbol boundaries</w:t>
      </w:r>
      <w:r w:rsidR="00471B22">
        <w:rPr>
          <w:b/>
          <w:lang w:val="en-GB"/>
        </w:rPr>
        <w:t>.</w:t>
      </w:r>
    </w:p>
    <w:bookmarkEnd w:id="3"/>
    <w:p w14:paraId="1ADC7AA6" w14:textId="5A8B56CC" w:rsidR="004E028E" w:rsidRDefault="00094F74" w:rsidP="00E134BC">
      <w:pPr>
        <w:rPr>
          <w:lang w:val="en-GB"/>
        </w:rPr>
      </w:pPr>
      <w:r>
        <w:rPr>
          <w:lang w:val="en-GB"/>
        </w:rPr>
        <w:t>Nonetheless, URLLC pre-emption and/or in</w:t>
      </w:r>
      <w:r w:rsidR="004E028E">
        <w:rPr>
          <w:lang w:val="en-GB"/>
        </w:rPr>
        <w:t xml:space="preserve">terference are likely to impact </w:t>
      </w:r>
      <w:r>
        <w:rPr>
          <w:lang w:val="en-GB"/>
        </w:rPr>
        <w:t>a subset of symbols,</w:t>
      </w:r>
      <w:r w:rsidR="004E028E">
        <w:rPr>
          <w:lang w:val="en-GB"/>
        </w:rPr>
        <w:t xml:space="preserve"> e.g., those belonging to a mini-slot. Hence, </w:t>
      </w:r>
      <w:r>
        <w:rPr>
          <w:lang w:val="en-GB"/>
        </w:rPr>
        <w:t>for higher efficiency in re-transmission</w:t>
      </w:r>
      <w:r w:rsidR="004E028E">
        <w:rPr>
          <w:lang w:val="en-GB"/>
        </w:rPr>
        <w:t>,</w:t>
      </w:r>
      <w:r>
        <w:rPr>
          <w:lang w:val="en-GB"/>
        </w:rPr>
        <w:t xml:space="preserve"> it may still be desirable </w:t>
      </w:r>
      <w:r w:rsidR="004E028E">
        <w:rPr>
          <w:lang w:val="en-GB"/>
        </w:rPr>
        <w:t>to have</w:t>
      </w:r>
      <w:r>
        <w:rPr>
          <w:lang w:val="en-GB"/>
        </w:rPr>
        <w:t xml:space="preserve"> </w:t>
      </w:r>
      <w:r w:rsidRPr="00094F74">
        <w:rPr>
          <w:i/>
          <w:lang w:val="en-GB"/>
        </w:rPr>
        <w:t>approximate</w:t>
      </w:r>
      <w:r>
        <w:rPr>
          <w:lang w:val="en-GB"/>
        </w:rPr>
        <w:t xml:space="preserve"> symbol/mini-slot level alignment. </w:t>
      </w:r>
    </w:p>
    <w:p w14:paraId="6A117530" w14:textId="3AC5EE1C" w:rsidR="00094F74" w:rsidRPr="004E028E" w:rsidRDefault="00094F74" w:rsidP="00E134BC">
      <w:pPr>
        <w:rPr>
          <w:b/>
          <w:lang w:val="en-GB"/>
        </w:rPr>
      </w:pPr>
      <w:r>
        <w:rPr>
          <w:lang w:val="en-GB"/>
        </w:rPr>
        <w:t xml:space="preserve"> </w:t>
      </w:r>
      <w:r w:rsidR="004E028E">
        <w:rPr>
          <w:b/>
          <w:lang w:val="en-GB"/>
        </w:rPr>
        <w:t>Proposal 4: CBG construction</w:t>
      </w:r>
      <w:r w:rsidR="004E028E" w:rsidRPr="00471B22">
        <w:rPr>
          <w:b/>
          <w:lang w:val="en-GB"/>
        </w:rPr>
        <w:t xml:space="preserve"> should </w:t>
      </w:r>
      <w:r w:rsidR="004E028E">
        <w:rPr>
          <w:b/>
          <w:lang w:val="en-GB"/>
        </w:rPr>
        <w:t xml:space="preserve">aim for </w:t>
      </w:r>
      <w:r w:rsidR="004E028E" w:rsidRPr="004E028E">
        <w:rPr>
          <w:b/>
          <w:i/>
          <w:lang w:val="en-GB"/>
        </w:rPr>
        <w:t>approximate</w:t>
      </w:r>
      <w:r w:rsidR="004E028E">
        <w:rPr>
          <w:b/>
          <w:lang w:val="en-GB"/>
        </w:rPr>
        <w:t xml:space="preserve"> symbol/mini-slot level alignment.</w:t>
      </w:r>
    </w:p>
    <w:p w14:paraId="68165290" w14:textId="2B6CA27C" w:rsidR="00084B93" w:rsidRDefault="00F41A62" w:rsidP="00E134BC">
      <w:pPr>
        <w:rPr>
          <w:lang w:val="en-GB"/>
        </w:rPr>
      </w:pPr>
      <w:r>
        <w:rPr>
          <w:lang w:val="en-GB"/>
        </w:rPr>
        <w:t>Now</w:t>
      </w:r>
      <w:r w:rsidR="00084B93">
        <w:rPr>
          <w:lang w:val="en-GB"/>
        </w:rPr>
        <w:t xml:space="preserve">, </w:t>
      </w:r>
      <w:r w:rsidR="007A6078">
        <w:rPr>
          <w:lang w:val="en-GB"/>
        </w:rPr>
        <w:t>i</w:t>
      </w:r>
      <w:r w:rsidR="00876C93">
        <w:rPr>
          <w:lang w:val="en-GB"/>
        </w:rPr>
        <w:t>f each CB is</w:t>
      </w:r>
      <w:r w:rsidR="0087676B">
        <w:rPr>
          <w:lang w:val="en-GB"/>
        </w:rPr>
        <w:t xml:space="preserve"> forced</w:t>
      </w:r>
      <w:r w:rsidR="00876C93">
        <w:rPr>
          <w:lang w:val="en-GB"/>
        </w:rPr>
        <w:t xml:space="preserve"> to belong to a </w:t>
      </w:r>
      <w:r w:rsidR="00653CE1">
        <w:rPr>
          <w:lang w:val="en-GB"/>
        </w:rPr>
        <w:t>single CBG, there</w:t>
      </w:r>
      <w:r w:rsidR="00BF5501">
        <w:rPr>
          <w:lang w:val="en-GB"/>
        </w:rPr>
        <w:t xml:space="preserve"> can </w:t>
      </w:r>
      <w:r w:rsidR="00653CE1">
        <w:rPr>
          <w:lang w:val="en-GB"/>
        </w:rPr>
        <w:t>be a substantial</w:t>
      </w:r>
      <w:r w:rsidR="0087676B">
        <w:rPr>
          <w:lang w:val="en-GB"/>
        </w:rPr>
        <w:t xml:space="preserve"> </w:t>
      </w:r>
      <w:r w:rsidR="00653CE1">
        <w:rPr>
          <w:lang w:val="en-GB"/>
        </w:rPr>
        <w:t xml:space="preserve">increase </w:t>
      </w:r>
      <w:r w:rsidR="007A6078">
        <w:rPr>
          <w:lang w:val="en-GB"/>
        </w:rPr>
        <w:t xml:space="preserve">in </w:t>
      </w:r>
      <w:r w:rsidR="00653CE1">
        <w:rPr>
          <w:lang w:val="en-GB"/>
        </w:rPr>
        <w:t>the number of CB</w:t>
      </w:r>
      <w:r w:rsidR="00BF5501">
        <w:rPr>
          <w:lang w:val="en-GB"/>
        </w:rPr>
        <w:t>s that n</w:t>
      </w:r>
      <w:r w:rsidR="00876C93">
        <w:rPr>
          <w:lang w:val="en-GB"/>
        </w:rPr>
        <w:t>eed to be re-transmitted</w:t>
      </w:r>
      <w:r w:rsidR="007A6078">
        <w:rPr>
          <w:lang w:val="en-GB"/>
        </w:rPr>
        <w:t xml:space="preserve"> in </w:t>
      </w:r>
      <w:r>
        <w:rPr>
          <w:lang w:val="en-GB"/>
        </w:rPr>
        <w:t xml:space="preserve">the </w:t>
      </w:r>
      <w:r w:rsidR="007A6078">
        <w:rPr>
          <w:lang w:val="en-GB"/>
        </w:rPr>
        <w:t>case of URLLC pre-emption and/or interference</w:t>
      </w:r>
      <w:r w:rsidR="00876C93">
        <w:rPr>
          <w:lang w:val="en-GB"/>
        </w:rPr>
        <w:t>, as illustrated in</w:t>
      </w:r>
      <w:r w:rsidR="00162C54">
        <w:rPr>
          <w:lang w:val="en-GB"/>
        </w:rPr>
        <w:t xml:space="preserve"> an example in</w:t>
      </w:r>
      <w:r w:rsidR="00876C93">
        <w:rPr>
          <w:lang w:val="en-GB"/>
        </w:rPr>
        <w:t xml:space="preserve"> Figure 1.</w:t>
      </w:r>
      <w:r w:rsidR="00BF5501">
        <w:rPr>
          <w:lang w:val="en-GB"/>
        </w:rPr>
        <w:t xml:space="preserve"> </w:t>
      </w:r>
      <w:r w:rsidR="00084B93">
        <w:rPr>
          <w:lang w:val="en-GB"/>
        </w:rPr>
        <w:t xml:space="preserve">    </w:t>
      </w:r>
    </w:p>
    <w:p w14:paraId="1FFAD004" w14:textId="63F5E24C" w:rsidR="00BF5501" w:rsidRDefault="00162C54" w:rsidP="00162C54">
      <w:pPr>
        <w:jc w:val="center"/>
        <w:rPr>
          <w:lang w:val="en-GB"/>
        </w:rPr>
      </w:pPr>
      <w:r w:rsidRPr="00162C54">
        <w:object w:dxaOrig="5850" w:dyaOrig="8445" w14:anchorId="6B9FDC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5pt;height:360.75pt" o:ole="">
            <v:imagedata r:id="rId13" o:title=""/>
          </v:shape>
          <o:OLEObject Type="Embed" ProgID="Visio.Drawing.11" ShapeID="_x0000_i1025" DrawAspect="Content" ObjectID="_1559179343" r:id="rId14"/>
        </w:object>
      </w:r>
    </w:p>
    <w:p w14:paraId="2F367812" w14:textId="70C854C3" w:rsidR="00BF5501" w:rsidRDefault="00BF5501" w:rsidP="00BF5501">
      <w:pPr>
        <w:jc w:val="center"/>
        <w:rPr>
          <w:b/>
          <w:sz w:val="22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1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162C54">
        <w:rPr>
          <w:b/>
          <w:sz w:val="22"/>
        </w:rPr>
        <w:t xml:space="preserve">Example of CBs spanning symbol boundaries. </w:t>
      </w:r>
      <w:r w:rsidR="0087676B">
        <w:rPr>
          <w:b/>
          <w:sz w:val="22"/>
        </w:rPr>
        <w:t>CBGs are defined as</w:t>
      </w:r>
      <w:r w:rsidR="00162C54">
        <w:rPr>
          <w:b/>
          <w:sz w:val="22"/>
        </w:rPr>
        <w:t xml:space="preserve"> CB0-5, CB6-10, …</w:t>
      </w:r>
      <w:r w:rsidR="00DB26E4">
        <w:rPr>
          <w:b/>
          <w:sz w:val="22"/>
        </w:rPr>
        <w:t xml:space="preserve"> </w:t>
      </w:r>
      <w:r w:rsidR="00162C54">
        <w:rPr>
          <w:b/>
          <w:sz w:val="22"/>
        </w:rPr>
        <w:t>Interference in symbols 5 and 6 require</w:t>
      </w:r>
      <w:r w:rsidR="0087676B">
        <w:rPr>
          <w:b/>
          <w:sz w:val="22"/>
        </w:rPr>
        <w:t>s</w:t>
      </w:r>
      <w:r w:rsidR="00162C54">
        <w:rPr>
          <w:b/>
          <w:sz w:val="22"/>
        </w:rPr>
        <w:t xml:space="preserve"> re-tx of CBGs 4,5,6, i.e., 15 CBs.</w:t>
      </w:r>
    </w:p>
    <w:p w14:paraId="605E9386" w14:textId="6BF6933F" w:rsidR="00BF5501" w:rsidRDefault="007A6078" w:rsidP="00E134BC">
      <w:pPr>
        <w:rPr>
          <w:lang w:val="en-GB"/>
        </w:rPr>
      </w:pPr>
      <w:r>
        <w:rPr>
          <w:lang w:val="en-GB"/>
        </w:rPr>
        <w:t>I</w:t>
      </w:r>
      <w:r w:rsidR="00162C54">
        <w:rPr>
          <w:lang w:val="en-GB"/>
        </w:rPr>
        <w:t>f some CBs can be part of multiple CBGs, such significant re-transmission overhead can be reduced, by allowing the CBs spanning the symbol boundaries to</w:t>
      </w:r>
      <w:r w:rsidR="0087676B">
        <w:rPr>
          <w:lang w:val="en-GB"/>
        </w:rPr>
        <w:t xml:space="preserve"> be part of the corresponding adjoining </w:t>
      </w:r>
      <w:r w:rsidR="00162C54">
        <w:rPr>
          <w:lang w:val="en-GB"/>
        </w:rPr>
        <w:t xml:space="preserve">CBGs. </w:t>
      </w:r>
      <w:r w:rsidR="00354FC8">
        <w:rPr>
          <w:lang w:val="en-GB"/>
        </w:rPr>
        <w:t xml:space="preserve">This can entail a little increase in the UE’s Ack/Nack feedback, but can provide significant improvement in re-transmission. </w:t>
      </w:r>
      <w:r w:rsidR="00162C54">
        <w:rPr>
          <w:lang w:val="en-GB"/>
        </w:rPr>
        <w:t xml:space="preserve">The gains corresponding to the example in Figure 1 are illustrated in Figure 2. </w:t>
      </w:r>
    </w:p>
    <w:p w14:paraId="3E1C218E" w14:textId="2142BDD3" w:rsidR="00162C54" w:rsidRDefault="00F6131D" w:rsidP="00162C54">
      <w:pPr>
        <w:jc w:val="center"/>
        <w:rPr>
          <w:lang w:val="en-GB"/>
        </w:rPr>
      </w:pPr>
      <w:r w:rsidRPr="00162C54">
        <w:object w:dxaOrig="5850" w:dyaOrig="8445" w14:anchorId="3F9A0DCC">
          <v:shape id="_x0000_i1026" type="#_x0000_t75" style="width:292.5pt;height:349.5pt" o:ole="">
            <v:imagedata r:id="rId15" o:title=""/>
          </v:shape>
          <o:OLEObject Type="Embed" ProgID="Visio.Drawing.11" ShapeID="_x0000_i1026" DrawAspect="Content" ObjectID="_1559179344" r:id="rId16"/>
        </w:object>
      </w:r>
    </w:p>
    <w:p w14:paraId="12B06D76" w14:textId="3029F77A" w:rsidR="00162C54" w:rsidRPr="00D85341" w:rsidRDefault="00162C54" w:rsidP="00162C54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>
        <w:rPr>
          <w:b/>
          <w:sz w:val="22"/>
        </w:rPr>
        <w:t>Allowing boundary CBs to belong to multiple CBGs,</w:t>
      </w:r>
      <w:r w:rsidR="00F91BAC">
        <w:rPr>
          <w:b/>
          <w:sz w:val="22"/>
        </w:rPr>
        <w:t xml:space="preserve"> e.g.</w:t>
      </w:r>
      <w:r w:rsidR="00F6131D">
        <w:rPr>
          <w:b/>
          <w:sz w:val="22"/>
        </w:rPr>
        <w:t xml:space="preserve">, </w:t>
      </w:r>
      <w:r w:rsidR="00F91BAC">
        <w:rPr>
          <w:b/>
          <w:sz w:val="22"/>
        </w:rPr>
        <w:t>with CBGs defined as CB0-5, CB5-10,…,</w:t>
      </w:r>
      <w:r w:rsidR="00F6131D">
        <w:rPr>
          <w:b/>
          <w:sz w:val="22"/>
        </w:rPr>
        <w:t xml:space="preserve"> reduces re-tx to CBGs 5,6 i.e, 11 CBs</w:t>
      </w:r>
      <w:r w:rsidR="00F91BAC">
        <w:rPr>
          <w:b/>
          <w:sz w:val="22"/>
        </w:rPr>
        <w:t xml:space="preserve"> in total</w:t>
      </w:r>
      <w:r w:rsidR="00F6131D">
        <w:rPr>
          <w:b/>
          <w:sz w:val="22"/>
        </w:rPr>
        <w:t>.</w:t>
      </w:r>
    </w:p>
    <w:p w14:paraId="6A3F409D" w14:textId="77777777" w:rsidR="00162C54" w:rsidRDefault="00162C54" w:rsidP="00E134BC">
      <w:pPr>
        <w:rPr>
          <w:lang w:val="en-GB"/>
        </w:rPr>
      </w:pPr>
    </w:p>
    <w:p w14:paraId="3D665686" w14:textId="5A7E799B" w:rsidR="0042247D" w:rsidRDefault="00A54628" w:rsidP="0042247D">
      <w:pPr>
        <w:rPr>
          <w:b/>
          <w:lang w:val="en-GB"/>
        </w:rPr>
      </w:pPr>
      <w:bookmarkStart w:id="4" w:name="p3"/>
      <w:r>
        <w:rPr>
          <w:b/>
          <w:lang w:val="en-GB"/>
        </w:rPr>
        <w:t xml:space="preserve">Proposal </w:t>
      </w:r>
      <w:r w:rsidR="004E028E">
        <w:rPr>
          <w:b/>
          <w:lang w:val="en-GB"/>
        </w:rPr>
        <w:t>5</w:t>
      </w:r>
      <w:r w:rsidR="00471B22">
        <w:rPr>
          <w:b/>
          <w:lang w:val="en-GB"/>
        </w:rPr>
        <w:t xml:space="preserve">: </w:t>
      </w:r>
      <w:r w:rsidR="00C346A2">
        <w:rPr>
          <w:b/>
          <w:lang w:val="en-GB"/>
        </w:rPr>
        <w:t xml:space="preserve">CBG </w:t>
      </w:r>
      <w:r w:rsidR="0042247D">
        <w:rPr>
          <w:b/>
          <w:lang w:val="en-GB"/>
        </w:rPr>
        <w:t>construction should further consider</w:t>
      </w:r>
      <w:r w:rsidR="0042247D" w:rsidRPr="00471B22">
        <w:rPr>
          <w:b/>
          <w:lang w:val="en-GB"/>
        </w:rPr>
        <w:t xml:space="preserve"> </w:t>
      </w:r>
      <w:r w:rsidR="0042247D">
        <w:rPr>
          <w:b/>
          <w:lang w:val="en-GB"/>
        </w:rPr>
        <w:t xml:space="preserve">some </w:t>
      </w:r>
      <w:r w:rsidR="0042247D" w:rsidRPr="00471B22">
        <w:rPr>
          <w:b/>
          <w:lang w:val="en-GB"/>
        </w:rPr>
        <w:t>CB</w:t>
      </w:r>
      <w:r w:rsidR="0042247D">
        <w:rPr>
          <w:b/>
          <w:lang w:val="en-GB"/>
        </w:rPr>
        <w:t>s belonging to multiple</w:t>
      </w:r>
      <w:r w:rsidR="0042247D" w:rsidRPr="00471B22">
        <w:rPr>
          <w:b/>
          <w:lang w:val="en-GB"/>
        </w:rPr>
        <w:t xml:space="preserve"> CBGs</w:t>
      </w:r>
      <w:r w:rsidR="0042247D">
        <w:rPr>
          <w:b/>
          <w:lang w:val="en-GB"/>
        </w:rPr>
        <w:t>.</w:t>
      </w:r>
    </w:p>
    <w:p w14:paraId="61DE9A1F" w14:textId="6ABA8A8A" w:rsidR="009744C9" w:rsidRPr="009744C9" w:rsidRDefault="009744C9" w:rsidP="0042247D">
      <w:pPr>
        <w:rPr>
          <w:lang w:val="en-GB"/>
        </w:rPr>
      </w:pPr>
      <w:r w:rsidRPr="009744C9">
        <w:rPr>
          <w:lang w:val="en-GB"/>
        </w:rPr>
        <w:t xml:space="preserve">Additional </w:t>
      </w:r>
      <w:r>
        <w:rPr>
          <w:lang w:val="en-GB"/>
        </w:rPr>
        <w:t>discussion on CBG construction</w:t>
      </w:r>
      <w:r w:rsidR="004B4423">
        <w:rPr>
          <w:lang w:val="en-GB"/>
        </w:rPr>
        <w:t xml:space="preserve"> is also given in </w:t>
      </w:r>
      <w:r>
        <w:rPr>
          <w:lang w:val="en-GB"/>
        </w:rPr>
        <w:t>companion contribution</w:t>
      </w:r>
      <w:r w:rsidR="004B4423">
        <w:rPr>
          <w:lang w:val="en-GB"/>
        </w:rPr>
        <w:t>s</w:t>
      </w:r>
      <w:r>
        <w:rPr>
          <w:lang w:val="en-GB"/>
        </w:rPr>
        <w:t xml:space="preserve"> [3] </w:t>
      </w:r>
      <w:r w:rsidR="004B4423">
        <w:rPr>
          <w:lang w:val="en-GB"/>
        </w:rPr>
        <w:t xml:space="preserve">and [4] </w:t>
      </w:r>
      <w:r>
        <w:rPr>
          <w:lang w:val="en-GB"/>
        </w:rPr>
        <w:t xml:space="preserve">from the DCI </w:t>
      </w:r>
      <w:r w:rsidR="004B4423">
        <w:rPr>
          <w:lang w:val="en-GB"/>
        </w:rPr>
        <w:t xml:space="preserve">and UCI </w:t>
      </w:r>
      <w:r>
        <w:rPr>
          <w:lang w:val="en-GB"/>
        </w:rPr>
        <w:t>consideration</w:t>
      </w:r>
      <w:r w:rsidR="004B4423">
        <w:rPr>
          <w:lang w:val="en-GB"/>
        </w:rPr>
        <w:t>s, respectively</w:t>
      </w:r>
      <w:r>
        <w:rPr>
          <w:lang w:val="en-GB"/>
        </w:rPr>
        <w:t xml:space="preserve">. </w:t>
      </w:r>
    </w:p>
    <w:bookmarkEnd w:id="4"/>
    <w:p w14:paraId="7E5F9FAA" w14:textId="1609E9C0" w:rsidR="002A0B89" w:rsidRDefault="00471B22" w:rsidP="002A0B89">
      <w:pPr>
        <w:pStyle w:val="Heading2"/>
      </w:pPr>
      <w:r>
        <w:t>2.2 CRC consideration</w:t>
      </w:r>
      <w:r w:rsidR="00C346A2">
        <w:t>s</w:t>
      </w:r>
    </w:p>
    <w:p w14:paraId="47DF40D1" w14:textId="66A7967F" w:rsidR="00BF6E9F" w:rsidRPr="00725DCF" w:rsidRDefault="00F6131D" w:rsidP="00474DBC">
      <w:r>
        <w:rPr>
          <w:lang w:val="en-GB"/>
        </w:rPr>
        <w:t xml:space="preserve">In RAN1 #88bis, agreement </w:t>
      </w:r>
      <w:r w:rsidR="00DB26E4">
        <w:rPr>
          <w:lang w:val="en-GB"/>
        </w:rPr>
        <w:t>was reached to have at least 1</w:t>
      </w:r>
      <w:r>
        <w:rPr>
          <w:lang w:val="en-GB"/>
        </w:rPr>
        <w:t xml:space="preserve"> CRC bit for each CB in a transport block. This </w:t>
      </w:r>
      <w:r w:rsidR="001B43BA">
        <w:rPr>
          <w:lang w:val="en-GB"/>
        </w:rPr>
        <w:t xml:space="preserve">also is </w:t>
      </w:r>
      <w:r>
        <w:rPr>
          <w:lang w:val="en-GB"/>
        </w:rPr>
        <w:t xml:space="preserve">applicable to when there is CBG-based transmission. </w:t>
      </w:r>
      <w:r w:rsidR="00533D4E">
        <w:rPr>
          <w:lang w:val="en-GB"/>
        </w:rPr>
        <w:t xml:space="preserve">One natural question arises whether there is </w:t>
      </w:r>
      <w:r w:rsidR="001B43BA">
        <w:rPr>
          <w:lang w:val="en-GB"/>
        </w:rPr>
        <w:t xml:space="preserve">further </w:t>
      </w:r>
      <w:r w:rsidR="00533D4E">
        <w:rPr>
          <w:lang w:val="en-GB"/>
        </w:rPr>
        <w:t>need for CBG-level CRC</w:t>
      </w:r>
      <w:r w:rsidR="000B6A0D">
        <w:rPr>
          <w:lang w:val="en-GB"/>
        </w:rPr>
        <w:t xml:space="preserve"> (in addition to or in lieu of TB-level CRC)</w:t>
      </w:r>
      <w:r w:rsidR="00533D4E">
        <w:rPr>
          <w:lang w:val="en-GB"/>
        </w:rPr>
        <w:t xml:space="preserve">. </w:t>
      </w:r>
      <w:r w:rsidR="00725DCF">
        <w:rPr>
          <w:lang w:val="en-GB"/>
        </w:rPr>
        <w:t>Although having CBG-level CRC can be advantageous in further insuring integrity of the whole CBG, it is not clear how it can be meaningfully treated</w:t>
      </w:r>
      <w:r w:rsidR="00DB26E4">
        <w:rPr>
          <w:lang w:val="en-GB"/>
        </w:rPr>
        <w:t>.</w:t>
      </w:r>
      <w:r w:rsidR="00725DCF">
        <w:rPr>
          <w:lang w:val="en-GB"/>
        </w:rPr>
        <w:t xml:space="preserve"> If CBG-level CRC is considered part of </w:t>
      </w:r>
      <w:r w:rsidR="001B43BA">
        <w:rPr>
          <w:lang w:val="en-GB"/>
        </w:rPr>
        <w:t xml:space="preserve">the </w:t>
      </w:r>
      <w:r w:rsidR="00725DCF">
        <w:rPr>
          <w:lang w:val="en-GB"/>
        </w:rPr>
        <w:t xml:space="preserve">CBG payload, issues can arise during CBG re-transmission, where changes in resource allocation may require redefining CBGs for </w:t>
      </w:r>
      <w:r w:rsidR="001B43BA">
        <w:rPr>
          <w:lang w:val="en-GB"/>
        </w:rPr>
        <w:t>that transmission, which would rule</w:t>
      </w:r>
      <w:r w:rsidR="0047704A">
        <w:rPr>
          <w:lang w:val="en-GB"/>
        </w:rPr>
        <w:t xml:space="preserve"> out soft-combining with previous transmission</w:t>
      </w:r>
      <w:r w:rsidR="00725DCF">
        <w:rPr>
          <w:lang w:val="en-GB"/>
        </w:rPr>
        <w:t>; on the other hand, considering CBG-level CRC as a separate CB can be inefficient for large</w:t>
      </w:r>
      <w:r w:rsidR="001B43BA">
        <w:rPr>
          <w:lang w:val="en-GB"/>
        </w:rPr>
        <w:t>r</w:t>
      </w:r>
      <w:r w:rsidR="00725DCF">
        <w:rPr>
          <w:lang w:val="en-GB"/>
        </w:rPr>
        <w:t xml:space="preserve"> CB sizes.  </w:t>
      </w:r>
    </w:p>
    <w:p w14:paraId="58E48399" w14:textId="55BF4889" w:rsidR="004840BF" w:rsidRDefault="004E028E" w:rsidP="00474DBC">
      <w:pPr>
        <w:rPr>
          <w:b/>
          <w:lang w:val="en-GB"/>
        </w:rPr>
      </w:pPr>
      <w:bookmarkStart w:id="5" w:name="o1"/>
      <w:r>
        <w:rPr>
          <w:b/>
          <w:lang w:val="en-GB"/>
        </w:rPr>
        <w:t>Proposal 6</w:t>
      </w:r>
      <w:r w:rsidR="00DF1728">
        <w:rPr>
          <w:b/>
          <w:lang w:val="en-GB"/>
        </w:rPr>
        <w:t>: CB-level CRC should only be provided in addition to TB-level CRC, in both cases whe</w:t>
      </w:r>
      <w:r w:rsidR="003671FA">
        <w:rPr>
          <w:b/>
          <w:lang w:val="en-GB"/>
        </w:rPr>
        <w:t>re CBG o</w:t>
      </w:r>
      <w:r w:rsidR="00DF1728">
        <w:rPr>
          <w:b/>
          <w:lang w:val="en-GB"/>
        </w:rPr>
        <w:t>r no CBG is configured.</w:t>
      </w:r>
      <w:r w:rsidR="00C346A2">
        <w:rPr>
          <w:b/>
          <w:lang w:val="en-GB"/>
        </w:rPr>
        <w:t xml:space="preserve"> </w:t>
      </w:r>
      <w:r w:rsidR="004840BF">
        <w:rPr>
          <w:b/>
          <w:lang w:val="en-GB"/>
        </w:rPr>
        <w:t xml:space="preserve"> </w:t>
      </w:r>
    </w:p>
    <w:p w14:paraId="79677C1A" w14:textId="27F654F2" w:rsidR="0047704A" w:rsidRPr="0047704A" w:rsidRDefault="0047704A" w:rsidP="00474DBC">
      <w:pPr>
        <w:rPr>
          <w:lang w:val="en-GB"/>
        </w:rPr>
      </w:pPr>
      <w:r>
        <w:rPr>
          <w:lang w:val="en-GB"/>
        </w:rPr>
        <w:t xml:space="preserve">The original motivation of having CBG-based transmission is to reduce the chances of </w:t>
      </w:r>
      <w:r w:rsidR="00DB26E4">
        <w:rPr>
          <w:lang w:val="en-GB"/>
        </w:rPr>
        <w:t xml:space="preserve">the need for </w:t>
      </w:r>
      <w:r>
        <w:rPr>
          <w:lang w:val="en-GB"/>
        </w:rPr>
        <w:t>whole TB re-transmission. To maintain that</w:t>
      </w:r>
      <w:r w:rsidR="00DB26E4">
        <w:rPr>
          <w:lang w:val="en-GB"/>
        </w:rPr>
        <w:t xml:space="preserve"> objective</w:t>
      </w:r>
      <w:r>
        <w:rPr>
          <w:lang w:val="en-GB"/>
        </w:rPr>
        <w:t>, it then becomes imperative that the CB-level CRC is strong enough to have high error-detection capabilities</w:t>
      </w:r>
      <w:r w:rsidR="00DB26E4">
        <w:rPr>
          <w:lang w:val="en-GB"/>
        </w:rPr>
        <w:t xml:space="preserve"> (for instance, like with </w:t>
      </w:r>
      <w:r>
        <w:rPr>
          <w:lang w:val="en-GB"/>
        </w:rPr>
        <w:t>24-bit CB-level CRC in LTE).</w:t>
      </w:r>
    </w:p>
    <w:p w14:paraId="186AAD88" w14:textId="64C2DF76" w:rsidR="008D745F" w:rsidRDefault="004E028E" w:rsidP="008D745F">
      <w:pPr>
        <w:rPr>
          <w:b/>
          <w:lang w:val="en-GB"/>
        </w:rPr>
      </w:pPr>
      <w:bookmarkStart w:id="6" w:name="p4"/>
      <w:bookmarkEnd w:id="5"/>
      <w:r>
        <w:rPr>
          <w:b/>
          <w:lang w:val="en-GB"/>
        </w:rPr>
        <w:t>Observation 7</w:t>
      </w:r>
      <w:r w:rsidR="00C346A2">
        <w:rPr>
          <w:b/>
          <w:lang w:val="en-GB"/>
        </w:rPr>
        <w:t>:</w:t>
      </w:r>
      <w:r w:rsidR="00A54628">
        <w:rPr>
          <w:b/>
          <w:lang w:val="en-GB"/>
        </w:rPr>
        <w:t xml:space="preserve"> </w:t>
      </w:r>
      <w:r w:rsidR="00C346A2" w:rsidRPr="00C346A2">
        <w:rPr>
          <w:b/>
          <w:lang w:val="en-GB"/>
        </w:rPr>
        <w:t>CB</w:t>
      </w:r>
      <w:r w:rsidR="003F67EA">
        <w:rPr>
          <w:b/>
          <w:lang w:val="en-GB"/>
        </w:rPr>
        <w:t>-level</w:t>
      </w:r>
      <w:r w:rsidR="0047704A">
        <w:rPr>
          <w:b/>
          <w:lang w:val="en-GB"/>
        </w:rPr>
        <w:t xml:space="preserve"> CRC should have enough bits</w:t>
      </w:r>
      <w:r w:rsidR="00C346A2" w:rsidRPr="00C346A2">
        <w:rPr>
          <w:b/>
          <w:lang w:val="en-GB"/>
        </w:rPr>
        <w:t xml:space="preserve"> to allow for high error-detection probability</w:t>
      </w:r>
      <w:r w:rsidR="00A90010">
        <w:rPr>
          <w:b/>
          <w:lang w:val="en-GB"/>
        </w:rPr>
        <w:t xml:space="preserve"> at the CBG level</w:t>
      </w:r>
      <w:r w:rsidR="00C346A2">
        <w:rPr>
          <w:b/>
          <w:lang w:val="en-GB"/>
        </w:rPr>
        <w:t xml:space="preserve">. </w:t>
      </w:r>
    </w:p>
    <w:bookmarkEnd w:id="6"/>
    <w:p w14:paraId="2F77E7C7" w14:textId="457AF7EF" w:rsidR="00491EEE" w:rsidRDefault="004A7390" w:rsidP="00843B71">
      <w:pPr>
        <w:pStyle w:val="Heading1"/>
        <w:jc w:val="both"/>
      </w:pPr>
      <w:r>
        <w:t>3</w:t>
      </w:r>
      <w:r w:rsidR="00641519">
        <w:t xml:space="preserve"> </w:t>
      </w:r>
      <w:r w:rsidR="00491EEE" w:rsidRPr="00E05A22">
        <w:t xml:space="preserve">Conclusions </w:t>
      </w:r>
    </w:p>
    <w:p w14:paraId="731D85CD" w14:textId="5750B24C" w:rsidR="00D74635" w:rsidRDefault="00A90010" w:rsidP="006C2EC2">
      <w:pPr>
        <w:rPr>
          <w:lang w:val="en-GB"/>
        </w:rPr>
      </w:pPr>
      <w:r>
        <w:rPr>
          <w:lang w:val="en-GB"/>
        </w:rPr>
        <w:t>In this contribution</w:t>
      </w:r>
      <w:r w:rsidR="00474DBC">
        <w:rPr>
          <w:lang w:val="en-GB"/>
        </w:rPr>
        <w:t xml:space="preserve">, we </w:t>
      </w:r>
      <w:r w:rsidR="00C82A30">
        <w:rPr>
          <w:lang w:val="en-GB"/>
        </w:rPr>
        <w:t xml:space="preserve">considered some design </w:t>
      </w:r>
      <w:r w:rsidR="0095247E">
        <w:rPr>
          <w:lang w:val="en-GB"/>
        </w:rPr>
        <w:t xml:space="preserve">principles </w:t>
      </w:r>
      <w:r w:rsidR="00C346A2">
        <w:rPr>
          <w:lang w:val="en-GB"/>
        </w:rPr>
        <w:t>for CBG-based transmission with multi-bit HARQ</w:t>
      </w:r>
      <w:r w:rsidR="0095247E">
        <w:rPr>
          <w:lang w:val="en-GB"/>
        </w:rPr>
        <w:t xml:space="preserve"> schemes (in particular, </w:t>
      </w:r>
      <w:r w:rsidR="00C346A2">
        <w:rPr>
          <w:lang w:val="en-GB"/>
        </w:rPr>
        <w:t>CBG construction</w:t>
      </w:r>
      <w:r w:rsidR="0095247E">
        <w:rPr>
          <w:lang w:val="en-GB"/>
        </w:rPr>
        <w:t>)</w:t>
      </w:r>
      <w:r w:rsidR="00C346A2">
        <w:rPr>
          <w:lang w:val="en-GB"/>
        </w:rPr>
        <w:t>, and have</w:t>
      </w:r>
      <w:r w:rsidR="00C82A30">
        <w:rPr>
          <w:lang w:val="en-GB"/>
        </w:rPr>
        <w:t xml:space="preserve"> the foll</w:t>
      </w:r>
      <w:r w:rsidR="00C346A2">
        <w:rPr>
          <w:lang w:val="en-GB"/>
        </w:rPr>
        <w:t>owing proposals</w:t>
      </w:r>
      <w:r w:rsidR="005A45E4">
        <w:rPr>
          <w:lang w:val="en-GB"/>
        </w:rPr>
        <w:t>/observations:</w:t>
      </w:r>
    </w:p>
    <w:p w14:paraId="593D7DA1" w14:textId="1074D42A" w:rsidR="00E43D6B" w:rsidRDefault="000564CB" w:rsidP="00E43D6B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273D5D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CB4447">
        <w:rPr>
          <w:b/>
          <w:lang w:val="en-GB"/>
        </w:rPr>
        <w:t>CBG construction should be based on simple rules to keep the DCI/UCI overhead low</w:t>
      </w:r>
      <w:r w:rsidR="00E43D6B">
        <w:rPr>
          <w:b/>
          <w:lang w:val="en-GB"/>
        </w:rPr>
        <w:t>.</w:t>
      </w:r>
    </w:p>
    <w:p w14:paraId="6CFC0AC0" w14:textId="1AE7111B" w:rsidR="006E4D37" w:rsidRPr="0025281D" w:rsidRDefault="006E4D37" w:rsidP="00E43D6B">
      <w:pPr>
        <w:rPr>
          <w:lang w:val="en-GB"/>
        </w:rPr>
      </w:pPr>
      <w:r>
        <w:rPr>
          <w:b/>
          <w:lang w:val="en-GB"/>
        </w:rPr>
        <w:t xml:space="preserve">Proposal 2: The distribution of CBs among CBGs should be based on a table determined by the number of CBGs and </w:t>
      </w:r>
      <w:r w:rsidR="00681E33">
        <w:rPr>
          <w:b/>
          <w:lang w:val="en-GB"/>
        </w:rPr>
        <w:t xml:space="preserve">the </w:t>
      </w:r>
      <w:r>
        <w:rPr>
          <w:b/>
          <w:lang w:val="en-GB"/>
        </w:rPr>
        <w:t>TB size, including when the number of CBs is less than the number of CBGs.</w:t>
      </w:r>
    </w:p>
    <w:p w14:paraId="08636C78" w14:textId="291696DB" w:rsidR="000564CB" w:rsidRDefault="000564CB" w:rsidP="000564CB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6E4D37">
        <w:rPr>
          <w:b/>
          <w:lang w:val="en-GB"/>
        </w:rPr>
        <w:t>3</w:t>
      </w:r>
      <w:r>
        <w:rPr>
          <w:b/>
          <w:lang w:val="en-GB"/>
        </w:rPr>
        <w:t xml:space="preserve">: </w:t>
      </w:r>
      <w:r w:rsidR="007A6078">
        <w:rPr>
          <w:b/>
          <w:lang w:val="en-GB"/>
        </w:rPr>
        <w:t>CBG construction</w:t>
      </w:r>
      <w:r w:rsidR="007A6078" w:rsidRPr="00471B22">
        <w:rPr>
          <w:b/>
          <w:lang w:val="en-GB"/>
        </w:rPr>
        <w:t xml:space="preserve"> should </w:t>
      </w:r>
      <w:r w:rsidR="007A6078">
        <w:rPr>
          <w:b/>
          <w:lang w:val="en-GB"/>
        </w:rPr>
        <w:t xml:space="preserve">not be constrained to keep CBGs </w:t>
      </w:r>
      <w:r w:rsidR="007A6078" w:rsidRPr="00471B22">
        <w:rPr>
          <w:b/>
          <w:lang w:val="en-GB"/>
        </w:rPr>
        <w:t>aligned with symbol boundaries</w:t>
      </w:r>
      <w:r w:rsidR="007A6078">
        <w:rPr>
          <w:b/>
          <w:lang w:val="en-GB"/>
        </w:rPr>
        <w:t>.</w:t>
      </w:r>
    </w:p>
    <w:p w14:paraId="62A62653" w14:textId="2B978EA9" w:rsidR="004E028E" w:rsidRDefault="004E028E" w:rsidP="000564CB">
      <w:pPr>
        <w:rPr>
          <w:b/>
          <w:lang w:val="en-GB"/>
        </w:rPr>
      </w:pPr>
      <w:r>
        <w:rPr>
          <w:b/>
          <w:lang w:val="en-GB"/>
        </w:rPr>
        <w:t>Proposal 4: CBG construction</w:t>
      </w:r>
      <w:r w:rsidRPr="00471B22">
        <w:rPr>
          <w:b/>
          <w:lang w:val="en-GB"/>
        </w:rPr>
        <w:t xml:space="preserve"> should </w:t>
      </w:r>
      <w:r>
        <w:rPr>
          <w:b/>
          <w:lang w:val="en-GB"/>
        </w:rPr>
        <w:t xml:space="preserve">aim for </w:t>
      </w:r>
      <w:r w:rsidRPr="004E028E">
        <w:rPr>
          <w:b/>
          <w:i/>
          <w:lang w:val="en-GB"/>
        </w:rPr>
        <w:t>approximate</w:t>
      </w:r>
      <w:r>
        <w:rPr>
          <w:b/>
          <w:lang w:val="en-GB"/>
        </w:rPr>
        <w:t xml:space="preserve"> symbol/mini-slot level alignment.</w:t>
      </w:r>
    </w:p>
    <w:p w14:paraId="6F3054FC" w14:textId="4572ED62" w:rsidR="000564CB" w:rsidRDefault="000564CB" w:rsidP="000564CB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4E028E">
        <w:rPr>
          <w:b/>
          <w:lang w:val="en-GB"/>
        </w:rPr>
        <w:t>5</w:t>
      </w:r>
      <w:r>
        <w:rPr>
          <w:b/>
          <w:lang w:val="en-GB"/>
        </w:rPr>
        <w:t xml:space="preserve">: CBG construction should </w:t>
      </w:r>
      <w:r w:rsidR="00320623">
        <w:rPr>
          <w:b/>
          <w:lang w:val="en-GB"/>
        </w:rPr>
        <w:t>further consider</w:t>
      </w:r>
      <w:r w:rsidR="00320623" w:rsidRPr="00471B22">
        <w:rPr>
          <w:b/>
          <w:lang w:val="en-GB"/>
        </w:rPr>
        <w:t xml:space="preserve"> </w:t>
      </w:r>
      <w:r w:rsidR="00320623">
        <w:rPr>
          <w:b/>
          <w:lang w:val="en-GB"/>
        </w:rPr>
        <w:t xml:space="preserve">some </w:t>
      </w:r>
      <w:r w:rsidR="00320623" w:rsidRPr="00471B22">
        <w:rPr>
          <w:b/>
          <w:lang w:val="en-GB"/>
        </w:rPr>
        <w:t>CB</w:t>
      </w:r>
      <w:r w:rsidR="00320623">
        <w:rPr>
          <w:b/>
          <w:lang w:val="en-GB"/>
        </w:rPr>
        <w:t>s belonging to multiple</w:t>
      </w:r>
      <w:r w:rsidR="00320623" w:rsidRPr="00471B22">
        <w:rPr>
          <w:b/>
          <w:lang w:val="en-GB"/>
        </w:rPr>
        <w:t xml:space="preserve"> CBGs</w:t>
      </w:r>
      <w:r>
        <w:rPr>
          <w:b/>
          <w:lang w:val="en-GB"/>
        </w:rPr>
        <w:t>.</w:t>
      </w:r>
    </w:p>
    <w:p w14:paraId="7462EA6F" w14:textId="1489BC36" w:rsidR="000564CB" w:rsidRDefault="004E028E" w:rsidP="000564CB">
      <w:pPr>
        <w:rPr>
          <w:b/>
          <w:lang w:val="en-GB"/>
        </w:rPr>
      </w:pPr>
      <w:r>
        <w:rPr>
          <w:b/>
          <w:lang w:val="en-GB"/>
        </w:rPr>
        <w:t>Proposal 6</w:t>
      </w:r>
      <w:r w:rsidR="000564CB">
        <w:rPr>
          <w:b/>
          <w:lang w:val="en-GB"/>
        </w:rPr>
        <w:t xml:space="preserve">: </w:t>
      </w:r>
      <w:r w:rsidR="003671FA">
        <w:rPr>
          <w:b/>
          <w:lang w:val="en-GB"/>
        </w:rPr>
        <w:t xml:space="preserve">CB-level CRC should only be provided in addition to TB-level CRC, in both cases where CBG or no CBG is configured.  </w:t>
      </w:r>
    </w:p>
    <w:p w14:paraId="2B19A0A2" w14:textId="3847C92C" w:rsidR="000564CB" w:rsidRDefault="003671FA" w:rsidP="000564CB">
      <w:pPr>
        <w:rPr>
          <w:b/>
          <w:lang w:val="en-GB"/>
        </w:rPr>
      </w:pPr>
      <w:r>
        <w:rPr>
          <w:b/>
          <w:lang w:val="en-GB"/>
        </w:rPr>
        <w:t>Observation</w:t>
      </w:r>
      <w:r w:rsidR="004E028E">
        <w:rPr>
          <w:b/>
          <w:lang w:val="en-GB"/>
        </w:rPr>
        <w:t xml:space="preserve"> 7</w:t>
      </w:r>
      <w:r w:rsidR="000564CB">
        <w:rPr>
          <w:b/>
          <w:lang w:val="en-GB"/>
        </w:rPr>
        <w:t xml:space="preserve">: </w:t>
      </w:r>
      <w:r w:rsidR="000564CB" w:rsidRPr="00C346A2">
        <w:rPr>
          <w:b/>
          <w:lang w:val="en-GB"/>
        </w:rPr>
        <w:t>CB</w:t>
      </w:r>
      <w:r w:rsidR="000564CB">
        <w:rPr>
          <w:b/>
          <w:lang w:val="en-GB"/>
        </w:rPr>
        <w:t>-level CRC should have enough bits</w:t>
      </w:r>
      <w:r w:rsidR="000564CB" w:rsidRPr="00C346A2">
        <w:rPr>
          <w:b/>
          <w:lang w:val="en-GB"/>
        </w:rPr>
        <w:t xml:space="preserve"> to allow for high error-detection probability</w:t>
      </w:r>
      <w:r w:rsidR="00A90010">
        <w:rPr>
          <w:b/>
          <w:lang w:val="en-GB"/>
        </w:rPr>
        <w:t xml:space="preserve"> at the CBG level</w:t>
      </w:r>
      <w:r w:rsidR="000564CB">
        <w:rPr>
          <w:b/>
          <w:lang w:val="en-GB"/>
        </w:rPr>
        <w:t xml:space="preserve">. </w:t>
      </w:r>
    </w:p>
    <w:p w14:paraId="05672CF7" w14:textId="1364E206" w:rsidR="00273D5D" w:rsidRPr="000A64D8" w:rsidRDefault="00641519" w:rsidP="00273D5D">
      <w:pPr>
        <w:pStyle w:val="Heading1"/>
        <w:ind w:left="432" w:hanging="432"/>
        <w:rPr>
          <w:lang w:val="en-US"/>
        </w:rPr>
      </w:pPr>
      <w:r>
        <w:rPr>
          <w:lang w:val="en-US"/>
        </w:rPr>
        <w:t xml:space="preserve">4 </w:t>
      </w:r>
      <w:r w:rsidR="00273D5D" w:rsidRPr="000A64D8">
        <w:rPr>
          <w:lang w:val="en-US"/>
        </w:rPr>
        <w:t>Ref</w:t>
      </w:r>
      <w:bookmarkStart w:id="7" w:name="_GoBack"/>
      <w:bookmarkEnd w:id="7"/>
      <w:r w:rsidR="00273D5D" w:rsidRPr="000A64D8">
        <w:rPr>
          <w:lang w:val="en-US"/>
        </w:rPr>
        <w:t>erences</w:t>
      </w:r>
    </w:p>
    <w:p w14:paraId="6234C2F0" w14:textId="1C402AD7" w:rsidR="00273D5D" w:rsidRDefault="00273D5D" w:rsidP="00273D5D">
      <w:pPr>
        <w:numPr>
          <w:ilvl w:val="0"/>
          <w:numId w:val="48"/>
        </w:numPr>
        <w:spacing w:before="100" w:beforeAutospacing="1" w:after="100" w:afterAutospacing="1"/>
        <w:ind w:left="562" w:hanging="562"/>
        <w:rPr>
          <w:szCs w:val="22"/>
        </w:rPr>
      </w:pPr>
      <w:bookmarkStart w:id="8" w:name="_Ref474112695"/>
      <w:r>
        <w:rPr>
          <w:szCs w:val="22"/>
        </w:rPr>
        <w:t xml:space="preserve">Chairman’s Notes, RAN1 </w:t>
      </w:r>
      <w:r w:rsidR="00B713DE">
        <w:rPr>
          <w:szCs w:val="22"/>
        </w:rPr>
        <w:t>#89</w:t>
      </w:r>
      <w:r>
        <w:rPr>
          <w:szCs w:val="22"/>
        </w:rPr>
        <w:t xml:space="preserve">, </w:t>
      </w:r>
      <w:r w:rsidR="00CE28A1">
        <w:rPr>
          <w:szCs w:val="22"/>
        </w:rPr>
        <w:t>May 2017, Hangzhou, China</w:t>
      </w:r>
      <w:r>
        <w:rPr>
          <w:szCs w:val="22"/>
        </w:rPr>
        <w:t>.</w:t>
      </w:r>
      <w:bookmarkEnd w:id="8"/>
    </w:p>
    <w:p w14:paraId="0D99B966" w14:textId="76A4E670" w:rsidR="00354FC8" w:rsidRPr="009744C9" w:rsidRDefault="00354FC8" w:rsidP="00354FC8">
      <w:pPr>
        <w:numPr>
          <w:ilvl w:val="0"/>
          <w:numId w:val="48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R1-1708638, “</w:t>
      </w:r>
      <w:r>
        <w:t>CRC Attachment,” Qualcomm, 3GPP TSG-RAN WG1 #89</w:t>
      </w:r>
      <w:r w:rsidRPr="00D16291">
        <w:t>.</w:t>
      </w:r>
    </w:p>
    <w:p w14:paraId="2F2950D2" w14:textId="0E1BF18F" w:rsidR="009744C9" w:rsidRPr="004B4423" w:rsidRDefault="006D17C0" w:rsidP="00070DBA">
      <w:pPr>
        <w:numPr>
          <w:ilvl w:val="0"/>
          <w:numId w:val="48"/>
        </w:numPr>
        <w:spacing w:before="100" w:beforeAutospacing="1" w:after="100" w:afterAutospacing="1"/>
        <w:rPr>
          <w:szCs w:val="22"/>
        </w:rPr>
      </w:pPr>
      <w:r>
        <w:t>R1-1711203</w:t>
      </w:r>
      <w:r w:rsidR="009744C9">
        <w:t>,</w:t>
      </w:r>
      <w:r w:rsidR="00EA1E30">
        <w:t xml:space="preserve"> “</w:t>
      </w:r>
      <w:r w:rsidR="00070DBA" w:rsidRPr="00070DBA">
        <w:t>DCI considerations for CBG-based (re)-Transmissions</w:t>
      </w:r>
      <w:r w:rsidR="00070DBA">
        <w:t>,</w:t>
      </w:r>
      <w:r w:rsidR="009744C9">
        <w:t>”</w:t>
      </w:r>
      <w:r w:rsidR="00070DBA">
        <w:t xml:space="preserve"> </w:t>
      </w:r>
      <w:r w:rsidR="009744C9">
        <w:t>Qualcomm, 3GPP TSG-RAN WG1 NR#2</w:t>
      </w:r>
      <w:r w:rsidR="009744C9" w:rsidRPr="00D16291">
        <w:t>.</w:t>
      </w:r>
    </w:p>
    <w:p w14:paraId="195E098C" w14:textId="10199CDA" w:rsidR="004B4423" w:rsidRPr="00172F5C" w:rsidRDefault="006D17C0" w:rsidP="004B4423">
      <w:pPr>
        <w:numPr>
          <w:ilvl w:val="0"/>
          <w:numId w:val="48"/>
        </w:numPr>
        <w:spacing w:before="100" w:beforeAutospacing="1" w:after="100" w:afterAutospacing="1"/>
        <w:rPr>
          <w:szCs w:val="22"/>
        </w:rPr>
      </w:pPr>
      <w:r>
        <w:t>R1-171711204</w:t>
      </w:r>
      <w:r w:rsidR="004B4423">
        <w:t>, “U</w:t>
      </w:r>
      <w:r w:rsidR="004B4423" w:rsidRPr="00070DBA">
        <w:t>CI considerations for CBG-based (re)-Transmissions</w:t>
      </w:r>
      <w:r w:rsidR="004B4423">
        <w:t>,” Qualcomm, 3GPP TSG-RAN WG1 NR#2</w:t>
      </w:r>
      <w:r w:rsidR="004B4423" w:rsidRPr="00D16291">
        <w:t>.</w:t>
      </w:r>
    </w:p>
    <w:p w14:paraId="4B3EB434" w14:textId="77777777" w:rsidR="004B4423" w:rsidRPr="00172F5C" w:rsidRDefault="004B4423" w:rsidP="004B4423">
      <w:pPr>
        <w:spacing w:before="100" w:beforeAutospacing="1" w:after="100" w:afterAutospacing="1"/>
        <w:rPr>
          <w:szCs w:val="22"/>
        </w:rPr>
      </w:pPr>
    </w:p>
    <w:p w14:paraId="793A2DA6" w14:textId="77777777" w:rsidR="00354FC8" w:rsidRPr="00172F5C" w:rsidRDefault="00354FC8" w:rsidP="00354FC8">
      <w:pPr>
        <w:spacing w:before="100" w:beforeAutospacing="1" w:after="100" w:afterAutospacing="1"/>
        <w:rPr>
          <w:szCs w:val="22"/>
        </w:rPr>
      </w:pPr>
    </w:p>
    <w:p w14:paraId="20972ECC" w14:textId="52112F0E" w:rsidR="00C82A30" w:rsidRDefault="00C82A30" w:rsidP="006C2EC2">
      <w:pPr>
        <w:rPr>
          <w:lang w:val="en-GB"/>
        </w:rPr>
      </w:pP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411CC" w14:textId="77777777" w:rsidR="00382F2E" w:rsidRDefault="00382F2E">
      <w:r>
        <w:separator/>
      </w:r>
    </w:p>
  </w:endnote>
  <w:endnote w:type="continuationSeparator" w:id="0">
    <w:p w14:paraId="6F210C51" w14:textId="77777777" w:rsidR="00382F2E" w:rsidRDefault="00382F2E">
      <w:r>
        <w:continuationSeparator/>
      </w:r>
    </w:p>
  </w:endnote>
  <w:endnote w:type="continuationNotice" w:id="1">
    <w:p w14:paraId="47448C4F" w14:textId="77777777" w:rsidR="00382F2E" w:rsidRDefault="00382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4321E6" w:rsidRDefault="004321E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4321E6" w:rsidRDefault="004321E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36E9BA7" w:rsidR="004321E6" w:rsidRDefault="004321E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BC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BC9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BD62B" w14:textId="77777777" w:rsidR="00382F2E" w:rsidRDefault="00382F2E">
      <w:r>
        <w:separator/>
      </w:r>
    </w:p>
  </w:footnote>
  <w:footnote w:type="continuationSeparator" w:id="0">
    <w:p w14:paraId="092993B6" w14:textId="77777777" w:rsidR="00382F2E" w:rsidRDefault="00382F2E">
      <w:r>
        <w:continuationSeparator/>
      </w:r>
    </w:p>
  </w:footnote>
  <w:footnote w:type="continuationNotice" w:id="1">
    <w:p w14:paraId="79BBC284" w14:textId="77777777" w:rsidR="00382F2E" w:rsidRDefault="00382F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4321E6" w:rsidRDefault="00432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70C9F"/>
    <w:multiLevelType w:val="hybridMultilevel"/>
    <w:tmpl w:val="B652D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0484F"/>
    <w:multiLevelType w:val="hybridMultilevel"/>
    <w:tmpl w:val="7B2838DC"/>
    <w:lvl w:ilvl="0" w:tplc="AE903F2A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11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C86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9250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EA27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82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A9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D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D607E5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B5C1A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362A31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4BA05F7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3852CF6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4C452C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167D39"/>
    <w:multiLevelType w:val="hybridMultilevel"/>
    <w:tmpl w:val="090EB8D6"/>
    <w:lvl w:ilvl="0" w:tplc="5C9EB48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F04144E"/>
    <w:multiLevelType w:val="hybridMultilevel"/>
    <w:tmpl w:val="3654BE4C"/>
    <w:lvl w:ilvl="0" w:tplc="F47011B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2B82804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A862473C">
      <w:start w:val="193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7CA8A6">
      <w:start w:val="193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5B5EAB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49F4969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F040654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F4CA95F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B07E40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num w:numId="1">
    <w:abstractNumId w:val="19"/>
  </w:num>
  <w:num w:numId="2">
    <w:abstractNumId w:val="5"/>
  </w:num>
  <w:num w:numId="3">
    <w:abstractNumId w:val="28"/>
  </w:num>
  <w:num w:numId="4">
    <w:abstractNumId w:val="4"/>
  </w:num>
  <w:num w:numId="5">
    <w:abstractNumId w:val="15"/>
  </w:num>
  <w:num w:numId="6">
    <w:abstractNumId w:val="44"/>
  </w:num>
  <w:num w:numId="7">
    <w:abstractNumId w:val="21"/>
  </w:num>
  <w:num w:numId="8">
    <w:abstractNumId w:val="23"/>
  </w:num>
  <w:num w:numId="9">
    <w:abstractNumId w:val="20"/>
  </w:num>
  <w:num w:numId="10">
    <w:abstractNumId w:val="36"/>
  </w:num>
  <w:num w:numId="11">
    <w:abstractNumId w:val="7"/>
  </w:num>
  <w:num w:numId="12">
    <w:abstractNumId w:val="16"/>
  </w:num>
  <w:num w:numId="13">
    <w:abstractNumId w:val="9"/>
  </w:num>
  <w:num w:numId="14">
    <w:abstractNumId w:val="11"/>
  </w:num>
  <w:num w:numId="15">
    <w:abstractNumId w:val="30"/>
  </w:num>
  <w:num w:numId="16">
    <w:abstractNumId w:val="34"/>
  </w:num>
  <w:num w:numId="17">
    <w:abstractNumId w:val="13"/>
  </w:num>
  <w:num w:numId="18">
    <w:abstractNumId w:val="45"/>
  </w:num>
  <w:num w:numId="19">
    <w:abstractNumId w:val="32"/>
  </w:num>
  <w:num w:numId="20">
    <w:abstractNumId w:val="35"/>
  </w:num>
  <w:num w:numId="21">
    <w:abstractNumId w:val="12"/>
  </w:num>
  <w:num w:numId="22">
    <w:abstractNumId w:val="40"/>
  </w:num>
  <w:num w:numId="23">
    <w:abstractNumId w:val="39"/>
  </w:num>
  <w:num w:numId="24">
    <w:abstractNumId w:val="25"/>
  </w:num>
  <w:num w:numId="25">
    <w:abstractNumId w:val="1"/>
  </w:num>
  <w:num w:numId="26">
    <w:abstractNumId w:val="6"/>
  </w:num>
  <w:num w:numId="27">
    <w:abstractNumId w:val="38"/>
  </w:num>
  <w:num w:numId="28">
    <w:abstractNumId w:val="26"/>
  </w:num>
  <w:num w:numId="29">
    <w:abstractNumId w:val="22"/>
  </w:num>
  <w:num w:numId="30">
    <w:abstractNumId w:val="33"/>
  </w:num>
  <w:num w:numId="31">
    <w:abstractNumId w:val="48"/>
  </w:num>
  <w:num w:numId="32">
    <w:abstractNumId w:val="8"/>
  </w:num>
  <w:num w:numId="33">
    <w:abstractNumId w:val="47"/>
  </w:num>
  <w:num w:numId="34">
    <w:abstractNumId w:val="10"/>
  </w:num>
  <w:num w:numId="35">
    <w:abstractNumId w:val="10"/>
  </w:num>
  <w:num w:numId="36">
    <w:abstractNumId w:val="37"/>
  </w:num>
  <w:num w:numId="37">
    <w:abstractNumId w:val="29"/>
  </w:num>
  <w:num w:numId="38">
    <w:abstractNumId w:val="24"/>
  </w:num>
  <w:num w:numId="39">
    <w:abstractNumId w:val="46"/>
  </w:num>
  <w:num w:numId="40">
    <w:abstractNumId w:val="27"/>
  </w:num>
  <w:num w:numId="41">
    <w:abstractNumId w:val="18"/>
  </w:num>
  <w:num w:numId="42">
    <w:abstractNumId w:val="41"/>
  </w:num>
  <w:num w:numId="43">
    <w:abstractNumId w:val="17"/>
  </w:num>
  <w:num w:numId="44">
    <w:abstractNumId w:val="2"/>
  </w:num>
  <w:num w:numId="45">
    <w:abstractNumId w:val="4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</w:num>
  <w:num w:numId="49">
    <w:abstractNumId w:val="31"/>
  </w:num>
  <w:num w:numId="5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4CB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0DBA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B93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582"/>
    <w:rsid w:val="00094EF2"/>
    <w:rsid w:val="00094F74"/>
    <w:rsid w:val="0009559C"/>
    <w:rsid w:val="0009709B"/>
    <w:rsid w:val="000A0D72"/>
    <w:rsid w:val="000A0E34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A0D"/>
    <w:rsid w:val="000B6D3D"/>
    <w:rsid w:val="000B7447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447"/>
    <w:rsid w:val="000C6E64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E7D9C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5DA7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37667"/>
    <w:rsid w:val="0014082B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577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2C54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2B58"/>
    <w:rsid w:val="001A3BAB"/>
    <w:rsid w:val="001A3FA5"/>
    <w:rsid w:val="001A4334"/>
    <w:rsid w:val="001A4439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3BA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87A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8BF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47A70"/>
    <w:rsid w:val="002512A9"/>
    <w:rsid w:val="0025153E"/>
    <w:rsid w:val="0025169E"/>
    <w:rsid w:val="00251929"/>
    <w:rsid w:val="00251F5E"/>
    <w:rsid w:val="0025281D"/>
    <w:rsid w:val="00252C5E"/>
    <w:rsid w:val="002530D6"/>
    <w:rsid w:val="0025325D"/>
    <w:rsid w:val="00253400"/>
    <w:rsid w:val="002562E9"/>
    <w:rsid w:val="00256B8F"/>
    <w:rsid w:val="002579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74B"/>
    <w:rsid w:val="002727C8"/>
    <w:rsid w:val="00272FEB"/>
    <w:rsid w:val="002738C9"/>
    <w:rsid w:val="00273B2D"/>
    <w:rsid w:val="00273CFB"/>
    <w:rsid w:val="00273D5D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06E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0B89"/>
    <w:rsid w:val="002A1DF0"/>
    <w:rsid w:val="002A205B"/>
    <w:rsid w:val="002A3668"/>
    <w:rsid w:val="002A53DF"/>
    <w:rsid w:val="002A5A04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AD3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57BB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05A"/>
    <w:rsid w:val="00303442"/>
    <w:rsid w:val="003044B9"/>
    <w:rsid w:val="003073BB"/>
    <w:rsid w:val="00307683"/>
    <w:rsid w:val="00307B27"/>
    <w:rsid w:val="00307D3F"/>
    <w:rsid w:val="0031013F"/>
    <w:rsid w:val="0031058E"/>
    <w:rsid w:val="00310ED0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623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13C7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4FC8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99E"/>
    <w:rsid w:val="0036641B"/>
    <w:rsid w:val="003670A6"/>
    <w:rsid w:val="003671FA"/>
    <w:rsid w:val="00367CE6"/>
    <w:rsid w:val="00370042"/>
    <w:rsid w:val="00370285"/>
    <w:rsid w:val="003703C5"/>
    <w:rsid w:val="00370D56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9C0"/>
    <w:rsid w:val="003810EA"/>
    <w:rsid w:val="003811F7"/>
    <w:rsid w:val="0038166A"/>
    <w:rsid w:val="0038187D"/>
    <w:rsid w:val="003821E7"/>
    <w:rsid w:val="00382B96"/>
    <w:rsid w:val="00382F2E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7EA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0B2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47D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98C"/>
    <w:rsid w:val="004321E6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4D8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275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1B22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9AD"/>
    <w:rsid w:val="00476D8B"/>
    <w:rsid w:val="0047703F"/>
    <w:rsid w:val="0047704A"/>
    <w:rsid w:val="0047765A"/>
    <w:rsid w:val="0047786D"/>
    <w:rsid w:val="00477FF7"/>
    <w:rsid w:val="00480F17"/>
    <w:rsid w:val="004813F5"/>
    <w:rsid w:val="00481607"/>
    <w:rsid w:val="00482467"/>
    <w:rsid w:val="00483D11"/>
    <w:rsid w:val="00483D84"/>
    <w:rsid w:val="0048406D"/>
    <w:rsid w:val="004840BF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D6C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423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55D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28E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33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681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D4E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1A8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5E4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B3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2FCB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5E3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095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6E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519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3CE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1E33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6FE"/>
    <w:rsid w:val="006B1229"/>
    <w:rsid w:val="006B1938"/>
    <w:rsid w:val="006B19B2"/>
    <w:rsid w:val="006B1DA2"/>
    <w:rsid w:val="006B1F5F"/>
    <w:rsid w:val="006B2064"/>
    <w:rsid w:val="006B2A06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2EC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8D"/>
    <w:rsid w:val="006C6E92"/>
    <w:rsid w:val="006C7002"/>
    <w:rsid w:val="006C724C"/>
    <w:rsid w:val="006C75C9"/>
    <w:rsid w:val="006C78FA"/>
    <w:rsid w:val="006C7D80"/>
    <w:rsid w:val="006D0448"/>
    <w:rsid w:val="006D0B4F"/>
    <w:rsid w:val="006D17C0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4D37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3C62"/>
    <w:rsid w:val="006F57A2"/>
    <w:rsid w:val="006F59D4"/>
    <w:rsid w:val="006F5CDF"/>
    <w:rsid w:val="006F61B8"/>
    <w:rsid w:val="006F65DE"/>
    <w:rsid w:val="006F6BE1"/>
    <w:rsid w:val="006F738F"/>
    <w:rsid w:val="006F7E42"/>
    <w:rsid w:val="0070023A"/>
    <w:rsid w:val="00700D44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29D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9CA"/>
    <w:rsid w:val="00725CB6"/>
    <w:rsid w:val="00725DCF"/>
    <w:rsid w:val="00726281"/>
    <w:rsid w:val="00726C1B"/>
    <w:rsid w:val="00730918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619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21D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260"/>
    <w:rsid w:val="007A5493"/>
    <w:rsid w:val="007A5A5A"/>
    <w:rsid w:val="007A5BC2"/>
    <w:rsid w:val="007A6078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601"/>
    <w:rsid w:val="007E686B"/>
    <w:rsid w:val="007E6D46"/>
    <w:rsid w:val="007E6DA8"/>
    <w:rsid w:val="007E7A3E"/>
    <w:rsid w:val="007F05E0"/>
    <w:rsid w:val="007F0AE2"/>
    <w:rsid w:val="007F0DD3"/>
    <w:rsid w:val="007F0EBA"/>
    <w:rsid w:val="007F163D"/>
    <w:rsid w:val="007F1A2B"/>
    <w:rsid w:val="007F1BCC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E25"/>
    <w:rsid w:val="00821167"/>
    <w:rsid w:val="00821737"/>
    <w:rsid w:val="00821B0B"/>
    <w:rsid w:val="00821D34"/>
    <w:rsid w:val="00821D40"/>
    <w:rsid w:val="008237B2"/>
    <w:rsid w:val="00827A8A"/>
    <w:rsid w:val="00830D11"/>
    <w:rsid w:val="008314F0"/>
    <w:rsid w:val="008319D3"/>
    <w:rsid w:val="00832C18"/>
    <w:rsid w:val="00832F67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014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76B"/>
    <w:rsid w:val="00876B38"/>
    <w:rsid w:val="00876C1A"/>
    <w:rsid w:val="00876C93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5FE2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45F"/>
    <w:rsid w:val="008D7615"/>
    <w:rsid w:val="008D76A0"/>
    <w:rsid w:val="008E0E8C"/>
    <w:rsid w:val="008E16C5"/>
    <w:rsid w:val="008E2051"/>
    <w:rsid w:val="008E2525"/>
    <w:rsid w:val="008E356A"/>
    <w:rsid w:val="008E3AF5"/>
    <w:rsid w:val="008E3BCB"/>
    <w:rsid w:val="008E3BEB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859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CD8"/>
    <w:rsid w:val="009511BE"/>
    <w:rsid w:val="00951201"/>
    <w:rsid w:val="009515E0"/>
    <w:rsid w:val="00951995"/>
    <w:rsid w:val="00951B63"/>
    <w:rsid w:val="00951C7E"/>
    <w:rsid w:val="00951CF6"/>
    <w:rsid w:val="009520A6"/>
    <w:rsid w:val="0095247E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44C9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0CF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3D28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628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4FF9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F6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01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4AF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5BC9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3DE"/>
    <w:rsid w:val="00B71659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501"/>
    <w:rsid w:val="00BF60E3"/>
    <w:rsid w:val="00BF67D2"/>
    <w:rsid w:val="00BF6E9F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546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6A2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096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A30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447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28A1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38D"/>
    <w:rsid w:val="00CF557C"/>
    <w:rsid w:val="00CF6AF3"/>
    <w:rsid w:val="00CF75C7"/>
    <w:rsid w:val="00CF76CB"/>
    <w:rsid w:val="00D014A9"/>
    <w:rsid w:val="00D017EE"/>
    <w:rsid w:val="00D020D5"/>
    <w:rsid w:val="00D02369"/>
    <w:rsid w:val="00D02621"/>
    <w:rsid w:val="00D02AC8"/>
    <w:rsid w:val="00D02C36"/>
    <w:rsid w:val="00D03684"/>
    <w:rsid w:val="00D038A2"/>
    <w:rsid w:val="00D03FC3"/>
    <w:rsid w:val="00D04FC8"/>
    <w:rsid w:val="00D05BC3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F9A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635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6E4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6FE6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1728"/>
    <w:rsid w:val="00DF24B9"/>
    <w:rsid w:val="00DF28A0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038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4BC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3D6B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E3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0FB5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C74"/>
    <w:rsid w:val="00F023A1"/>
    <w:rsid w:val="00F0301D"/>
    <w:rsid w:val="00F03891"/>
    <w:rsid w:val="00F046B1"/>
    <w:rsid w:val="00F04932"/>
    <w:rsid w:val="00F04CF6"/>
    <w:rsid w:val="00F04ED5"/>
    <w:rsid w:val="00F05BA0"/>
    <w:rsid w:val="00F05E35"/>
    <w:rsid w:val="00F05EED"/>
    <w:rsid w:val="00F062B0"/>
    <w:rsid w:val="00F06F02"/>
    <w:rsid w:val="00F077C0"/>
    <w:rsid w:val="00F0783A"/>
    <w:rsid w:val="00F07C4E"/>
    <w:rsid w:val="00F11C49"/>
    <w:rsid w:val="00F12D7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A62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4999"/>
    <w:rsid w:val="00F55A3B"/>
    <w:rsid w:val="00F563B2"/>
    <w:rsid w:val="00F5677C"/>
    <w:rsid w:val="00F56848"/>
    <w:rsid w:val="00F56FA3"/>
    <w:rsid w:val="00F5765A"/>
    <w:rsid w:val="00F57A26"/>
    <w:rsid w:val="00F57A55"/>
    <w:rsid w:val="00F57C72"/>
    <w:rsid w:val="00F60802"/>
    <w:rsid w:val="00F6131D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BAC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3DC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5AD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0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50E02"/>
    <w:pPr>
      <w:numPr>
        <w:numId w:val="34"/>
      </w:numPr>
      <w:spacing w:after="120"/>
      <w:ind w:left="360"/>
    </w:pPr>
    <w:rPr>
      <w:lang w:val="en-GB"/>
    </w:rPr>
  </w:style>
  <w:style w:type="character" w:customStyle="1" w:styleId="bulletChar">
    <w:name w:val="bullet Char"/>
    <w:basedOn w:val="B10"/>
    <w:link w:val="bullet"/>
    <w:rsid w:val="00450E0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4A70E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A0B8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HR33RHYHUWRF-4-4965</_dlc_DocId>
    <_dlc_DocIdUrl xmlns="c06861ca-3f08-4d07-bff7-bb15bac121f4">
      <Url>https://projects.qualcomm.com/sites/pentari/_layouts/15/DocIdRedir.aspx?ID=HR33RHYHUWRF-4-4965</Url>
      <Description>HR33RHYHUWRF-4-4965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7594222-A9CD-48BF-BB98-A4A3A40C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#89</vt:lpstr>
    </vt:vector>
  </TitlesOfParts>
  <Company>Qualcomm Inc.</Company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cp:lastModifiedBy>Joseph Soriaga</cp:lastModifiedBy>
  <cp:revision>3</cp:revision>
  <cp:lastPrinted>2010-10-04T23:31:00Z</cp:lastPrinted>
  <dcterms:created xsi:type="dcterms:W3CDTF">2017-06-16T14:41:00Z</dcterms:created>
  <dcterms:modified xsi:type="dcterms:W3CDTF">2017-06-17T11:36:00Z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40553596-d0f3-41b2-be2a-651fe5fef8d5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