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D1B3F" w14:textId="43991F35" w:rsidR="00585CB5" w:rsidRDefault="00585CB5" w:rsidP="00585CB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</w:t>
      </w:r>
      <w:r w:rsidR="004E6319" w:rsidRPr="004E6319">
        <w:t xml:space="preserve"> </w:t>
      </w:r>
      <w:r w:rsidR="004E6319" w:rsidRPr="004E6319">
        <w:rPr>
          <w:bCs/>
          <w:noProof w:val="0"/>
          <w:sz w:val="24"/>
          <w:lang w:val="en-GB"/>
        </w:rPr>
        <w:t>NR Ad-Hoc #2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              </w:t>
      </w:r>
      <w:bookmarkStart w:id="0" w:name="_GoBack"/>
      <w:bookmarkEnd w:id="0"/>
      <w:r w:rsidR="00EE3C76" w:rsidRPr="00EE3C76">
        <w:rPr>
          <w:bCs/>
          <w:noProof w:val="0"/>
          <w:sz w:val="24"/>
          <w:lang w:val="en-GB"/>
        </w:rPr>
        <w:t>R1-</w:t>
      </w:r>
      <w:r w:rsidR="004E6319" w:rsidRPr="00EE3C76">
        <w:rPr>
          <w:bCs/>
          <w:noProof w:val="0"/>
          <w:sz w:val="24"/>
          <w:lang w:val="en-GB"/>
        </w:rPr>
        <w:t>17</w:t>
      </w:r>
      <w:r w:rsidR="00D66509">
        <w:rPr>
          <w:bCs/>
          <w:noProof w:val="0"/>
          <w:sz w:val="24"/>
          <w:lang w:val="en-GB"/>
        </w:rPr>
        <w:t>10899</w:t>
      </w:r>
    </w:p>
    <w:p w14:paraId="00A537B5" w14:textId="0506911C" w:rsidR="001B5DDE" w:rsidRPr="00461210" w:rsidRDefault="004E6319" w:rsidP="001B5DDE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4E6319">
        <w:rPr>
          <w:noProof w:val="0"/>
          <w:sz w:val="24"/>
          <w:lang w:val="en-GB"/>
        </w:rPr>
        <w:t>Qingdao</w:t>
      </w:r>
      <w:r w:rsidR="001B5DDE">
        <w:rPr>
          <w:noProof w:val="0"/>
          <w:sz w:val="24"/>
          <w:lang w:val="en-GB"/>
        </w:rPr>
        <w:t xml:space="preserve">, P.R. China, </w:t>
      </w:r>
      <w:r>
        <w:rPr>
          <w:noProof w:val="0"/>
          <w:sz w:val="24"/>
          <w:lang w:val="en-GB"/>
        </w:rPr>
        <w:t>27</w:t>
      </w:r>
      <w:r w:rsidRPr="00FF159C">
        <w:rPr>
          <w:noProof w:val="0"/>
          <w:sz w:val="24"/>
          <w:vertAlign w:val="superscript"/>
          <w:lang w:val="en-GB"/>
        </w:rPr>
        <w:t>th</w:t>
      </w:r>
      <w:r w:rsidR="001B5DDE">
        <w:rPr>
          <w:noProof w:val="0"/>
          <w:sz w:val="24"/>
          <w:lang w:val="en-GB"/>
        </w:rPr>
        <w:t>-</w:t>
      </w:r>
      <w:r>
        <w:rPr>
          <w:noProof w:val="0"/>
          <w:sz w:val="24"/>
          <w:lang w:val="en-GB"/>
        </w:rPr>
        <w:t>30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June</w:t>
      </w:r>
      <w:r>
        <w:rPr>
          <w:bCs/>
          <w:sz w:val="24"/>
        </w:rPr>
        <w:t xml:space="preserve"> </w:t>
      </w:r>
      <w:r w:rsidR="001B5DDE" w:rsidRPr="00235B77">
        <w:rPr>
          <w:bCs/>
          <w:sz w:val="24"/>
        </w:rPr>
        <w:t>201</w:t>
      </w:r>
      <w:r w:rsidR="001B5DDE">
        <w:rPr>
          <w:bCs/>
          <w:sz w:val="24"/>
        </w:rPr>
        <w:t>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6E338830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4E6319">
        <w:rPr>
          <w:rFonts w:cs="Arial"/>
          <w:b/>
          <w:bCs/>
          <w:sz w:val="24"/>
        </w:rPr>
        <w:t>5</w:t>
      </w:r>
      <w:r w:rsidR="00E04161">
        <w:rPr>
          <w:rFonts w:cs="Arial"/>
          <w:b/>
          <w:bCs/>
          <w:sz w:val="24"/>
        </w:rPr>
        <w:t>.1.3.2.</w:t>
      </w:r>
      <w:r w:rsidR="004E6319">
        <w:rPr>
          <w:rFonts w:cs="Arial"/>
          <w:b/>
          <w:bCs/>
          <w:sz w:val="24"/>
        </w:rPr>
        <w:t>5.1</w:t>
      </w:r>
    </w:p>
    <w:p w14:paraId="48E1CB0F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8E1CB10" w14:textId="2A0A220A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084F">
        <w:rPr>
          <w:rFonts w:ascii="Arial" w:hAnsi="Arial" w:cs="Arial"/>
          <w:b/>
          <w:bCs/>
          <w:sz w:val="24"/>
        </w:rPr>
        <w:t xml:space="preserve">UCI multiplexing </w:t>
      </w:r>
      <w:r w:rsidR="00DE3980">
        <w:rPr>
          <w:rFonts w:ascii="Arial" w:hAnsi="Arial" w:cs="Arial"/>
          <w:b/>
          <w:bCs/>
          <w:sz w:val="24"/>
        </w:rPr>
        <w:t>on PUSCH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6AE535BD" w:rsidR="0034111C" w:rsidRPr="0016316A" w:rsidRDefault="0034111C" w:rsidP="007140AE">
      <w:pPr>
        <w:pStyle w:val="Heading1"/>
        <w:ind w:left="0" w:firstLine="0"/>
      </w:pPr>
      <w:r w:rsidRPr="0016316A">
        <w:t>1</w:t>
      </w:r>
      <w:r w:rsidR="00AD0A94">
        <w:t>.</w:t>
      </w:r>
      <w:r w:rsidRPr="0016316A">
        <w:tab/>
      </w:r>
      <w:r w:rsidR="00EE7FA7" w:rsidRPr="0016316A">
        <w:t>Introduction</w:t>
      </w:r>
    </w:p>
    <w:p w14:paraId="41BC572A" w14:textId="49FC887B" w:rsidR="003979F6" w:rsidRDefault="00E06C7F" w:rsidP="00511906">
      <w:pPr>
        <w:spacing w:after="120"/>
        <w:jc w:val="both"/>
        <w:rPr>
          <w:bCs/>
        </w:rPr>
      </w:pPr>
      <w:r w:rsidRPr="00D23436">
        <w:rPr>
          <w:szCs w:val="22"/>
          <w:lang w:val="en-US"/>
        </w:rPr>
        <w:t>In RAN plenary #75, WID on new radio (NR) has been approved [1]. T</w:t>
      </w:r>
      <w:r w:rsidRPr="00D23436">
        <w:rPr>
          <w:bCs/>
          <w:szCs w:val="22"/>
          <w:lang w:val="en-US"/>
        </w:rPr>
        <w:t xml:space="preserve">he NR work item targets to specify the NR functionalities for both enhanced mobile broadband (eMBB) as well as for </w:t>
      </w:r>
      <w:r w:rsidRPr="00D23436">
        <w:rPr>
          <w:bCs/>
          <w:szCs w:val="22"/>
          <w:lang w:val="en-US" w:eastAsia="ja-JP"/>
        </w:rPr>
        <w:t>ultra-reliable</w:t>
      </w:r>
      <w:r w:rsidRPr="00D23436">
        <w:rPr>
          <w:bCs/>
          <w:szCs w:val="22"/>
          <w:lang w:val="en-US"/>
        </w:rPr>
        <w:t xml:space="preserve"> low-latency-communication</w:t>
      </w:r>
      <w:r w:rsidRPr="00D23436">
        <w:rPr>
          <w:bCs/>
          <w:szCs w:val="22"/>
          <w:lang w:val="en-US" w:eastAsia="ja-JP"/>
        </w:rPr>
        <w:t xml:space="preserve"> (</w:t>
      </w:r>
      <w:r w:rsidRPr="00D23436">
        <w:rPr>
          <w:szCs w:val="22"/>
          <w:lang w:val="en-US"/>
        </w:rPr>
        <w:t>URLLC)</w:t>
      </w:r>
      <w:r w:rsidRPr="00D23436">
        <w:rPr>
          <w:sz w:val="24"/>
          <w:szCs w:val="22"/>
          <w:lang w:val="en-US"/>
        </w:rPr>
        <w:t xml:space="preserve"> </w:t>
      </w:r>
      <w:r w:rsidRPr="00D23436">
        <w:rPr>
          <w:szCs w:val="22"/>
          <w:lang w:val="en-US"/>
        </w:rPr>
        <w:t>as defined in</w:t>
      </w:r>
      <w:r w:rsidRPr="00394301">
        <w:rPr>
          <w:szCs w:val="22"/>
        </w:rPr>
        <w:t xml:space="preserve"> </w:t>
      </w:r>
      <w:r w:rsidRPr="00394301">
        <w:t>TR38.913 [2]</w:t>
      </w:r>
      <w:r w:rsidRPr="00D23436">
        <w:rPr>
          <w:lang w:val="en-US"/>
        </w:rPr>
        <w:t>.</w:t>
      </w:r>
      <w:r>
        <w:t xml:space="preserve"> </w:t>
      </w:r>
      <w:r>
        <w:rPr>
          <w:bCs/>
        </w:rPr>
        <w:t>F</w:t>
      </w:r>
      <w:r w:rsidRPr="004E1CF4">
        <w:rPr>
          <w:bCs/>
        </w:rPr>
        <w:t>requency ranges up to 52.6 GHz</w:t>
      </w:r>
      <w:r>
        <w:rPr>
          <w:bCs/>
        </w:rPr>
        <w:t xml:space="preserve"> are considered under the NR work item</w:t>
      </w:r>
      <w:r w:rsidRPr="004E1CF4">
        <w:rPr>
          <w:bCs/>
        </w:rPr>
        <w:t>.</w:t>
      </w:r>
      <w:r w:rsidR="002E563B">
        <w:rPr>
          <w:bCs/>
        </w:rPr>
        <w:t xml:space="preserve"> </w:t>
      </w:r>
    </w:p>
    <w:p w14:paraId="48E1CB1D" w14:textId="064895E0" w:rsidR="0078539D" w:rsidRDefault="00BE4EC9" w:rsidP="00E13EE4">
      <w:pPr>
        <w:spacing w:after="120"/>
        <w:jc w:val="both"/>
      </w:pPr>
      <w:r>
        <w:rPr>
          <w:bCs/>
        </w:rPr>
        <w:t xml:space="preserve">This contribution relates to </w:t>
      </w:r>
      <w:r w:rsidR="009C624A">
        <w:rPr>
          <w:bCs/>
        </w:rPr>
        <w:t xml:space="preserve">multiplexing of </w:t>
      </w:r>
      <w:r w:rsidR="00A051D9">
        <w:rPr>
          <w:bCs/>
        </w:rPr>
        <w:t xml:space="preserve">uplink control </w:t>
      </w:r>
      <w:r w:rsidR="009C624A">
        <w:rPr>
          <w:bCs/>
        </w:rPr>
        <w:t>information on PUSCH resources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9B2955">
        <w:rPr>
          <w:bCs/>
        </w:rPr>
        <w:t>We consider the multiplexing between PUCCHs and PUSCH in [3], and w</w:t>
      </w:r>
      <w:r w:rsidR="00BA4A54">
        <w:rPr>
          <w:bCs/>
        </w:rPr>
        <w:t xml:space="preserve">e provide details related to </w:t>
      </w:r>
      <w:r w:rsidR="00635AF1">
        <w:rPr>
          <w:bCs/>
        </w:rPr>
        <w:t xml:space="preserve">the design of </w:t>
      </w:r>
      <w:r w:rsidR="002212C9">
        <w:rPr>
          <w:bCs/>
        </w:rPr>
        <w:t xml:space="preserve">long </w:t>
      </w:r>
      <w:r w:rsidR="00536930">
        <w:rPr>
          <w:bCs/>
        </w:rPr>
        <w:t xml:space="preserve">PUCCH </w:t>
      </w:r>
      <w:r w:rsidR="002212C9">
        <w:rPr>
          <w:bCs/>
        </w:rPr>
        <w:t>and short PUCCH</w:t>
      </w:r>
      <w:r w:rsidR="00A051D9">
        <w:rPr>
          <w:bCs/>
        </w:rPr>
        <w:t xml:space="preserve"> </w:t>
      </w:r>
      <w:r w:rsidR="00E66383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companion contribution</w:t>
      </w:r>
      <w:r w:rsidR="00AB16D3">
        <w:rPr>
          <w:rFonts w:eastAsia="MS Mincho"/>
          <w:lang w:val="en-US" w:eastAsia="ja-JP"/>
        </w:rPr>
        <w:t>s</w:t>
      </w:r>
      <w:r w:rsidR="00BA4A54">
        <w:rPr>
          <w:rFonts w:eastAsia="MS Mincho"/>
          <w:lang w:val="en-US" w:eastAsia="ja-JP"/>
        </w:rPr>
        <w:t xml:space="preserve"> [</w:t>
      </w:r>
      <w:r w:rsidR="00BB3CD3">
        <w:rPr>
          <w:rFonts w:eastAsia="MS Mincho"/>
          <w:lang w:val="en-US" w:eastAsia="ja-JP"/>
        </w:rPr>
        <w:t>4</w:t>
      </w:r>
      <w:r w:rsidR="005C22F9">
        <w:rPr>
          <w:rFonts w:eastAsia="MS Mincho"/>
          <w:lang w:val="en-US" w:eastAsia="ja-JP"/>
        </w:rPr>
        <w:t>]</w:t>
      </w:r>
      <w:r w:rsidR="00AB16D3">
        <w:rPr>
          <w:rFonts w:eastAsia="MS Mincho"/>
          <w:lang w:val="en-US" w:eastAsia="ja-JP"/>
        </w:rPr>
        <w:t xml:space="preserve"> and [</w:t>
      </w:r>
      <w:r w:rsidR="00BB3CD3">
        <w:rPr>
          <w:rFonts w:eastAsia="MS Mincho"/>
          <w:lang w:val="en-US" w:eastAsia="ja-JP"/>
        </w:rPr>
        <w:t>5</w:t>
      </w:r>
      <w:r w:rsidR="00AB16D3">
        <w:rPr>
          <w:rFonts w:eastAsia="MS Mincho"/>
          <w:lang w:val="en-US" w:eastAsia="ja-JP"/>
        </w:rPr>
        <w:t>]</w:t>
      </w:r>
      <w:r w:rsidR="00635AF1">
        <w:rPr>
          <w:rFonts w:eastAsia="MS Mincho"/>
          <w:lang w:val="en-US" w:eastAsia="ja-JP"/>
        </w:rPr>
        <w:t>, respectively</w:t>
      </w:r>
      <w:r w:rsidR="005C22F9">
        <w:rPr>
          <w:rFonts w:eastAsia="MS Mincho"/>
          <w:lang w:val="en-US" w:eastAsia="ja-JP"/>
        </w:rPr>
        <w:t>.</w:t>
      </w:r>
    </w:p>
    <w:p w14:paraId="48E1CB38" w14:textId="6FC3997B" w:rsidR="00536930" w:rsidRDefault="00AB16D3" w:rsidP="00AD0A94">
      <w:pPr>
        <w:pStyle w:val="Heading1"/>
        <w:ind w:left="0" w:firstLine="0"/>
      </w:pPr>
      <w:r>
        <w:rPr>
          <w:color w:val="000000"/>
        </w:rPr>
        <w:t>2</w:t>
      </w:r>
      <w:r w:rsidR="00AD0A94">
        <w:rPr>
          <w:color w:val="000000"/>
        </w:rPr>
        <w:t>.</w:t>
      </w:r>
      <w:r w:rsidR="00536930" w:rsidRPr="00A51522">
        <w:rPr>
          <w:color w:val="000000"/>
        </w:rPr>
        <w:tab/>
      </w:r>
      <w:r w:rsidR="00273D2F">
        <w:t>Discussion</w:t>
      </w:r>
      <w:r w:rsidR="00536930">
        <w:t xml:space="preserve"> </w:t>
      </w:r>
    </w:p>
    <w:p w14:paraId="1F097D87" w14:textId="78375D5C" w:rsidR="00AB16D3" w:rsidRDefault="00AB16D3" w:rsidP="00AA7DD6">
      <w:pPr>
        <w:pStyle w:val="BodyText"/>
        <w:overflowPunct/>
        <w:autoSpaceDE/>
        <w:autoSpaceDN/>
        <w:adjustRightInd/>
        <w:spacing w:after="60"/>
        <w:jc w:val="both"/>
        <w:textAlignment w:val="auto"/>
      </w:pPr>
      <w:r>
        <w:rPr>
          <w:lang w:val="en-US"/>
        </w:rPr>
        <w:t xml:space="preserve">In order to minimize the scheduler complexity, there is a need </w:t>
      </w:r>
      <w:r w:rsidR="00635AF1">
        <w:rPr>
          <w:lang w:val="en-US"/>
        </w:rPr>
        <w:t xml:space="preserve">to </w:t>
      </w:r>
      <w:r>
        <w:rPr>
          <w:lang w:val="en-US"/>
        </w:rPr>
        <w:t xml:space="preserve">support </w:t>
      </w:r>
      <w:r>
        <w:t>uplink control information (such as HARQ-ACK) transmission simultaneously with UL data. According to decisions made in RAN1#87</w:t>
      </w:r>
      <w:r w:rsidR="00BB3CD3">
        <w:t xml:space="preserve"> </w:t>
      </w:r>
      <w:r w:rsidR="00E06C7F">
        <w:t xml:space="preserve">during </w:t>
      </w:r>
      <w:r w:rsidR="00C10E9C">
        <w:t xml:space="preserve">the </w:t>
      </w:r>
      <w:r w:rsidR="00E06C7F">
        <w:t>NR SI</w:t>
      </w:r>
      <w:r w:rsidR="00AD0A94">
        <w:t xml:space="preserve"> [6]</w:t>
      </w:r>
      <w:r w:rsidR="00E06C7F">
        <w:t>,</w:t>
      </w:r>
      <w:r>
        <w:t xml:space="preserve"> the following functionalities are supported:</w:t>
      </w:r>
    </w:p>
    <w:p w14:paraId="4A2172A4" w14:textId="69816C15" w:rsidR="00AB16D3" w:rsidRDefault="00AB16D3" w:rsidP="00AA7DD6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60"/>
        <w:jc w:val="both"/>
        <w:textAlignment w:val="auto"/>
      </w:pPr>
      <w:r>
        <w:t>Simultaneous transmission of PUCCH and PUSCH at least for the long PUCCH format</w:t>
      </w:r>
      <w:r w:rsidR="00BB3CD3">
        <w:t>, and</w:t>
      </w:r>
    </w:p>
    <w:p w14:paraId="13F3BB3E" w14:textId="4C24C150" w:rsidR="002A0E68" w:rsidRDefault="00B70D23" w:rsidP="00AA7DD6">
      <w:pPr>
        <w:pStyle w:val="BodyText"/>
        <w:numPr>
          <w:ilvl w:val="0"/>
          <w:numId w:val="8"/>
        </w:numPr>
        <w:overflowPunct/>
        <w:autoSpaceDE/>
        <w:autoSpaceDN/>
        <w:adjustRightInd/>
        <w:ind w:left="714" w:hanging="357"/>
        <w:jc w:val="both"/>
        <w:textAlignment w:val="auto"/>
      </w:pPr>
      <w:r>
        <w:t>M</w:t>
      </w:r>
      <w:r w:rsidR="00AB16D3">
        <w:t xml:space="preserve">ultiplexing </w:t>
      </w:r>
      <w:r>
        <w:t xml:space="preserve">of </w:t>
      </w:r>
      <w:r w:rsidR="00AB16D3">
        <w:t>UCI and UL data on PUSCH</w:t>
      </w:r>
      <w:r>
        <w:t xml:space="preserve"> resources</w:t>
      </w:r>
      <w:r w:rsidR="00BB3CD3">
        <w:t>.</w:t>
      </w:r>
    </w:p>
    <w:p w14:paraId="48E1CB3A" w14:textId="780CB803" w:rsidR="00C52D38" w:rsidRDefault="004E7104" w:rsidP="00AA7DD6">
      <w:pPr>
        <w:spacing w:after="120"/>
        <w:jc w:val="both"/>
        <w:rPr>
          <w:b/>
          <w:i/>
        </w:rPr>
      </w:pPr>
      <w:r>
        <w:t>H</w:t>
      </w:r>
      <w:r w:rsidR="009B2955">
        <w:t xml:space="preserve">ere we consider multiplexing of UCI and UL data on PUSCH resources in more detail. </w:t>
      </w:r>
      <w:r w:rsidR="00AB16D3">
        <w:t>TDM multiplexing between UCI and UL data is supported in LTE</w:t>
      </w:r>
      <w:r w:rsidR="00C52D38">
        <w:t xml:space="preserve">. However, the multiplexing solution defined in LTE is not </w:t>
      </w:r>
      <w:r w:rsidR="00E43DB3">
        <w:t xml:space="preserve">a good solution </w:t>
      </w:r>
      <w:r w:rsidR="00C52D38">
        <w:t xml:space="preserve">for NR </w:t>
      </w:r>
      <w:r w:rsidR="00876052">
        <w:t xml:space="preserve">since </w:t>
      </w:r>
      <w:r w:rsidR="00A901DA">
        <w:t>i</w:t>
      </w:r>
      <w:r w:rsidR="00A901DA">
        <w:rPr>
          <w:lang w:val="en-US"/>
        </w:rPr>
        <w:t>t</w:t>
      </w:r>
      <w:r w:rsidR="00C52D38" w:rsidRPr="00C52D38">
        <w:rPr>
          <w:lang w:val="en-US"/>
        </w:rPr>
        <w:t xml:space="preserve"> does not provide frequency diversity</w:t>
      </w:r>
      <w:r w:rsidR="00A901DA">
        <w:rPr>
          <w:lang w:val="en-US"/>
        </w:rPr>
        <w:t xml:space="preserve"> for UCI</w:t>
      </w:r>
      <w:r w:rsidR="00C52D38" w:rsidRPr="00C52D38">
        <w:rPr>
          <w:lang w:val="en-US"/>
        </w:rPr>
        <w:t xml:space="preserve"> in the case</w:t>
      </w:r>
      <w:r w:rsidR="00A901DA">
        <w:rPr>
          <w:lang w:val="en-US"/>
        </w:rPr>
        <w:t>s</w:t>
      </w:r>
      <w:r w:rsidR="00C52D38" w:rsidRPr="00C52D38">
        <w:rPr>
          <w:lang w:val="en-US"/>
        </w:rPr>
        <w:t xml:space="preserve"> when </w:t>
      </w:r>
      <w:r w:rsidR="00C52D38">
        <w:rPr>
          <w:lang w:val="en-US"/>
        </w:rPr>
        <w:t>CP-</w:t>
      </w:r>
      <w:r w:rsidR="00C52D38" w:rsidRPr="00C52D38">
        <w:rPr>
          <w:lang w:val="en-US"/>
        </w:rPr>
        <w:t>OFDM is applied</w:t>
      </w:r>
      <w:r w:rsidR="00876052">
        <w:rPr>
          <w:lang w:val="en-US"/>
        </w:rPr>
        <w:t>.</w:t>
      </w:r>
      <w:r w:rsidR="00DB261F">
        <w:rPr>
          <w:lang w:val="en-US"/>
        </w:rPr>
        <w:t xml:space="preserve"> Furthermore, t</w:t>
      </w:r>
      <w:r w:rsidR="00C52D38" w:rsidRPr="00C52D38">
        <w:rPr>
          <w:lang w:val="en-US"/>
        </w:rPr>
        <w:t xml:space="preserve">here is a need to have simplification compared to LTE operation. </w:t>
      </w:r>
      <w:r w:rsidR="00DB261F">
        <w:t xml:space="preserve">For example, in the case when HARQ-ACK is multiplexed with UL data on </w:t>
      </w:r>
      <w:r w:rsidR="00C52D38" w:rsidRPr="00C52D38">
        <w:t>PUSCH, LTE applies data puncturing</w:t>
      </w:r>
      <w:r w:rsidR="00DB261F">
        <w:t>,</w:t>
      </w:r>
      <w:r w:rsidR="00C52D38" w:rsidRPr="00C52D38">
        <w:t xml:space="preserve"> which results in multiple hypothesis testing at eNB side</w:t>
      </w:r>
      <w:r w:rsidR="00DB261F">
        <w:t>.</w:t>
      </w:r>
    </w:p>
    <w:p w14:paraId="69F18746" w14:textId="13B150A4" w:rsidR="00BB3CD3" w:rsidRDefault="00C52D38" w:rsidP="00AA7DD6">
      <w:pPr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1</w:t>
      </w:r>
      <w:r>
        <w:t>:</w:t>
      </w:r>
      <w:r>
        <w:rPr>
          <w:i/>
        </w:rPr>
        <w:t xml:space="preserve"> Current </w:t>
      </w:r>
      <w:r w:rsidR="00025DCE">
        <w:rPr>
          <w:i/>
        </w:rPr>
        <w:t xml:space="preserve">UCI multiplexing </w:t>
      </w:r>
      <w:r>
        <w:rPr>
          <w:i/>
        </w:rPr>
        <w:t xml:space="preserve">solution defined in LTE cannot be used as such </w:t>
      </w:r>
      <w:r w:rsidR="00025DCE">
        <w:rPr>
          <w:i/>
        </w:rPr>
        <w:t>in</w:t>
      </w:r>
      <w:r>
        <w:rPr>
          <w:i/>
        </w:rPr>
        <w:t xml:space="preserve"> NR</w:t>
      </w:r>
      <w:r w:rsidR="00476E55">
        <w:rPr>
          <w:i/>
        </w:rPr>
        <w:t>.</w:t>
      </w:r>
      <w:r>
        <w:rPr>
          <w:i/>
        </w:rPr>
        <w:t xml:space="preserve">  </w:t>
      </w:r>
    </w:p>
    <w:p w14:paraId="5B1CA0D1" w14:textId="77777777" w:rsidR="00511906" w:rsidRDefault="00511906" w:rsidP="00511906">
      <w:pPr>
        <w:spacing w:after="120"/>
        <w:jc w:val="both"/>
        <w:rPr>
          <w:bCs/>
        </w:rPr>
      </w:pPr>
      <w:r>
        <w:rPr>
          <w:bCs/>
        </w:rPr>
        <w:t xml:space="preserve">In RAN1#89 </w:t>
      </w:r>
      <w:r>
        <w:rPr>
          <w:bCs/>
        </w:rPr>
        <w:fldChar w:fldCharType="begin"/>
      </w:r>
      <w:r>
        <w:rPr>
          <w:bCs/>
        </w:rPr>
        <w:instrText xml:space="preserve"> REF _Ref484679182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cs/>
        </w:rPr>
        <w:t>‎</w:t>
      </w:r>
      <w:r>
        <w:rPr>
          <w:bCs/>
        </w:rPr>
        <w:t>[7]</w:t>
      </w:r>
      <w:r>
        <w:rPr>
          <w:bCs/>
        </w:rPr>
        <w:fldChar w:fldCharType="end"/>
      </w:r>
      <w:r>
        <w:rPr>
          <w:bCs/>
        </w:rPr>
        <w:t>, the following agreement was reached:</w:t>
      </w:r>
    </w:p>
    <w:p w14:paraId="7452568D" w14:textId="77777777" w:rsidR="00511906" w:rsidRDefault="00511906" w:rsidP="00511906">
      <w:pPr>
        <w:spacing w:after="12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94E2B" wp14:editId="6478B35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FBCEA9" w14:textId="77777777" w:rsidR="00511906" w:rsidRPr="007B7906" w:rsidRDefault="00511906" w:rsidP="00511906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7B7906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4B33D201" w14:textId="77777777" w:rsidR="00511906" w:rsidRPr="007B7906" w:rsidRDefault="00511906" w:rsidP="00511906">
                            <w:pPr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 xml:space="preserve">Confirm that </w:t>
                            </w:r>
                            <w:r w:rsidRPr="007B7906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UCI piggyback on PUSCH </w:t>
                            </w: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 xml:space="preserve">is supported </w:t>
                            </w:r>
                            <w:r w:rsidRPr="007B7906">
                              <w:rPr>
                                <w:rFonts w:eastAsia="MS Mincho" w:hint="eastAsia"/>
                                <w:lang w:eastAsia="ja-JP"/>
                              </w:rPr>
                              <w:t>for both DFT-s-OFDM waveform and CP-OFDM waveform</w:t>
                            </w: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>.</w:t>
                            </w:r>
                          </w:p>
                          <w:p w14:paraId="1E0C5B70" w14:textId="77777777" w:rsidR="00511906" w:rsidRPr="00A46180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>FFS: Whether common UCI piggyback rule for different waveforms.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394E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WIOgIAAHg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AGgUt1S9ogGO9gPkrbxpkfdW+PAgHCYGhWELwj2OWhMeQweJs4bc&#10;r7/ZIx5EwstZjwksucGKcKa/GxB8OT07iwOblLPzLwUUd+rZnnrMS7cm1DfFtlmZxIgPehRrR90T&#10;VmUV74RLGImbSx5GcR32W4FVk2q1SiCMqBXh1mysjKnHbj4OT8LZA0sBBN/ROKli/o6sPTZGert6&#10;CaAsMfnW00PXMd6JlMMqxv051RPq7Yex/A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Ey9Yg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4FBCEA9" w14:textId="77777777" w:rsidR="00511906" w:rsidRPr="007B7906" w:rsidRDefault="00511906" w:rsidP="00511906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7B7906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4B33D201" w14:textId="77777777" w:rsidR="00511906" w:rsidRPr="007B7906" w:rsidRDefault="00511906" w:rsidP="00511906">
                      <w:pPr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7B7906">
                        <w:rPr>
                          <w:rFonts w:eastAsia="MS Mincho"/>
                          <w:lang w:eastAsia="ja-JP"/>
                        </w:rPr>
                        <w:t xml:space="preserve">Confirm that </w:t>
                      </w:r>
                      <w:r w:rsidRPr="007B7906">
                        <w:rPr>
                          <w:rFonts w:eastAsia="MS Mincho" w:hint="eastAsia"/>
                          <w:lang w:eastAsia="ja-JP"/>
                        </w:rPr>
                        <w:t xml:space="preserve">UCI piggyback on PUSCH </w:t>
                      </w:r>
                      <w:r w:rsidRPr="007B7906">
                        <w:rPr>
                          <w:rFonts w:eastAsia="MS Mincho"/>
                          <w:lang w:eastAsia="ja-JP"/>
                        </w:rPr>
                        <w:t xml:space="preserve">is supported </w:t>
                      </w:r>
                      <w:r w:rsidRPr="007B7906">
                        <w:rPr>
                          <w:rFonts w:eastAsia="MS Mincho" w:hint="eastAsia"/>
                          <w:lang w:eastAsia="ja-JP"/>
                        </w:rPr>
                        <w:t>for both DFT-s-OFDM waveform and CP-OFDM waveform</w:t>
                      </w:r>
                      <w:r w:rsidRPr="007B7906">
                        <w:rPr>
                          <w:rFonts w:eastAsia="MS Mincho"/>
                          <w:lang w:eastAsia="ja-JP"/>
                        </w:rPr>
                        <w:t>.</w:t>
                      </w:r>
                    </w:p>
                    <w:p w14:paraId="1E0C5B70" w14:textId="77777777" w:rsidR="00511906" w:rsidRPr="00A46180" w:rsidRDefault="00511906" w:rsidP="00511906">
                      <w:pPr>
                        <w:numPr>
                          <w:ilvl w:val="1"/>
                          <w:numId w:val="11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7B7906">
                        <w:rPr>
                          <w:rFonts w:eastAsia="MS Mincho"/>
                          <w:lang w:eastAsia="ja-JP"/>
                        </w:rPr>
                        <w:t>FFS: Whether common UCI piggyback rule for different waveforms.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864C65" w14:textId="39601486" w:rsidR="00511906" w:rsidRDefault="00511906" w:rsidP="00511906">
      <w:pPr>
        <w:spacing w:after="60"/>
        <w:jc w:val="both"/>
        <w:rPr>
          <w:lang w:val="en-US"/>
        </w:rPr>
      </w:pPr>
      <w:r>
        <w:t>By having a common UCI multiplexing scheme for CP-OFDM and DFT-S-OFDM, the number of variants to be supported is reduced.</w:t>
      </w:r>
    </w:p>
    <w:p w14:paraId="09805858" w14:textId="53BD1745" w:rsidR="00511906" w:rsidRDefault="00511906" w:rsidP="0006041E">
      <w:pPr>
        <w:spacing w:after="240"/>
        <w:jc w:val="both"/>
        <w:rPr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>
        <w:rPr>
          <w:b/>
          <w:i/>
        </w:rPr>
        <w:t>1</w:t>
      </w:r>
      <w:r>
        <w:t xml:space="preserve">: </w:t>
      </w:r>
      <w:r w:rsidRPr="003E51B9">
        <w:rPr>
          <w:i/>
        </w:rPr>
        <w:t xml:space="preserve">Support </w:t>
      </w:r>
      <w:r>
        <w:rPr>
          <w:i/>
        </w:rPr>
        <w:t>UCI on PUSCH for both DFT-S-OFDM and CP-OFDM with unified design.</w:t>
      </w:r>
    </w:p>
    <w:p w14:paraId="58171866" w14:textId="7168B91E" w:rsidR="002E4493" w:rsidRDefault="00511906" w:rsidP="0006041E">
      <w:pPr>
        <w:spacing w:after="120"/>
        <w:jc w:val="both"/>
      </w:pPr>
      <w:r w:rsidRPr="00C52D38">
        <w:t xml:space="preserve">Due to the fact that </w:t>
      </w:r>
      <w:r>
        <w:t>CP-</w:t>
      </w:r>
      <w:r w:rsidRPr="00C52D38">
        <w:t xml:space="preserve">OFDM has a different frequency diversity mechanism compared to DFT-S-OFDM used in LTE, UCI resource element mapping </w:t>
      </w:r>
      <w:r>
        <w:t>needs to</w:t>
      </w:r>
      <w:r w:rsidRPr="00C52D38">
        <w:t xml:space="preserve"> </w:t>
      </w:r>
      <w:r>
        <w:t xml:space="preserve">be </w:t>
      </w:r>
      <w:r w:rsidRPr="00C52D38">
        <w:t>ch</w:t>
      </w:r>
      <w:r>
        <w:t>anged compared to LTE</w:t>
      </w:r>
      <w:r w:rsidRPr="00C52D38">
        <w:t>.</w:t>
      </w:r>
      <w:r>
        <w:t xml:space="preserve"> </w:t>
      </w:r>
      <w:r w:rsidRPr="00C52D38">
        <w:t xml:space="preserve">UCI mapping </w:t>
      </w:r>
      <w:r>
        <w:t xml:space="preserve">needs to </w:t>
      </w:r>
      <w:r w:rsidRPr="00C52D38">
        <w:t xml:space="preserve">follow a predetermined pattern (RE mapping order) in frequency and time. </w:t>
      </w:r>
      <w:r>
        <w:t xml:space="preserve">A predetermined mapping pattern can achieve higher frequency diversity than direct frequency first mapping when small or modest UCI payload is multiplexed on a wide PUSCH allocation. </w:t>
      </w:r>
      <w:r w:rsidR="002E4493">
        <w:t>This is illustrated in Figu</w:t>
      </w:r>
      <w:r w:rsidR="00665F46">
        <w:t>re 1</w:t>
      </w:r>
      <w:r w:rsidR="002E4493">
        <w:t xml:space="preserve">, where BER </w:t>
      </w:r>
      <w:r w:rsidR="00665F46">
        <w:t xml:space="preserve">is shown for 16-bit UCI for </w:t>
      </w:r>
      <w:r w:rsidR="002E4493">
        <w:t xml:space="preserve">direct (or localized) frequency first mapping and for distributed mapping in frequency. </w:t>
      </w:r>
      <w:r w:rsidR="00665F46">
        <w:t>A wide PUSCH allocation of 20 MHz is assumed. Other si</w:t>
      </w:r>
      <w:r w:rsidR="00562404">
        <w:t xml:space="preserve">mulation parameters </w:t>
      </w:r>
      <w:r w:rsidR="00665F46">
        <w:t>are summarized in Appendix. One can see that the improved frequency diversity of the distributed mapping provides gain of 2 dB or more for considered code rates at 1% BER.</w:t>
      </w:r>
    </w:p>
    <w:p w14:paraId="56582DBE" w14:textId="375158F8" w:rsidR="00665F46" w:rsidRDefault="00665F46" w:rsidP="0006041E">
      <w:pPr>
        <w:spacing w:before="120" w:after="240"/>
        <w:jc w:val="center"/>
      </w:pPr>
      <w:r w:rsidRPr="00665F46">
        <w:rPr>
          <w:noProof/>
          <w:lang w:val="en-US"/>
        </w:rPr>
        <w:lastRenderedPageBreak/>
        <w:drawing>
          <wp:inline distT="0" distB="0" distL="0" distR="0" wp14:anchorId="64EE3C3E" wp14:editId="0C364C7B">
            <wp:extent cx="4417200" cy="3060000"/>
            <wp:effectExtent l="0" t="0" r="254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200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EFFD4" w14:textId="02F9D58B" w:rsidR="00665F46" w:rsidRDefault="00665F46" w:rsidP="0006041E">
      <w:pPr>
        <w:pStyle w:val="Caption"/>
        <w:spacing w:after="24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r w:rsidR="001170F4">
        <w:t xml:space="preserve"> BER for 16 bit UCI with 1/6 and 1/10 code rates. BER for both localized and distributed mapping in frequency is shown.</w:t>
      </w:r>
    </w:p>
    <w:p w14:paraId="565CB19B" w14:textId="20CB70B3" w:rsidR="00511906" w:rsidRPr="00C52D38" w:rsidRDefault="00511906" w:rsidP="00511906">
      <w:pPr>
        <w:spacing w:after="60"/>
        <w:jc w:val="both"/>
        <w:rPr>
          <w:lang w:val="en-US"/>
        </w:rPr>
      </w:pPr>
      <w:r>
        <w:t xml:space="preserve">Figure 2 shows an example of such </w:t>
      </w:r>
      <w:r w:rsidR="00665F46">
        <w:t xml:space="preserve">distributed mapping </w:t>
      </w:r>
      <w:r>
        <w:t>pattern for CP-OFDM with front-loaded RS and TDM multiplexing between RS and data</w:t>
      </w:r>
      <w:r w:rsidR="00665F46">
        <w:t>:</w:t>
      </w:r>
    </w:p>
    <w:p w14:paraId="3D165BC1" w14:textId="77777777" w:rsidR="00511906" w:rsidRPr="00BB61E6" w:rsidRDefault="00511906" w:rsidP="00511906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  <w:lang w:val="en-US"/>
        </w:rPr>
      </w:pPr>
      <w:r w:rsidRPr="00BB61E6">
        <w:rPr>
          <w:sz w:val="20"/>
          <w:szCs w:val="20"/>
          <w:lang w:val="en-US"/>
        </w:rPr>
        <w:t>Pattern is defined such that frequency diversity can be achieved (or maximized) already with a small number of UCI resource elements. The number of frequency domain clusters and the exact pattern is FFS</w:t>
      </w:r>
      <w:r>
        <w:rPr>
          <w:sz w:val="20"/>
          <w:szCs w:val="20"/>
          <w:lang w:val="en-US"/>
        </w:rPr>
        <w:t>.</w:t>
      </w:r>
      <w:r w:rsidRPr="00BB61E6">
        <w:rPr>
          <w:sz w:val="20"/>
          <w:szCs w:val="20"/>
          <w:lang w:val="en-US"/>
        </w:rPr>
        <w:t xml:space="preserve"> </w:t>
      </w:r>
    </w:p>
    <w:p w14:paraId="1DCAC9CA" w14:textId="77777777" w:rsidR="00511906" w:rsidRDefault="00511906" w:rsidP="00511906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  <w:lang w:val="en-US"/>
        </w:rPr>
      </w:pPr>
      <w:r w:rsidRPr="00F72EEB">
        <w:rPr>
          <w:sz w:val="20"/>
          <w:szCs w:val="20"/>
          <w:lang w:val="en-US"/>
        </w:rPr>
        <w:t>In the considered example, UCI is mapped into</w:t>
      </w:r>
      <w:r>
        <w:rPr>
          <w:sz w:val="20"/>
          <w:szCs w:val="20"/>
          <w:lang w:val="en-US"/>
        </w:rPr>
        <w:t xml:space="preserve"> four</w:t>
      </w:r>
      <w:r w:rsidRPr="00F72EEB">
        <w:rPr>
          <w:sz w:val="20"/>
          <w:szCs w:val="20"/>
          <w:lang w:val="en-US"/>
        </w:rPr>
        <w:t xml:space="preserve"> frequency domain clusters (excluding </w:t>
      </w:r>
      <w:r>
        <w:rPr>
          <w:sz w:val="20"/>
          <w:szCs w:val="20"/>
          <w:lang w:val="en-US"/>
        </w:rPr>
        <w:t xml:space="preserve">possible </w:t>
      </w:r>
      <w:r w:rsidRPr="00F72EEB">
        <w:rPr>
          <w:sz w:val="20"/>
          <w:szCs w:val="20"/>
          <w:lang w:val="en-US"/>
        </w:rPr>
        <w:t>resource elements reserved for</w:t>
      </w:r>
      <w:r>
        <w:rPr>
          <w:sz w:val="20"/>
          <w:szCs w:val="20"/>
          <w:lang w:val="en-US"/>
        </w:rPr>
        <w:t xml:space="preserve"> DMRS) according to predefined </w:t>
      </w:r>
      <w:r w:rsidRPr="00F72EEB">
        <w:rPr>
          <w:sz w:val="20"/>
          <w:szCs w:val="20"/>
          <w:lang w:val="en-US"/>
        </w:rPr>
        <w:t>mapping order. HARQ-ACK and the first part of the CSI (</w:t>
      </w:r>
      <w:r>
        <w:rPr>
          <w:sz w:val="20"/>
          <w:szCs w:val="20"/>
          <w:lang w:val="en-US"/>
        </w:rPr>
        <w:t xml:space="preserve">on 8 </w:t>
      </w:r>
      <w:r w:rsidRPr="00F72EEB">
        <w:rPr>
          <w:sz w:val="20"/>
          <w:szCs w:val="20"/>
          <w:lang w:val="en-US"/>
        </w:rPr>
        <w:t>resource elements</w:t>
      </w:r>
      <w:r>
        <w:rPr>
          <w:sz w:val="20"/>
          <w:szCs w:val="20"/>
          <w:lang w:val="en-US"/>
        </w:rPr>
        <w:t xml:space="preserve"> in the current example</w:t>
      </w:r>
      <w:r w:rsidRPr="00F72EEB">
        <w:rPr>
          <w:sz w:val="20"/>
          <w:szCs w:val="20"/>
          <w:lang w:val="en-US"/>
        </w:rPr>
        <w:t xml:space="preserve">) are mapped </w:t>
      </w:r>
      <w:r>
        <w:rPr>
          <w:sz w:val="20"/>
          <w:szCs w:val="20"/>
          <w:lang w:val="en-US"/>
        </w:rPr>
        <w:t xml:space="preserve">to </w:t>
      </w:r>
      <w:r w:rsidRPr="00F72EEB">
        <w:rPr>
          <w:sz w:val="20"/>
          <w:szCs w:val="20"/>
          <w:lang w:val="en-US"/>
        </w:rPr>
        <w:t>the PUSCH resources starting from the 2nd OFDM symbol, whereas the second part of the CSI (</w:t>
      </w:r>
      <w:r>
        <w:rPr>
          <w:sz w:val="20"/>
          <w:szCs w:val="20"/>
          <w:lang w:val="en-US"/>
        </w:rPr>
        <w:t xml:space="preserve">on </w:t>
      </w:r>
      <w:r w:rsidRPr="00F72EEB">
        <w:rPr>
          <w:sz w:val="20"/>
          <w:szCs w:val="20"/>
          <w:lang w:val="en-US"/>
        </w:rPr>
        <w:t>28 resource elements) is mapped onto the PUSCH starting from the last OFDM symbol of the slot</w:t>
      </w:r>
      <w:r>
        <w:rPr>
          <w:sz w:val="20"/>
          <w:szCs w:val="20"/>
          <w:lang w:val="en-US"/>
        </w:rPr>
        <w:t>, respectively</w:t>
      </w:r>
      <w:r w:rsidRPr="00F72EEB">
        <w:rPr>
          <w:sz w:val="20"/>
          <w:szCs w:val="20"/>
          <w:lang w:val="en-US"/>
        </w:rPr>
        <w:t>.</w:t>
      </w:r>
    </w:p>
    <w:p w14:paraId="07AC1996" w14:textId="77777777" w:rsidR="00511906" w:rsidRPr="00C52D38" w:rsidRDefault="00511906" w:rsidP="00511906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Similar mapping principle is applied for both CP-OFDM and DFT-S-OFDM.</w:t>
      </w:r>
    </w:p>
    <w:p w14:paraId="705E42BE" w14:textId="77777777" w:rsidR="00511906" w:rsidRDefault="00511906" w:rsidP="00511906">
      <w:pPr>
        <w:spacing w:after="0"/>
        <w:rPr>
          <w:b/>
          <w:i/>
        </w:rPr>
      </w:pPr>
    </w:p>
    <w:p w14:paraId="6B335627" w14:textId="37AF55C0" w:rsidR="00511906" w:rsidRDefault="00511906" w:rsidP="00511906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>
        <w:rPr>
          <w:b/>
          <w:i/>
        </w:rPr>
        <w:t>2</w:t>
      </w:r>
      <w:r>
        <w:t xml:space="preserve">: </w:t>
      </w:r>
      <w:r>
        <w:rPr>
          <w:i/>
        </w:rPr>
        <w:t>Define a mapping pattern providing sufficient frequency diversity for UCI with CP-OFDM.</w:t>
      </w:r>
    </w:p>
    <w:p w14:paraId="2B7CFBFF" w14:textId="77777777" w:rsidR="00511906" w:rsidRDefault="00511906" w:rsidP="00511906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  <w:r>
        <w:rPr>
          <w:i/>
          <w:sz w:val="20"/>
          <w:szCs w:val="20"/>
          <w:lang w:val="en-US"/>
        </w:rPr>
        <w:t>.</w:t>
      </w:r>
    </w:p>
    <w:p w14:paraId="74DC39C7" w14:textId="77777777" w:rsidR="00511906" w:rsidRPr="00273D2F" w:rsidRDefault="00511906" w:rsidP="00511906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 xml:space="preserve"> Similar mapping principle can be applied for both CP-OFDM and DFT-S-OFDM.</w:t>
      </w:r>
    </w:p>
    <w:p w14:paraId="3FA186D2" w14:textId="77777777" w:rsidR="00511906" w:rsidRPr="00025DCE" w:rsidRDefault="00511906" w:rsidP="00511906">
      <w:pPr>
        <w:spacing w:after="0"/>
        <w:rPr>
          <w:b/>
          <w:i/>
          <w:lang w:val="en-US"/>
        </w:rPr>
      </w:pPr>
    </w:p>
    <w:p w14:paraId="32BE0620" w14:textId="77777777" w:rsidR="00511906" w:rsidRDefault="00511906" w:rsidP="00511906">
      <w:pPr>
        <w:spacing w:after="0"/>
        <w:rPr>
          <w:b/>
          <w:i/>
        </w:rPr>
      </w:pPr>
    </w:p>
    <w:p w14:paraId="3EFDB950" w14:textId="77777777" w:rsidR="00511906" w:rsidRDefault="00511906" w:rsidP="00511906">
      <w:pPr>
        <w:spacing w:after="0"/>
        <w:jc w:val="center"/>
        <w:rPr>
          <w:b/>
          <w:i/>
        </w:rPr>
      </w:pPr>
      <w:r w:rsidRPr="001667BF">
        <w:rPr>
          <w:noProof/>
          <w:lang w:val="en-US"/>
        </w:rPr>
        <w:lastRenderedPageBreak/>
        <w:drawing>
          <wp:inline distT="0" distB="0" distL="0" distR="0" wp14:anchorId="3E62FE29" wp14:editId="76BD3825">
            <wp:extent cx="2647897" cy="35814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3" cy="362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B1B0A" w14:textId="77777777" w:rsidR="00511906" w:rsidRDefault="00511906" w:rsidP="00511906">
      <w:pPr>
        <w:spacing w:after="0"/>
        <w:jc w:val="center"/>
        <w:rPr>
          <w:b/>
          <w:i/>
        </w:rPr>
      </w:pPr>
    </w:p>
    <w:p w14:paraId="73091477" w14:textId="5C796E9B" w:rsidR="00511906" w:rsidRDefault="00511906" w:rsidP="00511906">
      <w:pPr>
        <w:spacing w:after="0"/>
        <w:jc w:val="center"/>
        <w:rPr>
          <w:b/>
          <w:i/>
        </w:rPr>
      </w:pPr>
      <w:r w:rsidRPr="00286BD1">
        <w:rPr>
          <w:b/>
          <w:lang w:val="en-US"/>
        </w:rPr>
        <w:t xml:space="preserve">Figure </w:t>
      </w:r>
      <w:r w:rsidR="002E4493">
        <w:rPr>
          <w:b/>
        </w:rPr>
        <w:t>3</w:t>
      </w:r>
      <w:r>
        <w:rPr>
          <w:b/>
        </w:rPr>
        <w:t>.</w:t>
      </w:r>
      <w:r w:rsidRPr="00286BD1">
        <w:rPr>
          <w:b/>
          <w:lang w:val="en-US"/>
        </w:rPr>
        <w:t xml:space="preserve"> </w:t>
      </w:r>
      <w:r>
        <w:rPr>
          <w:b/>
          <w:lang w:val="en-US"/>
        </w:rPr>
        <w:t xml:space="preserve">Example on UCI multiplexing with UL data. </w:t>
      </w:r>
    </w:p>
    <w:p w14:paraId="49B59688" w14:textId="77777777" w:rsidR="00511906" w:rsidRDefault="00511906" w:rsidP="00511906">
      <w:pPr>
        <w:spacing w:after="60"/>
        <w:jc w:val="both"/>
        <w:rPr>
          <w:lang w:val="en-US"/>
        </w:rPr>
      </w:pPr>
    </w:p>
    <w:p w14:paraId="59F0B9E2" w14:textId="1476D79F" w:rsidR="00511906" w:rsidRPr="0006041E" w:rsidRDefault="00511906" w:rsidP="0006041E">
      <w:pPr>
        <w:spacing w:after="120"/>
        <w:jc w:val="both"/>
        <w:rPr>
          <w:bCs/>
        </w:rPr>
      </w:pPr>
      <w:r>
        <w:rPr>
          <w:bCs/>
        </w:rPr>
        <w:t>In RAN1#89, the following conclusion was reached: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B9F2B3" wp14:editId="0AA097D8">
                <wp:simplePos x="0" y="0"/>
                <wp:positionH relativeFrom="column">
                  <wp:posOffset>0</wp:posOffset>
                </wp:positionH>
                <wp:positionV relativeFrom="paragraph">
                  <wp:posOffset>183515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D1E530" w14:textId="77777777" w:rsidR="00511906" w:rsidRPr="00DC24A6" w:rsidRDefault="00511906" w:rsidP="00511906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 w:hint="eastAsia"/>
                                <w:b/>
                                <w:u w:val="single"/>
                                <w:lang w:eastAsia="ja-JP"/>
                              </w:rPr>
                              <w:t>Conclusions:</w:t>
                            </w:r>
                          </w:p>
                          <w:p w14:paraId="5652523B" w14:textId="77777777" w:rsidR="00511906" w:rsidRPr="00DC24A6" w:rsidRDefault="00511906" w:rsidP="00511906">
                            <w:pPr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C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>ontinue further s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 xml:space="preserve">tudy 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of UCI piggyback of 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following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option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>s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:</w:t>
                            </w:r>
                          </w:p>
                          <w:p w14:paraId="2F297B93" w14:textId="77777777" w:rsidR="00511906" w:rsidRPr="00DC24A6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Opt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>.1: For all types of UCI, U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L data is rate-matched.</w:t>
                            </w:r>
                          </w:p>
                          <w:p w14:paraId="65767D95" w14:textId="77777777" w:rsidR="00511906" w:rsidRPr="00DC24A6" w:rsidRDefault="00511906" w:rsidP="00511906">
                            <w:pPr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FFS: the case where UE missed the DL assignment.</w:t>
                            </w:r>
                          </w:p>
                          <w:p w14:paraId="0DBCAC67" w14:textId="77777777" w:rsidR="00511906" w:rsidRPr="00DC24A6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Opt.2: For all types of UCI, UL data is punctured.</w:t>
                            </w:r>
                          </w:p>
                          <w:p w14:paraId="1A2E94C8" w14:textId="77777777" w:rsidR="00511906" w:rsidRPr="00DC24A6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Opt.3: At least for UCI other than HARQ-ACK, UL data is rate-matched, while for HARQ-ACK, UL data is punctured.</w:t>
                            </w:r>
                          </w:p>
                          <w:p w14:paraId="080E7A53" w14:textId="77777777" w:rsidR="00511906" w:rsidRPr="006A4A84" w:rsidRDefault="00511906" w:rsidP="00511906">
                            <w:pPr>
                              <w:numPr>
                                <w:ilvl w:val="2"/>
                                <w:numId w:val="11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FFS: handling of large HARQ-ACK payload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9F2B3" id="Text Box 1" o:spid="_x0000_s1027" type="#_x0000_t202" style="position:absolute;left:0;text-align:left;margin-left:0;margin-top:1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" filled="f" strokeweight=".5pt">
                <v:textbox style="mso-fit-shape-to-text:t">
                  <w:txbxContent>
                    <w:p w14:paraId="73D1E530" w14:textId="77777777" w:rsidR="00511906" w:rsidRPr="00DC24A6" w:rsidRDefault="00511906" w:rsidP="00511906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DC24A6">
                        <w:rPr>
                          <w:rFonts w:eastAsia="MS Mincho" w:hint="eastAsia"/>
                          <w:b/>
                          <w:u w:val="single"/>
                          <w:lang w:eastAsia="ja-JP"/>
                        </w:rPr>
                        <w:t>Conclusions:</w:t>
                      </w:r>
                    </w:p>
                    <w:p w14:paraId="5652523B" w14:textId="77777777" w:rsidR="00511906" w:rsidRPr="00DC24A6" w:rsidRDefault="00511906" w:rsidP="00511906">
                      <w:pPr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C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>ontinue further s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 xml:space="preserve">tudy 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 xml:space="preserve">of UCI piggyback of 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>following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option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>s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>:</w:t>
                      </w:r>
                    </w:p>
                    <w:p w14:paraId="2F297B93" w14:textId="77777777" w:rsidR="00511906" w:rsidRPr="00DC24A6" w:rsidRDefault="00511906" w:rsidP="00511906">
                      <w:pPr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Opt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>.1: For all types of UCI, U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>L data is rate-matched.</w:t>
                      </w:r>
                    </w:p>
                    <w:p w14:paraId="65767D95" w14:textId="77777777" w:rsidR="00511906" w:rsidRPr="00DC24A6" w:rsidRDefault="00511906" w:rsidP="00511906">
                      <w:pPr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FFS: the case where UE missed the DL assignment.</w:t>
                      </w:r>
                    </w:p>
                    <w:p w14:paraId="0DBCAC67" w14:textId="77777777" w:rsidR="00511906" w:rsidRPr="00DC24A6" w:rsidRDefault="00511906" w:rsidP="00511906">
                      <w:pPr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Opt.2: For all types of UCI, UL data is punctured.</w:t>
                      </w:r>
                    </w:p>
                    <w:p w14:paraId="1A2E94C8" w14:textId="77777777" w:rsidR="00511906" w:rsidRPr="00DC24A6" w:rsidRDefault="00511906" w:rsidP="00511906">
                      <w:pPr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Opt.3: At least for UCI other than HARQ-ACK, UL data is rate-matched, while for HARQ-ACK, UL data is punctured.</w:t>
                      </w:r>
                    </w:p>
                    <w:p w14:paraId="080E7A53" w14:textId="77777777" w:rsidR="00511906" w:rsidRPr="006A4A84" w:rsidRDefault="00511906" w:rsidP="00511906">
                      <w:pPr>
                        <w:numPr>
                          <w:ilvl w:val="2"/>
                          <w:numId w:val="11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FFS: handling of large HARQ-ACK payload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747843" w14:textId="77777777" w:rsidR="00511906" w:rsidRDefault="00511906" w:rsidP="00AA7DD6">
      <w:pPr>
        <w:spacing w:after="60"/>
        <w:jc w:val="both"/>
        <w:rPr>
          <w:lang w:val="en-US"/>
        </w:rPr>
      </w:pPr>
    </w:p>
    <w:p w14:paraId="11A6D949" w14:textId="77777777" w:rsidR="00923CFA" w:rsidRPr="00923CFA" w:rsidRDefault="006E65F0" w:rsidP="00AA7DD6">
      <w:pPr>
        <w:spacing w:after="60"/>
        <w:jc w:val="both"/>
        <w:rPr>
          <w:lang w:val="en-US"/>
        </w:rPr>
      </w:pPr>
      <w:r>
        <w:rPr>
          <w:lang w:val="en-US"/>
        </w:rPr>
        <w:t xml:space="preserve">The </w:t>
      </w:r>
      <w:r w:rsidRPr="00923CFA">
        <w:rPr>
          <w:lang w:val="en-US"/>
        </w:rPr>
        <w:t xml:space="preserve">LTE UCI multiplexing scheme </w:t>
      </w:r>
      <w:r w:rsidR="00E9124D" w:rsidRPr="00923CFA">
        <w:rPr>
          <w:lang w:val="en-US"/>
        </w:rPr>
        <w:t xml:space="preserve">on PUSCH suffers </w:t>
      </w:r>
      <w:r w:rsidR="00923CFA" w:rsidRPr="00923CFA">
        <w:rPr>
          <w:lang w:val="en-US"/>
        </w:rPr>
        <w:t>from:</w:t>
      </w:r>
    </w:p>
    <w:p w14:paraId="3361C80C" w14:textId="26CFB8AD" w:rsidR="00923CFA" w:rsidRPr="0062293F" w:rsidRDefault="00923CFA" w:rsidP="0006041E">
      <w:pPr>
        <w:pStyle w:val="ListParagraph"/>
        <w:numPr>
          <w:ilvl w:val="0"/>
          <w:numId w:val="12"/>
        </w:numPr>
        <w:spacing w:after="60"/>
        <w:jc w:val="both"/>
        <w:rPr>
          <w:lang w:val="en-US"/>
        </w:rPr>
      </w:pPr>
      <w:r w:rsidRPr="0006041E">
        <w:rPr>
          <w:sz w:val="20"/>
          <w:szCs w:val="20"/>
          <w:lang w:val="en-US"/>
        </w:rPr>
        <w:t xml:space="preserve">When the base station receiver is attempting to receive UCI-multiplexed PUSCH channel it is not aware </w:t>
      </w:r>
      <w:r w:rsidR="0062293F">
        <w:rPr>
          <w:sz w:val="20"/>
          <w:szCs w:val="20"/>
          <w:lang w:val="en-US"/>
        </w:rPr>
        <w:t xml:space="preserve">whether the UE actually attempted to receive </w:t>
      </w:r>
      <w:r w:rsidRPr="0006041E">
        <w:rPr>
          <w:sz w:val="20"/>
          <w:szCs w:val="20"/>
          <w:lang w:val="en-US"/>
        </w:rPr>
        <w:t xml:space="preserve">the downlink data </w:t>
      </w:r>
      <w:r w:rsidR="0062293F">
        <w:rPr>
          <w:sz w:val="20"/>
          <w:szCs w:val="20"/>
          <w:lang w:val="en-US"/>
        </w:rPr>
        <w:t>or not</w:t>
      </w:r>
      <w:r w:rsidRPr="0006041E">
        <w:rPr>
          <w:sz w:val="20"/>
          <w:szCs w:val="20"/>
          <w:lang w:val="en-US"/>
        </w:rPr>
        <w:t xml:space="preserve"> because of potential errors in the receiving the downlink scheduling assignments on PDCCH. Hence, multiple decoding hypothesis are required.</w:t>
      </w:r>
    </w:p>
    <w:p w14:paraId="3193BEDF" w14:textId="50B26436" w:rsidR="00923CFA" w:rsidRPr="0062293F" w:rsidRDefault="00923CFA" w:rsidP="0006041E">
      <w:pPr>
        <w:pStyle w:val="ListParagraph"/>
        <w:numPr>
          <w:ilvl w:val="0"/>
          <w:numId w:val="12"/>
        </w:numPr>
        <w:spacing w:after="60"/>
        <w:jc w:val="both"/>
        <w:rPr>
          <w:lang w:val="en-US"/>
        </w:rPr>
      </w:pPr>
      <w:r w:rsidRPr="0006041E">
        <w:rPr>
          <w:sz w:val="20"/>
          <w:szCs w:val="20"/>
          <w:lang w:val="en-US"/>
        </w:rPr>
        <w:t>As the HARQ-ACK information is punctured into the PUSCH channel, this degrades the PUSCH decoding performance as the HARQ-ACK payload increases.</w:t>
      </w:r>
    </w:p>
    <w:p w14:paraId="1DD9D025" w14:textId="77777777" w:rsidR="00923CFA" w:rsidRDefault="00923CFA" w:rsidP="0006041E">
      <w:pPr>
        <w:spacing w:after="60"/>
        <w:ind w:left="360"/>
        <w:jc w:val="both"/>
        <w:rPr>
          <w:lang w:val="en-US"/>
        </w:rPr>
      </w:pPr>
    </w:p>
    <w:p w14:paraId="1997CB08" w14:textId="5F281FE9" w:rsidR="00923CFA" w:rsidRPr="0006041E" w:rsidRDefault="00923CFA" w:rsidP="001170F4">
      <w:pPr>
        <w:spacing w:after="60"/>
        <w:jc w:val="both"/>
        <w:rPr>
          <w:lang w:val="en-US"/>
        </w:rPr>
      </w:pPr>
      <w:r>
        <w:rPr>
          <w:lang w:val="en-US"/>
        </w:rPr>
        <w:t>To address these issues when multiplexing UCI on PUSCH the following rules can be followed:</w:t>
      </w:r>
    </w:p>
    <w:p w14:paraId="48E1CB3E" w14:textId="77777777" w:rsidR="00C52D38" w:rsidRPr="001F599B" w:rsidRDefault="00C52D38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 w:rsidRPr="001F599B">
        <w:rPr>
          <w:sz w:val="20"/>
          <w:lang w:val="en-US"/>
        </w:rPr>
        <w:t xml:space="preserve">UCI transmitted via PUSCH </w:t>
      </w:r>
      <w:r w:rsidR="00FC4C2E">
        <w:rPr>
          <w:sz w:val="20"/>
          <w:lang w:val="en-US"/>
        </w:rPr>
        <w:t>i</w:t>
      </w:r>
      <w:r w:rsidR="00600C54">
        <w:rPr>
          <w:sz w:val="20"/>
          <w:lang w:val="en-US"/>
        </w:rPr>
        <w:t>s</w:t>
      </w:r>
      <w:r w:rsidR="00AB0872">
        <w:rPr>
          <w:sz w:val="20"/>
          <w:lang w:val="en-US"/>
        </w:rPr>
        <w:t xml:space="preserve"> triggered </w:t>
      </w:r>
      <w:r w:rsidR="00FC4C2E">
        <w:rPr>
          <w:sz w:val="20"/>
          <w:lang w:val="en-US"/>
        </w:rPr>
        <w:t xml:space="preserve">by </w:t>
      </w:r>
      <w:r w:rsidRPr="001F599B">
        <w:rPr>
          <w:sz w:val="20"/>
          <w:lang w:val="en-US"/>
        </w:rPr>
        <w:t>means of L1 control i</w:t>
      </w:r>
      <w:r w:rsidR="00FC4C2E">
        <w:rPr>
          <w:sz w:val="20"/>
          <w:lang w:val="en-US"/>
        </w:rPr>
        <w:t>nformation included in UL grant</w:t>
      </w:r>
    </w:p>
    <w:p w14:paraId="48E1CB3F" w14:textId="77777777" w:rsidR="00C52D38" w:rsidRDefault="00C52D38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 w:rsidRPr="001F599B">
        <w:rPr>
          <w:sz w:val="20"/>
          <w:lang w:val="en-US"/>
        </w:rPr>
        <w:t>Data is rate ma</w:t>
      </w:r>
      <w:r w:rsidR="00AB0872">
        <w:rPr>
          <w:sz w:val="20"/>
          <w:lang w:val="en-US"/>
        </w:rPr>
        <w:t>tched (i.e. mapped) around UCI. This should cover both HARQ-ACK and CSI.</w:t>
      </w:r>
    </w:p>
    <w:p w14:paraId="48E1CB40" w14:textId="78AAB1FE" w:rsidR="00025DCE" w:rsidRDefault="00025DCE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>
        <w:rPr>
          <w:sz w:val="20"/>
          <w:lang w:val="en-US"/>
        </w:rPr>
        <w:t>In order to maximize the coding gain for different UCI types, consider joint coding for HARQ-ACK and RI</w:t>
      </w:r>
      <w:r w:rsidR="00A901DA">
        <w:rPr>
          <w:sz w:val="20"/>
          <w:lang w:val="en-US"/>
        </w:rPr>
        <w:t xml:space="preserve"> at least when multiplexed with UL data on PUSCH.</w:t>
      </w:r>
    </w:p>
    <w:p w14:paraId="48E1CB41" w14:textId="722BD599" w:rsidR="0036595A" w:rsidRPr="001F599B" w:rsidRDefault="00025DCE" w:rsidP="00AA7DD6">
      <w:pPr>
        <w:pStyle w:val="ListParagraph"/>
        <w:numPr>
          <w:ilvl w:val="0"/>
          <w:numId w:val="6"/>
        </w:numPr>
        <w:spacing w:after="120"/>
        <w:jc w:val="both"/>
        <w:rPr>
          <w:sz w:val="20"/>
          <w:lang w:val="en-US"/>
        </w:rPr>
      </w:pPr>
      <w:r>
        <w:rPr>
          <w:sz w:val="20"/>
          <w:lang w:val="en-US"/>
        </w:rPr>
        <w:t>The</w:t>
      </w:r>
      <w:r w:rsidR="0036595A" w:rsidRPr="0036595A">
        <w:rPr>
          <w:sz w:val="20"/>
          <w:lang w:val="en-US"/>
        </w:rPr>
        <w:t xml:space="preserve"> current </w:t>
      </w:r>
      <w:r w:rsidR="0042778E">
        <w:rPr>
          <w:sz w:val="20"/>
          <w:lang w:val="en-US"/>
        </w:rPr>
        <w:t xml:space="preserve">LTE </w:t>
      </w:r>
      <w:r w:rsidR="0036595A" w:rsidRPr="0036595A">
        <w:rPr>
          <w:sz w:val="20"/>
          <w:lang w:val="en-US"/>
        </w:rPr>
        <w:t xml:space="preserve">UCI dimension formula can be </w:t>
      </w:r>
      <w:r w:rsidR="00E43DB3">
        <w:rPr>
          <w:sz w:val="20"/>
          <w:lang w:val="en-US"/>
        </w:rPr>
        <w:t>re</w:t>
      </w:r>
      <w:r w:rsidR="0036595A" w:rsidRPr="0036595A">
        <w:rPr>
          <w:sz w:val="20"/>
          <w:lang w:val="en-US"/>
        </w:rPr>
        <w:t xml:space="preserve">used </w:t>
      </w:r>
      <w:r>
        <w:rPr>
          <w:sz w:val="20"/>
          <w:lang w:val="en-US"/>
        </w:rPr>
        <w:t>to determine the number of resource elements for UCI</w:t>
      </w:r>
      <w:r w:rsidR="0036595A" w:rsidRPr="0036595A">
        <w:rPr>
          <w:sz w:val="20"/>
          <w:lang w:val="en-US"/>
        </w:rPr>
        <w:t>. In the case of CP-OFDM, power boosting of UCI can be used as a complementary way to adjust the UCI quality w.r.t data.</w:t>
      </w:r>
    </w:p>
    <w:p w14:paraId="48E1CB43" w14:textId="215D0EF1" w:rsidR="00025DCE" w:rsidRDefault="00025DCE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3</w:t>
      </w:r>
      <w:r>
        <w:t xml:space="preserve">: </w:t>
      </w:r>
      <w:r>
        <w:rPr>
          <w:i/>
        </w:rPr>
        <w:t xml:space="preserve">UCI </w:t>
      </w:r>
      <w:r w:rsidR="0042778E">
        <w:rPr>
          <w:i/>
        </w:rPr>
        <w:t xml:space="preserve">multiplexing </w:t>
      </w:r>
      <w:r>
        <w:rPr>
          <w:i/>
        </w:rPr>
        <w:t>with UL data on PUSCH is triggered by UL grant</w:t>
      </w:r>
      <w:r w:rsidR="00476E55">
        <w:rPr>
          <w:i/>
        </w:rPr>
        <w:t>.</w:t>
      </w:r>
    </w:p>
    <w:p w14:paraId="48E1CB44" w14:textId="0A12F4E4" w:rsidR="00025DCE" w:rsidRDefault="00025DCE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4</w:t>
      </w:r>
      <w:r>
        <w:t xml:space="preserve">: </w:t>
      </w:r>
      <w:r w:rsidR="0042778E">
        <w:rPr>
          <w:i/>
        </w:rPr>
        <w:t>UL data</w:t>
      </w:r>
      <w:r>
        <w:rPr>
          <w:i/>
        </w:rPr>
        <w:t xml:space="preserve"> is rate matched around UCI</w:t>
      </w:r>
      <w:r w:rsidR="00476E55">
        <w:rPr>
          <w:i/>
        </w:rPr>
        <w:t>.</w:t>
      </w:r>
    </w:p>
    <w:p w14:paraId="48E1CB45" w14:textId="1449914B" w:rsidR="00025DCE" w:rsidRDefault="00025DCE" w:rsidP="00AA7DD6">
      <w:pPr>
        <w:spacing w:after="12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5</w:t>
      </w:r>
      <w:r w:rsidR="00CC6A67" w:rsidRPr="007140AE">
        <w:rPr>
          <w:i/>
        </w:rPr>
        <w:t>:</w:t>
      </w:r>
      <w:r w:rsidRPr="00CC6A67">
        <w:t xml:space="preserve"> </w:t>
      </w:r>
      <w:r>
        <w:rPr>
          <w:i/>
        </w:rPr>
        <w:t>Consider joint coding for HARQ-ACK and RI on PUSCH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8E1CB57" w14:textId="6557A224" w:rsidR="0036595A" w:rsidRDefault="00025DCE" w:rsidP="0006041E">
      <w:pPr>
        <w:spacing w:after="120"/>
        <w:rPr>
          <w:b/>
          <w:i/>
          <w:sz w:val="12"/>
        </w:rPr>
      </w:pPr>
      <w:r>
        <w:rPr>
          <w:b/>
          <w:i/>
        </w:rPr>
        <w:lastRenderedPageBreak/>
        <w:t>Observation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="000433DA">
        <w:rPr>
          <w:i/>
        </w:rPr>
        <w:t>C</w:t>
      </w:r>
      <w:r w:rsidRPr="00025DCE">
        <w:rPr>
          <w:i/>
        </w:rPr>
        <w:t xml:space="preserve">urrent </w:t>
      </w:r>
      <w:r w:rsidR="0042778E">
        <w:rPr>
          <w:i/>
        </w:rPr>
        <w:t xml:space="preserve">LTE </w:t>
      </w:r>
      <w:r w:rsidRPr="00025DCE">
        <w:rPr>
          <w:i/>
        </w:rPr>
        <w:t xml:space="preserve">UCI dimension formula can be </w:t>
      </w:r>
      <w:r w:rsidR="00E43DB3">
        <w:rPr>
          <w:i/>
        </w:rPr>
        <w:t>re</w:t>
      </w:r>
      <w:r w:rsidRPr="00025DCE">
        <w:rPr>
          <w:i/>
        </w:rPr>
        <w:t>used to determine the number of resource elements for UCI</w:t>
      </w:r>
      <w:r w:rsidR="00476E55">
        <w:rPr>
          <w:i/>
        </w:rPr>
        <w:t>.</w:t>
      </w:r>
    </w:p>
    <w:p w14:paraId="48E1CB58" w14:textId="4A0BBBAB" w:rsidR="0034111C" w:rsidRPr="00A51522" w:rsidRDefault="00AB16D3" w:rsidP="00AD0A94">
      <w:pPr>
        <w:pStyle w:val="Heading1"/>
        <w:ind w:left="0" w:firstLine="0"/>
        <w:rPr>
          <w:color w:val="000000"/>
        </w:rPr>
      </w:pPr>
      <w:r>
        <w:rPr>
          <w:color w:val="000000"/>
        </w:rPr>
        <w:t>3</w:t>
      </w:r>
      <w:r w:rsidR="00AD0A94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070B07A2" w:rsidR="00731B79" w:rsidRDefault="003D3FBA" w:rsidP="00AA7DD6">
      <w:pPr>
        <w:spacing w:after="120"/>
        <w:jc w:val="both"/>
        <w:rPr>
          <w:bCs/>
        </w:rPr>
      </w:pPr>
      <w:r w:rsidRPr="00A51522">
        <w:t xml:space="preserve">In this contribution we discussed </w:t>
      </w:r>
      <w:r w:rsidR="00342AD2">
        <w:rPr>
          <w:bCs/>
        </w:rPr>
        <w:t>the</w:t>
      </w:r>
      <w:r w:rsidR="00CC6A67">
        <w:rPr>
          <w:bCs/>
        </w:rPr>
        <w:t xml:space="preserve"> design of</w:t>
      </w:r>
      <w:r w:rsidR="00342AD2">
        <w:rPr>
          <w:bCs/>
        </w:rPr>
        <w:t xml:space="preserve"> </w:t>
      </w:r>
      <w:r w:rsidR="00C52D38">
        <w:rPr>
          <w:bCs/>
        </w:rPr>
        <w:t xml:space="preserve">UCI multiplexing </w:t>
      </w:r>
      <w:r w:rsidR="00CC6A67">
        <w:rPr>
          <w:bCs/>
        </w:rPr>
        <w:t>on PUSCH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>observation</w:t>
      </w:r>
      <w:r w:rsidR="0080329D">
        <w:rPr>
          <w:bCs/>
        </w:rPr>
        <w:t>s</w:t>
      </w:r>
      <w:r w:rsidR="006060C2">
        <w:rPr>
          <w:bCs/>
        </w:rPr>
        <w:t xml:space="preserve">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776183F" w14:textId="04DC5D20" w:rsidR="00E67719" w:rsidRDefault="00E67719" w:rsidP="00AA7DD6">
      <w:pPr>
        <w:spacing w:after="120"/>
        <w:rPr>
          <w:i/>
        </w:rPr>
      </w:pPr>
      <w:r>
        <w:rPr>
          <w:b/>
          <w:i/>
        </w:rPr>
        <w:t>Observation</w:t>
      </w:r>
      <w:r w:rsidR="00CC6A67">
        <w:rPr>
          <w:b/>
          <w:i/>
        </w:rPr>
        <w:t xml:space="preserve"> 1</w:t>
      </w:r>
      <w:r>
        <w:t>:</w:t>
      </w:r>
      <w:r>
        <w:rPr>
          <w:i/>
        </w:rPr>
        <w:t xml:space="preserve"> Current UCI multiplexing solution defined in LTE cannot be used as such in NR</w:t>
      </w:r>
      <w:r w:rsidR="00476E55">
        <w:rPr>
          <w:i/>
        </w:rPr>
        <w:t>.</w:t>
      </w:r>
      <w:r>
        <w:rPr>
          <w:i/>
        </w:rPr>
        <w:t xml:space="preserve">  </w:t>
      </w:r>
    </w:p>
    <w:p w14:paraId="27D482B8" w14:textId="14ED3898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="00476E55">
        <w:rPr>
          <w:i/>
        </w:rPr>
        <w:t>C</w:t>
      </w:r>
      <w:r w:rsidRPr="00025DCE">
        <w:rPr>
          <w:i/>
        </w:rPr>
        <w:t xml:space="preserve">urrent </w:t>
      </w:r>
      <w:r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5C" w14:textId="77777777" w:rsidR="00025DCE" w:rsidRDefault="00025DCE" w:rsidP="00025DCE">
      <w:pPr>
        <w:spacing w:after="0"/>
        <w:rPr>
          <w:b/>
          <w:i/>
        </w:rPr>
      </w:pPr>
    </w:p>
    <w:p w14:paraId="74A5313A" w14:textId="718F6B1A" w:rsidR="00BE7FB4" w:rsidRDefault="00BE7FB4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1</w:t>
      </w:r>
      <w:r>
        <w:t xml:space="preserve">: </w:t>
      </w:r>
      <w:r w:rsidRPr="00147ED7">
        <w:rPr>
          <w:i/>
        </w:rPr>
        <w:t xml:space="preserve">Support </w:t>
      </w:r>
      <w:r>
        <w:rPr>
          <w:i/>
        </w:rPr>
        <w:t>UCI on PUSCH for both DFT-S-OFDM and CP-OFDM</w:t>
      </w:r>
      <w:r w:rsidR="008D3E03">
        <w:rPr>
          <w:i/>
        </w:rPr>
        <w:t xml:space="preserve"> with unified design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EDEB44C" w14:textId="70F303EB" w:rsidR="00923CFA" w:rsidRDefault="00923CFA" w:rsidP="00923CF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>
        <w:rPr>
          <w:b/>
          <w:i/>
        </w:rPr>
        <w:t>2</w:t>
      </w:r>
      <w:r>
        <w:t xml:space="preserve">: </w:t>
      </w:r>
      <w:r>
        <w:rPr>
          <w:i/>
        </w:rPr>
        <w:t>Define a mapping pattern providing sufficient frequency diversity for UCI with CP-OFDM.</w:t>
      </w:r>
    </w:p>
    <w:p w14:paraId="50B795FC" w14:textId="77777777" w:rsidR="00923CFA" w:rsidRDefault="00923CFA" w:rsidP="00923CFA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  <w:r>
        <w:rPr>
          <w:i/>
          <w:sz w:val="20"/>
          <w:szCs w:val="20"/>
          <w:lang w:val="en-US"/>
        </w:rPr>
        <w:t>.</w:t>
      </w:r>
    </w:p>
    <w:p w14:paraId="260CA9E6" w14:textId="35EA3001" w:rsidR="00923CFA" w:rsidRPr="0006041E" w:rsidRDefault="00923CFA" w:rsidP="0006041E">
      <w:pPr>
        <w:pStyle w:val="ListParagraph"/>
        <w:rPr>
          <w:i/>
          <w:lang w:val="en-US"/>
        </w:rPr>
      </w:pPr>
      <w:r w:rsidRPr="00273D2F">
        <w:rPr>
          <w:i/>
          <w:sz w:val="20"/>
          <w:szCs w:val="20"/>
          <w:lang w:val="en-US"/>
        </w:rPr>
        <w:t>Similar mapping principle can be applied for both CP-OFDM and DFT-S-OFDM.</w:t>
      </w:r>
      <w:r w:rsidRPr="00025DCE">
        <w:rPr>
          <w:i/>
          <w:sz w:val="20"/>
          <w:szCs w:val="20"/>
          <w:lang w:val="en-US"/>
        </w:rPr>
        <w:t xml:space="preserve"> </w:t>
      </w:r>
    </w:p>
    <w:p w14:paraId="44A2E0AC" w14:textId="744063E9" w:rsidR="002A0E68" w:rsidRDefault="002A0E68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3</w:t>
      </w:r>
      <w:r>
        <w:t xml:space="preserve">: </w:t>
      </w:r>
      <w:r>
        <w:rPr>
          <w:i/>
        </w:rPr>
        <w:t>UCI multiplexing with UL data on PUSCH is triggered by UL grant</w:t>
      </w:r>
      <w:r w:rsidR="00476E55">
        <w:rPr>
          <w:i/>
        </w:rPr>
        <w:t>.</w:t>
      </w:r>
    </w:p>
    <w:p w14:paraId="3791FD07" w14:textId="6545E1C5" w:rsidR="002A0E68" w:rsidRDefault="002A0E68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4</w:t>
      </w:r>
      <w:r>
        <w:t xml:space="preserve">: </w:t>
      </w:r>
      <w:r>
        <w:rPr>
          <w:i/>
        </w:rPr>
        <w:t>UL data is rate matched around UCI</w:t>
      </w:r>
      <w:r w:rsidR="00476E55">
        <w:rPr>
          <w:i/>
        </w:rPr>
        <w:t>.</w:t>
      </w:r>
    </w:p>
    <w:p w14:paraId="301CDB10" w14:textId="44F333C8" w:rsidR="00E67719" w:rsidRDefault="00E67719" w:rsidP="00AA7DD6">
      <w:pPr>
        <w:spacing w:after="12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5</w:t>
      </w:r>
      <w:r w:rsidR="00BE7FB4" w:rsidRPr="003E51B9">
        <w:rPr>
          <w:i/>
        </w:rPr>
        <w:t>:</w:t>
      </w:r>
      <w:r>
        <w:t xml:space="preserve"> </w:t>
      </w:r>
      <w:r>
        <w:rPr>
          <w:i/>
        </w:rPr>
        <w:t>Consider joint coding for HARQ-ACK and RI on PUSCH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8E1CB64" w14:textId="2870719B" w:rsidR="0034111C" w:rsidRPr="00A51522" w:rsidRDefault="0034111C">
      <w:pPr>
        <w:pStyle w:val="Heading1"/>
      </w:pPr>
      <w:r w:rsidRPr="00AD0A94">
        <w:t>References</w:t>
      </w:r>
      <w:r w:rsidR="00A2459D" w:rsidRPr="00AD0A94">
        <w:t xml:space="preserve"> </w:t>
      </w:r>
    </w:p>
    <w:p w14:paraId="48E1CB65" w14:textId="62941709" w:rsidR="00055676" w:rsidRPr="000433DA" w:rsidRDefault="00BB3CD3" w:rsidP="00F43D3C">
      <w:pPr>
        <w:numPr>
          <w:ilvl w:val="0"/>
          <w:numId w:val="1"/>
        </w:numPr>
      </w:pPr>
      <w:r w:rsidRPr="00BB3CD3">
        <w:rPr>
          <w:lang w:val="en-US"/>
        </w:rPr>
        <w:t>RP-170847, “</w:t>
      </w:r>
      <w:r w:rsidRPr="00BB3CD3">
        <w:rPr>
          <w:i/>
          <w:lang w:val="en-US"/>
        </w:rPr>
        <w:t>New WID on New Radio Access Technology</w:t>
      </w:r>
      <w:r w:rsidRPr="00BB3CD3">
        <w:rPr>
          <w:lang w:val="en-US"/>
        </w:rPr>
        <w:t>”, NTT DOCOMO</w:t>
      </w:r>
    </w:p>
    <w:p w14:paraId="48E1CB66" w14:textId="3F71BD27" w:rsidR="00777315" w:rsidRDefault="00777315">
      <w:pPr>
        <w:numPr>
          <w:ilvl w:val="0"/>
          <w:numId w:val="1"/>
        </w:numPr>
      </w:pPr>
      <w:r w:rsidRPr="000433DA">
        <w:t>TR 38.913, “</w:t>
      </w:r>
      <w:r w:rsidRPr="000433DA">
        <w:rPr>
          <w:i/>
          <w:lang w:eastAsia="zh-CN"/>
        </w:rPr>
        <w:t>Study on Scenarios and Requirements for Next Generation Access Technologies</w:t>
      </w:r>
      <w:r w:rsidRPr="000433DA">
        <w:t>”, 3GPP</w:t>
      </w:r>
    </w:p>
    <w:p w14:paraId="0972595D" w14:textId="2E9B2C2C" w:rsidR="009B2955" w:rsidRPr="000433DA" w:rsidRDefault="009B2955">
      <w:pPr>
        <w:numPr>
          <w:ilvl w:val="0"/>
          <w:numId w:val="1"/>
        </w:numPr>
      </w:pPr>
      <w:r>
        <w:t>R1-</w:t>
      </w:r>
      <w:r w:rsidR="00CC6F31">
        <w:t>17xxxxx</w:t>
      </w:r>
      <w:r>
        <w:t xml:space="preserve">, </w:t>
      </w:r>
      <w:r w:rsidRPr="000433DA">
        <w:t>“</w:t>
      </w:r>
      <w:r w:rsidR="00AD0A94">
        <w:rPr>
          <w:i/>
        </w:rPr>
        <w:t>On the multiplexing between PUCCHs and PUSCH</w:t>
      </w:r>
      <w:r w:rsidRPr="000433DA">
        <w:t>”, Nokia, Alcatel-Lucent Shanghai Bell</w:t>
      </w:r>
    </w:p>
    <w:p w14:paraId="60E966AE" w14:textId="4D06C3D6" w:rsidR="00AB16D3" w:rsidRPr="000433DA" w:rsidRDefault="00EE3C76" w:rsidP="000433DA">
      <w:pPr>
        <w:numPr>
          <w:ilvl w:val="0"/>
          <w:numId w:val="1"/>
        </w:numPr>
      </w:pPr>
      <w:r w:rsidRPr="000433DA">
        <w:t>R1-</w:t>
      </w:r>
      <w:r w:rsidR="00CC6F31" w:rsidRPr="000433DA">
        <w:t>17</w:t>
      </w:r>
      <w:r w:rsidR="00CC6F31">
        <w:t>xxxxx</w:t>
      </w:r>
      <w:r w:rsidR="00364763" w:rsidRPr="000433DA">
        <w:t>, “</w:t>
      </w:r>
      <w:r w:rsidR="00B2084F" w:rsidRPr="000433DA">
        <w:rPr>
          <w:i/>
        </w:rPr>
        <w:t xml:space="preserve">On the </w:t>
      </w:r>
      <w:r w:rsidR="00635AF1" w:rsidRPr="000433DA">
        <w:rPr>
          <w:i/>
        </w:rPr>
        <w:t xml:space="preserve">design of </w:t>
      </w:r>
      <w:r w:rsidR="00AB16D3" w:rsidRPr="000433DA">
        <w:rPr>
          <w:i/>
        </w:rPr>
        <w:t xml:space="preserve">long </w:t>
      </w:r>
      <w:r w:rsidR="00B2084F" w:rsidRPr="000433DA">
        <w:rPr>
          <w:i/>
        </w:rPr>
        <w:t>PUCCH for NR</w:t>
      </w:r>
      <w:r w:rsidR="00364763" w:rsidRPr="000433DA">
        <w:t>”, Nokia, Alcatel-Lucent Shanghai Bell</w:t>
      </w:r>
    </w:p>
    <w:p w14:paraId="3BCC0FB9" w14:textId="1AAAFF28" w:rsidR="00E67719" w:rsidRPr="007140AE" w:rsidRDefault="00EE3C76" w:rsidP="000433DA">
      <w:pPr>
        <w:numPr>
          <w:ilvl w:val="0"/>
          <w:numId w:val="1"/>
        </w:numPr>
        <w:rPr>
          <w:sz w:val="18"/>
        </w:rPr>
      </w:pPr>
      <w:r w:rsidRPr="000433DA">
        <w:t>R1-</w:t>
      </w:r>
      <w:r w:rsidR="00CC6F31" w:rsidRPr="000433DA">
        <w:t>17</w:t>
      </w:r>
      <w:r w:rsidR="00CC6F31">
        <w:t>xxxxx</w:t>
      </w:r>
      <w:r w:rsidR="00EA7C29" w:rsidRPr="000433DA">
        <w:t xml:space="preserve">, </w:t>
      </w:r>
      <w:r w:rsidR="00AB16D3" w:rsidRPr="000433DA">
        <w:t>“</w:t>
      </w:r>
      <w:r w:rsidR="00AB16D3" w:rsidRPr="000433DA">
        <w:rPr>
          <w:i/>
        </w:rPr>
        <w:t xml:space="preserve">On the </w:t>
      </w:r>
      <w:r w:rsidR="00635AF1" w:rsidRPr="000433DA">
        <w:rPr>
          <w:i/>
        </w:rPr>
        <w:t xml:space="preserve">design of </w:t>
      </w:r>
      <w:r w:rsidR="00AB16D3" w:rsidRPr="000433DA">
        <w:rPr>
          <w:i/>
        </w:rPr>
        <w:t>short PUCCH for NR</w:t>
      </w:r>
      <w:r w:rsidR="00AB16D3" w:rsidRPr="000433DA">
        <w:t>”, Nokia, Alcatel-Lucent Shanghai Bell</w:t>
      </w:r>
    </w:p>
    <w:p w14:paraId="6E4605CE" w14:textId="1F7F8A8F" w:rsidR="00AD0A94" w:rsidRDefault="00AD0A94" w:rsidP="00AD0A94">
      <w:pPr>
        <w:numPr>
          <w:ilvl w:val="0"/>
          <w:numId w:val="1"/>
        </w:numPr>
      </w:pPr>
      <w:r w:rsidRPr="000433DA">
        <w:t>RAN1 Chairman’s Notes, 3GPP TSG RAN WG1 Meeting #87, 3GPP.</w:t>
      </w:r>
    </w:p>
    <w:p w14:paraId="7AF34419" w14:textId="7C29F84E" w:rsidR="00CC6F31" w:rsidRPr="000433DA" w:rsidRDefault="00CC6F31" w:rsidP="00CC6F31">
      <w:pPr>
        <w:numPr>
          <w:ilvl w:val="0"/>
          <w:numId w:val="1"/>
        </w:numPr>
      </w:pPr>
      <w:bookmarkStart w:id="1" w:name="_Ref484679182"/>
      <w:r>
        <w:t>Chairman’s Note, RAN1#89, Hangzhou, China, May 2017.</w:t>
      </w:r>
      <w:bookmarkEnd w:id="1"/>
    </w:p>
    <w:p w14:paraId="005525D4" w14:textId="1F303E4A" w:rsidR="001170F4" w:rsidRPr="00A51522" w:rsidRDefault="001170F4" w:rsidP="001170F4">
      <w:pPr>
        <w:pStyle w:val="Heading1"/>
      </w:pPr>
      <w:r>
        <w:t>Appendix – Simulation assumptions</w:t>
      </w:r>
    </w:p>
    <w:p w14:paraId="6721E24C" w14:textId="7D20F817" w:rsidR="00AD0A94" w:rsidRPr="00F43D3C" w:rsidRDefault="00260453" w:rsidP="0006041E">
      <w:pPr>
        <w:pStyle w:val="Caption"/>
        <w:jc w:val="center"/>
        <w:rPr>
          <w:sz w:val="18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Simulation parameters.</w:t>
      </w:r>
    </w:p>
    <w:p w14:paraId="6385D833" w14:textId="10BC7C87" w:rsidR="00AB16D3" w:rsidRPr="003E51B9" w:rsidRDefault="003F71F2" w:rsidP="0006041E">
      <w:pPr>
        <w:spacing w:after="0"/>
        <w:ind w:left="357"/>
        <w:jc w:val="center"/>
        <w:rPr>
          <w:sz w:val="18"/>
          <w:lang w:val="en-US"/>
        </w:rPr>
      </w:pPr>
      <w:r w:rsidRPr="003F71F2">
        <w:rPr>
          <w:noProof/>
          <w:lang w:val="en-US"/>
        </w:rPr>
        <w:drawing>
          <wp:inline distT="0" distB="0" distL="0" distR="0" wp14:anchorId="2BA625A5" wp14:editId="1CEB1F76">
            <wp:extent cx="4086000" cy="246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000" cy="24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16D3" w:rsidRPr="003E51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6DBFE" w14:textId="77777777" w:rsidR="00C13CEA" w:rsidRDefault="00C13CEA">
      <w:r>
        <w:separator/>
      </w:r>
    </w:p>
  </w:endnote>
  <w:endnote w:type="continuationSeparator" w:id="0">
    <w:p w14:paraId="59379FC8" w14:textId="77777777" w:rsidR="00C13CEA" w:rsidRDefault="00C1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F4A75" w14:textId="77777777" w:rsidR="00C13CEA" w:rsidRDefault="00C13CEA">
      <w:r>
        <w:separator/>
      </w:r>
    </w:p>
  </w:footnote>
  <w:footnote w:type="continuationSeparator" w:id="0">
    <w:p w14:paraId="79551921" w14:textId="77777777" w:rsidR="00C13CEA" w:rsidRDefault="00C13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A2446A"/>
    <w:multiLevelType w:val="hybridMultilevel"/>
    <w:tmpl w:val="6CF8B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3070698B"/>
    <w:multiLevelType w:val="hybridMultilevel"/>
    <w:tmpl w:val="81D40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B32EE"/>
    <w:multiLevelType w:val="hybridMultilevel"/>
    <w:tmpl w:val="34200DDA"/>
    <w:lvl w:ilvl="0" w:tplc="E2A69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A5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0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8C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0E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0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60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D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0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EAC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0785"/>
    <w:rsid w:val="000314CD"/>
    <w:rsid w:val="00033544"/>
    <w:rsid w:val="0003479E"/>
    <w:rsid w:val="00035691"/>
    <w:rsid w:val="0003767C"/>
    <w:rsid w:val="0004132D"/>
    <w:rsid w:val="000433DA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41E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0F4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525A"/>
    <w:rsid w:val="00186904"/>
    <w:rsid w:val="00186B0A"/>
    <w:rsid w:val="001905BD"/>
    <w:rsid w:val="00190BD3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2B4F"/>
    <w:rsid w:val="001B36FC"/>
    <w:rsid w:val="001B41ED"/>
    <w:rsid w:val="001B4607"/>
    <w:rsid w:val="001B5DDE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82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2C9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A56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453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4970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1F6C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493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9F6"/>
    <w:rsid w:val="00397AB6"/>
    <w:rsid w:val="00397ACA"/>
    <w:rsid w:val="003A10C3"/>
    <w:rsid w:val="003A4A40"/>
    <w:rsid w:val="003A4EE9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1B9"/>
    <w:rsid w:val="003E64A9"/>
    <w:rsid w:val="003E7905"/>
    <w:rsid w:val="003F0018"/>
    <w:rsid w:val="003F0336"/>
    <w:rsid w:val="003F5547"/>
    <w:rsid w:val="003F5C40"/>
    <w:rsid w:val="003F6E12"/>
    <w:rsid w:val="003F71F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58D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76E55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0C81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6319"/>
    <w:rsid w:val="004E710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906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35"/>
    <w:rsid w:val="00527FB1"/>
    <w:rsid w:val="0053162F"/>
    <w:rsid w:val="00531777"/>
    <w:rsid w:val="0053281C"/>
    <w:rsid w:val="005340C9"/>
    <w:rsid w:val="00536930"/>
    <w:rsid w:val="00537491"/>
    <w:rsid w:val="005375FE"/>
    <w:rsid w:val="00541395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404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67F4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5CB5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6E25"/>
    <w:rsid w:val="00607D81"/>
    <w:rsid w:val="00610747"/>
    <w:rsid w:val="00610E03"/>
    <w:rsid w:val="0061176E"/>
    <w:rsid w:val="00614CD1"/>
    <w:rsid w:val="0061567B"/>
    <w:rsid w:val="0062152A"/>
    <w:rsid w:val="0062293F"/>
    <w:rsid w:val="00623583"/>
    <w:rsid w:val="00623E2A"/>
    <w:rsid w:val="0062462F"/>
    <w:rsid w:val="00624BA1"/>
    <w:rsid w:val="0062661B"/>
    <w:rsid w:val="0062752D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AF1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46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469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5F0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40AE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30E3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1BEE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5170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586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3E03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0544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3CFA"/>
    <w:rsid w:val="00924627"/>
    <w:rsid w:val="009250A8"/>
    <w:rsid w:val="00925BE6"/>
    <w:rsid w:val="00926F61"/>
    <w:rsid w:val="00926FA9"/>
    <w:rsid w:val="0093123D"/>
    <w:rsid w:val="00933040"/>
    <w:rsid w:val="009330E9"/>
    <w:rsid w:val="0093537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2C84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0FC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955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24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EB3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A7DD6"/>
    <w:rsid w:val="00AB0872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0A94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5AD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13F1"/>
    <w:rsid w:val="00B326A8"/>
    <w:rsid w:val="00B329EB"/>
    <w:rsid w:val="00B33508"/>
    <w:rsid w:val="00B3377E"/>
    <w:rsid w:val="00B340F6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0D23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CD3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0E9C"/>
    <w:rsid w:val="00C12E39"/>
    <w:rsid w:val="00C13CEA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46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C6A67"/>
    <w:rsid w:val="00CC6F31"/>
    <w:rsid w:val="00CD078F"/>
    <w:rsid w:val="00CD121E"/>
    <w:rsid w:val="00CD19B0"/>
    <w:rsid w:val="00CD28F0"/>
    <w:rsid w:val="00CD3ED8"/>
    <w:rsid w:val="00CD761D"/>
    <w:rsid w:val="00CD76B5"/>
    <w:rsid w:val="00CE2346"/>
    <w:rsid w:val="00CE3D3A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D1F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6509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1AF3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980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4161"/>
    <w:rsid w:val="00E0576C"/>
    <w:rsid w:val="00E068BC"/>
    <w:rsid w:val="00E06C7F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DB3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16F7"/>
    <w:rsid w:val="00E74F5D"/>
    <w:rsid w:val="00E75EC0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24D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C29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6E32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C76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2E2"/>
    <w:rsid w:val="00F33DC8"/>
    <w:rsid w:val="00F34444"/>
    <w:rsid w:val="00F4065A"/>
    <w:rsid w:val="00F4275C"/>
    <w:rsid w:val="00F43D3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C6D02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15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585C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2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SP-5AIRPNAIUNRU-1830940522-1203</_dlc_DocId>
    <_dlc_DocIdUrl xmlns="71c5aaf6-e6ce-465b-b873-5148d2a4c105">
      <Url>https://nokia.sharepoint.com/sites/c5g/5gradio/_layouts/15/DocIdRedir.aspx?ID=SP-5AIRPNAIUNRU-1830940522-1203</Url>
      <Description>SP-5AIRPNAIUNRU-1830940522-1203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9B99-D758-453D-9CC8-336F0E00D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FFD79-2153-48C9-B295-7B80E8E4B7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E40142E-E640-4760-AF6F-AED8AF2A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Farag, Emad (Nokia - US/Murray Hill)</cp:lastModifiedBy>
  <cp:revision>3</cp:revision>
  <cp:lastPrinted>2016-06-20T11:35:00Z</cp:lastPrinted>
  <dcterms:created xsi:type="dcterms:W3CDTF">2017-06-15T20:04:00Z</dcterms:created>
  <dcterms:modified xsi:type="dcterms:W3CDTF">2017-06-16T17:20:00Z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226948e8-ec8a-4257-9e42-744fe6cbb10c</vt:lpwstr>
  </property>
</Properties>
</file>