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15F47C" w14:textId="427D3525" w:rsidR="000C5506" w:rsidRPr="00CE0424" w:rsidRDefault="00290B67" w:rsidP="000C5506">
      <w:pPr>
        <w:pStyle w:val="3GPPHeader"/>
        <w:spacing w:after="60"/>
        <w:rPr>
          <w:sz w:val="32"/>
          <w:szCs w:val="32"/>
          <w:highlight w:val="yellow"/>
        </w:rPr>
      </w:pPr>
      <w:r w:rsidRPr="00CE0424">
        <w:t>3GPP TSG-RAN WG</w:t>
      </w:r>
      <w:r>
        <w:t>1</w:t>
      </w:r>
      <w:r w:rsidRPr="00CE0424">
        <w:t xml:space="preserve"> </w:t>
      </w:r>
      <w:r>
        <w:t>NR adhoc</w:t>
      </w:r>
      <w:r w:rsidR="000C5506" w:rsidRPr="00CE0424">
        <w:tab/>
      </w:r>
      <w:r w:rsidR="000C5506">
        <w:rPr>
          <w:sz w:val="32"/>
          <w:szCs w:val="32"/>
        </w:rPr>
        <w:t>R1-170</w:t>
      </w:r>
      <w:r w:rsidR="00EC6EE1">
        <w:rPr>
          <w:sz w:val="32"/>
          <w:szCs w:val="32"/>
        </w:rPr>
        <w:t>0300</w:t>
      </w:r>
    </w:p>
    <w:p w14:paraId="61510074" w14:textId="77777777" w:rsidR="000C5506" w:rsidRDefault="000C5506" w:rsidP="000C5506">
      <w:pPr>
        <w:pStyle w:val="CRCoverPage"/>
        <w:outlineLvl w:val="0"/>
        <w:rPr>
          <w:b/>
          <w:noProof/>
          <w:sz w:val="24"/>
        </w:rPr>
      </w:pPr>
      <w:r>
        <w:rPr>
          <w:b/>
          <w:noProof/>
          <w:sz w:val="24"/>
        </w:rPr>
        <w:t>Spokane, USA</w:t>
      </w:r>
      <w:r w:rsidRPr="00AB78B2">
        <w:rPr>
          <w:b/>
          <w:noProof/>
          <w:sz w:val="24"/>
        </w:rPr>
        <w:t xml:space="preserve">, </w:t>
      </w:r>
      <w:r>
        <w:rPr>
          <w:b/>
          <w:noProof/>
          <w:sz w:val="24"/>
        </w:rPr>
        <w:t>16</w:t>
      </w:r>
      <w:r w:rsidRPr="00BD6748">
        <w:rPr>
          <w:b/>
          <w:noProof/>
          <w:sz w:val="24"/>
          <w:vertAlign w:val="superscript"/>
        </w:rPr>
        <w:t>th</w:t>
      </w:r>
      <w:r>
        <w:rPr>
          <w:b/>
          <w:noProof/>
          <w:sz w:val="24"/>
        </w:rPr>
        <w:t>- 20</w:t>
      </w:r>
      <w:r w:rsidRPr="00BD6748">
        <w:rPr>
          <w:b/>
          <w:noProof/>
          <w:sz w:val="24"/>
          <w:vertAlign w:val="superscript"/>
        </w:rPr>
        <w:t>th</w:t>
      </w:r>
      <w:r>
        <w:rPr>
          <w:b/>
          <w:noProof/>
          <w:sz w:val="24"/>
        </w:rPr>
        <w:t xml:space="preserve"> January 2017</w:t>
      </w:r>
    </w:p>
    <w:p w14:paraId="5FE9F370" w14:textId="77777777" w:rsidR="00E90E49" w:rsidRPr="00CE0424" w:rsidRDefault="00E90E49" w:rsidP="00357380">
      <w:pPr>
        <w:pStyle w:val="3GPPHeader"/>
      </w:pPr>
    </w:p>
    <w:p w14:paraId="2D2CF31E" w14:textId="69829F75" w:rsidR="00E90E49" w:rsidRPr="0015001A" w:rsidRDefault="00E90E49" w:rsidP="00311702">
      <w:pPr>
        <w:pStyle w:val="3GPPHeader"/>
        <w:rPr>
          <w:sz w:val="22"/>
          <w:szCs w:val="22"/>
          <w:lang w:val="en-US"/>
        </w:rPr>
      </w:pPr>
      <w:r w:rsidRPr="0015001A">
        <w:rPr>
          <w:sz w:val="22"/>
          <w:szCs w:val="22"/>
          <w:lang w:val="en-US"/>
        </w:rPr>
        <w:t>Agenda Item:</w:t>
      </w:r>
      <w:r w:rsidRPr="0015001A">
        <w:rPr>
          <w:sz w:val="22"/>
          <w:szCs w:val="22"/>
          <w:lang w:val="en-US"/>
        </w:rPr>
        <w:tab/>
      </w:r>
      <w:r w:rsidR="000C5506">
        <w:rPr>
          <w:sz w:val="22"/>
          <w:szCs w:val="22"/>
          <w:lang w:val="en-US"/>
        </w:rPr>
        <w:t>5.1.1.4.3</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1945CD91" w:rsidR="00E90E49" w:rsidRPr="00CE0424" w:rsidRDefault="003D3C45" w:rsidP="00311702">
      <w:pPr>
        <w:pStyle w:val="3GPPHeader"/>
        <w:rPr>
          <w:sz w:val="22"/>
          <w:szCs w:val="22"/>
        </w:rPr>
      </w:pPr>
      <w:r>
        <w:rPr>
          <w:sz w:val="22"/>
          <w:szCs w:val="22"/>
        </w:rPr>
        <w:t>Title:</w:t>
      </w:r>
      <w:r w:rsidR="00E90E49" w:rsidRPr="00CE0424">
        <w:rPr>
          <w:sz w:val="22"/>
          <w:szCs w:val="22"/>
        </w:rPr>
        <w:tab/>
      </w:r>
      <w:r w:rsidR="00136F73">
        <w:rPr>
          <w:sz w:val="22"/>
          <w:szCs w:val="22"/>
        </w:rPr>
        <w:t>NR two</w:t>
      </w:r>
      <w:r w:rsidR="000C5506">
        <w:rPr>
          <w:sz w:val="22"/>
          <w:szCs w:val="22"/>
        </w:rPr>
        <w:t xml:space="preserve">-step </w:t>
      </w:r>
      <w:r w:rsidR="003F3A59">
        <w:rPr>
          <w:sz w:val="22"/>
          <w:szCs w:val="22"/>
        </w:rPr>
        <w:t xml:space="preserve">random access </w:t>
      </w:r>
      <w:bookmarkStart w:id="0" w:name="_GoBack"/>
      <w:bookmarkEnd w:id="0"/>
      <w:r w:rsidR="000C5506">
        <w:rPr>
          <w:sz w:val="22"/>
          <w:szCs w:val="22"/>
        </w:rPr>
        <w:t>procedure</w:t>
      </w:r>
    </w:p>
    <w:p w14:paraId="00BFF626" w14:textId="59BA655D" w:rsidR="00E90E49" w:rsidRPr="003E4AEC" w:rsidRDefault="00E90E49" w:rsidP="003E4AEC">
      <w:pPr>
        <w:pStyle w:val="3GPPHeader"/>
        <w:rPr>
          <w:sz w:val="22"/>
          <w:szCs w:val="22"/>
        </w:rPr>
      </w:pPr>
      <w:r w:rsidRPr="001B501F">
        <w:rPr>
          <w:sz w:val="22"/>
          <w:szCs w:val="22"/>
        </w:rPr>
        <w:t>Document for:</w:t>
      </w:r>
      <w:r w:rsidRPr="001B501F">
        <w:rPr>
          <w:sz w:val="22"/>
          <w:szCs w:val="22"/>
        </w:rPr>
        <w:tab/>
      </w:r>
      <w:r w:rsidRPr="00FF1171">
        <w:rPr>
          <w:sz w:val="22"/>
          <w:szCs w:val="22"/>
        </w:rPr>
        <w:t>Discussion, Decision</w:t>
      </w:r>
    </w:p>
    <w:p w14:paraId="5F52BF02" w14:textId="77777777" w:rsidR="00E30225" w:rsidRPr="00CE0424" w:rsidRDefault="00E30225" w:rsidP="00E30225">
      <w:pPr>
        <w:pStyle w:val="Heading1"/>
      </w:pPr>
      <w:r w:rsidRPr="00CE0424">
        <w:t>Introduction</w:t>
      </w:r>
    </w:p>
    <w:p w14:paraId="583528FF" w14:textId="0570BE6F" w:rsidR="004705D3" w:rsidRPr="004705D3" w:rsidRDefault="004705D3" w:rsidP="004705D3">
      <w:pPr>
        <w:pStyle w:val="BodyText"/>
      </w:pPr>
      <w:r>
        <w:t>Random</w:t>
      </w:r>
      <w:r w:rsidRPr="004705D3">
        <w:t xml:space="preserve"> access procedure </w:t>
      </w:r>
      <w:r>
        <w:t>i</w:t>
      </w:r>
      <w:r w:rsidRPr="004705D3">
        <w:t xml:space="preserve">s used for </w:t>
      </w:r>
      <w:r w:rsidR="0072574D">
        <w:t xml:space="preserve">e.g. </w:t>
      </w:r>
      <w:r w:rsidRPr="004705D3">
        <w:t xml:space="preserve">initial system access, transition from idle to active mode, and </w:t>
      </w:r>
      <w:r w:rsidR="002D77B5">
        <w:t>handovers</w:t>
      </w:r>
      <w:r w:rsidRPr="004705D3">
        <w:t xml:space="preserve">. It is a critical part of an efficient cellular network design. </w:t>
      </w:r>
    </w:p>
    <w:p w14:paraId="19A8F72A" w14:textId="23D37F22" w:rsidR="004705D3" w:rsidRDefault="004705D3" w:rsidP="004705D3">
      <w:pPr>
        <w:pStyle w:val="BodyText"/>
      </w:pPr>
      <w:r w:rsidRPr="004705D3">
        <w:t xml:space="preserve">The </w:t>
      </w:r>
      <w:r>
        <w:t>random</w:t>
      </w:r>
      <w:r w:rsidRPr="004705D3">
        <w:t xml:space="preserve"> access </w:t>
      </w:r>
      <w:r w:rsidR="00CE10AE">
        <w:t>procedure</w:t>
      </w:r>
      <w:r w:rsidR="00CE10AE" w:rsidRPr="004705D3">
        <w:t xml:space="preserve"> </w:t>
      </w:r>
      <w:r w:rsidRPr="004705D3">
        <w:t>for NR should reuse the main principles of the LTE design</w:t>
      </w:r>
      <w:r w:rsidR="00CE10AE">
        <w:t>. However</w:t>
      </w:r>
      <w:r w:rsidR="00141EDB">
        <w:t xml:space="preserve">, </w:t>
      </w:r>
      <w:r w:rsidRPr="004705D3">
        <w:t>since a wider range of deployment scenarios</w:t>
      </w:r>
      <w:r w:rsidR="00CE10AE">
        <w:t xml:space="preserve"> and also </w:t>
      </w:r>
      <w:r w:rsidRPr="004705D3">
        <w:t>increased requirements on lean design</w:t>
      </w:r>
      <w:r w:rsidR="00CE10AE">
        <w:t xml:space="preserve"> are expected</w:t>
      </w:r>
      <w:r w:rsidRPr="004705D3">
        <w:t xml:space="preserve">, some changes to the legacy procedures are necessary. In particular, PRACH transmission principles </w:t>
      </w:r>
      <w:r w:rsidR="00141EDB">
        <w:t>need refinement</w:t>
      </w:r>
      <w:r w:rsidRPr="004705D3">
        <w:t xml:space="preserve">. </w:t>
      </w:r>
    </w:p>
    <w:p w14:paraId="7ABD09B7" w14:textId="3F35C2D6" w:rsidR="00557D7C" w:rsidRDefault="004705D3" w:rsidP="004705D3">
      <w:pPr>
        <w:pStyle w:val="BodyText"/>
      </w:pPr>
      <w:r w:rsidRPr="004705D3">
        <w:t>Below</w:t>
      </w:r>
      <w:r w:rsidR="00CE10AE">
        <w:t>,</w:t>
      </w:r>
      <w:r w:rsidRPr="004705D3">
        <w:t xml:space="preserve"> we discuss the requirements and high-level principles for </w:t>
      </w:r>
      <w:r>
        <w:t>random</w:t>
      </w:r>
      <w:r w:rsidRPr="004705D3">
        <w:t xml:space="preserve"> access procedure and it</w:t>
      </w:r>
      <w:r>
        <w:t>s</w:t>
      </w:r>
      <w:r w:rsidRPr="004705D3">
        <w:t xml:space="preserve"> implications on PRACH transmission.</w:t>
      </w:r>
      <w:r>
        <w:t xml:space="preserve"> </w:t>
      </w:r>
      <w:r w:rsidR="000D3EAE">
        <w:t>P</w:t>
      </w:r>
      <w:r w:rsidR="000D3EAE" w:rsidRPr="000D3EAE">
        <w:t xml:space="preserve">hysical design of the PRACH preamble </w:t>
      </w:r>
      <w:r w:rsidR="000D3EAE">
        <w:t xml:space="preserve">is described in </w:t>
      </w:r>
      <w:r w:rsidR="00145557">
        <w:fldChar w:fldCharType="begin"/>
      </w:r>
      <w:r w:rsidR="00145557">
        <w:instrText xml:space="preserve"> REF _Ref470182199 \r \h </w:instrText>
      </w:r>
      <w:r w:rsidR="00145557">
        <w:fldChar w:fldCharType="separate"/>
      </w:r>
      <w:r w:rsidR="00145557">
        <w:t>[1]</w:t>
      </w:r>
      <w:r w:rsidR="00145557">
        <w:fldChar w:fldCharType="end"/>
      </w:r>
      <w:r w:rsidR="000D3EAE">
        <w:t xml:space="preserve"> and</w:t>
      </w:r>
      <w:r w:rsidR="00145557">
        <w:fldChar w:fldCharType="begin"/>
      </w:r>
      <w:r w:rsidR="00145557">
        <w:instrText xml:space="preserve"> REF _Ref470182202 \r \h </w:instrText>
      </w:r>
      <w:r w:rsidR="00145557">
        <w:fldChar w:fldCharType="separate"/>
      </w:r>
      <w:r w:rsidR="00145557">
        <w:t>[2]</w:t>
      </w:r>
      <w:r w:rsidR="00145557">
        <w:fldChar w:fldCharType="end"/>
      </w:r>
      <w:r w:rsidR="000D3EAE">
        <w:t>.</w:t>
      </w:r>
    </w:p>
    <w:p w14:paraId="4520143D" w14:textId="043838FB" w:rsidR="00136F73" w:rsidRPr="000E1A1F" w:rsidRDefault="00136F73" w:rsidP="004705D3">
      <w:pPr>
        <w:pStyle w:val="BodyText"/>
        <w:rPr>
          <w:color w:val="FF0000"/>
        </w:rPr>
      </w:pPr>
      <w:r>
        <w:t xml:space="preserve">A companion contribution in RAN2 is given in </w:t>
      </w:r>
      <w:r>
        <w:fldChar w:fldCharType="begin"/>
      </w:r>
      <w:r>
        <w:instrText xml:space="preserve"> REF _Ref471132736 \r \h </w:instrText>
      </w:r>
      <w:r>
        <w:fldChar w:fldCharType="separate"/>
      </w:r>
      <w:r>
        <w:t>[6]</w:t>
      </w:r>
      <w:r>
        <w:fldChar w:fldCharType="end"/>
      </w:r>
      <w:r>
        <w:t>, where a fall-back to four step RACH procedure is discussed</w:t>
      </w:r>
      <w:r w:rsidR="00CE10AE">
        <w:t>.</w:t>
      </w:r>
    </w:p>
    <w:p w14:paraId="1C7F68E1" w14:textId="627BCE13" w:rsidR="00103EEB" w:rsidRDefault="00E30225" w:rsidP="00103EEB">
      <w:pPr>
        <w:pStyle w:val="Heading1"/>
      </w:pPr>
      <w:bookmarkStart w:id="1" w:name="_Ref178064866"/>
      <w:r w:rsidRPr="00CE0424">
        <w:t>Discussion</w:t>
      </w:r>
      <w:bookmarkEnd w:id="1"/>
    </w:p>
    <w:p w14:paraId="429DAD02" w14:textId="0453A541" w:rsidR="000D3EAE" w:rsidRPr="000D3EAE" w:rsidRDefault="000D3EAE" w:rsidP="000D3EAE">
      <w:pPr>
        <w:pStyle w:val="Heading2"/>
      </w:pPr>
      <w:r>
        <w:t>Random access procedure</w:t>
      </w:r>
    </w:p>
    <w:p w14:paraId="1F04A9DD" w14:textId="73BCC5E0" w:rsidR="00A0260D" w:rsidRDefault="00141EDB" w:rsidP="00145307">
      <w:r>
        <w:t xml:space="preserve">In LTE, </w:t>
      </w:r>
      <w:r w:rsidR="003E4AEC">
        <w:t xml:space="preserve">a four-step approach </w:t>
      </w:r>
      <w:r w:rsidR="00A0260D">
        <w:fldChar w:fldCharType="begin"/>
      </w:r>
      <w:r w:rsidR="00A0260D">
        <w:instrText xml:space="preserve"> REF _Ref471121035 \r \h </w:instrText>
      </w:r>
      <w:r w:rsidR="00A0260D">
        <w:fldChar w:fldCharType="separate"/>
      </w:r>
      <w:r w:rsidR="00A0260D">
        <w:t>[3]</w:t>
      </w:r>
      <w:r w:rsidR="00A0260D">
        <w:fldChar w:fldCharType="end"/>
      </w:r>
      <w:r w:rsidR="00A0260D">
        <w:t xml:space="preserve"> </w:t>
      </w:r>
      <w:r>
        <w:t>is used for the random access procedure</w:t>
      </w:r>
      <w:r w:rsidR="00A0260D">
        <w:t xml:space="preserve">, see </w:t>
      </w:r>
      <w:r w:rsidR="00A0260D">
        <w:fldChar w:fldCharType="begin"/>
      </w:r>
      <w:r w:rsidR="00A0260D">
        <w:instrText xml:space="preserve"> REF _Ref458152610 \h </w:instrText>
      </w:r>
      <w:r w:rsidR="00A0260D">
        <w:fldChar w:fldCharType="separate"/>
      </w:r>
      <w:r w:rsidR="00A0260D">
        <w:t xml:space="preserve">Figure </w:t>
      </w:r>
      <w:r w:rsidR="00A0260D">
        <w:rPr>
          <w:noProof/>
        </w:rPr>
        <w:t>1</w:t>
      </w:r>
      <w:r w:rsidR="00A0260D">
        <w:fldChar w:fldCharType="end"/>
      </w:r>
      <w:r w:rsidR="00A0260D">
        <w:t xml:space="preserve">. </w:t>
      </w:r>
      <w:r w:rsidR="00CE10AE">
        <w:t>In this approach, t</w:t>
      </w:r>
      <w:r w:rsidR="00A0260D">
        <w:t xml:space="preserve">he UE detects a synchronization signal (SS) and decodes the broadcasted system information, followed by transmitting a PRACH preamble (message 1) in </w:t>
      </w:r>
      <w:r w:rsidR="00CE10AE">
        <w:t xml:space="preserve">the </w:t>
      </w:r>
      <w:r w:rsidR="00A0260D">
        <w:t xml:space="preserve">uplink. The gNB replies with a </w:t>
      </w:r>
      <w:r w:rsidR="001443AB">
        <w:t>RAR (</w:t>
      </w:r>
      <w:r w:rsidR="00A92577">
        <w:t>R</w:t>
      </w:r>
      <w:r w:rsidR="00A0260D">
        <w:t xml:space="preserve">andom </w:t>
      </w:r>
      <w:r w:rsidR="00A92577">
        <w:t>A</w:t>
      </w:r>
      <w:r w:rsidR="00A0260D">
        <w:t xml:space="preserve">ccess </w:t>
      </w:r>
      <w:r w:rsidR="00A92577">
        <w:t>R</w:t>
      </w:r>
      <w:r w:rsidR="00A0260D">
        <w:t xml:space="preserve">esponse, </w:t>
      </w:r>
      <w:r w:rsidR="001443AB">
        <w:t>message 2</w:t>
      </w:r>
      <w:r w:rsidR="00A0260D">
        <w:t>)</w:t>
      </w:r>
      <w:r w:rsidR="00CE10AE">
        <w:t>. T</w:t>
      </w:r>
      <w:r w:rsidR="00A0260D">
        <w:t xml:space="preserve">he UE </w:t>
      </w:r>
      <w:r w:rsidR="00CE10AE">
        <w:t xml:space="preserve">then </w:t>
      </w:r>
      <w:r w:rsidR="00A0260D">
        <w:t>transmits a</w:t>
      </w:r>
      <w:r w:rsidR="001443AB">
        <w:t xml:space="preserve"> UE identification (</w:t>
      </w:r>
      <w:r w:rsidR="00A0260D">
        <w:t>message 3</w:t>
      </w:r>
      <w:r w:rsidR="001443AB">
        <w:t>)</w:t>
      </w:r>
      <w:r w:rsidR="00A0260D">
        <w:t xml:space="preserve"> </w:t>
      </w:r>
      <w:r w:rsidR="001443AB">
        <w:t>on PUSCH</w:t>
      </w:r>
      <w:r w:rsidR="00A0260D">
        <w:t xml:space="preserve">. </w:t>
      </w:r>
    </w:p>
    <w:p w14:paraId="1B543D37" w14:textId="1FA0AD79" w:rsidR="003E4AEC" w:rsidRDefault="00A0260D" w:rsidP="00145307">
      <w:r>
        <w:t>T</w:t>
      </w:r>
      <w:r w:rsidR="003E4AEC">
        <w:t xml:space="preserve">he </w:t>
      </w:r>
      <w:r w:rsidR="00141EDB">
        <w:t xml:space="preserve">UE transmits </w:t>
      </w:r>
      <w:r w:rsidR="001443AB">
        <w:t>PUSCH (</w:t>
      </w:r>
      <w:r w:rsidR="003E4AEC">
        <w:t>message 3</w:t>
      </w:r>
      <w:r w:rsidR="001443AB">
        <w:t>)</w:t>
      </w:r>
      <w:r w:rsidR="003E4AEC">
        <w:t xml:space="preserve"> </w:t>
      </w:r>
      <w:r>
        <w:t xml:space="preserve">after </w:t>
      </w:r>
      <w:r w:rsidR="00CE10AE">
        <w:t>receiving</w:t>
      </w:r>
      <w:r w:rsidR="003E4AEC">
        <w:t xml:space="preserve"> a timing advance command </w:t>
      </w:r>
      <w:r w:rsidR="00141EDB">
        <w:t xml:space="preserve">in </w:t>
      </w:r>
      <w:r w:rsidR="001443AB">
        <w:t>the RAR</w:t>
      </w:r>
      <w:r w:rsidR="00CE10AE">
        <w:t>,</w:t>
      </w:r>
      <w:r w:rsidR="001443AB">
        <w:t xml:space="preserve"> </w:t>
      </w:r>
      <w:r w:rsidR="00141EDB">
        <w:t xml:space="preserve">allowing </w:t>
      </w:r>
      <w:r w:rsidR="001443AB">
        <w:t>PUSCH</w:t>
      </w:r>
      <w:r w:rsidR="003E4AEC">
        <w:t xml:space="preserve"> </w:t>
      </w:r>
      <w:r w:rsidR="00141EDB">
        <w:t xml:space="preserve">to be </w:t>
      </w:r>
      <w:r w:rsidR="003E4AEC">
        <w:t xml:space="preserve">received with a timing accuracy within the cyclic prefix. Without this timing advance, a very large CP would be needed in order to be able to demodulate and detect </w:t>
      </w:r>
      <w:r w:rsidR="001443AB">
        <w:t>PUSCH</w:t>
      </w:r>
      <w:r w:rsidR="003E4AEC">
        <w:t xml:space="preserve">, unless the system is applied in a cell with very small distance between UE and </w:t>
      </w:r>
      <w:r w:rsidR="001443AB">
        <w:t>e</w:t>
      </w:r>
      <w:r>
        <w:t>NB</w:t>
      </w:r>
      <w:r w:rsidR="003E4AEC">
        <w:t xml:space="preserve">. </w:t>
      </w:r>
      <w:r w:rsidR="00141EDB">
        <w:t>Since NR will also support larger cell</w:t>
      </w:r>
      <w:r w:rsidR="00F9687B">
        <w:t>s</w:t>
      </w:r>
      <w:r w:rsidR="00141EDB">
        <w:t xml:space="preserve"> with a need for </w:t>
      </w:r>
      <w:r w:rsidR="00F9687B">
        <w:t>providing a timing advance t</w:t>
      </w:r>
      <w:r w:rsidR="00141EDB">
        <w:t>o the UE the four-step approach is nee</w:t>
      </w:r>
      <w:r>
        <w:t>ded for random access procedure</w:t>
      </w:r>
      <w:r w:rsidR="00D63DDC">
        <w:t xml:space="preserve">. </w:t>
      </w:r>
    </w:p>
    <w:p w14:paraId="32D750CC" w14:textId="74D1508F" w:rsidR="00145307" w:rsidRDefault="00617E01" w:rsidP="00145307">
      <w:r>
        <w:rPr>
          <w:noProof/>
          <w:lang w:val="en-US" w:eastAsia="en-US"/>
        </w:rPr>
        <w:lastRenderedPageBreak/>
        <mc:AlternateContent>
          <mc:Choice Requires="wpc">
            <w:drawing>
              <wp:inline distT="0" distB="0" distL="0" distR="0" wp14:anchorId="44A66622" wp14:editId="46A8DB04">
                <wp:extent cx="6066790" cy="2943225"/>
                <wp:effectExtent l="0" t="0" r="0" b="0"/>
                <wp:docPr id="198" name="Canvas 198"/>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 name="Picture 12"/>
                          <pic:cNvPicPr>
                            <a:picLocks noChangeAspect="1"/>
                          </pic:cNvPicPr>
                        </pic:nvPicPr>
                        <pic:blipFill>
                          <a:blip r:embed="rId14"/>
                          <a:stretch>
                            <a:fillRect/>
                          </a:stretch>
                        </pic:blipFill>
                        <pic:spPr>
                          <a:xfrm>
                            <a:off x="0" y="0"/>
                            <a:ext cx="6066790" cy="2903828"/>
                          </a:xfrm>
                          <a:prstGeom prst="rect">
                            <a:avLst/>
                          </a:prstGeom>
                        </pic:spPr>
                      </pic:pic>
                    </wpc:wpc>
                  </a:graphicData>
                </a:graphic>
              </wp:inline>
            </w:drawing>
          </mc:Choice>
          <mc:Fallback>
            <w:pict>
              <v:group w14:anchorId="4D68EF0D" id="Canvas 198" o:spid="_x0000_s1026" editas="canvas" style="width:477.7pt;height:231.75pt;mso-position-horizontal-relative:char;mso-position-vertical-relative:line" coordsize="60667,294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667;height:29432;visibility:visible;mso-wrap-style:square">
                  <v:fill o:detectmouseclick="t"/>
                  <v:path o:connecttype="none"/>
                </v:shape>
                <v:shape id="Picture 12" o:spid="_x0000_s1028" type="#_x0000_t75" style="position:absolute;width:60667;height:29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">
                  <v:imagedata r:id="rId17" o:title=""/>
                  <v:path arrowok="t"/>
                </v:shape>
                <w10:anchorlock/>
              </v:group>
            </w:pict>
          </mc:Fallback>
        </mc:AlternateContent>
      </w:r>
    </w:p>
    <w:p w14:paraId="1D0C79F5" w14:textId="5F587FF6" w:rsidR="009A79BE" w:rsidRDefault="009A79BE" w:rsidP="009A79BE">
      <w:pPr>
        <w:pStyle w:val="Caption"/>
      </w:pPr>
      <w:bookmarkStart w:id="2" w:name="_Ref458152610"/>
      <w:bookmarkStart w:id="3" w:name="_Ref470181738"/>
      <w:r>
        <w:t xml:space="preserve">Figure </w:t>
      </w:r>
      <w:r>
        <w:fldChar w:fldCharType="begin"/>
      </w:r>
      <w:r>
        <w:instrText xml:space="preserve"> SEQ Figure \* ARABIC </w:instrText>
      </w:r>
      <w:r>
        <w:fldChar w:fldCharType="separate"/>
      </w:r>
      <w:r w:rsidR="00D93946">
        <w:rPr>
          <w:noProof/>
        </w:rPr>
        <w:t>1</w:t>
      </w:r>
      <w:r>
        <w:fldChar w:fldCharType="end"/>
      </w:r>
      <w:bookmarkEnd w:id="2"/>
      <w:r>
        <w:t xml:space="preserve">. </w:t>
      </w:r>
      <w:r w:rsidR="00BE39D0">
        <w:t xml:space="preserve">A </w:t>
      </w:r>
      <w:r w:rsidR="00A92577">
        <w:t>four-</w:t>
      </w:r>
      <w:r w:rsidR="00BE39D0">
        <w:t>step i</w:t>
      </w:r>
      <w:r>
        <w:t>nitial access procedure</w:t>
      </w:r>
      <w:bookmarkEnd w:id="3"/>
    </w:p>
    <w:p w14:paraId="35BBBD09" w14:textId="77777777" w:rsidR="003E4AEC" w:rsidRPr="003E4AEC" w:rsidRDefault="003E4AEC" w:rsidP="003E4AEC">
      <w:pPr>
        <w:pStyle w:val="Proposal"/>
        <w:numPr>
          <w:ilvl w:val="0"/>
          <w:numId w:val="0"/>
        </w:numPr>
        <w:ind w:left="1701" w:hanging="1701"/>
      </w:pPr>
    </w:p>
    <w:p w14:paraId="1FFB92AC" w14:textId="221FFFE3" w:rsidR="003E4AEC" w:rsidRDefault="003E4AEC" w:rsidP="003E4AEC">
      <w:r w:rsidRPr="001702D1">
        <w:t xml:space="preserve">For </w:t>
      </w:r>
      <w:r>
        <w:t>NR unlicensed operation</w:t>
      </w:r>
      <w:r w:rsidRPr="001702D1">
        <w:t xml:space="preserve">, using the current four-step LTE random access procedure for initial network access </w:t>
      </w:r>
      <w:r w:rsidR="00F9687B">
        <w:t xml:space="preserve">would </w:t>
      </w:r>
      <w:r w:rsidRPr="001702D1">
        <w:t>impl</w:t>
      </w:r>
      <w:r w:rsidR="00F9687B">
        <w:t>y</w:t>
      </w:r>
      <w:r w:rsidRPr="001702D1">
        <w:t xml:space="preserve"> that up to four independent LBT </w:t>
      </w:r>
      <w:r w:rsidR="00A0260D">
        <w:t xml:space="preserve">(Listen Before Talk) </w:t>
      </w:r>
      <w:r w:rsidRPr="001702D1">
        <w:t>procedures need to be performed</w:t>
      </w:r>
      <w:r w:rsidR="00F9687B">
        <w:t xml:space="preserve"> during the random access procedure</w:t>
      </w:r>
      <w:r w:rsidRPr="001702D1">
        <w:t xml:space="preserve">, two by the UE and two by the </w:t>
      </w:r>
      <w:r w:rsidR="00EC6EE1">
        <w:t>gNB</w:t>
      </w:r>
      <w:r w:rsidRPr="001702D1">
        <w:t xml:space="preserve">. This </w:t>
      </w:r>
      <w:r w:rsidR="00F9687B">
        <w:t xml:space="preserve">would </w:t>
      </w:r>
      <w:r w:rsidRPr="001702D1">
        <w:t xml:space="preserve">significantly increase the delay in </w:t>
      </w:r>
      <w:r>
        <w:t>accessing</w:t>
      </w:r>
      <w:r w:rsidRPr="001702D1">
        <w:t xml:space="preserve"> the network, reduc</w:t>
      </w:r>
      <w:r w:rsidR="00F9687B">
        <w:t>ing</w:t>
      </w:r>
      <w:r w:rsidRPr="001702D1">
        <w:t xml:space="preserve"> the competi</w:t>
      </w:r>
      <w:r w:rsidR="00A0260D">
        <w:t>ti</w:t>
      </w:r>
      <w:r w:rsidRPr="001702D1">
        <w:t xml:space="preserve">veness of </w:t>
      </w:r>
      <w:r>
        <w:t>NR</w:t>
      </w:r>
      <w:r w:rsidRPr="001702D1">
        <w:t xml:space="preserve"> </w:t>
      </w:r>
      <w:r>
        <w:t>systems</w:t>
      </w:r>
      <w:r w:rsidR="0041064D">
        <w:t xml:space="preserve"> in unlicensed spectrum</w:t>
      </w:r>
      <w:r w:rsidRPr="001702D1">
        <w:t>.</w:t>
      </w:r>
    </w:p>
    <w:p w14:paraId="11369F63" w14:textId="33971E0D" w:rsidR="003E4AEC" w:rsidRDefault="003E4AEC" w:rsidP="003E4AEC">
      <w:pPr>
        <w:pStyle w:val="BodyText"/>
      </w:pPr>
      <w:r>
        <w:t xml:space="preserve">Therefore, </w:t>
      </w:r>
      <w:r w:rsidR="00E06F8D">
        <w:t>completing</w:t>
      </w:r>
      <w:r w:rsidR="0041064D">
        <w:t xml:space="preserve"> </w:t>
      </w:r>
      <w:r>
        <w:t xml:space="preserve">the initial access in </w:t>
      </w:r>
      <w:r w:rsidR="00E06F8D">
        <w:t xml:space="preserve">only </w:t>
      </w:r>
      <w:r>
        <w:t>two steps</w:t>
      </w:r>
      <w:r w:rsidR="0041064D">
        <w:t xml:space="preserve"> </w:t>
      </w:r>
      <w:r w:rsidR="00D93946">
        <w:t xml:space="preserve">as illustrated in </w:t>
      </w:r>
      <w:r w:rsidR="00D93946">
        <w:fldChar w:fldCharType="begin"/>
      </w:r>
      <w:r w:rsidR="00D93946">
        <w:instrText xml:space="preserve"> REF _Ref470181896 \h </w:instrText>
      </w:r>
      <w:r w:rsidR="00D93946">
        <w:fldChar w:fldCharType="separate"/>
      </w:r>
      <w:r w:rsidR="00D93946">
        <w:t xml:space="preserve">Figure </w:t>
      </w:r>
      <w:r w:rsidR="00D93946">
        <w:rPr>
          <w:noProof/>
        </w:rPr>
        <w:t>2</w:t>
      </w:r>
      <w:r w:rsidR="00D93946">
        <w:fldChar w:fldCharType="end"/>
      </w:r>
      <w:r w:rsidR="00D93946">
        <w:t xml:space="preserve">, </w:t>
      </w:r>
      <w:r w:rsidR="0041064D">
        <w:t>should be considered</w:t>
      </w:r>
      <w:r>
        <w:t>:</w:t>
      </w:r>
    </w:p>
    <w:p w14:paraId="778D56B4" w14:textId="797BF96C" w:rsidR="003E4AEC" w:rsidRDefault="003E4AEC" w:rsidP="003E4AEC">
      <w:pPr>
        <w:pStyle w:val="BodyText"/>
        <w:numPr>
          <w:ilvl w:val="0"/>
          <w:numId w:val="24"/>
        </w:numPr>
      </w:pPr>
      <w:r>
        <w:t xml:space="preserve">Step 1: UE sends random access preamble together with </w:t>
      </w:r>
      <w:r w:rsidR="002D77B5">
        <w:t xml:space="preserve">higher layer data such </w:t>
      </w:r>
      <w:r>
        <w:t>a</w:t>
      </w:r>
      <w:r w:rsidR="002D77B5">
        <w:t>s</w:t>
      </w:r>
      <w:r>
        <w:t xml:space="preserve"> RRC connection request</w:t>
      </w:r>
      <w:r w:rsidR="001443AB">
        <w:t xml:space="preserve"> possibly together with some small payload</w:t>
      </w:r>
      <w:r>
        <w:t xml:space="preserve"> on </w:t>
      </w:r>
      <w:r w:rsidR="001443AB">
        <w:t>PUSCH</w:t>
      </w:r>
      <w:r>
        <w:t xml:space="preserve"> after performing LBT;</w:t>
      </w:r>
    </w:p>
    <w:p w14:paraId="04442B02" w14:textId="700821CF" w:rsidR="003E4AEC" w:rsidRDefault="003E4AEC" w:rsidP="003E4AEC">
      <w:pPr>
        <w:pStyle w:val="BodyText"/>
        <w:numPr>
          <w:ilvl w:val="0"/>
          <w:numId w:val="24"/>
        </w:numPr>
      </w:pPr>
      <w:r>
        <w:t xml:space="preserve">Step 2: The </w:t>
      </w:r>
      <w:r w:rsidR="00A92577">
        <w:t xml:space="preserve">gNB </w:t>
      </w:r>
      <w:r>
        <w:t xml:space="preserve">sends </w:t>
      </w:r>
      <w:r w:rsidR="00A92577">
        <w:t>RAR</w:t>
      </w:r>
      <w:r>
        <w:t xml:space="preserve"> including UE identifier assignment, timing advance information,</w:t>
      </w:r>
      <w:r w:rsidR="00A92577">
        <w:t xml:space="preserve"> and</w:t>
      </w:r>
      <w:r>
        <w:t xml:space="preserve"> contention resolution </w:t>
      </w:r>
      <w:r w:rsidR="001443AB">
        <w:t xml:space="preserve">message </w:t>
      </w:r>
      <w:r>
        <w:t>after performing LBT.</w:t>
      </w:r>
    </w:p>
    <w:p w14:paraId="6FBBDEE5" w14:textId="27002D3C" w:rsidR="00BE39D0" w:rsidRDefault="003E4AEC" w:rsidP="00D93946">
      <w:r>
        <w:t>The</w:t>
      </w:r>
      <w:r w:rsidRPr="00DA3F3A">
        <w:t xml:space="preserve"> two-step random access procedure for initial access requires up to two LBT procedures compared to four LBT steps for the current LTE initial access. The UE transmits once on the UL and the </w:t>
      </w:r>
      <w:r w:rsidR="00A92577">
        <w:t>gNB</w:t>
      </w:r>
      <w:r w:rsidR="00A92577" w:rsidRPr="00DA3F3A">
        <w:t xml:space="preserve"> </w:t>
      </w:r>
      <w:r w:rsidRPr="00DA3F3A">
        <w:t xml:space="preserve">transmits once on the DL to complete the proposed </w:t>
      </w:r>
      <w:r w:rsidR="00ED7363">
        <w:t>random access</w:t>
      </w:r>
      <w:r w:rsidRPr="00DA3F3A">
        <w:t xml:space="preserve"> procedure.</w:t>
      </w:r>
      <w:r w:rsidR="005B041B">
        <w:t xml:space="preserve"> </w:t>
      </w:r>
      <w:r w:rsidR="0041064D">
        <w:t xml:space="preserve">Such a </w:t>
      </w:r>
      <w:r w:rsidR="005B041B">
        <w:t xml:space="preserve">two-step procedure might also be </w:t>
      </w:r>
      <w:r w:rsidR="0041064D">
        <w:t>us</w:t>
      </w:r>
      <w:r w:rsidR="002D77B5">
        <w:t>ed</w:t>
      </w:r>
      <w:r w:rsidR="0041064D">
        <w:t xml:space="preserve"> </w:t>
      </w:r>
      <w:r w:rsidR="005B041B">
        <w:t>for operation in small cells</w:t>
      </w:r>
      <w:r w:rsidR="0041064D">
        <w:t xml:space="preserve"> in licensed spectrum where UE transmission of data without timing advance from the network is possible. </w:t>
      </w:r>
    </w:p>
    <w:p w14:paraId="14A4B9FA" w14:textId="221CF3A5" w:rsidR="00BE39D0" w:rsidRDefault="00BE39D0" w:rsidP="000E1A1F">
      <w:pPr>
        <w:pStyle w:val="BodyText"/>
      </w:pPr>
    </w:p>
    <w:p w14:paraId="4BBBB46B" w14:textId="0B00F5B4" w:rsidR="00BE39D0" w:rsidRDefault="00BE39D0" w:rsidP="000E1A1F">
      <w:pPr>
        <w:pStyle w:val="BodyText"/>
      </w:pPr>
      <w:r>
        <w:rPr>
          <w:noProof/>
          <w:lang w:val="en-US" w:eastAsia="en-US"/>
        </w:rPr>
        <mc:AlternateContent>
          <mc:Choice Requires="wpc">
            <w:drawing>
              <wp:inline distT="0" distB="0" distL="0" distR="0" wp14:anchorId="54851293" wp14:editId="73B97CBF">
                <wp:extent cx="5486400" cy="2724059"/>
                <wp:effectExtent l="0" t="0" r="0" b="0"/>
                <wp:docPr id="1"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Picture 11"/>
                          <pic:cNvPicPr>
                            <a:picLocks noChangeAspect="1"/>
                          </pic:cNvPicPr>
                        </pic:nvPicPr>
                        <pic:blipFill>
                          <a:blip r:embed="rId18"/>
                          <a:stretch>
                            <a:fillRect/>
                          </a:stretch>
                        </pic:blipFill>
                        <pic:spPr>
                          <a:xfrm>
                            <a:off x="0" y="0"/>
                            <a:ext cx="5486400" cy="2626028"/>
                          </a:xfrm>
                          <a:prstGeom prst="rect">
                            <a:avLst/>
                          </a:prstGeom>
                        </pic:spPr>
                      </pic:pic>
                    </wpc:wpc>
                  </a:graphicData>
                </a:graphic>
              </wp:inline>
            </w:drawing>
          </mc:Choice>
          <mc:Fallback>
            <w:pict>
              <v:group w14:anchorId="50D1E53F" id="Canvas 1" o:spid="_x0000_s1026" editas="canvas" style="width:6in;height:214.5pt;mso-position-horizontal-relative:char;mso-position-vertical-relative:line" coordsize="54864,27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">
                <v:shape id="_x0000_s1027" type="#_x0000_t75" style="position:absolute;width:54864;height:27235;visibility:visible;mso-wrap-style:square">
                  <v:fill o:detectmouseclick="t"/>
                  <v:path o:connecttype="none"/>
                </v:shape>
                <v:shape id="Picture 11" o:spid="_x0000_s1028" type="#_x0000_t75" style="position:absolute;width:54864;height:26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">
                  <v:imagedata r:id="rId19" o:title=""/>
                  <v:path arrowok="t"/>
                </v:shape>
                <w10:anchorlock/>
              </v:group>
            </w:pict>
          </mc:Fallback>
        </mc:AlternateContent>
      </w:r>
    </w:p>
    <w:p w14:paraId="21014FCD" w14:textId="02DE3177" w:rsidR="00BE5D7A" w:rsidRDefault="00BE5D7A" w:rsidP="00BE5D7A">
      <w:pPr>
        <w:pStyle w:val="Caption"/>
      </w:pPr>
      <w:bookmarkStart w:id="4" w:name="_Ref470181896"/>
      <w:r>
        <w:t xml:space="preserve">Figure </w:t>
      </w:r>
      <w:r>
        <w:fldChar w:fldCharType="begin"/>
      </w:r>
      <w:r>
        <w:instrText xml:space="preserve"> SEQ Figure \* ARABIC </w:instrText>
      </w:r>
      <w:r>
        <w:fldChar w:fldCharType="separate"/>
      </w:r>
      <w:r w:rsidR="00D93946">
        <w:rPr>
          <w:noProof/>
        </w:rPr>
        <w:t>2</w:t>
      </w:r>
      <w:r>
        <w:fldChar w:fldCharType="end"/>
      </w:r>
      <w:bookmarkEnd w:id="4"/>
      <w:r w:rsidR="00D93946">
        <w:t xml:space="preserve">. A </w:t>
      </w:r>
      <w:r w:rsidR="00F71B18">
        <w:t>two-</w:t>
      </w:r>
      <w:r>
        <w:t>step initial access procedure</w:t>
      </w:r>
    </w:p>
    <w:p w14:paraId="3EDEBFD9" w14:textId="3B211C37" w:rsidR="00BE5D7A" w:rsidRDefault="00BE5D7A" w:rsidP="000E1A1F">
      <w:pPr>
        <w:pStyle w:val="BodyText"/>
      </w:pPr>
    </w:p>
    <w:p w14:paraId="564A4E64" w14:textId="0A5DC0F4" w:rsidR="00A92577" w:rsidRDefault="00D93946" w:rsidP="000E1A1F">
      <w:pPr>
        <w:pStyle w:val="BodyText"/>
      </w:pPr>
      <w:r>
        <w:t xml:space="preserve">Both </w:t>
      </w:r>
      <w:r w:rsidR="00136F73">
        <w:t>four-step</w:t>
      </w:r>
      <w:r>
        <w:t xml:space="preserve"> and </w:t>
      </w:r>
      <w:r w:rsidR="00136F73">
        <w:t>two-step</w:t>
      </w:r>
      <w:r>
        <w:t xml:space="preserve"> procedures are illustrated in </w:t>
      </w:r>
      <w:r>
        <w:fldChar w:fldCharType="begin"/>
      </w:r>
      <w:r>
        <w:instrText xml:space="preserve"> REF _Ref470181995 \h </w:instrText>
      </w:r>
      <w:r>
        <w:fldChar w:fldCharType="separate"/>
      </w:r>
      <w:r>
        <w:t xml:space="preserve">Figure </w:t>
      </w:r>
      <w:r>
        <w:rPr>
          <w:noProof/>
        </w:rPr>
        <w:t>3</w:t>
      </w:r>
      <w:r>
        <w:fldChar w:fldCharType="end"/>
      </w:r>
      <w:r>
        <w:t xml:space="preserve">. Here, </w:t>
      </w:r>
      <w:r w:rsidR="00725386">
        <w:t>the PRACH and</w:t>
      </w:r>
      <w:r w:rsidR="00A92577">
        <w:t xml:space="preserve"> the</w:t>
      </w:r>
      <w:r w:rsidR="00725386">
        <w:t xml:space="preserve"> NR-PUSCH denotes physical channels while RAR and CR</w:t>
      </w:r>
      <w:r w:rsidR="00A92577">
        <w:t>M denotes the messages</w:t>
      </w:r>
      <w:r w:rsidR="00725386">
        <w:t>. T</w:t>
      </w:r>
      <w:r>
        <w:t>he PRACH preamble design is identical in both procedures</w:t>
      </w:r>
      <w:r w:rsidR="00725386">
        <w:t xml:space="preserve"> where d</w:t>
      </w:r>
      <w:r>
        <w:t>etails of t</w:t>
      </w:r>
      <w:r w:rsidR="00A56CAB">
        <w:t xml:space="preserve">his PRACH preamble are given in </w:t>
      </w:r>
      <w:r>
        <w:fldChar w:fldCharType="begin"/>
      </w:r>
      <w:r>
        <w:instrText xml:space="preserve"> REF _Ref470182202 \r \h </w:instrText>
      </w:r>
      <w:r>
        <w:fldChar w:fldCharType="separate"/>
      </w:r>
      <w:r w:rsidR="00A56CAB">
        <w:t>[1]</w:t>
      </w:r>
      <w:r>
        <w:fldChar w:fldCharType="end"/>
      </w:r>
      <w:r w:rsidR="00A56CAB">
        <w:fldChar w:fldCharType="begin"/>
      </w:r>
      <w:r w:rsidR="00A56CAB">
        <w:instrText xml:space="preserve"> REF _Ref470182199 \r \h </w:instrText>
      </w:r>
      <w:r w:rsidR="00A56CAB">
        <w:fldChar w:fldCharType="separate"/>
      </w:r>
      <w:r w:rsidR="00A56CAB">
        <w:t>[4]</w:t>
      </w:r>
      <w:r w:rsidR="00A56CAB">
        <w:fldChar w:fldCharType="end"/>
      </w:r>
      <w:r w:rsidR="00725386">
        <w:t>. A discussion and proposals for physical design of</w:t>
      </w:r>
      <w:r w:rsidR="00ED7363">
        <w:t xml:space="preserve"> </w:t>
      </w:r>
      <w:r w:rsidR="001443AB">
        <w:t>RAR</w:t>
      </w:r>
      <w:r w:rsidR="00A56CAB">
        <w:t xml:space="preserve"> </w:t>
      </w:r>
      <w:r w:rsidR="00725386">
        <w:t xml:space="preserve">are given </w:t>
      </w:r>
      <w:r w:rsidR="00A56CAB">
        <w:t xml:space="preserve">in  </w:t>
      </w:r>
      <w:r w:rsidR="00A56CAB">
        <w:fldChar w:fldCharType="begin"/>
      </w:r>
      <w:r w:rsidR="00A56CAB">
        <w:instrText xml:space="preserve"> REF _Ref471118525 \r \h </w:instrText>
      </w:r>
      <w:r w:rsidR="00A56CAB">
        <w:fldChar w:fldCharType="separate"/>
      </w:r>
      <w:r w:rsidR="00A56CAB">
        <w:t>[2]</w:t>
      </w:r>
      <w:r w:rsidR="00A56CAB">
        <w:fldChar w:fldCharType="end"/>
      </w:r>
      <w:r w:rsidR="00A56CAB">
        <w:fldChar w:fldCharType="begin"/>
      </w:r>
      <w:r w:rsidR="00A56CAB">
        <w:instrText xml:space="preserve"> REF _Ref471118532 \r \h </w:instrText>
      </w:r>
      <w:r w:rsidR="00A56CAB">
        <w:fldChar w:fldCharType="separate"/>
      </w:r>
      <w:r w:rsidR="00A56CAB">
        <w:t>[3]</w:t>
      </w:r>
      <w:r w:rsidR="00A56CAB">
        <w:fldChar w:fldCharType="end"/>
      </w:r>
      <w:r>
        <w:t xml:space="preserve">. </w:t>
      </w:r>
    </w:p>
    <w:p w14:paraId="0044306B" w14:textId="05A3774C" w:rsidR="00BE5D7A" w:rsidRDefault="00725386" w:rsidP="000E1A1F">
      <w:pPr>
        <w:pStyle w:val="BodyText"/>
      </w:pPr>
      <w:r>
        <w:t xml:space="preserve">Both a UE identification and </w:t>
      </w:r>
      <w:r w:rsidR="00A92577">
        <w:t xml:space="preserve">a </w:t>
      </w:r>
      <w:r>
        <w:t xml:space="preserve">small payload are transmitted </w:t>
      </w:r>
      <w:r w:rsidR="00D93946">
        <w:t xml:space="preserve">on </w:t>
      </w:r>
      <w:r>
        <w:t>NR-</w:t>
      </w:r>
      <w:r w:rsidR="00D93946">
        <w:t xml:space="preserve">PUSCH in the </w:t>
      </w:r>
      <w:r w:rsidR="00136F73">
        <w:t>four-step</w:t>
      </w:r>
      <w:r w:rsidR="00D93946">
        <w:t xml:space="preserve"> approach where the </w:t>
      </w:r>
      <w:r>
        <w:t xml:space="preserve">uplink </w:t>
      </w:r>
      <w:r w:rsidR="00D93946">
        <w:t xml:space="preserve">grant </w:t>
      </w:r>
      <w:r>
        <w:t xml:space="preserve">for this NR-PUSCH </w:t>
      </w:r>
      <w:r w:rsidR="00D93946">
        <w:t xml:space="preserve">is included in the </w:t>
      </w:r>
      <w:r>
        <w:t>RAR</w:t>
      </w:r>
      <w:r w:rsidR="00D93946">
        <w:t xml:space="preserve">. </w:t>
      </w:r>
      <w:r w:rsidR="00E712CB">
        <w:t xml:space="preserve">In the </w:t>
      </w:r>
      <w:r w:rsidR="00136F73">
        <w:t>two-step</w:t>
      </w:r>
      <w:r w:rsidR="00E712CB">
        <w:t xml:space="preserve"> approach, the </w:t>
      </w:r>
      <w:r>
        <w:t>NR-PUSCH</w:t>
      </w:r>
      <w:r w:rsidR="00E712CB">
        <w:t xml:space="preserve"> is transmitted immediately after the PRACH preamble, but the physical design format for </w:t>
      </w:r>
      <w:r>
        <w:t>this NR-PUSCH</w:t>
      </w:r>
      <w:r w:rsidR="00E712CB">
        <w:t xml:space="preserve"> </w:t>
      </w:r>
      <w:r w:rsidR="00EC6EE1">
        <w:t xml:space="preserve">should </w:t>
      </w:r>
      <w:r w:rsidR="00E712CB">
        <w:t xml:space="preserve">be identical in both the </w:t>
      </w:r>
      <w:r w:rsidR="00136F73">
        <w:t>two-step</w:t>
      </w:r>
      <w:r w:rsidR="00E712CB">
        <w:t xml:space="preserve"> and the </w:t>
      </w:r>
      <w:r w:rsidR="00136F73">
        <w:t>four-step</w:t>
      </w:r>
      <w:r w:rsidR="00E712CB">
        <w:t xml:space="preserve"> approach.</w:t>
      </w:r>
    </w:p>
    <w:p w14:paraId="19CDFDFF" w14:textId="77777777" w:rsidR="00BE5D7A" w:rsidRDefault="00BE5D7A" w:rsidP="00BE5D7A"/>
    <w:p w14:paraId="75FC831A" w14:textId="32155421" w:rsidR="00D22960" w:rsidRDefault="00D22960" w:rsidP="00D22960">
      <w:pPr>
        <w:pStyle w:val="Proposal"/>
        <w:tabs>
          <w:tab w:val="num" w:pos="1304"/>
        </w:tabs>
        <w:ind w:left="1304" w:hanging="1304"/>
      </w:pPr>
      <w:bookmarkStart w:id="5" w:name="_Toc471126010"/>
      <w:bookmarkStart w:id="6" w:name="_Toc470183245"/>
      <w:bookmarkStart w:id="7" w:name="_Toc471126825"/>
      <w:bookmarkStart w:id="8" w:name="_Toc471293576"/>
      <w:bookmarkStart w:id="9" w:name="_Toc471293987"/>
      <w:bookmarkStart w:id="10" w:name="_Toc471294443"/>
      <w:bookmarkStart w:id="11" w:name="_Toc471372981"/>
      <w:r>
        <w:t>Same</w:t>
      </w:r>
      <w:r w:rsidRPr="00BE5D7A">
        <w:rPr>
          <w:lang w:val="en-US"/>
        </w:rPr>
        <w:t xml:space="preserve"> PRACH preamble construction for </w:t>
      </w:r>
      <w:r w:rsidR="00725386">
        <w:rPr>
          <w:lang w:val="en-US"/>
        </w:rPr>
        <w:t>two</w:t>
      </w:r>
      <w:r w:rsidRPr="00BE5D7A">
        <w:rPr>
          <w:lang w:val="en-US"/>
        </w:rPr>
        <w:t xml:space="preserve"> and </w:t>
      </w:r>
      <w:r w:rsidR="00725386">
        <w:rPr>
          <w:lang w:val="en-US"/>
        </w:rPr>
        <w:t>four</w:t>
      </w:r>
      <w:r w:rsidRPr="00BE5D7A">
        <w:rPr>
          <w:lang w:val="en-US"/>
        </w:rPr>
        <w:t xml:space="preserve"> step PRACH</w:t>
      </w:r>
      <w:bookmarkEnd w:id="5"/>
      <w:r w:rsidRPr="00BE5D7A">
        <w:rPr>
          <w:lang w:val="en-US"/>
        </w:rPr>
        <w:t xml:space="preserve"> </w:t>
      </w:r>
      <w:bookmarkEnd w:id="6"/>
      <w:r w:rsidRPr="00BE5D7A">
        <w:rPr>
          <w:lang w:val="en-US"/>
        </w:rPr>
        <w:t>procedures</w:t>
      </w:r>
      <w:bookmarkEnd w:id="7"/>
      <w:bookmarkEnd w:id="8"/>
      <w:bookmarkEnd w:id="9"/>
      <w:bookmarkEnd w:id="10"/>
      <w:bookmarkEnd w:id="11"/>
    </w:p>
    <w:p w14:paraId="11AFBAA3" w14:textId="10BAD16D" w:rsidR="00D22960" w:rsidRPr="005A288A" w:rsidRDefault="00D22960" w:rsidP="00D22960">
      <w:pPr>
        <w:pStyle w:val="Proposal"/>
        <w:tabs>
          <w:tab w:val="num" w:pos="1304"/>
        </w:tabs>
        <w:ind w:left="1304" w:hanging="1304"/>
      </w:pPr>
      <w:bookmarkStart w:id="12" w:name="_Toc471126011"/>
      <w:bookmarkStart w:id="13" w:name="_Toc471126826"/>
      <w:bookmarkStart w:id="14" w:name="_Toc471293577"/>
      <w:bookmarkStart w:id="15" w:name="_Toc471293988"/>
      <w:bookmarkStart w:id="16" w:name="_Toc471294444"/>
      <w:bookmarkStart w:id="17" w:name="_Toc471372982"/>
      <w:r>
        <w:t>Same</w:t>
      </w:r>
      <w:r w:rsidRPr="00BE5D7A">
        <w:rPr>
          <w:lang w:val="en-US"/>
        </w:rPr>
        <w:t xml:space="preserve"> </w:t>
      </w:r>
      <w:r w:rsidR="00725386">
        <w:rPr>
          <w:lang w:val="en-US"/>
        </w:rPr>
        <w:t>NR-PUSCH</w:t>
      </w:r>
      <w:r>
        <w:rPr>
          <w:lang w:val="en-US"/>
        </w:rPr>
        <w:t xml:space="preserve"> </w:t>
      </w:r>
      <w:r w:rsidRPr="00BE5D7A">
        <w:rPr>
          <w:lang w:val="en-US"/>
        </w:rPr>
        <w:t xml:space="preserve">construction for </w:t>
      </w:r>
      <w:r w:rsidR="00725386">
        <w:rPr>
          <w:lang w:val="en-US"/>
        </w:rPr>
        <w:t>two</w:t>
      </w:r>
      <w:r w:rsidR="00725386" w:rsidRPr="00BE5D7A">
        <w:rPr>
          <w:lang w:val="en-US"/>
        </w:rPr>
        <w:t xml:space="preserve"> </w:t>
      </w:r>
      <w:r w:rsidRPr="00BE5D7A">
        <w:rPr>
          <w:lang w:val="en-US"/>
        </w:rPr>
        <w:t xml:space="preserve">and </w:t>
      </w:r>
      <w:r w:rsidR="00725386">
        <w:rPr>
          <w:lang w:val="en-US"/>
        </w:rPr>
        <w:t>four</w:t>
      </w:r>
      <w:r w:rsidR="00725386" w:rsidRPr="00BE5D7A">
        <w:rPr>
          <w:lang w:val="en-US"/>
        </w:rPr>
        <w:t xml:space="preserve"> </w:t>
      </w:r>
      <w:r w:rsidRPr="00BE5D7A">
        <w:rPr>
          <w:lang w:val="en-US"/>
        </w:rPr>
        <w:t>step PRACH procedures</w:t>
      </w:r>
      <w:bookmarkEnd w:id="12"/>
      <w:bookmarkEnd w:id="13"/>
      <w:bookmarkEnd w:id="14"/>
      <w:bookmarkEnd w:id="15"/>
      <w:bookmarkEnd w:id="16"/>
      <w:bookmarkEnd w:id="17"/>
      <w:r>
        <w:rPr>
          <w:lang w:val="en-US"/>
        </w:rPr>
        <w:t xml:space="preserve"> </w:t>
      </w:r>
    </w:p>
    <w:p w14:paraId="245536C5" w14:textId="591E6A85" w:rsidR="00BE5D7A" w:rsidRDefault="00BE5D7A" w:rsidP="00BE5D7A">
      <w:pPr>
        <w:pStyle w:val="BodyText"/>
      </w:pPr>
    </w:p>
    <w:p w14:paraId="47549286" w14:textId="6315345A" w:rsidR="00E712CB" w:rsidRDefault="00E712CB" w:rsidP="00E712CB">
      <w:pPr>
        <w:pStyle w:val="BodyText"/>
      </w:pPr>
      <w:r>
        <w:t xml:space="preserve">In the </w:t>
      </w:r>
      <w:r w:rsidR="00136F73">
        <w:t>two-step</w:t>
      </w:r>
      <w:r>
        <w:t xml:space="preserve"> approach, the </w:t>
      </w:r>
      <w:r w:rsidR="00725386">
        <w:t>RAR</w:t>
      </w:r>
      <w:r>
        <w:t xml:space="preserve"> and </w:t>
      </w:r>
      <w:r w:rsidR="00725386">
        <w:t>CRM</w:t>
      </w:r>
      <w:r>
        <w:t xml:space="preserve"> </w:t>
      </w:r>
      <w:r w:rsidR="00725386">
        <w:t xml:space="preserve">(Contention Resolution Message) </w:t>
      </w:r>
      <w:r>
        <w:t xml:space="preserve">can be merged </w:t>
      </w:r>
      <w:r w:rsidR="00D22960">
        <w:t>in</w:t>
      </w:r>
      <w:r>
        <w:t xml:space="preserve">to the same transmission, as illustrated in </w:t>
      </w:r>
      <w:r>
        <w:fldChar w:fldCharType="begin"/>
      </w:r>
      <w:r>
        <w:instrText xml:space="preserve"> REF _Ref470181995 \h </w:instrText>
      </w:r>
      <w:r>
        <w:fldChar w:fldCharType="separate"/>
      </w:r>
      <w:r>
        <w:t xml:space="preserve">Figure </w:t>
      </w:r>
      <w:r>
        <w:rPr>
          <w:noProof/>
        </w:rPr>
        <w:t>3</w:t>
      </w:r>
      <w:r>
        <w:fldChar w:fldCharType="end"/>
      </w:r>
      <w:r>
        <w:t xml:space="preserve">. Then this combined message might need a larger payload as compared to the RAR in the </w:t>
      </w:r>
      <w:r w:rsidR="00136F73">
        <w:t>four-step</w:t>
      </w:r>
      <w:r>
        <w:t xml:space="preserve"> approach.</w:t>
      </w:r>
    </w:p>
    <w:p w14:paraId="647F3C32" w14:textId="77777777" w:rsidR="0053669F" w:rsidRDefault="0053669F" w:rsidP="00E712CB">
      <w:pPr>
        <w:pStyle w:val="BodyText"/>
        <w:rPr>
          <w:lang w:val="en-US"/>
        </w:rPr>
      </w:pPr>
    </w:p>
    <w:p w14:paraId="3F5A9E10" w14:textId="0C880DA6" w:rsidR="00BE5D7A" w:rsidRDefault="00BE5D7A" w:rsidP="000E1A1F">
      <w:pPr>
        <w:pStyle w:val="BodyText"/>
        <w:rPr>
          <w:lang w:val="en-US"/>
        </w:rPr>
      </w:pPr>
      <w:r>
        <w:rPr>
          <w:noProof/>
          <w:lang w:val="en-US" w:eastAsia="en-US"/>
        </w:rPr>
        <mc:AlternateContent>
          <mc:Choice Requires="wpc">
            <w:drawing>
              <wp:inline distT="0" distB="0" distL="0" distR="0" wp14:anchorId="627FB540" wp14:editId="5FD4DD5D">
                <wp:extent cx="6558844" cy="2630170"/>
                <wp:effectExtent l="0" t="0" r="0" b="0"/>
                <wp:docPr id="3"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2" name="Picture 2"/>
                          <pic:cNvPicPr>
                            <a:picLocks noChangeAspect="1"/>
                          </pic:cNvPicPr>
                        </pic:nvPicPr>
                        <pic:blipFill>
                          <a:blip r:embed="rId20"/>
                          <a:stretch>
                            <a:fillRect/>
                          </a:stretch>
                        </pic:blipFill>
                        <pic:spPr>
                          <a:xfrm>
                            <a:off x="0" y="0"/>
                            <a:ext cx="6516716" cy="2630170"/>
                          </a:xfrm>
                          <a:prstGeom prst="rect">
                            <a:avLst/>
                          </a:prstGeom>
                        </pic:spPr>
                      </pic:pic>
                    </wpc:wpc>
                  </a:graphicData>
                </a:graphic>
              </wp:inline>
            </w:drawing>
          </mc:Choice>
          <mc:Fallback>
            <w:pict>
              <v:group w14:anchorId="28F20456" id="Canvas 3" o:spid="_x0000_s1026" editas="canvas" style="width:516.45pt;height:207.1pt;mso-position-horizontal-relative:char;mso-position-vertical-relative:line" coordsize="65582,263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5582;height:26301;visibility:visible;mso-wrap-style:square">
                  <v:fill o:detectmouseclick="t"/>
                  <v:path o:connecttype="none"/>
                </v:shape>
                <v:shape id="Picture 2" o:spid="_x0000_s1028" type="#_x0000_t75" style="position:absolute;width:65167;height:263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">
                  <v:imagedata r:id="rId21" o:title=""/>
                  <v:path arrowok="t"/>
                </v:shape>
                <w10:anchorlock/>
              </v:group>
            </w:pict>
          </mc:Fallback>
        </mc:AlternateContent>
      </w:r>
    </w:p>
    <w:p w14:paraId="6A28DD2F" w14:textId="69FBCDFB" w:rsidR="00BE5D7A" w:rsidRDefault="00BE5D7A" w:rsidP="00BE5D7A">
      <w:pPr>
        <w:pStyle w:val="Caption"/>
      </w:pPr>
      <w:bookmarkStart w:id="18" w:name="_Ref470181995"/>
      <w:r>
        <w:t xml:space="preserve">Figure </w:t>
      </w:r>
      <w:r>
        <w:fldChar w:fldCharType="begin"/>
      </w:r>
      <w:r>
        <w:instrText xml:space="preserve"> SEQ Figure \* ARABIC </w:instrText>
      </w:r>
      <w:r>
        <w:fldChar w:fldCharType="separate"/>
      </w:r>
      <w:r w:rsidR="00D93946">
        <w:rPr>
          <w:noProof/>
        </w:rPr>
        <w:t>3</w:t>
      </w:r>
      <w:r>
        <w:fldChar w:fldCharType="end"/>
      </w:r>
      <w:bookmarkEnd w:id="18"/>
      <w:r>
        <w:t xml:space="preserve">. Reusing PRACH preamble and </w:t>
      </w:r>
      <w:r w:rsidR="009563DD">
        <w:t>NR-PUSCH</w:t>
      </w:r>
      <w:r>
        <w:t xml:space="preserve"> constructions between </w:t>
      </w:r>
      <w:r w:rsidR="009563DD">
        <w:t xml:space="preserve">two </w:t>
      </w:r>
      <w:r>
        <w:t xml:space="preserve">and </w:t>
      </w:r>
      <w:r w:rsidR="00136F73">
        <w:t>four-step</w:t>
      </w:r>
      <w:r>
        <w:t xml:space="preserve"> procedures</w:t>
      </w:r>
    </w:p>
    <w:p w14:paraId="5A804DD4" w14:textId="77777777" w:rsidR="00BE5D7A" w:rsidRPr="00BE5D7A" w:rsidRDefault="00BE5D7A" w:rsidP="000E1A1F">
      <w:pPr>
        <w:pStyle w:val="BodyText"/>
      </w:pPr>
    </w:p>
    <w:p w14:paraId="2DD465F2" w14:textId="0FA442D5" w:rsidR="00E712CB" w:rsidRPr="005A288A" w:rsidRDefault="00E712CB" w:rsidP="00D22960">
      <w:pPr>
        <w:pStyle w:val="BodyText"/>
      </w:pPr>
      <w:r>
        <w:t xml:space="preserve">Collisions between PRACH preamble in the same time and frequency allocation are resolved by allocating orthogonal PRACH preamble sequences. With the </w:t>
      </w:r>
      <w:r w:rsidR="00136F73">
        <w:t>two-step</w:t>
      </w:r>
      <w:r>
        <w:t xml:space="preserve"> approach, orthogonality must also be ensured for </w:t>
      </w:r>
      <w:r w:rsidR="00725386">
        <w:t>NR-PUSCH</w:t>
      </w:r>
      <w:r w:rsidR="00D22960">
        <w:t>. A</w:t>
      </w:r>
      <w:r>
        <w:t xml:space="preserve"> </w:t>
      </w:r>
      <w:r w:rsidR="00BE5D7A" w:rsidRPr="00BE5D7A">
        <w:rPr>
          <w:lang w:val="en-US"/>
        </w:rPr>
        <w:t xml:space="preserve">mapping between PRACH preamble and resource allocation for </w:t>
      </w:r>
      <w:r w:rsidR="00725386">
        <w:rPr>
          <w:lang w:val="en-US"/>
        </w:rPr>
        <w:t>NR-PUSCH</w:t>
      </w:r>
      <w:r>
        <w:rPr>
          <w:lang w:val="en-US"/>
        </w:rPr>
        <w:t xml:space="preserve"> might be used, as illustrated in </w:t>
      </w:r>
      <w:r>
        <w:rPr>
          <w:lang w:val="en-US"/>
        </w:rPr>
        <w:fldChar w:fldCharType="begin"/>
      </w:r>
      <w:r>
        <w:rPr>
          <w:lang w:val="en-US"/>
        </w:rPr>
        <w:instrText xml:space="preserve"> REF _Ref470182937 \h </w:instrText>
      </w:r>
      <w:r>
        <w:rPr>
          <w:lang w:val="en-US"/>
        </w:rPr>
      </w:r>
      <w:r>
        <w:rPr>
          <w:lang w:val="en-US"/>
        </w:rPr>
        <w:fldChar w:fldCharType="separate"/>
      </w:r>
      <w:r>
        <w:t xml:space="preserve">Figure </w:t>
      </w:r>
      <w:r>
        <w:rPr>
          <w:noProof/>
        </w:rPr>
        <w:t>4</w:t>
      </w:r>
      <w:r>
        <w:rPr>
          <w:lang w:val="en-US"/>
        </w:rPr>
        <w:fldChar w:fldCharType="end"/>
      </w:r>
      <w:r>
        <w:rPr>
          <w:lang w:val="en-US"/>
        </w:rPr>
        <w:t xml:space="preserve">. </w:t>
      </w:r>
    </w:p>
    <w:p w14:paraId="4FF92C6D" w14:textId="0FA19B28" w:rsidR="00BE5D7A" w:rsidRPr="00725386" w:rsidRDefault="00BE5D7A" w:rsidP="000E1A1F">
      <w:pPr>
        <w:pStyle w:val="BodyText"/>
      </w:pPr>
    </w:p>
    <w:p w14:paraId="61F79075" w14:textId="5EAF1D1E" w:rsidR="00BE5D7A" w:rsidRDefault="00BE5D7A" w:rsidP="000E1A1F">
      <w:pPr>
        <w:pStyle w:val="BodyText"/>
        <w:rPr>
          <w:lang w:val="en-US"/>
        </w:rPr>
      </w:pPr>
      <w:r>
        <w:rPr>
          <w:noProof/>
          <w:lang w:val="en-US" w:eastAsia="en-US"/>
        </w:rPr>
        <mc:AlternateContent>
          <mc:Choice Requires="wpc">
            <w:drawing>
              <wp:inline distT="0" distB="0" distL="0" distR="0" wp14:anchorId="0A2FDB9B" wp14:editId="1DD7F239">
                <wp:extent cx="6558280" cy="1538977"/>
                <wp:effectExtent l="0" t="0" r="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0" name="Picture 10"/>
                          <pic:cNvPicPr>
                            <a:picLocks noChangeAspect="1"/>
                          </pic:cNvPicPr>
                        </pic:nvPicPr>
                        <pic:blipFill>
                          <a:blip r:embed="rId22"/>
                          <a:stretch>
                            <a:fillRect/>
                          </a:stretch>
                        </pic:blipFill>
                        <pic:spPr>
                          <a:xfrm>
                            <a:off x="0" y="0"/>
                            <a:ext cx="5632554" cy="1538605"/>
                          </a:xfrm>
                          <a:prstGeom prst="rect">
                            <a:avLst/>
                          </a:prstGeom>
                        </pic:spPr>
                      </pic:pic>
                    </wpc:wpc>
                  </a:graphicData>
                </a:graphic>
              </wp:inline>
            </w:drawing>
          </mc:Choice>
          <mc:Fallback>
            <w:pict>
              <v:group w14:anchorId="15FFF237" id="Canvas 5" o:spid="_x0000_s1026" editas="canvas" style="width:516.4pt;height:121.2pt;mso-position-horizontal-relative:char;mso-position-vertical-relative:line" coordsize="65582,1538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">
                <v:shape id="_x0000_s1027" type="#_x0000_t75" style="position:absolute;width:65582;height:15386;visibility:visible;mso-wrap-style:square">
                  <v:fill o:detectmouseclick="t"/>
                  <v:path o:connecttype="none"/>
                </v:shape>
                <v:shape id="Picture 10" o:spid="_x0000_s1028" type="#_x0000_t75" style="position:absolute;width:56325;height:15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">
                  <v:imagedata r:id="rId23" o:title=""/>
                  <v:path arrowok="t"/>
                </v:shape>
                <w10:anchorlock/>
              </v:group>
            </w:pict>
          </mc:Fallback>
        </mc:AlternateContent>
      </w:r>
    </w:p>
    <w:p w14:paraId="2CE975DA" w14:textId="78A33499" w:rsidR="00BE5D7A" w:rsidRDefault="00BE5D7A" w:rsidP="00BE5D7A">
      <w:pPr>
        <w:pStyle w:val="Caption"/>
      </w:pPr>
      <w:bookmarkStart w:id="19" w:name="_Ref470182937"/>
      <w:r>
        <w:t xml:space="preserve">Figure </w:t>
      </w:r>
      <w:r>
        <w:fldChar w:fldCharType="begin"/>
      </w:r>
      <w:r>
        <w:instrText xml:space="preserve"> SEQ Figure \* ARABIC </w:instrText>
      </w:r>
      <w:r>
        <w:fldChar w:fldCharType="separate"/>
      </w:r>
      <w:r w:rsidR="00D93946">
        <w:rPr>
          <w:noProof/>
        </w:rPr>
        <w:t>4</w:t>
      </w:r>
      <w:r>
        <w:fldChar w:fldCharType="end"/>
      </w:r>
      <w:bookmarkEnd w:id="19"/>
      <w:r>
        <w:t xml:space="preserve">. Avoiding collisions for message 3 </w:t>
      </w:r>
    </w:p>
    <w:p w14:paraId="5D1C8C73" w14:textId="4C1E9A77" w:rsidR="00D22960" w:rsidRPr="00E712CB" w:rsidRDefault="00D22960" w:rsidP="00D22960">
      <w:pPr>
        <w:pStyle w:val="BodyText"/>
        <w:rPr>
          <w:lang w:val="en-US"/>
        </w:rPr>
      </w:pPr>
      <w:r>
        <w:rPr>
          <w:lang w:val="en-US"/>
        </w:rPr>
        <w:t>Here, the UE selects</w:t>
      </w:r>
      <w:r w:rsidR="00037140">
        <w:rPr>
          <w:lang w:val="en-US"/>
        </w:rPr>
        <w:t xml:space="preserve"> one</w:t>
      </w:r>
      <w:r>
        <w:rPr>
          <w:lang w:val="en-US"/>
        </w:rPr>
        <w:t xml:space="preserve"> PRACH preamble</w:t>
      </w:r>
      <w:r w:rsidR="00037140">
        <w:rPr>
          <w:lang w:val="en-US"/>
        </w:rPr>
        <w:t xml:space="preserve"> out of a set of configured PRACH preambles</w:t>
      </w:r>
      <w:r>
        <w:rPr>
          <w:lang w:val="en-US"/>
        </w:rPr>
        <w:t xml:space="preserve">. Then a fixed mapping can be used to specify an </w:t>
      </w:r>
      <w:r w:rsidR="00037140">
        <w:rPr>
          <w:lang w:val="en-US"/>
        </w:rPr>
        <w:t>NR-PUSCH</w:t>
      </w:r>
      <w:r>
        <w:rPr>
          <w:lang w:val="en-US"/>
        </w:rPr>
        <w:t xml:space="preserve"> grant, including frequency allocation, for each choice of PRACH preamble. Two UEs would only have colliding </w:t>
      </w:r>
      <w:r w:rsidR="00037140">
        <w:rPr>
          <w:lang w:val="en-US"/>
        </w:rPr>
        <w:t>NR-PUSCH</w:t>
      </w:r>
      <w:r>
        <w:rPr>
          <w:lang w:val="en-US"/>
        </w:rPr>
        <w:t xml:space="preserve"> if they select the same PRACH preamble.</w:t>
      </w:r>
    </w:p>
    <w:p w14:paraId="2B44F7C3" w14:textId="77777777" w:rsidR="00D22960" w:rsidRDefault="00D22960" w:rsidP="00D22960"/>
    <w:p w14:paraId="0FE1C178" w14:textId="5ED4663C" w:rsidR="00D22960" w:rsidRPr="005A288A" w:rsidRDefault="00D22960" w:rsidP="00D22960">
      <w:pPr>
        <w:pStyle w:val="Proposal"/>
        <w:tabs>
          <w:tab w:val="num" w:pos="1304"/>
        </w:tabs>
        <w:ind w:left="1304" w:hanging="1304"/>
      </w:pPr>
      <w:bookmarkStart w:id="20" w:name="_Toc470183246"/>
      <w:bookmarkStart w:id="21" w:name="_Toc471126012"/>
      <w:bookmarkStart w:id="22" w:name="_Toc471126827"/>
      <w:bookmarkStart w:id="23" w:name="_Toc471293578"/>
      <w:bookmarkStart w:id="24" w:name="_Toc471293989"/>
      <w:bookmarkStart w:id="25" w:name="_Toc471294445"/>
      <w:bookmarkStart w:id="26" w:name="_Toc471372983"/>
      <w:r>
        <w:t xml:space="preserve">Define a fixed time and frequency mapping between each PRACH preamble and a corresponding </w:t>
      </w:r>
      <w:r w:rsidR="00037140">
        <w:t>NR-PUSCH</w:t>
      </w:r>
      <w:r>
        <w:t xml:space="preserve"> grant for the </w:t>
      </w:r>
      <w:r w:rsidR="00F71B18">
        <w:t>two</w:t>
      </w:r>
      <w:r>
        <w:t>-step PRACH procedure</w:t>
      </w:r>
      <w:bookmarkEnd w:id="20"/>
      <w:bookmarkEnd w:id="21"/>
      <w:bookmarkEnd w:id="22"/>
      <w:bookmarkEnd w:id="23"/>
      <w:bookmarkEnd w:id="24"/>
      <w:bookmarkEnd w:id="25"/>
      <w:bookmarkEnd w:id="26"/>
    </w:p>
    <w:p w14:paraId="701D687E" w14:textId="0A81299C" w:rsidR="00BE5D7A" w:rsidRPr="00BE5D7A" w:rsidRDefault="00BE5D7A" w:rsidP="000E1A1F">
      <w:pPr>
        <w:pStyle w:val="BodyText"/>
        <w:rPr>
          <w:lang w:val="en-US"/>
        </w:rPr>
      </w:pPr>
    </w:p>
    <w:p w14:paraId="3FDAEECB" w14:textId="77777777" w:rsidR="00C01F33" w:rsidRPr="00CE0424" w:rsidRDefault="00C01F33" w:rsidP="00CE0424">
      <w:pPr>
        <w:pStyle w:val="Heading1"/>
      </w:pPr>
      <w:r w:rsidRPr="00CE0424">
        <w:t>Conclusion</w:t>
      </w:r>
    </w:p>
    <w:p w14:paraId="01DDC2A2" w14:textId="5F8C697B" w:rsidR="00E712CB" w:rsidRPr="007A6E9A" w:rsidRDefault="00E712CB" w:rsidP="00E712CB">
      <w:pPr>
        <w:pStyle w:val="TOC1"/>
        <w:rPr>
          <w:b w:val="0"/>
        </w:rPr>
      </w:pPr>
      <w:r w:rsidRPr="007A6E9A">
        <w:rPr>
          <w:b w:val="0"/>
        </w:rPr>
        <w:t xml:space="preserve">Based on the discussion in section </w:t>
      </w:r>
      <w:r w:rsidRPr="007A6E9A">
        <w:rPr>
          <w:b w:val="0"/>
          <w:highlight w:val="cyan"/>
        </w:rPr>
        <w:fldChar w:fldCharType="begin"/>
      </w:r>
      <w:r w:rsidRPr="007A6E9A">
        <w:rPr>
          <w:b w:val="0"/>
        </w:rPr>
        <w:instrText xml:space="preserve"> REF _Ref178064866 \r \h </w:instrText>
      </w:r>
      <w:r>
        <w:rPr>
          <w:b w:val="0"/>
          <w:highlight w:val="cyan"/>
        </w:rPr>
        <w:instrText xml:space="preserve"> \* MERGEFORMAT </w:instrText>
      </w:r>
      <w:r w:rsidRPr="007A6E9A">
        <w:rPr>
          <w:b w:val="0"/>
          <w:highlight w:val="cyan"/>
        </w:rPr>
      </w:r>
      <w:r w:rsidRPr="007A6E9A">
        <w:rPr>
          <w:b w:val="0"/>
          <w:highlight w:val="cyan"/>
        </w:rPr>
        <w:fldChar w:fldCharType="separate"/>
      </w:r>
      <w:r w:rsidR="00EC6EE1">
        <w:rPr>
          <w:b w:val="0"/>
        </w:rPr>
        <w:t>2</w:t>
      </w:r>
      <w:r w:rsidRPr="007A6E9A">
        <w:rPr>
          <w:b w:val="0"/>
          <w:highlight w:val="cyan"/>
        </w:rPr>
        <w:fldChar w:fldCharType="end"/>
      </w:r>
      <w:r w:rsidRPr="007A6E9A">
        <w:rPr>
          <w:b w:val="0"/>
        </w:rPr>
        <w:t xml:space="preserve"> we propose the following:</w:t>
      </w:r>
    </w:p>
    <w:p w14:paraId="521F6949" w14:textId="77777777" w:rsidR="00EC6EE1" w:rsidRDefault="00E712CB">
      <w:pPr>
        <w:pStyle w:val="TOC1"/>
        <w:rPr>
          <w:rFonts w:asciiTheme="minorHAnsi" w:eastAsiaTheme="minorEastAsia" w:hAnsiTheme="minorHAnsi" w:cstheme="minorBidi"/>
          <w:b w:val="0"/>
          <w:sz w:val="22"/>
          <w:lang w:eastAsia="en-US"/>
        </w:rPr>
      </w:pPr>
      <w:r w:rsidRPr="00CB456D">
        <w:rPr>
          <w:bCs/>
        </w:rPr>
        <w:fldChar w:fldCharType="begin"/>
      </w:r>
      <w:r w:rsidRPr="00CB456D">
        <w:rPr>
          <w:bCs/>
        </w:rPr>
        <w:instrText xml:space="preserve"> TOC \f \n \p " " \t "Proposal;1" </w:instrText>
      </w:r>
      <w:r w:rsidRPr="00CB456D">
        <w:rPr>
          <w:bCs/>
        </w:rPr>
        <w:fldChar w:fldCharType="separate"/>
      </w:r>
      <w:r w:rsidR="00EC6EE1">
        <w:t>Proposal 1</w:t>
      </w:r>
      <w:r w:rsidR="00EC6EE1">
        <w:rPr>
          <w:rFonts w:asciiTheme="minorHAnsi" w:eastAsiaTheme="minorEastAsia" w:hAnsiTheme="minorHAnsi" w:cstheme="minorBidi"/>
          <w:b w:val="0"/>
          <w:sz w:val="22"/>
          <w:lang w:eastAsia="en-US"/>
        </w:rPr>
        <w:tab/>
      </w:r>
      <w:r w:rsidR="00EC6EE1">
        <w:t>Same</w:t>
      </w:r>
      <w:r w:rsidR="00EC6EE1" w:rsidRPr="00CA1D94">
        <w:t xml:space="preserve"> PRACH preamble construction for two and four step PRACH procedures</w:t>
      </w:r>
    </w:p>
    <w:p w14:paraId="1A16EAA4" w14:textId="77777777" w:rsidR="00EC6EE1" w:rsidRDefault="00EC6EE1">
      <w:pPr>
        <w:pStyle w:val="TOC1"/>
        <w:rPr>
          <w:rFonts w:asciiTheme="minorHAnsi" w:eastAsiaTheme="minorEastAsia" w:hAnsiTheme="minorHAnsi" w:cstheme="minorBidi"/>
          <w:b w:val="0"/>
          <w:sz w:val="22"/>
          <w:lang w:eastAsia="en-US"/>
        </w:rPr>
      </w:pPr>
      <w:r>
        <w:t>Proposal 2</w:t>
      </w:r>
      <w:r>
        <w:rPr>
          <w:rFonts w:asciiTheme="minorHAnsi" w:eastAsiaTheme="minorEastAsia" w:hAnsiTheme="minorHAnsi" w:cstheme="minorBidi"/>
          <w:b w:val="0"/>
          <w:sz w:val="22"/>
          <w:lang w:eastAsia="en-US"/>
        </w:rPr>
        <w:tab/>
      </w:r>
      <w:r>
        <w:t>Same</w:t>
      </w:r>
      <w:r w:rsidRPr="00CA1D94">
        <w:t xml:space="preserve"> NR-PUSCH construction for two and four step PRACH procedures</w:t>
      </w:r>
    </w:p>
    <w:p w14:paraId="7C34563D" w14:textId="77777777" w:rsidR="00EC6EE1" w:rsidRDefault="00EC6EE1">
      <w:pPr>
        <w:pStyle w:val="TOC1"/>
        <w:rPr>
          <w:rFonts w:asciiTheme="minorHAnsi" w:eastAsiaTheme="minorEastAsia" w:hAnsiTheme="minorHAnsi" w:cstheme="minorBidi"/>
          <w:b w:val="0"/>
          <w:sz w:val="22"/>
          <w:lang w:eastAsia="en-US"/>
        </w:rPr>
      </w:pPr>
      <w:r>
        <w:t>Proposal 3</w:t>
      </w:r>
      <w:r>
        <w:rPr>
          <w:rFonts w:asciiTheme="minorHAnsi" w:eastAsiaTheme="minorEastAsia" w:hAnsiTheme="minorHAnsi" w:cstheme="minorBidi"/>
          <w:b w:val="0"/>
          <w:sz w:val="22"/>
          <w:lang w:eastAsia="en-US"/>
        </w:rPr>
        <w:tab/>
      </w:r>
      <w:r>
        <w:t>Define a fixed time and frequency mapping between each PRACH preamble and a corresponding NR-PUSCH grant for the two-step PRACH procedure</w:t>
      </w:r>
    </w:p>
    <w:p w14:paraId="25C8E9AE" w14:textId="28558F06" w:rsidR="00E712CB" w:rsidRPr="00CE0424" w:rsidRDefault="00E712CB" w:rsidP="00E712CB">
      <w:r w:rsidRPr="00CB456D">
        <w:rPr>
          <w:b/>
          <w:bCs/>
        </w:rPr>
        <w:fldChar w:fldCharType="end"/>
      </w:r>
    </w:p>
    <w:p w14:paraId="15FA4128" w14:textId="77777777" w:rsidR="00C01F33" w:rsidRPr="00CE0424" w:rsidRDefault="00C01F33" w:rsidP="006E062C"/>
    <w:p w14:paraId="3CA25FCB" w14:textId="77777777" w:rsidR="00F507D1" w:rsidRPr="00CE0424" w:rsidRDefault="00F507D1" w:rsidP="00CE0424">
      <w:pPr>
        <w:pStyle w:val="Heading1"/>
      </w:pPr>
      <w:bookmarkStart w:id="27" w:name="_In-sequence_SDU_delivery"/>
      <w:bookmarkEnd w:id="27"/>
      <w:r w:rsidRPr="00CE0424">
        <w:t>References</w:t>
      </w:r>
    </w:p>
    <w:p w14:paraId="31235D0D" w14:textId="55975469" w:rsidR="00D93946" w:rsidRDefault="00D93946" w:rsidP="00D93946">
      <w:pPr>
        <w:pStyle w:val="Reference"/>
        <w:rPr>
          <w:lang w:val="en-US"/>
        </w:rPr>
      </w:pPr>
      <w:bookmarkStart w:id="28" w:name="_Ref470182202"/>
      <w:r>
        <w:rPr>
          <w:lang w:val="en-US"/>
        </w:rPr>
        <w:t>R1-1611904</w:t>
      </w:r>
      <w:r w:rsidRPr="00045529">
        <w:rPr>
          <w:lang w:val="en-US"/>
        </w:rPr>
        <w:t>, “</w:t>
      </w:r>
      <w:r>
        <w:rPr>
          <w:lang w:val="en-US"/>
        </w:rPr>
        <w:t>NR</w:t>
      </w:r>
      <w:r w:rsidRPr="00045529">
        <w:rPr>
          <w:lang w:val="en-US"/>
        </w:rPr>
        <w:t xml:space="preserve"> PRACH </w:t>
      </w:r>
      <w:r>
        <w:rPr>
          <w:lang w:val="en-US"/>
        </w:rPr>
        <w:t xml:space="preserve">design”, </w:t>
      </w:r>
      <w:r w:rsidR="00136F73">
        <w:t>Ericsson</w:t>
      </w:r>
      <w:r w:rsidR="00136F73" w:rsidRPr="00CE0424">
        <w:t xml:space="preserve">, </w:t>
      </w:r>
      <w:r>
        <w:rPr>
          <w:lang w:val="en-US"/>
        </w:rPr>
        <w:t>3GPP TSG-RAN WG1 #87</w:t>
      </w:r>
      <w:r w:rsidRPr="00045529">
        <w:rPr>
          <w:lang w:val="en-US"/>
        </w:rPr>
        <w:t>,</w:t>
      </w:r>
      <w:r>
        <w:rPr>
          <w:lang w:val="en-US"/>
        </w:rPr>
        <w:t xml:space="preserve"> Reno</w:t>
      </w:r>
      <w:r w:rsidRPr="00557CD4">
        <w:rPr>
          <w:lang w:val="en-US"/>
        </w:rPr>
        <w:t xml:space="preserve">, </w:t>
      </w:r>
      <w:r>
        <w:rPr>
          <w:lang w:val="en-US"/>
        </w:rPr>
        <w:t>US</w:t>
      </w:r>
      <w:r w:rsidRPr="00557CD4">
        <w:rPr>
          <w:lang w:val="en-US"/>
        </w:rPr>
        <w:t xml:space="preserve">, </w:t>
      </w:r>
      <w:r>
        <w:rPr>
          <w:lang w:val="en-US"/>
        </w:rPr>
        <w:t>November</w:t>
      </w:r>
      <w:r w:rsidRPr="00557CD4">
        <w:rPr>
          <w:lang w:val="en-US"/>
        </w:rPr>
        <w:t xml:space="preserve"> </w:t>
      </w:r>
      <w:r>
        <w:rPr>
          <w:lang w:val="en-US"/>
        </w:rPr>
        <w:t>14–18</w:t>
      </w:r>
      <w:r w:rsidRPr="00557CD4">
        <w:rPr>
          <w:lang w:val="en-US"/>
        </w:rPr>
        <w:t>, 2016</w:t>
      </w:r>
      <w:bookmarkEnd w:id="28"/>
      <w:r w:rsidRPr="00045529">
        <w:rPr>
          <w:lang w:val="en-US"/>
        </w:rPr>
        <w:t xml:space="preserve"> </w:t>
      </w:r>
    </w:p>
    <w:p w14:paraId="77899E9B" w14:textId="2F545F68" w:rsidR="00A56CAB" w:rsidRDefault="00A56CAB" w:rsidP="00A56CAB">
      <w:pPr>
        <w:pStyle w:val="Reference"/>
        <w:rPr>
          <w:lang w:val="en-US"/>
        </w:rPr>
      </w:pPr>
      <w:bookmarkStart w:id="29" w:name="_Ref462997167"/>
      <w:bookmarkStart w:id="30" w:name="_Ref471118525"/>
      <w:r>
        <w:rPr>
          <w:lang w:val="en-US"/>
        </w:rPr>
        <w:t>R1-1611911</w:t>
      </w:r>
      <w:r w:rsidRPr="00045529">
        <w:rPr>
          <w:lang w:val="en-US"/>
        </w:rPr>
        <w:t>, “</w:t>
      </w:r>
      <w:r w:rsidRPr="002A25B1">
        <w:rPr>
          <w:lang w:val="en-US"/>
        </w:rPr>
        <w:t>NR random-access response design</w:t>
      </w:r>
      <w:r>
        <w:rPr>
          <w:lang w:val="en-US"/>
        </w:rPr>
        <w:t xml:space="preserve">”, </w:t>
      </w:r>
      <w:r w:rsidR="00136F73">
        <w:t>Ericsson</w:t>
      </w:r>
      <w:r w:rsidR="00136F73" w:rsidRPr="00CE0424">
        <w:t xml:space="preserve">, </w:t>
      </w:r>
      <w:r>
        <w:rPr>
          <w:lang w:val="en-US"/>
        </w:rPr>
        <w:t>3GPP TSG-RAN WG1 #87</w:t>
      </w:r>
      <w:r w:rsidRPr="00045529">
        <w:rPr>
          <w:lang w:val="en-US"/>
        </w:rPr>
        <w:t xml:space="preserve">, </w:t>
      </w:r>
      <w:bookmarkEnd w:id="29"/>
      <w:r>
        <w:rPr>
          <w:lang w:val="en-US"/>
        </w:rPr>
        <w:t>Reno</w:t>
      </w:r>
      <w:r w:rsidRPr="00557CD4">
        <w:rPr>
          <w:lang w:val="en-US"/>
        </w:rPr>
        <w:t xml:space="preserve">, </w:t>
      </w:r>
      <w:r>
        <w:rPr>
          <w:lang w:val="en-US"/>
        </w:rPr>
        <w:t>US</w:t>
      </w:r>
      <w:r w:rsidRPr="00557CD4">
        <w:rPr>
          <w:lang w:val="en-US"/>
        </w:rPr>
        <w:t xml:space="preserve">, </w:t>
      </w:r>
      <w:r>
        <w:rPr>
          <w:lang w:val="en-US"/>
        </w:rPr>
        <w:t>November 14–18</w:t>
      </w:r>
      <w:r w:rsidRPr="00557CD4">
        <w:rPr>
          <w:lang w:val="en-US"/>
        </w:rPr>
        <w:t>, 2016</w:t>
      </w:r>
      <w:bookmarkEnd w:id="30"/>
    </w:p>
    <w:p w14:paraId="2B0EE568" w14:textId="7817631C" w:rsidR="00A56CAB" w:rsidRPr="00EC6EE1" w:rsidRDefault="00A56CAB" w:rsidP="00A56CAB">
      <w:pPr>
        <w:pStyle w:val="Reference"/>
        <w:rPr>
          <w:lang w:val="en-US"/>
        </w:rPr>
      </w:pPr>
      <w:bookmarkStart w:id="31" w:name="_Ref471118532"/>
      <w:r>
        <w:rPr>
          <w:lang w:val="en-US"/>
        </w:rPr>
        <w:t>R1-1611912</w:t>
      </w:r>
      <w:r w:rsidRPr="00045529">
        <w:rPr>
          <w:lang w:val="en-US"/>
        </w:rPr>
        <w:t>, “</w:t>
      </w:r>
      <w:r w:rsidRPr="002A25B1">
        <w:rPr>
          <w:lang w:val="en-US"/>
        </w:rPr>
        <w:t>On NR random-access response signal format</w:t>
      </w:r>
      <w:r>
        <w:rPr>
          <w:lang w:val="en-US"/>
        </w:rPr>
        <w:t xml:space="preserve">”, </w:t>
      </w:r>
      <w:r w:rsidR="00136F73">
        <w:t>Ericsson</w:t>
      </w:r>
      <w:r w:rsidR="00136F73" w:rsidRPr="00CE0424">
        <w:t xml:space="preserve">, </w:t>
      </w:r>
      <w:r>
        <w:rPr>
          <w:lang w:val="en-US"/>
        </w:rPr>
        <w:t>3GPP TSG-RAN WG1 #87</w:t>
      </w:r>
      <w:r w:rsidRPr="00045529">
        <w:rPr>
          <w:lang w:val="en-US"/>
        </w:rPr>
        <w:t xml:space="preserve">, </w:t>
      </w:r>
      <w:r>
        <w:rPr>
          <w:lang w:val="en-US"/>
        </w:rPr>
        <w:t>Reno</w:t>
      </w:r>
      <w:r w:rsidRPr="00EC6EE1">
        <w:rPr>
          <w:lang w:val="en-US"/>
        </w:rPr>
        <w:t>, US, November 14–18, 2016</w:t>
      </w:r>
      <w:bookmarkEnd w:id="31"/>
    </w:p>
    <w:p w14:paraId="6FAA1865" w14:textId="34D9C638" w:rsidR="0055725B" w:rsidRPr="00EC6EE1" w:rsidRDefault="0055725B" w:rsidP="0055725B">
      <w:pPr>
        <w:pStyle w:val="Reference"/>
        <w:rPr>
          <w:lang w:val="en-US"/>
        </w:rPr>
      </w:pPr>
      <w:bookmarkStart w:id="32" w:name="_Ref470179683"/>
      <w:bookmarkStart w:id="33" w:name="_Ref470182199"/>
      <w:bookmarkStart w:id="34" w:name="_Ref462997201"/>
      <w:r w:rsidRPr="00EC6EE1">
        <w:rPr>
          <w:lang w:val="en-US"/>
        </w:rPr>
        <w:t>R1-170</w:t>
      </w:r>
      <w:r w:rsidR="00EC6EE1" w:rsidRPr="00EC6EE1">
        <w:rPr>
          <w:lang w:val="en-US"/>
        </w:rPr>
        <w:t>298</w:t>
      </w:r>
      <w:r w:rsidRPr="00EC6EE1">
        <w:rPr>
          <w:lang w:val="en-US"/>
        </w:rPr>
        <w:t xml:space="preserve">, “NR PRACH design”, </w:t>
      </w:r>
      <w:r w:rsidR="00136F73" w:rsidRPr="00EC6EE1">
        <w:t xml:space="preserve">Ericsson, </w:t>
      </w:r>
      <w:r w:rsidRPr="00EC6EE1">
        <w:rPr>
          <w:lang w:val="en-US"/>
        </w:rPr>
        <w:t xml:space="preserve">3GPP TSG-RAN WG1 #87ah, </w:t>
      </w:r>
      <w:bookmarkEnd w:id="32"/>
      <w:r w:rsidRPr="00EC6EE1">
        <w:rPr>
          <w:lang w:val="en-US"/>
        </w:rPr>
        <w:t>Spokane, USA, 16th- 20th January 2017</w:t>
      </w:r>
      <w:bookmarkEnd w:id="33"/>
      <w:r w:rsidRPr="00EC6EE1">
        <w:rPr>
          <w:lang w:val="en-US"/>
        </w:rPr>
        <w:t xml:space="preserve"> </w:t>
      </w:r>
      <w:bookmarkEnd w:id="34"/>
    </w:p>
    <w:p w14:paraId="542CC79E" w14:textId="6AE957D3" w:rsidR="0055725B" w:rsidRPr="00EC6EE1" w:rsidRDefault="0055725B" w:rsidP="0055725B">
      <w:pPr>
        <w:pStyle w:val="Reference"/>
        <w:rPr>
          <w:lang w:val="en-US"/>
        </w:rPr>
      </w:pPr>
      <w:bookmarkStart w:id="35" w:name="_Ref471121035"/>
      <w:r w:rsidRPr="00EC6EE1">
        <w:rPr>
          <w:lang w:val="en-US"/>
        </w:rPr>
        <w:t>R1-170</w:t>
      </w:r>
      <w:r w:rsidR="00EC6EE1" w:rsidRPr="00EC6EE1">
        <w:rPr>
          <w:lang w:val="en-US"/>
        </w:rPr>
        <w:t>299</w:t>
      </w:r>
      <w:r w:rsidRPr="00EC6EE1">
        <w:rPr>
          <w:lang w:val="en-US"/>
        </w:rPr>
        <w:t>, “</w:t>
      </w:r>
      <w:r w:rsidR="00F71B18" w:rsidRPr="00EC6EE1">
        <w:rPr>
          <w:lang w:val="en-US"/>
        </w:rPr>
        <w:t xml:space="preserve">NR </w:t>
      </w:r>
      <w:r w:rsidR="00136F73" w:rsidRPr="00EC6EE1">
        <w:rPr>
          <w:lang w:val="en-US"/>
        </w:rPr>
        <w:t>four-step</w:t>
      </w:r>
      <w:r w:rsidRPr="00EC6EE1">
        <w:rPr>
          <w:lang w:val="en-US"/>
        </w:rPr>
        <w:t xml:space="preserve"> RA procedure”, </w:t>
      </w:r>
      <w:r w:rsidR="00136F73" w:rsidRPr="00EC6EE1">
        <w:t xml:space="preserve">Ericsson, </w:t>
      </w:r>
      <w:r w:rsidRPr="00EC6EE1">
        <w:rPr>
          <w:lang w:val="en-US"/>
        </w:rPr>
        <w:t>3GPP TSG-RAN WG1 #87ah, Spokane, USA, January 16-20, 2017.</w:t>
      </w:r>
      <w:bookmarkEnd w:id="35"/>
    </w:p>
    <w:p w14:paraId="17949F80" w14:textId="4FCB626C" w:rsidR="00136F73" w:rsidRPr="00136F73" w:rsidRDefault="00372820" w:rsidP="00372820">
      <w:pPr>
        <w:pStyle w:val="Reference"/>
        <w:rPr>
          <w:lang w:val="en-US"/>
        </w:rPr>
      </w:pPr>
      <w:bookmarkStart w:id="36" w:name="_Ref471132736"/>
      <w:r w:rsidRPr="00372820">
        <w:rPr>
          <w:lang w:val="en-US"/>
        </w:rPr>
        <w:t>R2-1700412</w:t>
      </w:r>
      <w:r w:rsidR="00136F73" w:rsidRPr="00EC6EE1">
        <w:rPr>
          <w:lang w:val="en-US"/>
        </w:rPr>
        <w:t>,</w:t>
      </w:r>
      <w:r w:rsidR="00136F73">
        <w:rPr>
          <w:lang w:val="en-US"/>
        </w:rPr>
        <w:t xml:space="preserve"> “</w:t>
      </w:r>
      <w:r w:rsidR="00136F73" w:rsidRPr="00136F73">
        <w:rPr>
          <w:lang w:val="en-US"/>
        </w:rPr>
        <w:t>Random Access enhancements</w:t>
      </w:r>
      <w:r w:rsidR="00136F73">
        <w:rPr>
          <w:lang w:val="en-US"/>
        </w:rPr>
        <w:t xml:space="preserve">”, </w:t>
      </w:r>
      <w:r w:rsidR="00136F73">
        <w:t>Ericsson</w:t>
      </w:r>
      <w:r w:rsidR="00136F73" w:rsidRPr="00CE0424">
        <w:t xml:space="preserve">, </w:t>
      </w:r>
      <w:r w:rsidRPr="00372820">
        <w:t>3GPP TSG-RAN WG2 NR Ad Hoc</w:t>
      </w:r>
      <w:r>
        <w:t xml:space="preserve">, </w:t>
      </w:r>
      <w:r w:rsidRPr="00372820">
        <w:rPr>
          <w:lang w:val="en-US"/>
        </w:rPr>
        <w:t>Spokane, USA, January 16-</w:t>
      </w:r>
      <w:r>
        <w:rPr>
          <w:lang w:val="en-US"/>
        </w:rPr>
        <w:t>19</w:t>
      </w:r>
      <w:r w:rsidRPr="00372820">
        <w:rPr>
          <w:lang w:val="en-US"/>
        </w:rPr>
        <w:t>, 2017.</w:t>
      </w:r>
      <w:bookmarkEnd w:id="36"/>
    </w:p>
    <w:p w14:paraId="6C7E840E" w14:textId="06AA87DD" w:rsidR="003A7EF3" w:rsidRPr="004206AE" w:rsidRDefault="003A7EF3" w:rsidP="00D93946">
      <w:pPr>
        <w:pStyle w:val="Reference"/>
        <w:numPr>
          <w:ilvl w:val="0"/>
          <w:numId w:val="0"/>
        </w:numPr>
        <w:ind w:left="567"/>
        <w:rPr>
          <w:rFonts w:asciiTheme="minorHAnsi" w:hAnsiTheme="minorHAnsi"/>
          <w:lang w:val="en-US" w:eastAsia="en-US"/>
        </w:rPr>
      </w:pPr>
    </w:p>
    <w:sectPr w:rsidR="003A7EF3" w:rsidRPr="004206AE">
      <w:headerReference w:type="even" r:id="rId24"/>
      <w:footerReference w:type="defaul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321889" w14:textId="77777777" w:rsidR="00EA3EC4" w:rsidRDefault="00EA3EC4">
      <w:r>
        <w:separator/>
      </w:r>
    </w:p>
  </w:endnote>
  <w:endnote w:type="continuationSeparator" w:id="0">
    <w:p w14:paraId="0FBA2738" w14:textId="77777777" w:rsidR="00EA3EC4" w:rsidRDefault="00EA3EC4">
      <w:r>
        <w:continuationSeparator/>
      </w:r>
    </w:p>
  </w:endnote>
  <w:endnote w:type="continuationNotice" w:id="1">
    <w:p w14:paraId="7386CBB8" w14:textId="77777777" w:rsidR="00EA3EC4" w:rsidRDefault="00EA3EC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DengXian">
    <w:altName w:val="SimSun"/>
    <w:panose1 w:val="02010600030101010101"/>
    <w:charset w:val="86"/>
    <w:family w:val="modern"/>
    <w:pitch w:val="fixed"/>
    <w:sig w:usb0="00000001" w:usb1="080E0000" w:usb2="00000010" w:usb3="00000000" w:csb0="00040000" w:csb1="00000000"/>
  </w:font>
  <w:font w:name="DengXian Light">
    <w:altName w:val="Microsoft YaHei"/>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2FEB98BD" w:rsidR="00ED7363" w:rsidRDefault="00ED736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EA3EC4">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EA3EC4">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8743790" w14:textId="77777777" w:rsidR="00EA3EC4" w:rsidRDefault="00EA3EC4">
      <w:r>
        <w:separator/>
      </w:r>
    </w:p>
  </w:footnote>
  <w:footnote w:type="continuationSeparator" w:id="0">
    <w:p w14:paraId="39308C75" w14:textId="77777777" w:rsidR="00EA3EC4" w:rsidRDefault="00EA3EC4">
      <w:r>
        <w:continuationSeparator/>
      </w:r>
    </w:p>
  </w:footnote>
  <w:footnote w:type="continuationNotice" w:id="1">
    <w:p w14:paraId="27CB02EE" w14:textId="77777777" w:rsidR="00EA3EC4" w:rsidRDefault="00EA3EC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ED7363" w:rsidRDefault="00ED736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9D9CF93C"/>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4FCE10A4"/>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B2AE74CE"/>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10C21CB4"/>
    <w:multiLevelType w:val="hybridMultilevel"/>
    <w:tmpl w:val="93F81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F0796A"/>
    <w:multiLevelType w:val="hybridMultilevel"/>
    <w:tmpl w:val="673E2756"/>
    <w:lvl w:ilvl="0" w:tplc="981AC282">
      <w:start w:val="1"/>
      <w:numFmt w:val="bullet"/>
      <w:lvlText w:val="›"/>
      <w:lvlJc w:val="left"/>
      <w:pPr>
        <w:tabs>
          <w:tab w:val="num" w:pos="720"/>
        </w:tabs>
        <w:ind w:left="720" w:hanging="360"/>
      </w:pPr>
      <w:rPr>
        <w:rFonts w:ascii="Arial" w:hAnsi="Arial" w:hint="default"/>
      </w:rPr>
    </w:lvl>
    <w:lvl w:ilvl="1" w:tplc="6C382A30">
      <w:numFmt w:val="bullet"/>
      <w:lvlText w:val="–"/>
      <w:lvlJc w:val="left"/>
      <w:pPr>
        <w:tabs>
          <w:tab w:val="num" w:pos="1440"/>
        </w:tabs>
        <w:ind w:left="1440" w:hanging="360"/>
      </w:pPr>
      <w:rPr>
        <w:rFonts w:ascii="Ericsson Capital TT" w:hAnsi="Ericsson Capital TT" w:hint="default"/>
      </w:rPr>
    </w:lvl>
    <w:lvl w:ilvl="2" w:tplc="CEE47682" w:tentative="1">
      <w:start w:val="1"/>
      <w:numFmt w:val="bullet"/>
      <w:lvlText w:val="›"/>
      <w:lvlJc w:val="left"/>
      <w:pPr>
        <w:tabs>
          <w:tab w:val="num" w:pos="2160"/>
        </w:tabs>
        <w:ind w:left="2160" w:hanging="360"/>
      </w:pPr>
      <w:rPr>
        <w:rFonts w:ascii="Arial" w:hAnsi="Arial" w:hint="default"/>
      </w:rPr>
    </w:lvl>
    <w:lvl w:ilvl="3" w:tplc="CE88F6E8" w:tentative="1">
      <w:start w:val="1"/>
      <w:numFmt w:val="bullet"/>
      <w:lvlText w:val="›"/>
      <w:lvlJc w:val="left"/>
      <w:pPr>
        <w:tabs>
          <w:tab w:val="num" w:pos="2880"/>
        </w:tabs>
        <w:ind w:left="2880" w:hanging="360"/>
      </w:pPr>
      <w:rPr>
        <w:rFonts w:ascii="Arial" w:hAnsi="Arial" w:hint="default"/>
      </w:rPr>
    </w:lvl>
    <w:lvl w:ilvl="4" w:tplc="D2BAC1F0" w:tentative="1">
      <w:start w:val="1"/>
      <w:numFmt w:val="bullet"/>
      <w:lvlText w:val="›"/>
      <w:lvlJc w:val="left"/>
      <w:pPr>
        <w:tabs>
          <w:tab w:val="num" w:pos="3600"/>
        </w:tabs>
        <w:ind w:left="3600" w:hanging="360"/>
      </w:pPr>
      <w:rPr>
        <w:rFonts w:ascii="Arial" w:hAnsi="Arial" w:hint="default"/>
      </w:rPr>
    </w:lvl>
    <w:lvl w:ilvl="5" w:tplc="B8D8E3FE" w:tentative="1">
      <w:start w:val="1"/>
      <w:numFmt w:val="bullet"/>
      <w:lvlText w:val="›"/>
      <w:lvlJc w:val="left"/>
      <w:pPr>
        <w:tabs>
          <w:tab w:val="num" w:pos="4320"/>
        </w:tabs>
        <w:ind w:left="4320" w:hanging="360"/>
      </w:pPr>
      <w:rPr>
        <w:rFonts w:ascii="Arial" w:hAnsi="Arial" w:hint="default"/>
      </w:rPr>
    </w:lvl>
    <w:lvl w:ilvl="6" w:tplc="0974E3EA" w:tentative="1">
      <w:start w:val="1"/>
      <w:numFmt w:val="bullet"/>
      <w:lvlText w:val="›"/>
      <w:lvlJc w:val="left"/>
      <w:pPr>
        <w:tabs>
          <w:tab w:val="num" w:pos="5040"/>
        </w:tabs>
        <w:ind w:left="5040" w:hanging="360"/>
      </w:pPr>
      <w:rPr>
        <w:rFonts w:ascii="Arial" w:hAnsi="Arial" w:hint="default"/>
      </w:rPr>
    </w:lvl>
    <w:lvl w:ilvl="7" w:tplc="12243640" w:tentative="1">
      <w:start w:val="1"/>
      <w:numFmt w:val="bullet"/>
      <w:lvlText w:val="›"/>
      <w:lvlJc w:val="left"/>
      <w:pPr>
        <w:tabs>
          <w:tab w:val="num" w:pos="5760"/>
        </w:tabs>
        <w:ind w:left="5760" w:hanging="360"/>
      </w:pPr>
      <w:rPr>
        <w:rFonts w:ascii="Arial" w:hAnsi="Arial" w:hint="default"/>
      </w:rPr>
    </w:lvl>
    <w:lvl w:ilvl="8" w:tplc="9572D55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A46647"/>
    <w:multiLevelType w:val="hybridMultilevel"/>
    <w:tmpl w:val="F8DEFB3A"/>
    <w:lvl w:ilvl="0" w:tplc="8F02D862">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6"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8594319"/>
    <w:multiLevelType w:val="hybridMultilevel"/>
    <w:tmpl w:val="C55E61EC"/>
    <w:lvl w:ilvl="0" w:tplc="30F0CB32">
      <w:start w:val="1"/>
      <w:numFmt w:val="bullet"/>
      <w:lvlText w:val="›"/>
      <w:lvlJc w:val="left"/>
      <w:pPr>
        <w:tabs>
          <w:tab w:val="num" w:pos="720"/>
        </w:tabs>
        <w:ind w:left="720" w:hanging="360"/>
      </w:pPr>
      <w:rPr>
        <w:rFonts w:ascii="Arial" w:hAnsi="Arial" w:hint="default"/>
      </w:rPr>
    </w:lvl>
    <w:lvl w:ilvl="1" w:tplc="F87E9C9A">
      <w:numFmt w:val="bullet"/>
      <w:lvlText w:val="–"/>
      <w:lvlJc w:val="left"/>
      <w:pPr>
        <w:tabs>
          <w:tab w:val="num" w:pos="1440"/>
        </w:tabs>
        <w:ind w:left="1440" w:hanging="360"/>
      </w:pPr>
      <w:rPr>
        <w:rFonts w:ascii="Ericsson Capital TT" w:hAnsi="Ericsson Capital TT" w:hint="default"/>
      </w:rPr>
    </w:lvl>
    <w:lvl w:ilvl="2" w:tplc="4DCCE4AC">
      <w:numFmt w:val="bullet"/>
      <w:lvlText w:val="›"/>
      <w:lvlJc w:val="left"/>
      <w:pPr>
        <w:tabs>
          <w:tab w:val="num" w:pos="2160"/>
        </w:tabs>
        <w:ind w:left="2160" w:hanging="360"/>
      </w:pPr>
      <w:rPr>
        <w:rFonts w:ascii="Ericsson Capital TT" w:hAnsi="Ericsson Capital TT" w:hint="default"/>
      </w:rPr>
    </w:lvl>
    <w:lvl w:ilvl="3" w:tplc="3EBABF86" w:tentative="1">
      <w:start w:val="1"/>
      <w:numFmt w:val="bullet"/>
      <w:lvlText w:val="›"/>
      <w:lvlJc w:val="left"/>
      <w:pPr>
        <w:tabs>
          <w:tab w:val="num" w:pos="2880"/>
        </w:tabs>
        <w:ind w:left="2880" w:hanging="360"/>
      </w:pPr>
      <w:rPr>
        <w:rFonts w:ascii="Arial" w:hAnsi="Arial" w:hint="default"/>
      </w:rPr>
    </w:lvl>
    <w:lvl w:ilvl="4" w:tplc="1EE8180A" w:tentative="1">
      <w:start w:val="1"/>
      <w:numFmt w:val="bullet"/>
      <w:lvlText w:val="›"/>
      <w:lvlJc w:val="left"/>
      <w:pPr>
        <w:tabs>
          <w:tab w:val="num" w:pos="3600"/>
        </w:tabs>
        <w:ind w:left="3600" w:hanging="360"/>
      </w:pPr>
      <w:rPr>
        <w:rFonts w:ascii="Arial" w:hAnsi="Arial" w:hint="default"/>
      </w:rPr>
    </w:lvl>
    <w:lvl w:ilvl="5" w:tplc="ACEA1F3C" w:tentative="1">
      <w:start w:val="1"/>
      <w:numFmt w:val="bullet"/>
      <w:lvlText w:val="›"/>
      <w:lvlJc w:val="left"/>
      <w:pPr>
        <w:tabs>
          <w:tab w:val="num" w:pos="4320"/>
        </w:tabs>
        <w:ind w:left="4320" w:hanging="360"/>
      </w:pPr>
      <w:rPr>
        <w:rFonts w:ascii="Arial" w:hAnsi="Arial" w:hint="default"/>
      </w:rPr>
    </w:lvl>
    <w:lvl w:ilvl="6" w:tplc="C6C64D04" w:tentative="1">
      <w:start w:val="1"/>
      <w:numFmt w:val="bullet"/>
      <w:lvlText w:val="›"/>
      <w:lvlJc w:val="left"/>
      <w:pPr>
        <w:tabs>
          <w:tab w:val="num" w:pos="5040"/>
        </w:tabs>
        <w:ind w:left="5040" w:hanging="360"/>
      </w:pPr>
      <w:rPr>
        <w:rFonts w:ascii="Arial" w:hAnsi="Arial" w:hint="default"/>
      </w:rPr>
    </w:lvl>
    <w:lvl w:ilvl="7" w:tplc="F69689A8" w:tentative="1">
      <w:start w:val="1"/>
      <w:numFmt w:val="bullet"/>
      <w:lvlText w:val="›"/>
      <w:lvlJc w:val="left"/>
      <w:pPr>
        <w:tabs>
          <w:tab w:val="num" w:pos="5760"/>
        </w:tabs>
        <w:ind w:left="5760" w:hanging="360"/>
      </w:pPr>
      <w:rPr>
        <w:rFonts w:ascii="Arial" w:hAnsi="Arial" w:hint="default"/>
      </w:rPr>
    </w:lvl>
    <w:lvl w:ilvl="8" w:tplc="93EA25CE"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BDF65F6"/>
    <w:multiLevelType w:val="hybridMultilevel"/>
    <w:tmpl w:val="774C1D5C"/>
    <w:lvl w:ilvl="0" w:tplc="C90EBE1A">
      <w:start w:val="1"/>
      <w:numFmt w:val="decimal"/>
      <w:pStyle w:val="Reference"/>
      <w:lvlText w:val="[%1]"/>
      <w:lvlJc w:val="left"/>
      <w:pPr>
        <w:tabs>
          <w:tab w:val="num" w:pos="567"/>
        </w:tabs>
        <w:ind w:left="567" w:hanging="567"/>
      </w:pPr>
      <w:rPr>
        <w:rFonts w:ascii="Arial" w:hAnsi="Arial" w:hint="default"/>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F6F1AF9"/>
    <w:multiLevelType w:val="hybridMultilevel"/>
    <w:tmpl w:val="43AC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0"/>
  </w:num>
  <w:num w:numId="3">
    <w:abstractNumId w:val="14"/>
  </w:num>
  <w:num w:numId="4">
    <w:abstractNumId w:val="15"/>
  </w:num>
  <w:num w:numId="5">
    <w:abstractNumId w:val="11"/>
  </w:num>
  <w:num w:numId="6">
    <w:abstractNumId w:val="17"/>
  </w:num>
  <w:num w:numId="7">
    <w:abstractNumId w:val="24"/>
  </w:num>
  <w:num w:numId="8">
    <w:abstractNumId w:val="12"/>
  </w:num>
  <w:num w:numId="9">
    <w:abstractNumId w:val="9"/>
  </w:num>
  <w:num w:numId="10">
    <w:abstractNumId w:val="3"/>
  </w:num>
  <w:num w:numId="11">
    <w:abstractNumId w:val="2"/>
  </w:num>
  <w:num w:numId="12">
    <w:abstractNumId w:val="1"/>
  </w:num>
  <w:num w:numId="13">
    <w:abstractNumId w:val="22"/>
  </w:num>
  <w:num w:numId="14">
    <w:abstractNumId w:val="0"/>
  </w:num>
  <w:num w:numId="15">
    <w:abstractNumId w:val="10"/>
  </w:num>
  <w:num w:numId="16">
    <w:abstractNumId w:val="25"/>
  </w:num>
  <w:num w:numId="17">
    <w:abstractNumId w:val="16"/>
  </w:num>
  <w:num w:numId="18">
    <w:abstractNumId w:val="19"/>
  </w:num>
  <w:num w:numId="19">
    <w:abstractNumId w:val="6"/>
  </w:num>
  <w:num w:numId="20">
    <w:abstractNumId w:val="13"/>
  </w:num>
  <w:num w:numId="21">
    <w:abstractNumId w:val="8"/>
  </w:num>
  <w:num w:numId="22">
    <w:abstractNumId w:val="23"/>
  </w:num>
  <w:num w:numId="23">
    <w:abstractNumId w:val="21"/>
  </w:num>
  <w:num w:numId="24">
    <w:abstractNumId w:val="5"/>
  </w:num>
  <w:num w:numId="25">
    <w:abstractNumId w:val="18"/>
  </w:num>
  <w:num w:numId="26">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0F11"/>
    <w:rsid w:val="00002A37"/>
    <w:rsid w:val="0000620F"/>
    <w:rsid w:val="00006446"/>
    <w:rsid w:val="00006896"/>
    <w:rsid w:val="00007CDC"/>
    <w:rsid w:val="00007EDB"/>
    <w:rsid w:val="00011B28"/>
    <w:rsid w:val="00015D15"/>
    <w:rsid w:val="00015F6F"/>
    <w:rsid w:val="000224F5"/>
    <w:rsid w:val="0002564D"/>
    <w:rsid w:val="00025ECA"/>
    <w:rsid w:val="000266D4"/>
    <w:rsid w:val="000325B8"/>
    <w:rsid w:val="00032982"/>
    <w:rsid w:val="000340C8"/>
    <w:rsid w:val="00034C15"/>
    <w:rsid w:val="00036BA1"/>
    <w:rsid w:val="00037140"/>
    <w:rsid w:val="000422E2"/>
    <w:rsid w:val="00042F22"/>
    <w:rsid w:val="000444EF"/>
    <w:rsid w:val="000476CE"/>
    <w:rsid w:val="00052A07"/>
    <w:rsid w:val="000534E3"/>
    <w:rsid w:val="00055303"/>
    <w:rsid w:val="0005606A"/>
    <w:rsid w:val="00057117"/>
    <w:rsid w:val="000616E7"/>
    <w:rsid w:val="0006478A"/>
    <w:rsid w:val="0006487E"/>
    <w:rsid w:val="00065E1A"/>
    <w:rsid w:val="0007265B"/>
    <w:rsid w:val="00076C39"/>
    <w:rsid w:val="00077E5F"/>
    <w:rsid w:val="0008036A"/>
    <w:rsid w:val="00081AE6"/>
    <w:rsid w:val="000855EB"/>
    <w:rsid w:val="00085B52"/>
    <w:rsid w:val="000866F2"/>
    <w:rsid w:val="0009009F"/>
    <w:rsid w:val="0009012F"/>
    <w:rsid w:val="00091557"/>
    <w:rsid w:val="000924C1"/>
    <w:rsid w:val="000924F0"/>
    <w:rsid w:val="00092B4B"/>
    <w:rsid w:val="00093474"/>
    <w:rsid w:val="0009510F"/>
    <w:rsid w:val="000A1B7B"/>
    <w:rsid w:val="000A56F2"/>
    <w:rsid w:val="000B2719"/>
    <w:rsid w:val="000B3A8F"/>
    <w:rsid w:val="000B4AB9"/>
    <w:rsid w:val="000B58C3"/>
    <w:rsid w:val="000B61E9"/>
    <w:rsid w:val="000B66A8"/>
    <w:rsid w:val="000B7B33"/>
    <w:rsid w:val="000C165A"/>
    <w:rsid w:val="000C2E19"/>
    <w:rsid w:val="000C5506"/>
    <w:rsid w:val="000D0D07"/>
    <w:rsid w:val="000D3C8C"/>
    <w:rsid w:val="000D3EAE"/>
    <w:rsid w:val="000D4797"/>
    <w:rsid w:val="000D7651"/>
    <w:rsid w:val="000E0527"/>
    <w:rsid w:val="000E17AD"/>
    <w:rsid w:val="000E1A1F"/>
    <w:rsid w:val="000E1E92"/>
    <w:rsid w:val="000F06D6"/>
    <w:rsid w:val="000F0839"/>
    <w:rsid w:val="000F0EB1"/>
    <w:rsid w:val="000F1106"/>
    <w:rsid w:val="000F3BE9"/>
    <w:rsid w:val="000F3F6C"/>
    <w:rsid w:val="000F4CE5"/>
    <w:rsid w:val="000F5009"/>
    <w:rsid w:val="000F6DF3"/>
    <w:rsid w:val="000F7070"/>
    <w:rsid w:val="001005FF"/>
    <w:rsid w:val="00103EEB"/>
    <w:rsid w:val="00105303"/>
    <w:rsid w:val="001062FB"/>
    <w:rsid w:val="001063E6"/>
    <w:rsid w:val="00111DC7"/>
    <w:rsid w:val="00113CF4"/>
    <w:rsid w:val="001153EA"/>
    <w:rsid w:val="001155DC"/>
    <w:rsid w:val="00115643"/>
    <w:rsid w:val="00116765"/>
    <w:rsid w:val="001219F5"/>
    <w:rsid w:val="00121A20"/>
    <w:rsid w:val="00122EDF"/>
    <w:rsid w:val="0012377F"/>
    <w:rsid w:val="00124314"/>
    <w:rsid w:val="00124D89"/>
    <w:rsid w:val="00126B4A"/>
    <w:rsid w:val="00132FD0"/>
    <w:rsid w:val="001344C0"/>
    <w:rsid w:val="001346FA"/>
    <w:rsid w:val="00135252"/>
    <w:rsid w:val="00136F34"/>
    <w:rsid w:val="00136F73"/>
    <w:rsid w:val="00137AB5"/>
    <w:rsid w:val="00137F0B"/>
    <w:rsid w:val="00140964"/>
    <w:rsid w:val="00141EDB"/>
    <w:rsid w:val="00142AA9"/>
    <w:rsid w:val="001443AB"/>
    <w:rsid w:val="00145307"/>
    <w:rsid w:val="00145557"/>
    <w:rsid w:val="0015001A"/>
    <w:rsid w:val="00151E23"/>
    <w:rsid w:val="001526E0"/>
    <w:rsid w:val="001551B5"/>
    <w:rsid w:val="00161744"/>
    <w:rsid w:val="0016360E"/>
    <w:rsid w:val="00164D4A"/>
    <w:rsid w:val="001659C1"/>
    <w:rsid w:val="00166E7F"/>
    <w:rsid w:val="00170546"/>
    <w:rsid w:val="00170C0D"/>
    <w:rsid w:val="00173A8E"/>
    <w:rsid w:val="00174693"/>
    <w:rsid w:val="001748BD"/>
    <w:rsid w:val="00177795"/>
    <w:rsid w:val="0018143F"/>
    <w:rsid w:val="00183BD1"/>
    <w:rsid w:val="00183D3A"/>
    <w:rsid w:val="0018412F"/>
    <w:rsid w:val="0018507F"/>
    <w:rsid w:val="001854EE"/>
    <w:rsid w:val="00185502"/>
    <w:rsid w:val="00190AC1"/>
    <w:rsid w:val="0019341A"/>
    <w:rsid w:val="00197DF9"/>
    <w:rsid w:val="001A0FF8"/>
    <w:rsid w:val="001A1987"/>
    <w:rsid w:val="001A2564"/>
    <w:rsid w:val="001A6173"/>
    <w:rsid w:val="001A6CBA"/>
    <w:rsid w:val="001B089D"/>
    <w:rsid w:val="001B0D97"/>
    <w:rsid w:val="001B4E13"/>
    <w:rsid w:val="001B501F"/>
    <w:rsid w:val="001B5A5D"/>
    <w:rsid w:val="001B700F"/>
    <w:rsid w:val="001C1CE5"/>
    <w:rsid w:val="001C3D2A"/>
    <w:rsid w:val="001D51BA"/>
    <w:rsid w:val="001D6342"/>
    <w:rsid w:val="001D6D53"/>
    <w:rsid w:val="001E0027"/>
    <w:rsid w:val="001E58E2"/>
    <w:rsid w:val="001E7AED"/>
    <w:rsid w:val="001F0CF1"/>
    <w:rsid w:val="001F238A"/>
    <w:rsid w:val="001F3916"/>
    <w:rsid w:val="001F54C5"/>
    <w:rsid w:val="001F662C"/>
    <w:rsid w:val="001F6F78"/>
    <w:rsid w:val="001F7074"/>
    <w:rsid w:val="00200490"/>
    <w:rsid w:val="00201F3A"/>
    <w:rsid w:val="00202C20"/>
    <w:rsid w:val="00203F96"/>
    <w:rsid w:val="002069B2"/>
    <w:rsid w:val="0020712F"/>
    <w:rsid w:val="00207FA3"/>
    <w:rsid w:val="00214DA8"/>
    <w:rsid w:val="00215423"/>
    <w:rsid w:val="002158FA"/>
    <w:rsid w:val="00220600"/>
    <w:rsid w:val="0022138B"/>
    <w:rsid w:val="002224DB"/>
    <w:rsid w:val="00223FCB"/>
    <w:rsid w:val="002252C3"/>
    <w:rsid w:val="00225C54"/>
    <w:rsid w:val="00230765"/>
    <w:rsid w:val="002319E4"/>
    <w:rsid w:val="002342CA"/>
    <w:rsid w:val="00235632"/>
    <w:rsid w:val="00235872"/>
    <w:rsid w:val="00241559"/>
    <w:rsid w:val="002435B3"/>
    <w:rsid w:val="002458EB"/>
    <w:rsid w:val="002466DE"/>
    <w:rsid w:val="00247415"/>
    <w:rsid w:val="002500C8"/>
    <w:rsid w:val="00257543"/>
    <w:rsid w:val="002617E7"/>
    <w:rsid w:val="00264228"/>
    <w:rsid w:val="00264334"/>
    <w:rsid w:val="0026473E"/>
    <w:rsid w:val="00266214"/>
    <w:rsid w:val="0026742B"/>
    <w:rsid w:val="00267C83"/>
    <w:rsid w:val="0027144F"/>
    <w:rsid w:val="00271F3A"/>
    <w:rsid w:val="00272738"/>
    <w:rsid w:val="00273278"/>
    <w:rsid w:val="002737F4"/>
    <w:rsid w:val="002805F5"/>
    <w:rsid w:val="00280751"/>
    <w:rsid w:val="0028280A"/>
    <w:rsid w:val="00286ACD"/>
    <w:rsid w:val="00287838"/>
    <w:rsid w:val="002907B5"/>
    <w:rsid w:val="00290B67"/>
    <w:rsid w:val="00292EB7"/>
    <w:rsid w:val="00296227"/>
    <w:rsid w:val="00296F44"/>
    <w:rsid w:val="0029745E"/>
    <w:rsid w:val="0029777D"/>
    <w:rsid w:val="002A055E"/>
    <w:rsid w:val="002A1D4E"/>
    <w:rsid w:val="002A24B9"/>
    <w:rsid w:val="002A2869"/>
    <w:rsid w:val="002A5356"/>
    <w:rsid w:val="002B0907"/>
    <w:rsid w:val="002B24D6"/>
    <w:rsid w:val="002B4CE9"/>
    <w:rsid w:val="002C41E6"/>
    <w:rsid w:val="002D071A"/>
    <w:rsid w:val="002D1464"/>
    <w:rsid w:val="002D34B2"/>
    <w:rsid w:val="002D4A15"/>
    <w:rsid w:val="002D7225"/>
    <w:rsid w:val="002D7637"/>
    <w:rsid w:val="002D77B5"/>
    <w:rsid w:val="002E17F2"/>
    <w:rsid w:val="002E4453"/>
    <w:rsid w:val="002E6D28"/>
    <w:rsid w:val="002E7CAE"/>
    <w:rsid w:val="002F2771"/>
    <w:rsid w:val="002F37A9"/>
    <w:rsid w:val="002F5BBD"/>
    <w:rsid w:val="00301CE6"/>
    <w:rsid w:val="0030256B"/>
    <w:rsid w:val="00302CA2"/>
    <w:rsid w:val="003042A8"/>
    <w:rsid w:val="0030501F"/>
    <w:rsid w:val="0030638C"/>
    <w:rsid w:val="00307BA1"/>
    <w:rsid w:val="00310A30"/>
    <w:rsid w:val="003110D0"/>
    <w:rsid w:val="00311702"/>
    <w:rsid w:val="00311CC7"/>
    <w:rsid w:val="00311E82"/>
    <w:rsid w:val="00313FD6"/>
    <w:rsid w:val="003143BD"/>
    <w:rsid w:val="00314D7C"/>
    <w:rsid w:val="003203ED"/>
    <w:rsid w:val="00322C9F"/>
    <w:rsid w:val="003244F4"/>
    <w:rsid w:val="00324D23"/>
    <w:rsid w:val="003268E0"/>
    <w:rsid w:val="00331751"/>
    <w:rsid w:val="00334579"/>
    <w:rsid w:val="00335858"/>
    <w:rsid w:val="0033662A"/>
    <w:rsid w:val="00336BDA"/>
    <w:rsid w:val="00337F45"/>
    <w:rsid w:val="0034246D"/>
    <w:rsid w:val="00342BD7"/>
    <w:rsid w:val="00343A07"/>
    <w:rsid w:val="00346DB5"/>
    <w:rsid w:val="003477B1"/>
    <w:rsid w:val="00357380"/>
    <w:rsid w:val="003602D9"/>
    <w:rsid w:val="003604CE"/>
    <w:rsid w:val="003636D7"/>
    <w:rsid w:val="00365F79"/>
    <w:rsid w:val="00370E47"/>
    <w:rsid w:val="00372820"/>
    <w:rsid w:val="003742AC"/>
    <w:rsid w:val="003755A2"/>
    <w:rsid w:val="003766F3"/>
    <w:rsid w:val="00377CE1"/>
    <w:rsid w:val="00380942"/>
    <w:rsid w:val="00385BF0"/>
    <w:rsid w:val="00390610"/>
    <w:rsid w:val="003939FF"/>
    <w:rsid w:val="00396F17"/>
    <w:rsid w:val="003A1EC8"/>
    <w:rsid w:val="003A2223"/>
    <w:rsid w:val="003A2A0F"/>
    <w:rsid w:val="003A4541"/>
    <w:rsid w:val="003A45A1"/>
    <w:rsid w:val="003A5B0A"/>
    <w:rsid w:val="003A5C65"/>
    <w:rsid w:val="003A6BAC"/>
    <w:rsid w:val="003A7EF3"/>
    <w:rsid w:val="003B159C"/>
    <w:rsid w:val="003B369F"/>
    <w:rsid w:val="003B36A3"/>
    <w:rsid w:val="003B7FE5"/>
    <w:rsid w:val="003C11C8"/>
    <w:rsid w:val="003C2702"/>
    <w:rsid w:val="003C6964"/>
    <w:rsid w:val="003C7806"/>
    <w:rsid w:val="003D0CD4"/>
    <w:rsid w:val="003D109F"/>
    <w:rsid w:val="003D2478"/>
    <w:rsid w:val="003D3C45"/>
    <w:rsid w:val="003D5B1F"/>
    <w:rsid w:val="003E15FA"/>
    <w:rsid w:val="003E1E1D"/>
    <w:rsid w:val="003E25DB"/>
    <w:rsid w:val="003E4AEC"/>
    <w:rsid w:val="003E55E4"/>
    <w:rsid w:val="003E5F40"/>
    <w:rsid w:val="003E6625"/>
    <w:rsid w:val="003E74E3"/>
    <w:rsid w:val="003F05C7"/>
    <w:rsid w:val="003F26FA"/>
    <w:rsid w:val="003F2CD4"/>
    <w:rsid w:val="003F3A59"/>
    <w:rsid w:val="003F6BBE"/>
    <w:rsid w:val="004000E8"/>
    <w:rsid w:val="00402E2B"/>
    <w:rsid w:val="0040512B"/>
    <w:rsid w:val="00405CA5"/>
    <w:rsid w:val="00407CD3"/>
    <w:rsid w:val="00410134"/>
    <w:rsid w:val="0041064D"/>
    <w:rsid w:val="00410B72"/>
    <w:rsid w:val="00410F18"/>
    <w:rsid w:val="0041263E"/>
    <w:rsid w:val="00413AAC"/>
    <w:rsid w:val="004206AE"/>
    <w:rsid w:val="00421105"/>
    <w:rsid w:val="00423376"/>
    <w:rsid w:val="004242F4"/>
    <w:rsid w:val="00427248"/>
    <w:rsid w:val="00437447"/>
    <w:rsid w:val="00441A92"/>
    <w:rsid w:val="00444F56"/>
    <w:rsid w:val="00446488"/>
    <w:rsid w:val="004517AA"/>
    <w:rsid w:val="00452B53"/>
    <w:rsid w:val="00452CAC"/>
    <w:rsid w:val="00457565"/>
    <w:rsid w:val="00457B71"/>
    <w:rsid w:val="004669E2"/>
    <w:rsid w:val="004705D3"/>
    <w:rsid w:val="00470C31"/>
    <w:rsid w:val="004734D0"/>
    <w:rsid w:val="00473C55"/>
    <w:rsid w:val="0047447B"/>
    <w:rsid w:val="0047556B"/>
    <w:rsid w:val="00477768"/>
    <w:rsid w:val="00484FD1"/>
    <w:rsid w:val="004903E5"/>
    <w:rsid w:val="00492BC5"/>
    <w:rsid w:val="004964F1"/>
    <w:rsid w:val="004A163A"/>
    <w:rsid w:val="004A16BC"/>
    <w:rsid w:val="004A2B94"/>
    <w:rsid w:val="004B6991"/>
    <w:rsid w:val="004B7C0C"/>
    <w:rsid w:val="004C3898"/>
    <w:rsid w:val="004C4D69"/>
    <w:rsid w:val="004C6818"/>
    <w:rsid w:val="004D36B1"/>
    <w:rsid w:val="004D49A7"/>
    <w:rsid w:val="004D49D5"/>
    <w:rsid w:val="004D4D47"/>
    <w:rsid w:val="004D7EBD"/>
    <w:rsid w:val="004E0478"/>
    <w:rsid w:val="004E267D"/>
    <w:rsid w:val="004E2680"/>
    <w:rsid w:val="004E28F9"/>
    <w:rsid w:val="004E462E"/>
    <w:rsid w:val="004E56DC"/>
    <w:rsid w:val="004E5829"/>
    <w:rsid w:val="004E6B56"/>
    <w:rsid w:val="004E76F4"/>
    <w:rsid w:val="004F0B4E"/>
    <w:rsid w:val="004F0B6C"/>
    <w:rsid w:val="004F2078"/>
    <w:rsid w:val="004F4DA3"/>
    <w:rsid w:val="00500780"/>
    <w:rsid w:val="00500B4A"/>
    <w:rsid w:val="0050591F"/>
    <w:rsid w:val="00506557"/>
    <w:rsid w:val="0050677A"/>
    <w:rsid w:val="005108D8"/>
    <w:rsid w:val="005116F9"/>
    <w:rsid w:val="00512F5A"/>
    <w:rsid w:val="005153A7"/>
    <w:rsid w:val="005219CF"/>
    <w:rsid w:val="00534B59"/>
    <w:rsid w:val="0053669F"/>
    <w:rsid w:val="00536759"/>
    <w:rsid w:val="00537C62"/>
    <w:rsid w:val="005420DA"/>
    <w:rsid w:val="00543986"/>
    <w:rsid w:val="00544D5B"/>
    <w:rsid w:val="00546970"/>
    <w:rsid w:val="00546A20"/>
    <w:rsid w:val="00546C74"/>
    <w:rsid w:val="00554E19"/>
    <w:rsid w:val="00555435"/>
    <w:rsid w:val="0055725B"/>
    <w:rsid w:val="00557D7C"/>
    <w:rsid w:val="0056121F"/>
    <w:rsid w:val="00562A57"/>
    <w:rsid w:val="0057036A"/>
    <w:rsid w:val="00572505"/>
    <w:rsid w:val="00582809"/>
    <w:rsid w:val="0058798C"/>
    <w:rsid w:val="005900FA"/>
    <w:rsid w:val="005935A4"/>
    <w:rsid w:val="005948C2"/>
    <w:rsid w:val="00595748"/>
    <w:rsid w:val="00595DCA"/>
    <w:rsid w:val="0059779B"/>
    <w:rsid w:val="005A209A"/>
    <w:rsid w:val="005A61E5"/>
    <w:rsid w:val="005A662D"/>
    <w:rsid w:val="005B041B"/>
    <w:rsid w:val="005B35D7"/>
    <w:rsid w:val="005B392A"/>
    <w:rsid w:val="005B3AA3"/>
    <w:rsid w:val="005B6CEE"/>
    <w:rsid w:val="005B6F83"/>
    <w:rsid w:val="005C74FB"/>
    <w:rsid w:val="005D1602"/>
    <w:rsid w:val="005D22E6"/>
    <w:rsid w:val="005D33AF"/>
    <w:rsid w:val="005E385F"/>
    <w:rsid w:val="005E5469"/>
    <w:rsid w:val="005E5B81"/>
    <w:rsid w:val="005E65C5"/>
    <w:rsid w:val="005F2CB1"/>
    <w:rsid w:val="005F3025"/>
    <w:rsid w:val="005F618C"/>
    <w:rsid w:val="005F70BD"/>
    <w:rsid w:val="005F70DE"/>
    <w:rsid w:val="00601A15"/>
    <w:rsid w:val="0060283C"/>
    <w:rsid w:val="00604F14"/>
    <w:rsid w:val="00611B83"/>
    <w:rsid w:val="00613257"/>
    <w:rsid w:val="00617C2C"/>
    <w:rsid w:val="00617E01"/>
    <w:rsid w:val="00620A71"/>
    <w:rsid w:val="00620D80"/>
    <w:rsid w:val="006211D4"/>
    <w:rsid w:val="00621B29"/>
    <w:rsid w:val="006234A6"/>
    <w:rsid w:val="0062431E"/>
    <w:rsid w:val="00624B66"/>
    <w:rsid w:val="00630001"/>
    <w:rsid w:val="00630264"/>
    <w:rsid w:val="006311B3"/>
    <w:rsid w:val="0063284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2E0C"/>
    <w:rsid w:val="006634E6"/>
    <w:rsid w:val="006655EE"/>
    <w:rsid w:val="00667EE7"/>
    <w:rsid w:val="00670922"/>
    <w:rsid w:val="00670BE1"/>
    <w:rsid w:val="0067218F"/>
    <w:rsid w:val="006741F2"/>
    <w:rsid w:val="00674CC3"/>
    <w:rsid w:val="00675C72"/>
    <w:rsid w:val="00676D03"/>
    <w:rsid w:val="006771F9"/>
    <w:rsid w:val="006776D7"/>
    <w:rsid w:val="00681003"/>
    <w:rsid w:val="006817C9"/>
    <w:rsid w:val="00683ECE"/>
    <w:rsid w:val="00685147"/>
    <w:rsid w:val="006876D5"/>
    <w:rsid w:val="00691E97"/>
    <w:rsid w:val="00695FC2"/>
    <w:rsid w:val="00696949"/>
    <w:rsid w:val="00697052"/>
    <w:rsid w:val="006A46FB"/>
    <w:rsid w:val="006A539F"/>
    <w:rsid w:val="006A5717"/>
    <w:rsid w:val="006A5E28"/>
    <w:rsid w:val="006A697B"/>
    <w:rsid w:val="006A7AFF"/>
    <w:rsid w:val="006B1816"/>
    <w:rsid w:val="006B2099"/>
    <w:rsid w:val="006B50CF"/>
    <w:rsid w:val="006B5BE6"/>
    <w:rsid w:val="006C03B8"/>
    <w:rsid w:val="006C3409"/>
    <w:rsid w:val="006C5761"/>
    <w:rsid w:val="006C5EC9"/>
    <w:rsid w:val="006C6059"/>
    <w:rsid w:val="006C7522"/>
    <w:rsid w:val="006D11AA"/>
    <w:rsid w:val="006D1623"/>
    <w:rsid w:val="006D2139"/>
    <w:rsid w:val="006D2CB6"/>
    <w:rsid w:val="006D6F08"/>
    <w:rsid w:val="006E062C"/>
    <w:rsid w:val="006E28B7"/>
    <w:rsid w:val="006E3310"/>
    <w:rsid w:val="006E3F07"/>
    <w:rsid w:val="006E4E39"/>
    <w:rsid w:val="006E565E"/>
    <w:rsid w:val="006E673D"/>
    <w:rsid w:val="006E7D3B"/>
    <w:rsid w:val="006F1B70"/>
    <w:rsid w:val="006F341D"/>
    <w:rsid w:val="006F3CDE"/>
    <w:rsid w:val="006F58D4"/>
    <w:rsid w:val="006F642D"/>
    <w:rsid w:val="00702D6E"/>
    <w:rsid w:val="0070346E"/>
    <w:rsid w:val="00703C66"/>
    <w:rsid w:val="00704EDB"/>
    <w:rsid w:val="00706101"/>
    <w:rsid w:val="00707072"/>
    <w:rsid w:val="00707D61"/>
    <w:rsid w:val="00712287"/>
    <w:rsid w:val="00712772"/>
    <w:rsid w:val="007148D3"/>
    <w:rsid w:val="0071565A"/>
    <w:rsid w:val="00715B9A"/>
    <w:rsid w:val="00720D98"/>
    <w:rsid w:val="00725386"/>
    <w:rsid w:val="0072574D"/>
    <w:rsid w:val="00726EA6"/>
    <w:rsid w:val="00727208"/>
    <w:rsid w:val="00727680"/>
    <w:rsid w:val="00730A5D"/>
    <w:rsid w:val="007348B1"/>
    <w:rsid w:val="007362A6"/>
    <w:rsid w:val="00736D7D"/>
    <w:rsid w:val="00740E58"/>
    <w:rsid w:val="00742371"/>
    <w:rsid w:val="007445A0"/>
    <w:rsid w:val="00745057"/>
    <w:rsid w:val="0074524B"/>
    <w:rsid w:val="00747D8B"/>
    <w:rsid w:val="00750E8F"/>
    <w:rsid w:val="00751228"/>
    <w:rsid w:val="007557B4"/>
    <w:rsid w:val="007571E1"/>
    <w:rsid w:val="007604B2"/>
    <w:rsid w:val="00765281"/>
    <w:rsid w:val="00766BAD"/>
    <w:rsid w:val="007705B8"/>
    <w:rsid w:val="007730BD"/>
    <w:rsid w:val="007755F2"/>
    <w:rsid w:val="00776971"/>
    <w:rsid w:val="00777130"/>
    <w:rsid w:val="0078177E"/>
    <w:rsid w:val="0078304C"/>
    <w:rsid w:val="00783673"/>
    <w:rsid w:val="00785490"/>
    <w:rsid w:val="0079075E"/>
    <w:rsid w:val="00791306"/>
    <w:rsid w:val="007925EA"/>
    <w:rsid w:val="00793CD8"/>
    <w:rsid w:val="00795C92"/>
    <w:rsid w:val="00796231"/>
    <w:rsid w:val="007A1CB3"/>
    <w:rsid w:val="007A306F"/>
    <w:rsid w:val="007A43A6"/>
    <w:rsid w:val="007A512C"/>
    <w:rsid w:val="007A58A6"/>
    <w:rsid w:val="007A7157"/>
    <w:rsid w:val="007B3D2D"/>
    <w:rsid w:val="007B4B2D"/>
    <w:rsid w:val="007B50AE"/>
    <w:rsid w:val="007B51DF"/>
    <w:rsid w:val="007B5283"/>
    <w:rsid w:val="007B71A3"/>
    <w:rsid w:val="007C05DD"/>
    <w:rsid w:val="007C293C"/>
    <w:rsid w:val="007C3D18"/>
    <w:rsid w:val="007C60BF"/>
    <w:rsid w:val="007C6A07"/>
    <w:rsid w:val="007C75A1"/>
    <w:rsid w:val="007C77A5"/>
    <w:rsid w:val="007D04E5"/>
    <w:rsid w:val="007D497F"/>
    <w:rsid w:val="007D5901"/>
    <w:rsid w:val="007D7526"/>
    <w:rsid w:val="007E1602"/>
    <w:rsid w:val="007E4610"/>
    <w:rsid w:val="007E4715"/>
    <w:rsid w:val="007E505B"/>
    <w:rsid w:val="007E7091"/>
    <w:rsid w:val="007F09D8"/>
    <w:rsid w:val="00803FAE"/>
    <w:rsid w:val="00804708"/>
    <w:rsid w:val="0080605F"/>
    <w:rsid w:val="00807786"/>
    <w:rsid w:val="00811FCB"/>
    <w:rsid w:val="00814FE6"/>
    <w:rsid w:val="008158D6"/>
    <w:rsid w:val="00817196"/>
    <w:rsid w:val="0082276B"/>
    <w:rsid w:val="008235DB"/>
    <w:rsid w:val="00824AB4"/>
    <w:rsid w:val="00825C42"/>
    <w:rsid w:val="00825D25"/>
    <w:rsid w:val="00827D6F"/>
    <w:rsid w:val="00832947"/>
    <w:rsid w:val="00836B3D"/>
    <w:rsid w:val="008376AC"/>
    <w:rsid w:val="008428A1"/>
    <w:rsid w:val="008444E8"/>
    <w:rsid w:val="00844E80"/>
    <w:rsid w:val="00846FE7"/>
    <w:rsid w:val="008478B9"/>
    <w:rsid w:val="00851771"/>
    <w:rsid w:val="00852D00"/>
    <w:rsid w:val="00856911"/>
    <w:rsid w:val="008641A8"/>
    <w:rsid w:val="00864766"/>
    <w:rsid w:val="008648B3"/>
    <w:rsid w:val="008677FD"/>
    <w:rsid w:val="008706D4"/>
    <w:rsid w:val="00870F8A"/>
    <w:rsid w:val="008719A4"/>
    <w:rsid w:val="00871D23"/>
    <w:rsid w:val="00874312"/>
    <w:rsid w:val="0087437C"/>
    <w:rsid w:val="00875CD7"/>
    <w:rsid w:val="00876B4D"/>
    <w:rsid w:val="00877F18"/>
    <w:rsid w:val="00883405"/>
    <w:rsid w:val="0089475D"/>
    <w:rsid w:val="00894A88"/>
    <w:rsid w:val="00895386"/>
    <w:rsid w:val="00895561"/>
    <w:rsid w:val="00896023"/>
    <w:rsid w:val="008967DC"/>
    <w:rsid w:val="008A21FF"/>
    <w:rsid w:val="008A2CE2"/>
    <w:rsid w:val="008A30AC"/>
    <w:rsid w:val="008A44B8"/>
    <w:rsid w:val="008A4ECE"/>
    <w:rsid w:val="008A51A8"/>
    <w:rsid w:val="008A54C7"/>
    <w:rsid w:val="008A77D8"/>
    <w:rsid w:val="008A7A95"/>
    <w:rsid w:val="008B0483"/>
    <w:rsid w:val="008B120C"/>
    <w:rsid w:val="008B51A0"/>
    <w:rsid w:val="008B592A"/>
    <w:rsid w:val="008B73A9"/>
    <w:rsid w:val="008B7B5C"/>
    <w:rsid w:val="008C0C99"/>
    <w:rsid w:val="008C2017"/>
    <w:rsid w:val="008C48E6"/>
    <w:rsid w:val="008C4958"/>
    <w:rsid w:val="008C4BAA"/>
    <w:rsid w:val="008C6AE8"/>
    <w:rsid w:val="008C7573"/>
    <w:rsid w:val="008D1A14"/>
    <w:rsid w:val="008D34F1"/>
    <w:rsid w:val="008D39D8"/>
    <w:rsid w:val="008D6D1A"/>
    <w:rsid w:val="008E065E"/>
    <w:rsid w:val="008E0927"/>
    <w:rsid w:val="008E1909"/>
    <w:rsid w:val="008F1EAB"/>
    <w:rsid w:val="008F33DC"/>
    <w:rsid w:val="008F477F"/>
    <w:rsid w:val="00902350"/>
    <w:rsid w:val="0090336B"/>
    <w:rsid w:val="00903B34"/>
    <w:rsid w:val="009053AA"/>
    <w:rsid w:val="00906939"/>
    <w:rsid w:val="00907D51"/>
    <w:rsid w:val="00910B7D"/>
    <w:rsid w:val="00911DFB"/>
    <w:rsid w:val="00912C6A"/>
    <w:rsid w:val="009139D9"/>
    <w:rsid w:val="00914204"/>
    <w:rsid w:val="00914AD8"/>
    <w:rsid w:val="00916079"/>
    <w:rsid w:val="00917194"/>
    <w:rsid w:val="00917CE9"/>
    <w:rsid w:val="00920BF2"/>
    <w:rsid w:val="00922010"/>
    <w:rsid w:val="00931BD9"/>
    <w:rsid w:val="009368F3"/>
    <w:rsid w:val="009413F8"/>
    <w:rsid w:val="009414E8"/>
    <w:rsid w:val="00941636"/>
    <w:rsid w:val="00943742"/>
    <w:rsid w:val="00945C05"/>
    <w:rsid w:val="00946945"/>
    <w:rsid w:val="00947713"/>
    <w:rsid w:val="00950DE7"/>
    <w:rsid w:val="00953920"/>
    <w:rsid w:val="00953D47"/>
    <w:rsid w:val="009563DD"/>
    <w:rsid w:val="0095681E"/>
    <w:rsid w:val="009572D4"/>
    <w:rsid w:val="00961921"/>
    <w:rsid w:val="0096430A"/>
    <w:rsid w:val="0096518D"/>
    <w:rsid w:val="0096554B"/>
    <w:rsid w:val="0096584A"/>
    <w:rsid w:val="00971F08"/>
    <w:rsid w:val="00975A11"/>
    <w:rsid w:val="0097603D"/>
    <w:rsid w:val="00976949"/>
    <w:rsid w:val="00976E66"/>
    <w:rsid w:val="00980477"/>
    <w:rsid w:val="0098381D"/>
    <w:rsid w:val="00985253"/>
    <w:rsid w:val="009853B3"/>
    <w:rsid w:val="0098620A"/>
    <w:rsid w:val="00990630"/>
    <w:rsid w:val="00991761"/>
    <w:rsid w:val="009921F5"/>
    <w:rsid w:val="00992A22"/>
    <w:rsid w:val="00994DCA"/>
    <w:rsid w:val="00995A19"/>
    <w:rsid w:val="009960EC"/>
    <w:rsid w:val="009970DD"/>
    <w:rsid w:val="009A0FBA"/>
    <w:rsid w:val="009A1601"/>
    <w:rsid w:val="009A462D"/>
    <w:rsid w:val="009A5CBA"/>
    <w:rsid w:val="009A79BE"/>
    <w:rsid w:val="009B1F30"/>
    <w:rsid w:val="009B3AC2"/>
    <w:rsid w:val="009B451F"/>
    <w:rsid w:val="009B4DF4"/>
    <w:rsid w:val="009B4FF0"/>
    <w:rsid w:val="009B564E"/>
    <w:rsid w:val="009B7E87"/>
    <w:rsid w:val="009C11C1"/>
    <w:rsid w:val="009C2D17"/>
    <w:rsid w:val="009C3D26"/>
    <w:rsid w:val="009C403E"/>
    <w:rsid w:val="009C4578"/>
    <w:rsid w:val="009C5D6A"/>
    <w:rsid w:val="009D4FF0"/>
    <w:rsid w:val="009D703C"/>
    <w:rsid w:val="009D718F"/>
    <w:rsid w:val="009E068F"/>
    <w:rsid w:val="009E14E0"/>
    <w:rsid w:val="009E35DB"/>
    <w:rsid w:val="009E47A3"/>
    <w:rsid w:val="009E5AB3"/>
    <w:rsid w:val="009E6849"/>
    <w:rsid w:val="009F08F3"/>
    <w:rsid w:val="009F18A9"/>
    <w:rsid w:val="009F344F"/>
    <w:rsid w:val="009F53D3"/>
    <w:rsid w:val="00A0260D"/>
    <w:rsid w:val="00A02E75"/>
    <w:rsid w:val="00A048A8"/>
    <w:rsid w:val="00A04F49"/>
    <w:rsid w:val="00A13E54"/>
    <w:rsid w:val="00A17F63"/>
    <w:rsid w:val="00A207DD"/>
    <w:rsid w:val="00A2193B"/>
    <w:rsid w:val="00A2351A"/>
    <w:rsid w:val="00A26228"/>
    <w:rsid w:val="00A264A9"/>
    <w:rsid w:val="00A275C6"/>
    <w:rsid w:val="00A27785"/>
    <w:rsid w:val="00A30187"/>
    <w:rsid w:val="00A3448A"/>
    <w:rsid w:val="00A36297"/>
    <w:rsid w:val="00A40019"/>
    <w:rsid w:val="00A41E2B"/>
    <w:rsid w:val="00A45B74"/>
    <w:rsid w:val="00A52E1D"/>
    <w:rsid w:val="00A54210"/>
    <w:rsid w:val="00A54B08"/>
    <w:rsid w:val="00A56CAB"/>
    <w:rsid w:val="00A60EC6"/>
    <w:rsid w:val="00A61499"/>
    <w:rsid w:val="00A62A77"/>
    <w:rsid w:val="00A63483"/>
    <w:rsid w:val="00A653DB"/>
    <w:rsid w:val="00A657D7"/>
    <w:rsid w:val="00A660AC"/>
    <w:rsid w:val="00A67E6C"/>
    <w:rsid w:val="00A71B99"/>
    <w:rsid w:val="00A7315F"/>
    <w:rsid w:val="00A737E6"/>
    <w:rsid w:val="00A739D0"/>
    <w:rsid w:val="00A761D4"/>
    <w:rsid w:val="00A77441"/>
    <w:rsid w:val="00A77EC4"/>
    <w:rsid w:val="00A8033B"/>
    <w:rsid w:val="00A80920"/>
    <w:rsid w:val="00A91EB5"/>
    <w:rsid w:val="00A92577"/>
    <w:rsid w:val="00A92879"/>
    <w:rsid w:val="00A9442A"/>
    <w:rsid w:val="00A95CF5"/>
    <w:rsid w:val="00A967B9"/>
    <w:rsid w:val="00AA016F"/>
    <w:rsid w:val="00AA1B0E"/>
    <w:rsid w:val="00AA1ED6"/>
    <w:rsid w:val="00AA3BFA"/>
    <w:rsid w:val="00AA4801"/>
    <w:rsid w:val="00AA51D6"/>
    <w:rsid w:val="00AB0BC8"/>
    <w:rsid w:val="00AB11CA"/>
    <w:rsid w:val="00AB14D9"/>
    <w:rsid w:val="00AB1598"/>
    <w:rsid w:val="00AB1BE4"/>
    <w:rsid w:val="00AB4AB8"/>
    <w:rsid w:val="00AB655E"/>
    <w:rsid w:val="00AC007F"/>
    <w:rsid w:val="00AC2ECD"/>
    <w:rsid w:val="00AC3119"/>
    <w:rsid w:val="00AC49FB"/>
    <w:rsid w:val="00AC4B2B"/>
    <w:rsid w:val="00AC4DFF"/>
    <w:rsid w:val="00AC5A10"/>
    <w:rsid w:val="00AD0AA3"/>
    <w:rsid w:val="00AD1390"/>
    <w:rsid w:val="00AD3F94"/>
    <w:rsid w:val="00AD4A5A"/>
    <w:rsid w:val="00AE27AC"/>
    <w:rsid w:val="00AE40E0"/>
    <w:rsid w:val="00AE4DBA"/>
    <w:rsid w:val="00AE4F07"/>
    <w:rsid w:val="00AE5AE8"/>
    <w:rsid w:val="00AE6CFE"/>
    <w:rsid w:val="00AE6F18"/>
    <w:rsid w:val="00AE7CA0"/>
    <w:rsid w:val="00AF1C5D"/>
    <w:rsid w:val="00AF42D7"/>
    <w:rsid w:val="00B006FE"/>
    <w:rsid w:val="00B007CB"/>
    <w:rsid w:val="00B02AA9"/>
    <w:rsid w:val="00B02FA3"/>
    <w:rsid w:val="00B05084"/>
    <w:rsid w:val="00B05920"/>
    <w:rsid w:val="00B07227"/>
    <w:rsid w:val="00B10020"/>
    <w:rsid w:val="00B119E8"/>
    <w:rsid w:val="00B157F9"/>
    <w:rsid w:val="00B20256"/>
    <w:rsid w:val="00B20D09"/>
    <w:rsid w:val="00B2763F"/>
    <w:rsid w:val="00B27AAC"/>
    <w:rsid w:val="00B30929"/>
    <w:rsid w:val="00B372AA"/>
    <w:rsid w:val="00B40445"/>
    <w:rsid w:val="00B41888"/>
    <w:rsid w:val="00B4408D"/>
    <w:rsid w:val="00B45A52"/>
    <w:rsid w:val="00B46175"/>
    <w:rsid w:val="00B47E43"/>
    <w:rsid w:val="00B52376"/>
    <w:rsid w:val="00B5335A"/>
    <w:rsid w:val="00B5723B"/>
    <w:rsid w:val="00B5724B"/>
    <w:rsid w:val="00B60EF1"/>
    <w:rsid w:val="00B6188F"/>
    <w:rsid w:val="00B64E41"/>
    <w:rsid w:val="00B664C7"/>
    <w:rsid w:val="00B706FA"/>
    <w:rsid w:val="00B739F6"/>
    <w:rsid w:val="00B81A6C"/>
    <w:rsid w:val="00B81BE4"/>
    <w:rsid w:val="00B842A0"/>
    <w:rsid w:val="00B85DE5"/>
    <w:rsid w:val="00B90F73"/>
    <w:rsid w:val="00B9371D"/>
    <w:rsid w:val="00B93B59"/>
    <w:rsid w:val="00B9406A"/>
    <w:rsid w:val="00BA2280"/>
    <w:rsid w:val="00BA2A08"/>
    <w:rsid w:val="00BA56D2"/>
    <w:rsid w:val="00BA6C49"/>
    <w:rsid w:val="00BA76E0"/>
    <w:rsid w:val="00BB0976"/>
    <w:rsid w:val="00BB207A"/>
    <w:rsid w:val="00BB2A25"/>
    <w:rsid w:val="00BB51E9"/>
    <w:rsid w:val="00BC0FDC"/>
    <w:rsid w:val="00BC3053"/>
    <w:rsid w:val="00BC4D2E"/>
    <w:rsid w:val="00BC5E44"/>
    <w:rsid w:val="00BD0907"/>
    <w:rsid w:val="00BD48AC"/>
    <w:rsid w:val="00BD5C65"/>
    <w:rsid w:val="00BD5F1A"/>
    <w:rsid w:val="00BD762E"/>
    <w:rsid w:val="00BE1234"/>
    <w:rsid w:val="00BE2FA6"/>
    <w:rsid w:val="00BE333F"/>
    <w:rsid w:val="00BE39D0"/>
    <w:rsid w:val="00BE5D7A"/>
    <w:rsid w:val="00BE7406"/>
    <w:rsid w:val="00BE7603"/>
    <w:rsid w:val="00BF1216"/>
    <w:rsid w:val="00BF3279"/>
    <w:rsid w:val="00BF74C7"/>
    <w:rsid w:val="00C015F1"/>
    <w:rsid w:val="00C01F33"/>
    <w:rsid w:val="00C02CC6"/>
    <w:rsid w:val="00C040F7"/>
    <w:rsid w:val="00C041B0"/>
    <w:rsid w:val="00C044AB"/>
    <w:rsid w:val="00C05706"/>
    <w:rsid w:val="00C07377"/>
    <w:rsid w:val="00C10478"/>
    <w:rsid w:val="00C1093B"/>
    <w:rsid w:val="00C12107"/>
    <w:rsid w:val="00C14D4B"/>
    <w:rsid w:val="00C154BB"/>
    <w:rsid w:val="00C2134E"/>
    <w:rsid w:val="00C25F2F"/>
    <w:rsid w:val="00C27624"/>
    <w:rsid w:val="00C279B5"/>
    <w:rsid w:val="00C27C45"/>
    <w:rsid w:val="00C3719D"/>
    <w:rsid w:val="00C54995"/>
    <w:rsid w:val="00C54D41"/>
    <w:rsid w:val="00C57B03"/>
    <w:rsid w:val="00C60783"/>
    <w:rsid w:val="00C64672"/>
    <w:rsid w:val="00C677F5"/>
    <w:rsid w:val="00C70697"/>
    <w:rsid w:val="00C72EF4"/>
    <w:rsid w:val="00C75D2F"/>
    <w:rsid w:val="00C761A4"/>
    <w:rsid w:val="00C767BE"/>
    <w:rsid w:val="00C76E3C"/>
    <w:rsid w:val="00C77721"/>
    <w:rsid w:val="00C81568"/>
    <w:rsid w:val="00C86DB0"/>
    <w:rsid w:val="00C9027A"/>
    <w:rsid w:val="00C9068E"/>
    <w:rsid w:val="00C93C4B"/>
    <w:rsid w:val="00C944AB"/>
    <w:rsid w:val="00C95B40"/>
    <w:rsid w:val="00CA1B65"/>
    <w:rsid w:val="00CA1ED8"/>
    <w:rsid w:val="00CA2D38"/>
    <w:rsid w:val="00CA3D40"/>
    <w:rsid w:val="00CA424B"/>
    <w:rsid w:val="00CA4F77"/>
    <w:rsid w:val="00CB1F63"/>
    <w:rsid w:val="00CB456D"/>
    <w:rsid w:val="00CB462A"/>
    <w:rsid w:val="00CB4675"/>
    <w:rsid w:val="00CB6DFE"/>
    <w:rsid w:val="00CB7170"/>
    <w:rsid w:val="00CC040E"/>
    <w:rsid w:val="00CC111F"/>
    <w:rsid w:val="00CC2011"/>
    <w:rsid w:val="00CC3EA0"/>
    <w:rsid w:val="00CC5691"/>
    <w:rsid w:val="00CC6F59"/>
    <w:rsid w:val="00CC7B45"/>
    <w:rsid w:val="00CD1188"/>
    <w:rsid w:val="00CD2ED1"/>
    <w:rsid w:val="00CD337B"/>
    <w:rsid w:val="00CD582F"/>
    <w:rsid w:val="00CD676E"/>
    <w:rsid w:val="00CD7A35"/>
    <w:rsid w:val="00CE0424"/>
    <w:rsid w:val="00CE10AE"/>
    <w:rsid w:val="00CE2C58"/>
    <w:rsid w:val="00CE36CF"/>
    <w:rsid w:val="00CE6967"/>
    <w:rsid w:val="00CE7561"/>
    <w:rsid w:val="00CF1354"/>
    <w:rsid w:val="00CF2DCF"/>
    <w:rsid w:val="00CF3B1F"/>
    <w:rsid w:val="00CF3BF6"/>
    <w:rsid w:val="00CF625B"/>
    <w:rsid w:val="00CF687E"/>
    <w:rsid w:val="00CF74A2"/>
    <w:rsid w:val="00D00035"/>
    <w:rsid w:val="00D0349B"/>
    <w:rsid w:val="00D050A7"/>
    <w:rsid w:val="00D10249"/>
    <w:rsid w:val="00D115C3"/>
    <w:rsid w:val="00D11897"/>
    <w:rsid w:val="00D13135"/>
    <w:rsid w:val="00D13E4E"/>
    <w:rsid w:val="00D17D6A"/>
    <w:rsid w:val="00D218FF"/>
    <w:rsid w:val="00D22960"/>
    <w:rsid w:val="00D239A7"/>
    <w:rsid w:val="00D23F47"/>
    <w:rsid w:val="00D2450E"/>
    <w:rsid w:val="00D34D96"/>
    <w:rsid w:val="00D36BB2"/>
    <w:rsid w:val="00D36E71"/>
    <w:rsid w:val="00D37D87"/>
    <w:rsid w:val="00D40B33"/>
    <w:rsid w:val="00D42386"/>
    <w:rsid w:val="00D4318F"/>
    <w:rsid w:val="00D438BF"/>
    <w:rsid w:val="00D440F8"/>
    <w:rsid w:val="00D50F97"/>
    <w:rsid w:val="00D5231F"/>
    <w:rsid w:val="00D546FF"/>
    <w:rsid w:val="00D55AD5"/>
    <w:rsid w:val="00D576CA"/>
    <w:rsid w:val="00D61AF5"/>
    <w:rsid w:val="00D63DDC"/>
    <w:rsid w:val="00D64104"/>
    <w:rsid w:val="00D64519"/>
    <w:rsid w:val="00D652B5"/>
    <w:rsid w:val="00D66155"/>
    <w:rsid w:val="00D708B0"/>
    <w:rsid w:val="00D77B1D"/>
    <w:rsid w:val="00D8021F"/>
    <w:rsid w:val="00D80383"/>
    <w:rsid w:val="00D823C6"/>
    <w:rsid w:val="00D86CA3"/>
    <w:rsid w:val="00D871CE"/>
    <w:rsid w:val="00D9196D"/>
    <w:rsid w:val="00D92982"/>
    <w:rsid w:val="00D93946"/>
    <w:rsid w:val="00DA305E"/>
    <w:rsid w:val="00DA5417"/>
    <w:rsid w:val="00DA56E8"/>
    <w:rsid w:val="00DB0A9F"/>
    <w:rsid w:val="00DB2E53"/>
    <w:rsid w:val="00DB377D"/>
    <w:rsid w:val="00DC2D36"/>
    <w:rsid w:val="00DC2D80"/>
    <w:rsid w:val="00DC53EF"/>
    <w:rsid w:val="00DD5680"/>
    <w:rsid w:val="00DD6CB5"/>
    <w:rsid w:val="00DE306E"/>
    <w:rsid w:val="00DE5608"/>
    <w:rsid w:val="00DE58D0"/>
    <w:rsid w:val="00DE654F"/>
    <w:rsid w:val="00DF0B6E"/>
    <w:rsid w:val="00DF15E0"/>
    <w:rsid w:val="00DF31B7"/>
    <w:rsid w:val="00DF37A0"/>
    <w:rsid w:val="00DF3CAA"/>
    <w:rsid w:val="00E06F8D"/>
    <w:rsid w:val="00E110E7"/>
    <w:rsid w:val="00E11B20"/>
    <w:rsid w:val="00E17FA2"/>
    <w:rsid w:val="00E21714"/>
    <w:rsid w:val="00E22330"/>
    <w:rsid w:val="00E27AA3"/>
    <w:rsid w:val="00E30225"/>
    <w:rsid w:val="00E30B5A"/>
    <w:rsid w:val="00E30C30"/>
    <w:rsid w:val="00E3123D"/>
    <w:rsid w:val="00E31461"/>
    <w:rsid w:val="00E31D43"/>
    <w:rsid w:val="00E32608"/>
    <w:rsid w:val="00E34188"/>
    <w:rsid w:val="00E34B6E"/>
    <w:rsid w:val="00E35559"/>
    <w:rsid w:val="00E3723A"/>
    <w:rsid w:val="00E37860"/>
    <w:rsid w:val="00E446F1"/>
    <w:rsid w:val="00E45919"/>
    <w:rsid w:val="00E46886"/>
    <w:rsid w:val="00E47AEF"/>
    <w:rsid w:val="00E53B75"/>
    <w:rsid w:val="00E54E3B"/>
    <w:rsid w:val="00E57565"/>
    <w:rsid w:val="00E62CF0"/>
    <w:rsid w:val="00E63838"/>
    <w:rsid w:val="00E64434"/>
    <w:rsid w:val="00E662F0"/>
    <w:rsid w:val="00E67C51"/>
    <w:rsid w:val="00E712CB"/>
    <w:rsid w:val="00E71CF8"/>
    <w:rsid w:val="00E71E34"/>
    <w:rsid w:val="00E72EFC"/>
    <w:rsid w:val="00E73EE3"/>
    <w:rsid w:val="00E758EC"/>
    <w:rsid w:val="00E76E18"/>
    <w:rsid w:val="00E8234C"/>
    <w:rsid w:val="00E82C4D"/>
    <w:rsid w:val="00E83AA9"/>
    <w:rsid w:val="00E85928"/>
    <w:rsid w:val="00E87822"/>
    <w:rsid w:val="00E87A8E"/>
    <w:rsid w:val="00E90395"/>
    <w:rsid w:val="00E90E49"/>
    <w:rsid w:val="00E917F9"/>
    <w:rsid w:val="00E9291C"/>
    <w:rsid w:val="00E93FFE"/>
    <w:rsid w:val="00E94F8A"/>
    <w:rsid w:val="00EA3EC4"/>
    <w:rsid w:val="00EA41B8"/>
    <w:rsid w:val="00EA4A9E"/>
    <w:rsid w:val="00EA7A41"/>
    <w:rsid w:val="00EB077B"/>
    <w:rsid w:val="00EB3AF5"/>
    <w:rsid w:val="00EB4EA2"/>
    <w:rsid w:val="00EB52D3"/>
    <w:rsid w:val="00EB5D10"/>
    <w:rsid w:val="00EC27C6"/>
    <w:rsid w:val="00EC4207"/>
    <w:rsid w:val="00EC5653"/>
    <w:rsid w:val="00EC6EE1"/>
    <w:rsid w:val="00EC71CE"/>
    <w:rsid w:val="00ED1006"/>
    <w:rsid w:val="00ED3BA3"/>
    <w:rsid w:val="00ED4531"/>
    <w:rsid w:val="00ED7363"/>
    <w:rsid w:val="00EE34BE"/>
    <w:rsid w:val="00EE6045"/>
    <w:rsid w:val="00EE66C7"/>
    <w:rsid w:val="00EE7DBF"/>
    <w:rsid w:val="00EF107F"/>
    <w:rsid w:val="00EF18FE"/>
    <w:rsid w:val="00EF191A"/>
    <w:rsid w:val="00EF1EA9"/>
    <w:rsid w:val="00EF5787"/>
    <w:rsid w:val="00EF5838"/>
    <w:rsid w:val="00EF60D0"/>
    <w:rsid w:val="00EF7733"/>
    <w:rsid w:val="00EF7DFA"/>
    <w:rsid w:val="00F02322"/>
    <w:rsid w:val="00F02DB2"/>
    <w:rsid w:val="00F02EAC"/>
    <w:rsid w:val="00F0320F"/>
    <w:rsid w:val="00F03D6C"/>
    <w:rsid w:val="00F0528D"/>
    <w:rsid w:val="00F06C67"/>
    <w:rsid w:val="00F06DFD"/>
    <w:rsid w:val="00F071D1"/>
    <w:rsid w:val="00F07533"/>
    <w:rsid w:val="00F10629"/>
    <w:rsid w:val="00F15FA5"/>
    <w:rsid w:val="00F17CAC"/>
    <w:rsid w:val="00F209B7"/>
    <w:rsid w:val="00F2376F"/>
    <w:rsid w:val="00F243D8"/>
    <w:rsid w:val="00F30828"/>
    <w:rsid w:val="00F313D6"/>
    <w:rsid w:val="00F40F0C"/>
    <w:rsid w:val="00F42713"/>
    <w:rsid w:val="00F4766C"/>
    <w:rsid w:val="00F507D1"/>
    <w:rsid w:val="00F519CE"/>
    <w:rsid w:val="00F51ADA"/>
    <w:rsid w:val="00F607C5"/>
    <w:rsid w:val="00F60DEA"/>
    <w:rsid w:val="00F6302A"/>
    <w:rsid w:val="00F63775"/>
    <w:rsid w:val="00F64C2B"/>
    <w:rsid w:val="00F651BE"/>
    <w:rsid w:val="00F66EB7"/>
    <w:rsid w:val="00F67F53"/>
    <w:rsid w:val="00F703BE"/>
    <w:rsid w:val="00F71B18"/>
    <w:rsid w:val="00F71F69"/>
    <w:rsid w:val="00F72B72"/>
    <w:rsid w:val="00F74BB9"/>
    <w:rsid w:val="00F75582"/>
    <w:rsid w:val="00F76EFA"/>
    <w:rsid w:val="00F804BE"/>
    <w:rsid w:val="00F817CE"/>
    <w:rsid w:val="00F84440"/>
    <w:rsid w:val="00F8456C"/>
    <w:rsid w:val="00F859D8"/>
    <w:rsid w:val="00F868F5"/>
    <w:rsid w:val="00F9056A"/>
    <w:rsid w:val="00F90F8D"/>
    <w:rsid w:val="00F92782"/>
    <w:rsid w:val="00F93AA9"/>
    <w:rsid w:val="00F9687B"/>
    <w:rsid w:val="00F96985"/>
    <w:rsid w:val="00F97838"/>
    <w:rsid w:val="00FA2BB3"/>
    <w:rsid w:val="00FA6F0B"/>
    <w:rsid w:val="00FB4C80"/>
    <w:rsid w:val="00FB6A6A"/>
    <w:rsid w:val="00FB7671"/>
    <w:rsid w:val="00FC1FC2"/>
    <w:rsid w:val="00FC7429"/>
    <w:rsid w:val="00FD0620"/>
    <w:rsid w:val="00FD07F6"/>
    <w:rsid w:val="00FD15CA"/>
    <w:rsid w:val="00FD1EC8"/>
    <w:rsid w:val="00FD47ED"/>
    <w:rsid w:val="00FD74DB"/>
    <w:rsid w:val="00FD7660"/>
    <w:rsid w:val="00FE0655"/>
    <w:rsid w:val="00FE2365"/>
    <w:rsid w:val="00FE4C7B"/>
    <w:rsid w:val="00FE6989"/>
    <w:rsid w:val="00FE7336"/>
    <w:rsid w:val="00FE787C"/>
    <w:rsid w:val="00FF1171"/>
    <w:rsid w:val="00FF12B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15:docId w15:val="{B3B991C4-800C-4C12-ADC9-8ABA319B40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uiPriority w:val="99"/>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uiPriority w:val="99"/>
    <w:rsid w:val="008641A8"/>
    <w:rPr>
      <w:rFonts w:ascii="Arial" w:hAnsi="Arial"/>
      <w:lang w:val="en-GB" w:eastAsia="zh-CN"/>
    </w:rPr>
  </w:style>
  <w:style w:type="paragraph" w:styleId="NormalWeb">
    <w:name w:val="Normal (Web)"/>
    <w:basedOn w:val="Normal"/>
    <w:uiPriority w:val="99"/>
    <w:unhideWhenUsed/>
    <w:rsid w:val="00F17CAC"/>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paragraph" w:customStyle="1" w:styleId="references">
    <w:name w:val="references"/>
    <w:rsid w:val="00F17CAC"/>
    <w:pPr>
      <w:numPr>
        <w:numId w:val="22"/>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0C5506"/>
    <w:pPr>
      <w:spacing w:after="120"/>
    </w:pPr>
    <w:rPr>
      <w:rFonts w:ascii="Arial"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465899970">
      <w:bodyDiv w:val="1"/>
      <w:marLeft w:val="0"/>
      <w:marRight w:val="0"/>
      <w:marTop w:val="0"/>
      <w:marBottom w:val="0"/>
      <w:divBdr>
        <w:top w:val="none" w:sz="0" w:space="0" w:color="auto"/>
        <w:left w:val="none" w:sz="0" w:space="0" w:color="auto"/>
        <w:bottom w:val="none" w:sz="0" w:space="0" w:color="auto"/>
        <w:right w:val="none" w:sz="0" w:space="0" w:color="auto"/>
      </w:divBdr>
      <w:divsChild>
        <w:div w:id="1616985198">
          <w:marLeft w:val="274"/>
          <w:marRight w:val="0"/>
          <w:marTop w:val="115"/>
          <w:marBottom w:val="0"/>
          <w:divBdr>
            <w:top w:val="none" w:sz="0" w:space="0" w:color="auto"/>
            <w:left w:val="none" w:sz="0" w:space="0" w:color="auto"/>
            <w:bottom w:val="none" w:sz="0" w:space="0" w:color="auto"/>
            <w:right w:val="none" w:sz="0" w:space="0" w:color="auto"/>
          </w:divBdr>
        </w:div>
        <w:div w:id="1186747008">
          <w:marLeft w:val="835"/>
          <w:marRight w:val="0"/>
          <w:marTop w:val="96"/>
          <w:marBottom w:val="0"/>
          <w:divBdr>
            <w:top w:val="none" w:sz="0" w:space="0" w:color="auto"/>
            <w:left w:val="none" w:sz="0" w:space="0" w:color="auto"/>
            <w:bottom w:val="none" w:sz="0" w:space="0" w:color="auto"/>
            <w:right w:val="none" w:sz="0" w:space="0" w:color="auto"/>
          </w:divBdr>
        </w:div>
      </w:divsChild>
    </w:div>
    <w:div w:id="498546538">
      <w:bodyDiv w:val="1"/>
      <w:marLeft w:val="0"/>
      <w:marRight w:val="0"/>
      <w:marTop w:val="0"/>
      <w:marBottom w:val="0"/>
      <w:divBdr>
        <w:top w:val="none" w:sz="0" w:space="0" w:color="auto"/>
        <w:left w:val="none" w:sz="0" w:space="0" w:color="auto"/>
        <w:bottom w:val="none" w:sz="0" w:space="0" w:color="auto"/>
        <w:right w:val="none" w:sz="0" w:space="0" w:color="auto"/>
      </w:divBdr>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762339607">
      <w:bodyDiv w:val="1"/>
      <w:marLeft w:val="0"/>
      <w:marRight w:val="0"/>
      <w:marTop w:val="0"/>
      <w:marBottom w:val="0"/>
      <w:divBdr>
        <w:top w:val="none" w:sz="0" w:space="0" w:color="auto"/>
        <w:left w:val="none" w:sz="0" w:space="0" w:color="auto"/>
        <w:bottom w:val="none" w:sz="0" w:space="0" w:color="auto"/>
        <w:right w:val="none" w:sz="0" w:space="0" w:color="auto"/>
      </w:divBdr>
      <w:divsChild>
        <w:div w:id="1142385716">
          <w:marLeft w:val="274"/>
          <w:marRight w:val="0"/>
          <w:marTop w:val="82"/>
          <w:marBottom w:val="0"/>
          <w:divBdr>
            <w:top w:val="none" w:sz="0" w:space="0" w:color="auto"/>
            <w:left w:val="none" w:sz="0" w:space="0" w:color="auto"/>
            <w:bottom w:val="none" w:sz="0" w:space="0" w:color="auto"/>
            <w:right w:val="none" w:sz="0" w:space="0" w:color="auto"/>
          </w:divBdr>
        </w:div>
        <w:div w:id="1472794141">
          <w:marLeft w:val="835"/>
          <w:marRight w:val="0"/>
          <w:marTop w:val="67"/>
          <w:marBottom w:val="0"/>
          <w:divBdr>
            <w:top w:val="none" w:sz="0" w:space="0" w:color="auto"/>
            <w:left w:val="none" w:sz="0" w:space="0" w:color="auto"/>
            <w:bottom w:val="none" w:sz="0" w:space="0" w:color="auto"/>
            <w:right w:val="none" w:sz="0" w:space="0" w:color="auto"/>
          </w:divBdr>
        </w:div>
        <w:div w:id="1580943201">
          <w:marLeft w:val="835"/>
          <w:marRight w:val="0"/>
          <w:marTop w:val="67"/>
          <w:marBottom w:val="0"/>
          <w:divBdr>
            <w:top w:val="none" w:sz="0" w:space="0" w:color="auto"/>
            <w:left w:val="none" w:sz="0" w:space="0" w:color="auto"/>
            <w:bottom w:val="none" w:sz="0" w:space="0" w:color="auto"/>
            <w:right w:val="none" w:sz="0" w:space="0" w:color="auto"/>
          </w:divBdr>
        </w:div>
        <w:div w:id="659970576">
          <w:marLeft w:val="1411"/>
          <w:marRight w:val="0"/>
          <w:marTop w:val="67"/>
          <w:marBottom w:val="0"/>
          <w:divBdr>
            <w:top w:val="none" w:sz="0" w:space="0" w:color="auto"/>
            <w:left w:val="none" w:sz="0" w:space="0" w:color="auto"/>
            <w:bottom w:val="none" w:sz="0" w:space="0" w:color="auto"/>
            <w:right w:val="none" w:sz="0" w:space="0" w:color="auto"/>
          </w:divBdr>
        </w:div>
        <w:div w:id="1322466114">
          <w:marLeft w:val="835"/>
          <w:marRight w:val="0"/>
          <w:marTop w:val="67"/>
          <w:marBottom w:val="0"/>
          <w:divBdr>
            <w:top w:val="none" w:sz="0" w:space="0" w:color="auto"/>
            <w:left w:val="none" w:sz="0" w:space="0" w:color="auto"/>
            <w:bottom w:val="none" w:sz="0" w:space="0" w:color="auto"/>
            <w:right w:val="none" w:sz="0" w:space="0" w:color="auto"/>
          </w:divBdr>
        </w:div>
        <w:div w:id="722942806">
          <w:marLeft w:val="274"/>
          <w:marRight w:val="0"/>
          <w:marTop w:val="82"/>
          <w:marBottom w:val="0"/>
          <w:divBdr>
            <w:top w:val="none" w:sz="0" w:space="0" w:color="auto"/>
            <w:left w:val="none" w:sz="0" w:space="0" w:color="auto"/>
            <w:bottom w:val="none" w:sz="0" w:space="0" w:color="auto"/>
            <w:right w:val="none" w:sz="0" w:space="0" w:color="auto"/>
          </w:divBdr>
        </w:div>
      </w:divsChild>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2.png"/><Relationship Id="rId25" Type="http://schemas.openxmlformats.org/officeDocument/2006/relationships/footer" Target="footer1.xml"/><Relationship Id="rId2" Type="http://schemas.openxmlformats.org/officeDocument/2006/relationships/customXml" Target="../customXml/item2.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5" Type="http://schemas.openxmlformats.org/officeDocument/2006/relationships/customXml" Target="../customXml/item5.xml"/><Relationship Id="rId23" Type="http://schemas.openxmlformats.org/officeDocument/2006/relationships/image" Target="media/image8.png"/><Relationship Id="rId10" Type="http://schemas.openxmlformats.org/officeDocument/2006/relationships/settings" Target="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2.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0e710d51-58b4-4530-836b-fce5679fe049" ContentTypeId="0x010100BB337192E63E44A7A744CE7393F41F4E"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2.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3.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4.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6.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7.xml><?xml version="1.0" encoding="utf-8"?>
<ds:datastoreItem xmlns:ds="http://schemas.openxmlformats.org/officeDocument/2006/customXml" ds:itemID="{F5E207D1-8DCC-4E8D-9908-F13F924021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473</TotalTime>
  <Pages>4</Pages>
  <Words>1044</Words>
  <Characters>5955</Characters>
  <Application>Microsoft Office Word</Application>
  <DocSecurity>0</DocSecurity>
  <Lines>49</Lines>
  <Paragraphs>13</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6986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Henrik Sahlin;Asbjörn Gröveln</dc:creator>
  <cp:keywords>Ericsson; TDoc; 3GPP</cp:keywords>
  <dc:description/>
  <cp:lastModifiedBy>Asbjörn Grövlen</cp:lastModifiedBy>
  <cp:revision>20</cp:revision>
  <cp:lastPrinted>2008-01-31T07:09:00Z</cp:lastPrinted>
  <dcterms:created xsi:type="dcterms:W3CDTF">2016-12-21T06:59:00Z</dcterms:created>
  <dcterms:modified xsi:type="dcterms:W3CDTF">2017-01-10T06:35:00Z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