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AB" w:rsidRPr="00466EAB" w:rsidRDefault="007E01A9" w:rsidP="00466EAB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NR Ad hoc</w:t>
      </w:r>
      <w:r w:rsidR="00D2583E" w:rsidRPr="00D2583E">
        <w:rPr>
          <w:rFonts w:ascii="Arial" w:hAnsi="Arial" w:cs="Arial"/>
          <w:b/>
          <w:sz w:val="24"/>
        </w:rPr>
        <w:t xml:space="preserve"> </w:t>
      </w:r>
      <w:r w:rsidR="00D2583E">
        <w:rPr>
          <w:rFonts w:ascii="Arial" w:hAnsi="Arial" w:cs="Arial"/>
          <w:b/>
          <w:sz w:val="24"/>
        </w:rPr>
        <w:t>Meeting</w:t>
      </w:r>
      <w:r w:rsidR="00466EAB" w:rsidRPr="00466EAB">
        <w:rPr>
          <w:rFonts w:ascii="Arial" w:hAnsi="Arial" w:cs="Arial"/>
          <w:b/>
          <w:sz w:val="24"/>
        </w:rPr>
        <w:tab/>
        <w:t xml:space="preserve">                               </w:t>
      </w:r>
      <w:r w:rsidR="008F644F">
        <w:rPr>
          <w:rFonts w:ascii="Arial" w:hAnsi="Arial" w:cs="Arial"/>
          <w:b/>
          <w:sz w:val="24"/>
        </w:rPr>
        <w:t xml:space="preserve">                      R1-1700187</w:t>
      </w:r>
    </w:p>
    <w:p w:rsidR="00466EAB" w:rsidRDefault="007E01A9" w:rsidP="00466EAB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Spokane, WA, USA, 16</w:t>
      </w:r>
      <w:r w:rsidRPr="007E01A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</w:t>
      </w:r>
      <w:proofErr w:type="gramStart"/>
      <w:r>
        <w:rPr>
          <w:rFonts w:ascii="Arial" w:hAnsi="Arial" w:cs="Arial"/>
          <w:b/>
          <w:sz w:val="24"/>
        </w:rPr>
        <w:t>20</w:t>
      </w:r>
      <w:r w:rsidRPr="007E01A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 January</w:t>
      </w:r>
      <w:proofErr w:type="gramEnd"/>
      <w:r>
        <w:rPr>
          <w:rFonts w:ascii="Arial" w:hAnsi="Arial" w:cs="Arial"/>
          <w:b/>
          <w:sz w:val="24"/>
        </w:rPr>
        <w:t xml:space="preserve"> 2017</w:t>
      </w: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7E01A9">
        <w:rPr>
          <w:rFonts w:ascii="Arial" w:hAnsi="Arial"/>
          <w:sz w:val="24"/>
        </w:rPr>
        <w:tab/>
        <w:t>5.1.</w:t>
      </w:r>
      <w:r w:rsidR="00080061">
        <w:rPr>
          <w:rFonts w:ascii="Arial" w:hAnsi="Arial"/>
          <w:sz w:val="24"/>
        </w:rPr>
        <w:t>1.</w:t>
      </w:r>
      <w:r w:rsidR="007E01A9">
        <w:rPr>
          <w:rFonts w:ascii="Arial" w:hAnsi="Arial"/>
          <w:sz w:val="24"/>
        </w:rPr>
        <w:t>5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597A">
        <w:rPr>
          <w:rFonts w:ascii="Arial" w:hAnsi="Arial"/>
          <w:sz w:val="22"/>
        </w:rPr>
        <w:t>NR Measurements and Mobility M</w:t>
      </w:r>
      <w:r w:rsidR="007E01A9" w:rsidRPr="007E01A9">
        <w:rPr>
          <w:rFonts w:ascii="Arial" w:hAnsi="Arial"/>
          <w:sz w:val="22"/>
        </w:rPr>
        <w:t>anagement in IDLE and CONNECTED state</w:t>
      </w:r>
      <w:r w:rsidR="007E01A9" w:rsidRPr="007E01A9">
        <w:rPr>
          <w:rFonts w:ascii="Arial" w:hAnsi="Arial"/>
          <w:sz w:val="22"/>
          <w:szCs w:val="24"/>
        </w:rPr>
        <w:t xml:space="preserve"> </w:t>
      </w:r>
      <w:r w:rsidR="00F97F76" w:rsidRPr="00F97F76">
        <w:t xml:space="preserve"> 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5F46DA" w:rsidRDefault="00375AC0" w:rsidP="00B7361A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RAN1#87</w:t>
      </w:r>
      <w:r w:rsidR="00BC0223">
        <w:rPr>
          <w:rFonts w:eastAsia="宋体"/>
          <w:lang w:eastAsia="zh-CN"/>
        </w:rPr>
        <w:t xml:space="preserve">, study of </w:t>
      </w:r>
      <w:r w:rsidR="005F46DA" w:rsidRPr="00940679">
        <w:rPr>
          <w:rFonts w:eastAsia="宋体"/>
          <w:lang w:eastAsia="zh-CN"/>
        </w:rPr>
        <w:t>RRM measurement</w:t>
      </w:r>
      <w:r w:rsidR="00BC0223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 IDLE and CONNECTED</w:t>
      </w:r>
      <w:r w:rsidR="00CA5CBB">
        <w:rPr>
          <w:rFonts w:eastAsia="宋体"/>
          <w:lang w:eastAsia="zh-CN"/>
        </w:rPr>
        <w:t xml:space="preserve"> states</w:t>
      </w:r>
      <w:r w:rsidR="00BC0223">
        <w:rPr>
          <w:rFonts w:eastAsia="宋体"/>
          <w:lang w:eastAsia="zh-CN"/>
        </w:rPr>
        <w:t xml:space="preserve"> were agreed </w:t>
      </w:r>
      <w:r w:rsidR="005F46DA">
        <w:rPr>
          <w:rFonts w:eastAsia="宋体"/>
          <w:lang w:eastAsia="zh-CN"/>
        </w:rPr>
        <w:t>as follows,</w:t>
      </w:r>
      <w:r w:rsidR="005F46DA" w:rsidRPr="00940679">
        <w:rPr>
          <w:rFonts w:eastAsia="宋体"/>
          <w:lang w:eastAsia="zh-CN"/>
        </w:rPr>
        <w:t xml:space="preserve">  </w:t>
      </w:r>
    </w:p>
    <w:p w:rsidR="00375AC0" w:rsidRPr="00276EFF" w:rsidRDefault="00375AC0" w:rsidP="00375AC0">
      <w:pPr>
        <w:outlineLvl w:val="0"/>
        <w:rPr>
          <w:b/>
          <w:u w:val="single"/>
          <w:lang w:val="en-US"/>
        </w:rPr>
      </w:pPr>
      <w:r w:rsidRPr="00090A16">
        <w:rPr>
          <w:rFonts w:hint="eastAsia"/>
          <w:b/>
          <w:highlight w:val="green"/>
          <w:u w:val="single"/>
          <w:lang w:val="en-US"/>
        </w:rPr>
        <w:t>Agreements:</w:t>
      </w:r>
    </w:p>
    <w:p w:rsidR="00375AC0" w:rsidRPr="00276EFF" w:rsidRDefault="00375AC0" w:rsidP="00375AC0">
      <w:pPr>
        <w:numPr>
          <w:ilvl w:val="0"/>
          <w:numId w:val="37"/>
        </w:numPr>
        <w:spacing w:after="0"/>
        <w:rPr>
          <w:lang w:val="en-US"/>
        </w:rPr>
      </w:pPr>
      <w:r w:rsidRPr="00276EFF">
        <w:t xml:space="preserve">NR should support adaptation and network indication of the </w:t>
      </w:r>
      <w:r>
        <w:rPr>
          <w:rFonts w:hint="eastAsia"/>
        </w:rPr>
        <w:t xml:space="preserve">valid </w:t>
      </w:r>
      <w:r w:rsidRPr="00276EFF">
        <w:t>tim</w:t>
      </w:r>
      <w:r>
        <w:rPr>
          <w:rFonts w:hint="eastAsia"/>
        </w:rPr>
        <w:t xml:space="preserve">e and frequency resources which may be used </w:t>
      </w:r>
      <w:r w:rsidRPr="00276EFF">
        <w:t xml:space="preserve">for </w:t>
      </w:r>
      <w:r>
        <w:rPr>
          <w:rFonts w:hint="eastAsia"/>
        </w:rPr>
        <w:t xml:space="preserve">inter-/intra-frequency </w:t>
      </w:r>
      <w:r>
        <w:t>RRM measurements and reports</w:t>
      </w:r>
      <w:r>
        <w:rPr>
          <w:rFonts w:hint="eastAsia"/>
        </w:rPr>
        <w:t xml:space="preserve"> for </w:t>
      </w:r>
      <w:r>
        <w:t>‘CONNECTED</w:t>
      </w:r>
      <w:r w:rsidRPr="00276EFF">
        <w:t>’ mode UEs</w:t>
      </w:r>
    </w:p>
    <w:p w:rsidR="00375AC0" w:rsidRPr="00276EFF" w:rsidRDefault="00375AC0" w:rsidP="00375AC0">
      <w:pPr>
        <w:numPr>
          <w:ilvl w:val="1"/>
          <w:numId w:val="37"/>
        </w:numPr>
        <w:spacing w:after="0"/>
        <w:rPr>
          <w:lang w:val="en-US"/>
        </w:rPr>
      </w:pPr>
      <w:r w:rsidRPr="00276EFF">
        <w:t xml:space="preserve">FFS: </w:t>
      </w:r>
      <w:r w:rsidRPr="00276EFF">
        <w:rPr>
          <w:lang w:val="en-US"/>
        </w:rPr>
        <w:t xml:space="preserve">UE-specific </w:t>
      </w:r>
      <w:r>
        <w:rPr>
          <w:rFonts w:hint="eastAsia"/>
          <w:lang w:val="en-US"/>
        </w:rPr>
        <w:t>and/</w:t>
      </w:r>
      <w:r w:rsidRPr="00276EFF">
        <w:rPr>
          <w:lang w:val="en-US"/>
        </w:rPr>
        <w:t>or cell-specific indication</w:t>
      </w:r>
    </w:p>
    <w:p w:rsidR="00375AC0" w:rsidRPr="00276EFF" w:rsidRDefault="00375AC0" w:rsidP="00375AC0">
      <w:pPr>
        <w:numPr>
          <w:ilvl w:val="1"/>
          <w:numId w:val="37"/>
        </w:numPr>
        <w:spacing w:after="0"/>
        <w:rPr>
          <w:lang w:val="en-US"/>
        </w:rPr>
      </w:pPr>
      <w:r w:rsidRPr="00276EFF">
        <w:t>FFS: dynamic adaptation/configuration</w:t>
      </w:r>
    </w:p>
    <w:p w:rsidR="00375AC0" w:rsidRPr="002D53CD" w:rsidRDefault="00375AC0" w:rsidP="00375AC0">
      <w:pPr>
        <w:numPr>
          <w:ilvl w:val="1"/>
          <w:numId w:val="37"/>
        </w:numPr>
        <w:spacing w:after="0"/>
        <w:rPr>
          <w:lang w:val="en-US"/>
        </w:rPr>
      </w:pPr>
      <w:r>
        <w:rPr>
          <w:rFonts w:hint="eastAsia"/>
        </w:rPr>
        <w:t xml:space="preserve">FFS: idle and possibly new state </w:t>
      </w:r>
      <w:proofErr w:type="spellStart"/>
      <w:r>
        <w:rPr>
          <w:rFonts w:hint="eastAsia"/>
        </w:rPr>
        <w:t>modesz</w:t>
      </w:r>
      <w:proofErr w:type="spellEnd"/>
    </w:p>
    <w:p w:rsidR="00375AC0" w:rsidRPr="00E34354" w:rsidRDefault="00375AC0" w:rsidP="00375AC0">
      <w:pPr>
        <w:numPr>
          <w:ilvl w:val="1"/>
          <w:numId w:val="37"/>
        </w:numPr>
        <w:spacing w:after="0"/>
        <w:rPr>
          <w:lang w:val="en-US"/>
        </w:rPr>
      </w:pPr>
      <w:r>
        <w:rPr>
          <w:rFonts w:hint="eastAsia"/>
        </w:rPr>
        <w:t>FFS: whether to support aperiodic</w:t>
      </w:r>
    </w:p>
    <w:p w:rsidR="00375AC0" w:rsidRPr="00276EFF" w:rsidRDefault="00375AC0" w:rsidP="00375AC0">
      <w:pPr>
        <w:numPr>
          <w:ilvl w:val="0"/>
          <w:numId w:val="37"/>
        </w:numPr>
        <w:spacing w:after="0"/>
        <w:rPr>
          <w:lang w:val="en-US"/>
        </w:rPr>
      </w:pPr>
      <w:r w:rsidRPr="00276EFF">
        <w:rPr>
          <w:lang w:val="en-US"/>
        </w:rPr>
        <w:t>It is up to RAN4 for determining requirements regarding the extent the UE can restrict its measurement to a subband of the configured bandwidth</w:t>
      </w:r>
    </w:p>
    <w:p w:rsidR="00BB37B8" w:rsidRPr="005B2B15" w:rsidRDefault="00BB37B8" w:rsidP="00BB37B8">
      <w:pPr>
        <w:numPr>
          <w:ilvl w:val="0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>For cell level measurement in multiple beam operation scenario, following examples for RRM measurement quantity in connected mode can be considered for evaluations</w:t>
      </w:r>
    </w:p>
    <w:p w:rsidR="00BB37B8" w:rsidRPr="005B2B15" w:rsidRDefault="00BB37B8" w:rsidP="00BB37B8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 xml:space="preserve">Example 1: The quantity is measured on the best received DL signal resource for RRM measurement </w:t>
      </w:r>
    </w:p>
    <w:p w:rsidR="00BB37B8" w:rsidRPr="005B2B15" w:rsidRDefault="00BB37B8" w:rsidP="00BB37B8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 xml:space="preserve">Example 2: The quantity is a function of quantities measured on best received </w:t>
      </w:r>
      <w:r w:rsidRPr="005B2B15">
        <w:rPr>
          <w:rFonts w:hint="eastAsia"/>
          <w:lang w:val="en-US"/>
        </w:rPr>
        <w:t>“</w:t>
      </w:r>
      <w:r w:rsidRPr="005B2B15">
        <w:rPr>
          <w:rFonts w:hint="eastAsia"/>
          <w:lang w:val="en-US"/>
        </w:rPr>
        <w:t>N</w:t>
      </w:r>
      <w:r w:rsidRPr="005B2B15">
        <w:rPr>
          <w:rFonts w:hint="eastAsia"/>
          <w:lang w:val="en-US"/>
        </w:rPr>
        <w:t>”</w:t>
      </w:r>
      <w:r w:rsidRPr="005B2B15">
        <w:rPr>
          <w:rFonts w:hint="eastAsia"/>
          <w:lang w:val="en-US"/>
        </w:rPr>
        <w:t xml:space="preserve"> DL signal resources for RRM measurement </w:t>
      </w:r>
    </w:p>
    <w:p w:rsidR="00BB37B8" w:rsidRPr="005B2B15" w:rsidRDefault="00BB37B8" w:rsidP="00BB37B8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 xml:space="preserve">FFS : value of N, </w:t>
      </w:r>
    </w:p>
    <w:p w:rsidR="00BB37B8" w:rsidRPr="005B2B15" w:rsidRDefault="00BB37B8" w:rsidP="00BB37B8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>FFS: N is fixed in the specification; or can be signaled via RRC signaling on the RRM measurement configuration</w:t>
      </w:r>
    </w:p>
    <w:p w:rsidR="00BB37B8" w:rsidRPr="005B2B15" w:rsidRDefault="00BB37B8" w:rsidP="00BB37B8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>Other options are not precluded.</w:t>
      </w:r>
    </w:p>
    <w:p w:rsidR="00BB37B8" w:rsidRDefault="00BB37B8" w:rsidP="00BB37B8">
      <w:pPr>
        <w:rPr>
          <w:lang w:val="en-US"/>
        </w:rPr>
      </w:pPr>
    </w:p>
    <w:p w:rsidR="00BB37B8" w:rsidRPr="00137F9A" w:rsidRDefault="00BB37B8" w:rsidP="00BB37B8">
      <w:pPr>
        <w:outlineLvl w:val="0"/>
        <w:rPr>
          <w:b/>
          <w:u w:val="single"/>
          <w:lang w:val="en-US"/>
        </w:rPr>
      </w:pPr>
      <w:r w:rsidRPr="003E0462">
        <w:rPr>
          <w:rFonts w:hint="eastAsia"/>
          <w:b/>
          <w:highlight w:val="green"/>
          <w:u w:val="single"/>
          <w:lang w:val="en-US"/>
        </w:rPr>
        <w:t>Agreements:</w:t>
      </w:r>
    </w:p>
    <w:p w:rsidR="00BB37B8" w:rsidRPr="00137F9A" w:rsidRDefault="00BB37B8" w:rsidP="00BB37B8">
      <w:pPr>
        <w:numPr>
          <w:ilvl w:val="0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Consider the following signal combinations for inter-cell RRM measurements for CONNECTED and IDLE until RAN1-NR: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1: Same RS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1-1: NR-SSS and/or NR-PSS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1-2: MRS-1 (Multi-port multi-beam reference signal multiplexed in a SS block)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1-3: MRS-2 (Multi-port multi-beam reference signal not multiplexed in a SS block)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1-4: MRS-3 (Single/Multi-port single-beam reference signal)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1-5: NR-SSS and DM-RS for PBCH if DM-RS is supported for PBCH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2: Not same RS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2-1: NR-SSS in IDLE; MRS-{1,2} in CONNECTED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2-2: NR-SSS in IDLE; NR-SSS and MRS-{1,2} in CONNECTED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2-3: NR-PSS and/or NR-SSS in IDLE; NR-PSS and/or NR-SSS and CSI-RS in CONNECTED</w:t>
      </w:r>
    </w:p>
    <w:p w:rsidR="00BB37B8" w:rsidRPr="00137F9A" w:rsidRDefault="00BB37B8" w:rsidP="00BB37B8">
      <w:pPr>
        <w:numPr>
          <w:ilvl w:val="2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Option 2-4: For CONNECTED, RS for IDLE and MRS-{1,2</w:t>
      </w:r>
      <w:r>
        <w:rPr>
          <w:rFonts w:hint="eastAsia"/>
          <w:lang w:val="en-US"/>
        </w:rPr>
        <w:t>,3</w:t>
      </w:r>
      <w:r w:rsidRPr="00137F9A">
        <w:rPr>
          <w:lang w:val="en-US"/>
        </w:rPr>
        <w:t>}</w:t>
      </w:r>
    </w:p>
    <w:p w:rsidR="00BB37B8" w:rsidRPr="00137F9A" w:rsidRDefault="00BB37B8" w:rsidP="00BB37B8">
      <w:pPr>
        <w:numPr>
          <w:ilvl w:val="0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Companies are encouraged to bring results and analysis until RAN1-NR considering at least the following aspects: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Cell coverage in CONNECTED and IDLE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lastRenderedPageBreak/>
        <w:t>Overhead of RS resources (e.g. Number of resource elements, BW used for RS mapping, Resource usage in time)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Accuracy of the RS measurement quantity</w:t>
      </w:r>
    </w:p>
    <w:p w:rsidR="00BB37B8" w:rsidRPr="00137F9A" w:rsidRDefault="00BB37B8" w:rsidP="00BB37B8">
      <w:pPr>
        <w:numPr>
          <w:ilvl w:val="0"/>
          <w:numId w:val="39"/>
        </w:numPr>
        <w:spacing w:after="0"/>
        <w:rPr>
          <w:lang w:val="en-US"/>
        </w:rPr>
      </w:pPr>
      <w:r w:rsidRPr="00137F9A">
        <w:rPr>
          <w:lang w:val="en-US"/>
        </w:rPr>
        <w:t>The following impacts resulting from selecting IDLE mode RS option can also be considered for multi-beam case:</w:t>
      </w:r>
    </w:p>
    <w:p w:rsidR="00BB37B8" w:rsidRPr="00137F9A" w:rsidRDefault="00BB37B8" w:rsidP="00BB37B8">
      <w:pPr>
        <w:numPr>
          <w:ilvl w:val="1"/>
          <w:numId w:val="39"/>
        </w:numPr>
        <w:spacing w:after="0"/>
        <w:rPr>
          <w:b/>
          <w:lang w:val="en-US"/>
        </w:rPr>
      </w:pPr>
      <w:r w:rsidRPr="00137F9A">
        <w:rPr>
          <w:lang w:val="en-US"/>
        </w:rPr>
        <w:t>Performance in DL/UL signal reception after RACH before RRC connection, in relation to the associated beams obtained during RACH procedure</w:t>
      </w:r>
      <w:r w:rsidRPr="00137F9A">
        <w:rPr>
          <w:b/>
          <w:lang w:val="en-US"/>
        </w:rPr>
        <w:t xml:space="preserve"> </w:t>
      </w:r>
    </w:p>
    <w:p w:rsidR="00375AC0" w:rsidRDefault="00375AC0" w:rsidP="00375AC0">
      <w:pPr>
        <w:rPr>
          <w:b/>
          <w:lang w:val="en-US"/>
        </w:rPr>
      </w:pPr>
    </w:p>
    <w:p w:rsidR="00375AC0" w:rsidRPr="005B2B15" w:rsidRDefault="00375AC0" w:rsidP="00375AC0">
      <w:pPr>
        <w:outlineLvl w:val="0"/>
        <w:rPr>
          <w:b/>
          <w:u w:val="single"/>
          <w:lang w:val="en-US"/>
        </w:rPr>
      </w:pPr>
      <w:r w:rsidRPr="005B2B15">
        <w:rPr>
          <w:rFonts w:hint="eastAsia"/>
          <w:b/>
          <w:highlight w:val="green"/>
          <w:u w:val="single"/>
          <w:lang w:val="en-US"/>
        </w:rPr>
        <w:t>Agreements:</w:t>
      </w:r>
    </w:p>
    <w:p w:rsidR="00375AC0" w:rsidRPr="005B2B15" w:rsidRDefault="00375AC0" w:rsidP="00375AC0">
      <w:pPr>
        <w:numPr>
          <w:ilvl w:val="0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>For cell level measurement in multiple beam operation scenario, following examples for RRM measurement quantity in connected mode can be considered for evaluations</w:t>
      </w:r>
    </w:p>
    <w:p w:rsidR="00375AC0" w:rsidRPr="005B2B15" w:rsidRDefault="00375AC0" w:rsidP="00375AC0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 xml:space="preserve">Example 1: The quantity is measured on the best received DL signal resource for RRM measurement </w:t>
      </w:r>
    </w:p>
    <w:p w:rsidR="00375AC0" w:rsidRPr="005B2B15" w:rsidRDefault="00375AC0" w:rsidP="00375AC0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 xml:space="preserve">Example 2: The quantity is a function of quantities measured on best received </w:t>
      </w:r>
      <w:r w:rsidRPr="005B2B15">
        <w:rPr>
          <w:rFonts w:hint="eastAsia"/>
          <w:lang w:val="en-US"/>
        </w:rPr>
        <w:t>“</w:t>
      </w:r>
      <w:r w:rsidRPr="005B2B15">
        <w:rPr>
          <w:rFonts w:hint="eastAsia"/>
          <w:lang w:val="en-US"/>
        </w:rPr>
        <w:t>N</w:t>
      </w:r>
      <w:r w:rsidRPr="005B2B15">
        <w:rPr>
          <w:rFonts w:hint="eastAsia"/>
          <w:lang w:val="en-US"/>
        </w:rPr>
        <w:t>”</w:t>
      </w:r>
      <w:r w:rsidRPr="005B2B15">
        <w:rPr>
          <w:rFonts w:hint="eastAsia"/>
          <w:lang w:val="en-US"/>
        </w:rPr>
        <w:t xml:space="preserve"> DL signal resources for RRM measurement </w:t>
      </w:r>
    </w:p>
    <w:p w:rsidR="00375AC0" w:rsidRPr="005B2B15" w:rsidRDefault="00375AC0" w:rsidP="00375AC0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 xml:space="preserve">FFS : value of N, </w:t>
      </w:r>
    </w:p>
    <w:p w:rsidR="00375AC0" w:rsidRPr="005B2B15" w:rsidRDefault="00375AC0" w:rsidP="00375AC0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>FFS: N is fixed in the specification; or can be signaled via RRC signaling on the RRM measurement configuration</w:t>
      </w:r>
    </w:p>
    <w:p w:rsidR="00375AC0" w:rsidRPr="005B2B15" w:rsidRDefault="00375AC0" w:rsidP="00375AC0">
      <w:pPr>
        <w:numPr>
          <w:ilvl w:val="1"/>
          <w:numId w:val="38"/>
        </w:numPr>
        <w:spacing w:after="0"/>
        <w:rPr>
          <w:lang w:val="en-US"/>
        </w:rPr>
      </w:pPr>
      <w:r w:rsidRPr="005B2B15">
        <w:rPr>
          <w:rFonts w:hint="eastAsia"/>
          <w:lang w:val="en-US"/>
        </w:rPr>
        <w:t>Other options are not precluded.</w:t>
      </w:r>
    </w:p>
    <w:p w:rsidR="00375AC0" w:rsidRDefault="00375AC0" w:rsidP="00375AC0">
      <w:pPr>
        <w:rPr>
          <w:lang w:val="en-US"/>
        </w:rPr>
      </w:pPr>
    </w:p>
    <w:p w:rsidR="00375AC0" w:rsidRPr="00BF4799" w:rsidRDefault="00375AC0" w:rsidP="00375AC0">
      <w:pPr>
        <w:outlineLvl w:val="0"/>
        <w:rPr>
          <w:b/>
          <w:u w:val="single"/>
        </w:rPr>
      </w:pPr>
      <w:r w:rsidRPr="006F08CB">
        <w:rPr>
          <w:rFonts w:hint="eastAsia"/>
          <w:b/>
          <w:highlight w:val="green"/>
          <w:u w:val="single"/>
        </w:rPr>
        <w:t>Agreements:</w:t>
      </w:r>
    </w:p>
    <w:p w:rsidR="00375AC0" w:rsidRDefault="00375AC0" w:rsidP="00375AC0">
      <w:pPr>
        <w:numPr>
          <w:ilvl w:val="0"/>
          <w:numId w:val="40"/>
        </w:numPr>
        <w:spacing w:after="0"/>
        <w:rPr>
          <w:lang w:val="en-US"/>
        </w:rPr>
      </w:pPr>
      <w:r>
        <w:rPr>
          <w:rFonts w:hint="eastAsia"/>
          <w:lang w:val="en-US"/>
        </w:rPr>
        <w:t>For RAN1 evaluations f</w:t>
      </w:r>
      <w:r w:rsidRPr="00BF4799">
        <w:rPr>
          <w:rFonts w:hint="eastAsia"/>
          <w:lang w:val="en-US"/>
        </w:rPr>
        <w:t xml:space="preserve">or IDLE mode, the default bandwidth for DL RRM measurement assumed by UE is not larger than the </w:t>
      </w:r>
      <w:r>
        <w:rPr>
          <w:rFonts w:hint="eastAsia"/>
          <w:lang w:val="en-US"/>
        </w:rPr>
        <w:t>minimum carrier bandwidth which may depend on the frequency band</w:t>
      </w:r>
    </w:p>
    <w:p w:rsidR="00375AC0" w:rsidRPr="00C63869" w:rsidRDefault="00375AC0" w:rsidP="00375AC0">
      <w:pPr>
        <w:numPr>
          <w:ilvl w:val="1"/>
          <w:numId w:val="40"/>
        </w:numPr>
        <w:spacing w:after="0"/>
        <w:rPr>
          <w:lang w:val="en-US"/>
        </w:rPr>
      </w:pPr>
      <w:r>
        <w:rPr>
          <w:rFonts w:hint="eastAsia"/>
          <w:lang w:val="en-US"/>
        </w:rPr>
        <w:t>FFS: mMTC case</w:t>
      </w:r>
    </w:p>
    <w:p w:rsidR="00375AC0" w:rsidRDefault="00375AC0" w:rsidP="00BC0223">
      <w:pPr>
        <w:outlineLvl w:val="0"/>
        <w:rPr>
          <w:b/>
          <w:highlight w:val="green"/>
          <w:u w:val="single"/>
          <w:lang w:val="en-US"/>
        </w:rPr>
      </w:pPr>
    </w:p>
    <w:p w:rsidR="005F46DA" w:rsidRDefault="005F46DA" w:rsidP="00B7361A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1C592C">
        <w:rPr>
          <w:rFonts w:eastAsia="宋体"/>
          <w:lang w:eastAsia="zh-CN"/>
        </w:rPr>
        <w:t xml:space="preserve"> </w:t>
      </w:r>
      <w:r w:rsidR="00BC0223">
        <w:rPr>
          <w:rFonts w:eastAsia="宋体"/>
          <w:lang w:eastAsia="zh-CN"/>
        </w:rPr>
        <w:t xml:space="preserve">the signals for </w:t>
      </w:r>
      <w:r w:rsidR="001C592C">
        <w:rPr>
          <w:rFonts w:eastAsia="宋体"/>
          <w:lang w:eastAsia="zh-CN"/>
        </w:rPr>
        <w:t>RRM Meas</w:t>
      </w:r>
      <w:r w:rsidR="00BC0223">
        <w:rPr>
          <w:rFonts w:eastAsia="宋体"/>
          <w:lang w:eastAsia="zh-CN"/>
        </w:rPr>
        <w:t xml:space="preserve">urements to support L3 mobility of IDLE and CONNECTED mode UEs.  </w:t>
      </w:r>
    </w:p>
    <w:p w:rsidR="005F46DA" w:rsidRDefault="005F46DA" w:rsidP="00693C74"/>
    <w:p w:rsidR="00693C74" w:rsidRDefault="004D56CE" w:rsidP="00BA7C9E">
      <w:pPr>
        <w:pStyle w:val="1"/>
        <w:rPr>
          <w:lang w:eastAsia="ja-JP"/>
        </w:rPr>
      </w:pPr>
      <w:r>
        <w:rPr>
          <w:lang w:eastAsia="ja-JP"/>
        </w:rPr>
        <w:t>RRM Measurement</w:t>
      </w:r>
      <w:r w:rsidR="00763D11">
        <w:rPr>
          <w:lang w:eastAsia="ja-JP"/>
        </w:rPr>
        <w:t>s</w:t>
      </w:r>
      <w:r>
        <w:rPr>
          <w:lang w:eastAsia="ja-JP"/>
        </w:rPr>
        <w:t xml:space="preserve"> and Mobility Management 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9F3C95" w:rsidRDefault="00763D11" w:rsidP="007E7857">
      <w:pPr>
        <w:pStyle w:val="maintext"/>
        <w:spacing w:before="0" w:after="0" w:line="240" w:lineRule="auto"/>
        <w:ind w:firstLineChars="0" w:firstLine="0"/>
      </w:pPr>
      <w:r>
        <w:t xml:space="preserve">RRM measurements are used for </w:t>
      </w:r>
      <w:r w:rsidR="00BC0223">
        <w:t xml:space="preserve">the selection of connection </w:t>
      </w:r>
      <w:r>
        <w:t>point and mobil</w:t>
      </w:r>
      <w:r w:rsidR="00BC0223">
        <w:t>i</w:t>
      </w:r>
      <w:r w:rsidR="001C2F95">
        <w:t xml:space="preserve">ty management when UE </w:t>
      </w:r>
      <w:r w:rsidR="00BC0223">
        <w:t xml:space="preserve">accesses </w:t>
      </w:r>
      <w:r w:rsidR="009F3C95">
        <w:t xml:space="preserve">the NR system.  Two types of RRM measurements had been used for access point selection and mobility management as follows, </w:t>
      </w:r>
    </w:p>
    <w:p w:rsidR="009F3C95" w:rsidRDefault="009F3C95" w:rsidP="009F3C95">
      <w:pPr>
        <w:pStyle w:val="maintext"/>
        <w:numPr>
          <w:ilvl w:val="0"/>
          <w:numId w:val="41"/>
        </w:numPr>
        <w:spacing w:before="0" w:after="0" w:line="240" w:lineRule="auto"/>
        <w:ind w:firstLineChars="0"/>
      </w:pPr>
      <w:r>
        <w:t>Long-term path</w:t>
      </w:r>
      <w:r w:rsidR="00323D07">
        <w:t>loss</w:t>
      </w:r>
      <w:r>
        <w:t xml:space="preserve"> measurements –</w:t>
      </w:r>
      <w:r w:rsidR="00323D07">
        <w:t xml:space="preserve"> Long-term pathloss</w:t>
      </w:r>
      <w:r>
        <w:t xml:space="preserve"> measurements are the measurements with L1 filters and L3 filters to extract the pathloss</w:t>
      </w:r>
      <w:r w:rsidR="007B6281">
        <w:t xml:space="preserve"> of the radio channel by filtering out</w:t>
      </w:r>
      <w:r>
        <w:t xml:space="preserve"> </w:t>
      </w:r>
      <w:r w:rsidR="007B6281">
        <w:t xml:space="preserve">the effects of </w:t>
      </w:r>
      <w:r>
        <w:t>fas</w:t>
      </w:r>
      <w:r w:rsidR="007B6281">
        <w:t>t and slow/shadow fading</w:t>
      </w:r>
      <w:r w:rsidR="00C64B1C">
        <w:t>.  T</w:t>
      </w:r>
      <w:r w:rsidR="00323D07">
        <w:t xml:space="preserve">he </w:t>
      </w:r>
      <w:r w:rsidR="00C64B1C">
        <w:t xml:space="preserve">measurements are used </w:t>
      </w:r>
      <w:r w:rsidR="00F6498C">
        <w:t>as the</w:t>
      </w:r>
      <w:r w:rsidR="00C64B1C">
        <w:t xml:space="preserve"> indication of the</w:t>
      </w:r>
      <w:r w:rsidR="00F6498C">
        <w:t xml:space="preserve"> access point</w:t>
      </w:r>
      <w:r w:rsidR="00C64B1C">
        <w:t xml:space="preserve"> </w:t>
      </w:r>
      <w:r w:rsidR="00F6498C">
        <w:t xml:space="preserve">coverage </w:t>
      </w:r>
      <w:r w:rsidR="007B6281">
        <w:t xml:space="preserve">area. </w:t>
      </w:r>
      <w:r w:rsidR="00323D07">
        <w:t xml:space="preserve"> The long-term pathloss measurements are used</w:t>
      </w:r>
      <w:r w:rsidR="00802373">
        <w:t xml:space="preserve"> as the reference for determining the camping cell or mobility management, such as cell selection/ re-selection or handover.  </w:t>
      </w:r>
    </w:p>
    <w:p w:rsidR="00323D07" w:rsidRDefault="00323D07" w:rsidP="00323D07">
      <w:pPr>
        <w:pStyle w:val="maintext"/>
        <w:spacing w:before="0" w:after="0" w:line="240" w:lineRule="auto"/>
        <w:ind w:left="720" w:firstLineChars="0" w:firstLine="0"/>
      </w:pPr>
    </w:p>
    <w:p w:rsidR="009F3C95" w:rsidRDefault="009F3C95" w:rsidP="009F3C95">
      <w:pPr>
        <w:pStyle w:val="maintext"/>
        <w:numPr>
          <w:ilvl w:val="0"/>
          <w:numId w:val="41"/>
        </w:numPr>
        <w:spacing w:before="0" w:after="0" w:line="240" w:lineRule="auto"/>
        <w:ind w:firstLineChars="0"/>
      </w:pPr>
      <w:r>
        <w:t>Short-term channel quality measurements</w:t>
      </w:r>
      <w:r w:rsidR="007B6281">
        <w:t xml:space="preserve"> - Short-term channel quality measurements are the measurements to with L1 filters to filter out the fast fading effect of radio channel.  </w:t>
      </w:r>
      <w:r w:rsidR="00802373">
        <w:t xml:space="preserve">The </w:t>
      </w:r>
      <w:r w:rsidR="007B6281">
        <w:t>measurements are used to indicate the</w:t>
      </w:r>
      <w:r w:rsidR="00802373">
        <w:t xml:space="preserve"> </w:t>
      </w:r>
      <w:r w:rsidR="007B6281">
        <w:t>link quality of each access point</w:t>
      </w:r>
      <w:r w:rsidR="00323D07">
        <w:t>/</w:t>
      </w:r>
      <w:r w:rsidR="007B6281">
        <w:t>beam</w:t>
      </w:r>
      <w:r w:rsidR="00323D07">
        <w:t xml:space="preserve">.  </w:t>
      </w:r>
      <w:r w:rsidR="00802373">
        <w:t xml:space="preserve">The short-term channel quality measurements are used as the reference for determining the link quality of the access point/beam to enable dynamic switching of connecting point/beam for spatial diversity gain.   </w:t>
      </w:r>
    </w:p>
    <w:p w:rsidR="009F3C95" w:rsidRDefault="009F3C95" w:rsidP="005B4869">
      <w:pPr>
        <w:pStyle w:val="maintext"/>
        <w:spacing w:before="0" w:after="0" w:line="240" w:lineRule="auto"/>
        <w:ind w:left="720" w:firstLineChars="0" w:firstLine="0"/>
      </w:pPr>
    </w:p>
    <w:p w:rsidR="00582DE5" w:rsidRDefault="00B6337F" w:rsidP="009F3C95">
      <w:pPr>
        <w:pStyle w:val="maintext"/>
        <w:spacing w:before="0" w:after="0" w:line="240" w:lineRule="auto"/>
        <w:ind w:firstLineChars="0" w:firstLine="0"/>
      </w:pPr>
      <w:r>
        <w:t xml:space="preserve">The NR network is </w:t>
      </w:r>
      <w:r w:rsidR="00F77560">
        <w:t xml:space="preserve">covered with </w:t>
      </w:r>
      <w:r>
        <w:t>cells with each cell</w:t>
      </w:r>
      <w:r w:rsidR="00F77560">
        <w:t xml:space="preserve"> consisting of multiple TRPs and/or multiple beams</w:t>
      </w:r>
      <w:r>
        <w:t xml:space="preserve"> </w:t>
      </w:r>
      <w:r w:rsidR="00F77560">
        <w:t xml:space="preserve">as shown in </w:t>
      </w:r>
      <w:r w:rsidR="00A274EA">
        <w:fldChar w:fldCharType="begin"/>
      </w:r>
      <w:r w:rsidR="00F77560">
        <w:instrText xml:space="preserve"> REF _Ref471328288 \h </w:instrText>
      </w:r>
      <w:r w:rsidR="00A274EA">
        <w:fldChar w:fldCharType="separate"/>
      </w:r>
      <w:proofErr w:type="gramStart"/>
      <w:r w:rsidR="00F77560">
        <w:t xml:space="preserve">Figure </w:t>
      </w:r>
      <w:r w:rsidR="00F77560">
        <w:rPr>
          <w:noProof/>
        </w:rPr>
        <w:t>1</w:t>
      </w:r>
      <w:r w:rsidR="00A274EA">
        <w:fldChar w:fldCharType="end"/>
      </w:r>
      <w:r w:rsidR="00F77560">
        <w:t>.</w:t>
      </w:r>
      <w:proofErr w:type="gramEnd"/>
      <w:r w:rsidR="00F77560">
        <w:t xml:space="preserve">   </w:t>
      </w:r>
      <w:r w:rsidR="00582DE5">
        <w:t xml:space="preserve">Both types of RRM measurements are used for initial access and mobility management in NR.  </w:t>
      </w:r>
      <w:r>
        <w:t xml:space="preserve"> </w:t>
      </w:r>
      <w:r w:rsidR="00F77560">
        <w:t xml:space="preserve"> UE would perform long-term pathloss measurements for </w:t>
      </w:r>
      <w:r w:rsidR="00260790">
        <w:t xml:space="preserve">the selection/re-selection of camping cell and handover.   The short-term channel quality measurements are used as the reference for dynamic selection of serving TRP and/or beam for spatial diversity gain.   </w:t>
      </w: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F77560">
      <w:pPr>
        <w:pStyle w:val="maintext"/>
        <w:keepNext/>
        <w:spacing w:before="0" w:after="0" w:line="240" w:lineRule="auto"/>
        <w:ind w:firstLineChars="0" w:firstLine="0"/>
        <w:jc w:val="center"/>
      </w:pPr>
      <w:r w:rsidRPr="00F77560">
        <w:rPr>
          <w:noProof/>
          <w:lang w:val="en-US" w:eastAsia="zh-CN"/>
        </w:rPr>
        <w:lastRenderedPageBreak/>
        <w:drawing>
          <wp:inline distT="0" distB="0" distL="0" distR="0">
            <wp:extent cx="4007039" cy="1419367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59" cy="2221960"/>
                      <a:chOff x="1475656" y="3933056"/>
                      <a:chExt cx="5040559" cy="2221960"/>
                    </a:xfrm>
                  </a:grpSpPr>
                  <a:grpSp>
                    <a:nvGrpSpPr>
                      <a:cNvPr id="44" name="组合 43"/>
                      <a:cNvGrpSpPr/>
                    </a:nvGrpSpPr>
                    <a:grpSpPr>
                      <a:xfrm>
                        <a:off x="1475656" y="3933056"/>
                        <a:ext cx="5040559" cy="2221960"/>
                        <a:chOff x="971600" y="3284984"/>
                        <a:chExt cx="7085585" cy="3230072"/>
                      </a:xfrm>
                    </a:grpSpPr>
                    <a:sp>
                      <a:nvSpPr>
                        <a:cNvPr id="17" name="泪滴形 16"/>
                        <a:cNvSpPr/>
                      </a:nvSpPr>
                      <a:spPr>
                        <a:xfrm rot="5400000" flipH="1">
                          <a:off x="1297830" y="4974977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泪滴形 13"/>
                        <a:cNvSpPr/>
                      </a:nvSpPr>
                      <a:spPr>
                        <a:xfrm rot="1102659" flipH="1">
                          <a:off x="1677584" y="5503141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泪滴形 14"/>
                        <a:cNvSpPr/>
                      </a:nvSpPr>
                      <a:spPr>
                        <a:xfrm rot="3221255" flipH="1">
                          <a:off x="1377458" y="5257224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泪滴形 15"/>
                        <a:cNvSpPr/>
                      </a:nvSpPr>
                      <a:spPr>
                        <a:xfrm rot="15140871" flipH="1">
                          <a:off x="3813096" y="5279829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泪滴形 18"/>
                        <a:cNvSpPr/>
                      </a:nvSpPr>
                      <a:spPr>
                        <a:xfrm rot="12995893" flipH="1">
                          <a:off x="3612371" y="5076261"/>
                          <a:ext cx="477382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泪滴形 19"/>
                        <a:cNvSpPr/>
                      </a:nvSpPr>
                      <a:spPr>
                        <a:xfrm rot="10299653" flipH="1">
                          <a:off x="3400870" y="4972541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24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5805264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31" name="泪滴形 30"/>
                        <a:cNvSpPr/>
                      </a:nvSpPr>
                      <a:spPr>
                        <a:xfrm rot="1102659" flipH="1">
                          <a:off x="5205976" y="5060805"/>
                          <a:ext cx="447157" cy="896494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泪滴形 31"/>
                        <a:cNvSpPr/>
                      </a:nvSpPr>
                      <a:spPr>
                        <a:xfrm rot="3221255" flipH="1">
                          <a:off x="4905851" y="4897185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3" name="泪滴形 32"/>
                        <a:cNvSpPr/>
                      </a:nvSpPr>
                      <a:spPr>
                        <a:xfrm rot="15140871" flipH="1">
                          <a:off x="7125464" y="506380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4" name="泪滴形 33"/>
                        <a:cNvSpPr/>
                      </a:nvSpPr>
                      <a:spPr>
                        <a:xfrm rot="5400000" flipH="1">
                          <a:off x="4898230" y="468694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6" name="泪滴形 35"/>
                        <a:cNvSpPr/>
                      </a:nvSpPr>
                      <a:spPr>
                        <a:xfrm rot="12995893" flipH="1">
                          <a:off x="6774977" y="4877611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泪滴形 36"/>
                        <a:cNvSpPr/>
                      </a:nvSpPr>
                      <a:spPr>
                        <a:xfrm rot="10299653" flipH="1">
                          <a:off x="6497211" y="482852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41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355976" y="443711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9" name="泪滴形 48"/>
                        <a:cNvSpPr/>
                      </a:nvSpPr>
                      <a:spPr>
                        <a:xfrm rot="3221255" flipH="1">
                          <a:off x="3249665" y="3889073"/>
                          <a:ext cx="535668" cy="920993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0" name="泪滴形 49"/>
                        <a:cNvSpPr/>
                      </a:nvSpPr>
                      <a:spPr>
                        <a:xfrm rot="15140871" flipH="1">
                          <a:off x="6117352" y="3921965"/>
                          <a:ext cx="400640" cy="815987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1" name="泪滴形 50"/>
                        <a:cNvSpPr/>
                      </a:nvSpPr>
                      <a:spPr>
                        <a:xfrm rot="5400000" flipH="1">
                          <a:off x="3170038" y="3606825"/>
                          <a:ext cx="533141" cy="897570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3" name="泪滴形 52"/>
                        <a:cNvSpPr/>
                      </a:nvSpPr>
                      <a:spPr>
                        <a:xfrm rot="12995893" flipH="1">
                          <a:off x="5766866" y="3791388"/>
                          <a:ext cx="535668" cy="80362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4" name="泪滴形 53"/>
                        <a:cNvSpPr/>
                      </a:nvSpPr>
                      <a:spPr>
                        <a:xfrm rot="10299653" flipH="1">
                          <a:off x="5437783" y="3758692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6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1115616" y="530120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4499992" y="4797152"/>
                          <a:ext cx="1224136" cy="115970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9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6444208" y="4941168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0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059832" y="5085184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1-2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971600" y="4653136"/>
                          <a:ext cx="3710866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1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3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907704" y="523948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5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627784" y="4941168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21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995936" y="4581128"/>
                          <a:ext cx="4061249" cy="1933928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2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1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8104" y="494116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61" name="泪滴形 60"/>
                        <a:cNvSpPr/>
                      </a:nvSpPr>
                      <a:spPr>
                        <a:xfrm rot="20959176" flipH="1">
                          <a:off x="3630687" y="3971686"/>
                          <a:ext cx="488529" cy="76653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7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771800" y="3861048"/>
                          <a:ext cx="1475656" cy="792088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292080" y="3789040"/>
                          <a:ext cx="1475656" cy="758967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8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699792" y="3284984"/>
                          <a:ext cx="3974842" cy="1767079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3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2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732240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22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012160" y="5085184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0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724128" y="4077072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7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563888" y="5301208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45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707904" y="3645024"/>
                          <a:ext cx="219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9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572000" y="3717032"/>
                          <a:ext cx="216024" cy="436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7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15816" y="4797152"/>
                          <a:ext cx="360039" cy="271717"/>
                        </a:xfrm>
                        <a:prstGeom prst="rect">
                          <a:avLst/>
                        </a:prstGeom>
                        <a:noFill/>
                      </a:spPr>
                    </a:pic>
                  </a:grpSp>
                </lc:lockedCanvas>
              </a:graphicData>
            </a:graphic>
          </wp:inline>
        </w:drawing>
      </w:r>
    </w:p>
    <w:p w:rsidR="00F77560" w:rsidRDefault="00F77560" w:rsidP="00F77560">
      <w:pPr>
        <w:pStyle w:val="af9"/>
      </w:pPr>
      <w:bookmarkStart w:id="0" w:name="_Ref471328288"/>
      <w:r>
        <w:t xml:space="preserve">Figure </w:t>
      </w:r>
      <w:fldSimple w:instr=" SEQ Figure \* ARABIC ">
        <w:r>
          <w:t>1</w:t>
        </w:r>
      </w:fldSimple>
      <w:bookmarkEnd w:id="0"/>
      <w:r>
        <w:t>: Illustration of NR network with multiple TRPs and multi-beam configuration</w:t>
      </w:r>
    </w:p>
    <w:p w:rsidR="00582DE5" w:rsidRDefault="00582DE5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F77560" w:rsidRDefault="00F77560" w:rsidP="009F3C95">
      <w:pPr>
        <w:pStyle w:val="maintext"/>
        <w:spacing w:before="0" w:after="0" w:line="240" w:lineRule="auto"/>
        <w:ind w:firstLineChars="0" w:firstLine="0"/>
      </w:pPr>
    </w:p>
    <w:p w:rsidR="00D74AAA" w:rsidRDefault="001C592C" w:rsidP="009F3C95">
      <w:pPr>
        <w:pStyle w:val="maintext"/>
        <w:spacing w:before="0" w:after="0" w:line="240" w:lineRule="auto"/>
        <w:ind w:firstLineChars="0" w:firstLine="0"/>
      </w:pPr>
      <w:r>
        <w:t>The initial access procedure starts with the UE acquiring the NR system DL transmission timing</w:t>
      </w:r>
      <w:r w:rsidR="00BC0223">
        <w:t xml:space="preserve"> and the cell ID</w:t>
      </w:r>
      <w:r>
        <w:t xml:space="preserve"> by detection of the DL synchronization signals(s)</w:t>
      </w:r>
      <w:r w:rsidR="00BC0223">
        <w:t>, such as NR-PSS and NR-SSS</w:t>
      </w:r>
      <w:r>
        <w:t>.  UE might detect more tha</w:t>
      </w:r>
      <w:r w:rsidR="00D74AAA">
        <w:t xml:space="preserve">n one set of DL synchronization signals NR-PSS and NR-SSS. </w:t>
      </w:r>
      <w:r>
        <w:t xml:space="preserve"> UE will select the strongest detected synchronization sign</w:t>
      </w:r>
      <w:r w:rsidR="00D74AAA">
        <w:t xml:space="preserve">als as the </w:t>
      </w:r>
      <w:r w:rsidR="00260790">
        <w:t xml:space="preserve">camping cell and use its DL timing as the reference timing. </w:t>
      </w:r>
      <w:r w:rsidR="009A682F">
        <w:t xml:space="preserve">  </w:t>
      </w:r>
      <w:r w:rsidR="00D74AAA">
        <w:t xml:space="preserve">UE will try to decode the NR-PBCH and </w:t>
      </w:r>
      <w:r>
        <w:t xml:space="preserve">performs the RRM measurements.   </w:t>
      </w:r>
      <w:r w:rsidR="009A682F">
        <w:t>In RAN1#87, NR-PBCH is defined as follows,</w:t>
      </w:r>
    </w:p>
    <w:p w:rsidR="009A682F" w:rsidRDefault="009A682F" w:rsidP="009F3C95">
      <w:pPr>
        <w:pStyle w:val="maintext"/>
        <w:spacing w:before="0" w:after="0" w:line="240" w:lineRule="auto"/>
        <w:ind w:firstLineChars="0" w:firstLine="0"/>
      </w:pPr>
    </w:p>
    <w:p w:rsidR="009A682F" w:rsidRPr="00F91F13" w:rsidRDefault="009A682F" w:rsidP="009A682F">
      <w:pPr>
        <w:numPr>
          <w:ilvl w:val="0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Consider followings for minimum system information transmission:</w:t>
      </w:r>
    </w:p>
    <w:p w:rsidR="009A682F" w:rsidRPr="00F91F13" w:rsidRDefault="009A682F" w:rsidP="009A682F">
      <w:pPr>
        <w:numPr>
          <w:ilvl w:val="1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 xml:space="preserve">NR-PBCH is a non-scheduled broadcast channel carrying </w:t>
      </w:r>
      <w:r>
        <w:rPr>
          <w:rFonts w:hint="eastAsia"/>
          <w:lang w:val="en-US"/>
        </w:rPr>
        <w:t xml:space="preserve">at least a part of </w:t>
      </w:r>
      <w:r w:rsidRPr="00F91F13">
        <w:rPr>
          <w:lang w:val="en-US"/>
        </w:rPr>
        <w:t>minimum system information with fixed payload size and periodicity predefined in the specification depending on carrier frequency range</w:t>
      </w:r>
    </w:p>
    <w:p w:rsidR="009A682F" w:rsidRPr="00F91F13" w:rsidRDefault="009A682F" w:rsidP="009A682F">
      <w:pPr>
        <w:numPr>
          <w:ilvl w:val="1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Alt. 1: NR-PBCH carries a part of minimum system information</w:t>
      </w:r>
    </w:p>
    <w:p w:rsidR="009A682F" w:rsidRPr="00F91F13" w:rsidRDefault="009A682F" w:rsidP="009A682F">
      <w:pPr>
        <w:numPr>
          <w:ilvl w:val="2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 1-1 : remaining minimum system information is transmitted via other channel at least partially indicated by NR-PBCH</w:t>
      </w:r>
    </w:p>
    <w:p w:rsidR="009A682F" w:rsidRDefault="009A682F" w:rsidP="009A682F">
      <w:pPr>
        <w:numPr>
          <w:ilvl w:val="2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 1-2: Remaining minimum system information is transmitted via other  channel not indicated in NR-PBCH</w:t>
      </w:r>
    </w:p>
    <w:p w:rsidR="009A682F" w:rsidRPr="00F91F13" w:rsidRDefault="009A682F" w:rsidP="009A682F">
      <w:pPr>
        <w:numPr>
          <w:ilvl w:val="1"/>
          <w:numId w:val="42"/>
        </w:numPr>
        <w:spacing w:after="0"/>
        <w:rPr>
          <w:lang w:val="en-US"/>
        </w:rPr>
      </w:pPr>
      <w:r w:rsidRPr="00F91F13">
        <w:rPr>
          <w:lang w:val="en-US"/>
        </w:rPr>
        <w:t>Alt. 2: NR-PBCH carries all of minimum system information</w:t>
      </w:r>
    </w:p>
    <w:p w:rsidR="009A682F" w:rsidRPr="009A682F" w:rsidRDefault="009A682F" w:rsidP="009F3C95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74AAA" w:rsidRPr="002A5B35" w:rsidRDefault="00761CF2" w:rsidP="007E7857">
      <w:pPr>
        <w:pStyle w:val="maintext"/>
        <w:spacing w:before="0" w:after="0" w:line="240" w:lineRule="auto"/>
        <w:ind w:firstLineChars="0" w:firstLine="0"/>
      </w:pPr>
      <w:r>
        <w:t xml:space="preserve">NR-PBCH is a non-scheduled </w:t>
      </w:r>
      <w:r w:rsidR="00724EEE">
        <w:t>physical channel carrying the</w:t>
      </w:r>
      <w:r w:rsidR="002A5B35">
        <w:t xml:space="preserve"> essential system information at least for UE to perform initial access and IDLE mode UE mobility.  DM RS of NR PBCH would be used for RRM measurements.   </w:t>
      </w:r>
      <w:r w:rsidR="00724EEE">
        <w:t xml:space="preserve"> 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IDLE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D74AAA" w:rsidRDefault="00D74AAA" w:rsidP="007E7857">
      <w:pPr>
        <w:pStyle w:val="maintext"/>
        <w:spacing w:before="0" w:after="0" w:line="240" w:lineRule="auto"/>
        <w:ind w:firstLineChars="0" w:firstLine="0"/>
      </w:pPr>
      <w:r>
        <w:t xml:space="preserve">For IDLE mode UEs, </w:t>
      </w:r>
      <w:r w:rsidR="009E0D8F">
        <w:t>UE needs to perform RRM measurements based on the Cell ID derived from the detected NR-PSS/NR-SSS.  UE would need to retr</w:t>
      </w:r>
      <w:r w:rsidR="005B4869">
        <w:t xml:space="preserve">ieve system information from </w:t>
      </w:r>
      <w:r w:rsidR="002111F2">
        <w:t>NR-PB</w:t>
      </w:r>
      <w:r w:rsidR="005B4869">
        <w:t xml:space="preserve">CH </w:t>
      </w:r>
      <w:r w:rsidR="00A66733">
        <w:t>of</w:t>
      </w:r>
      <w:r w:rsidR="009E0D8F">
        <w:t xml:space="preserve"> the detected cell for cell selection/re-selection.  </w:t>
      </w:r>
      <w:r w:rsidR="002111F2">
        <w:t xml:space="preserve"> DM R</w:t>
      </w:r>
      <w:r w:rsidR="00A12DD4">
        <w:t xml:space="preserve">S for the channel tracking and channel estimation is required to be allocated with the cell physical channel carrying the system information for cell selection and re-selection.  </w:t>
      </w:r>
      <w:r w:rsidR="00A405E5">
        <w:t>In RAN1#86, it was agreed that a</w:t>
      </w:r>
      <w:r w:rsidR="00A405E5" w:rsidRPr="00A405E5">
        <w:t>ll QCL assumptions that a UE is allowed to make among antenna ports should be identified and explicitly specified</w:t>
      </w:r>
      <w:r w:rsidR="00A405E5">
        <w:t xml:space="preserve">. </w:t>
      </w:r>
      <w:r w:rsidR="00A66733">
        <w:t xml:space="preserve">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A66733" w:rsidRDefault="009E0D8F" w:rsidP="009E0D8F">
      <w:pPr>
        <w:rPr>
          <w:b/>
          <w:bCs/>
        </w:rPr>
      </w:pPr>
      <w:r>
        <w:rPr>
          <w:b/>
          <w:bCs/>
        </w:rPr>
        <w:t>Proposal 1</w:t>
      </w:r>
      <w:r w:rsidR="002C7D00">
        <w:rPr>
          <w:b/>
          <w:bCs/>
        </w:rPr>
        <w:t xml:space="preserve">:  NR-PSS/NR-SSS should be </w:t>
      </w:r>
      <w:proofErr w:type="spellStart"/>
      <w:r w:rsidR="002C7D00">
        <w:rPr>
          <w:b/>
          <w:bCs/>
        </w:rPr>
        <w:t>QCL’</w:t>
      </w:r>
      <w:r w:rsidR="00A66733">
        <w:rPr>
          <w:b/>
          <w:bCs/>
        </w:rPr>
        <w:t>d</w:t>
      </w:r>
      <w:proofErr w:type="spellEnd"/>
      <w:r w:rsidR="00A66733">
        <w:rPr>
          <w:b/>
          <w:bCs/>
        </w:rPr>
        <w:t xml:space="preserve"> with</w:t>
      </w:r>
      <w:r w:rsidR="002C7D00">
        <w:rPr>
          <w:b/>
          <w:bCs/>
        </w:rPr>
        <w:t xml:space="preserve"> DM RS of Physical Channel carrying essential system information</w:t>
      </w:r>
      <w:r w:rsidR="00A66733">
        <w:rPr>
          <w:b/>
          <w:bCs/>
        </w:rPr>
        <w:t xml:space="preserve"> in order for UE to perform channel estimation for demodulation and RRM measurements.  </w:t>
      </w:r>
    </w:p>
    <w:p w:rsidR="00227E97" w:rsidRPr="00227E97" w:rsidRDefault="00227E97" w:rsidP="009E0D8F">
      <w:pPr>
        <w:rPr>
          <w:bCs/>
        </w:rPr>
      </w:pPr>
      <w:r>
        <w:rPr>
          <w:bCs/>
        </w:rPr>
        <w:t xml:space="preserve">RRM measurements </w:t>
      </w:r>
      <w:r w:rsidR="00570A14">
        <w:rPr>
          <w:bCs/>
        </w:rPr>
        <w:t xml:space="preserve">are </w:t>
      </w:r>
      <w:r w:rsidR="002A5B35">
        <w:rPr>
          <w:bCs/>
        </w:rPr>
        <w:t xml:space="preserve">used for the </w:t>
      </w:r>
      <w:r>
        <w:rPr>
          <w:bCs/>
        </w:rPr>
        <w:t>selection/re-selection</w:t>
      </w:r>
      <w:r w:rsidR="002A5B35">
        <w:rPr>
          <w:bCs/>
        </w:rPr>
        <w:t xml:space="preserve"> of camping cell for UE in the IDLE state</w:t>
      </w:r>
      <w:r>
        <w:rPr>
          <w:bCs/>
        </w:rPr>
        <w:t xml:space="preserve">. </w:t>
      </w:r>
      <w:r w:rsidR="002A5B35">
        <w:rPr>
          <w:bCs/>
        </w:rPr>
        <w:t xml:space="preserve">  The camping cell is selected by UE when UE is under its coverage area.  The determination of the cell coverage area is based on the long-term pathloss measurements.  </w:t>
      </w:r>
      <w:r>
        <w:rPr>
          <w:bCs/>
        </w:rPr>
        <w:t xml:space="preserve"> </w:t>
      </w:r>
      <w:r w:rsidR="002A5B35">
        <w:rPr>
          <w:bCs/>
        </w:rPr>
        <w:t>The signals for IDLE mode UE long-term pathloss</w:t>
      </w:r>
      <w:r>
        <w:rPr>
          <w:bCs/>
        </w:rPr>
        <w:t xml:space="preserve"> measurements are </w:t>
      </w:r>
      <w:r w:rsidR="002A5B35">
        <w:rPr>
          <w:bCs/>
        </w:rPr>
        <w:t xml:space="preserve">the cell-level </w:t>
      </w:r>
      <w:r w:rsidR="000538CC">
        <w:rPr>
          <w:bCs/>
        </w:rPr>
        <w:t xml:space="preserve">signals, such as </w:t>
      </w:r>
      <w:r>
        <w:rPr>
          <w:bCs/>
        </w:rPr>
        <w:t xml:space="preserve">the NR-PSS/NR-SSS and DM RS of broadcast channel.  </w:t>
      </w:r>
      <w:r w:rsidR="002A5B35">
        <w:rPr>
          <w:bCs/>
        </w:rPr>
        <w:t>If a cell is consists of multiple TRPs or multi-beam configuration</w:t>
      </w:r>
      <w:r w:rsidR="00570A14">
        <w:rPr>
          <w:bCs/>
        </w:rPr>
        <w:t xml:space="preserve"> as shown in </w:t>
      </w:r>
      <w:r w:rsidR="00A274EA">
        <w:rPr>
          <w:bCs/>
        </w:rPr>
        <w:fldChar w:fldCharType="begin"/>
      </w:r>
      <w:r w:rsidR="00570A14">
        <w:rPr>
          <w:bCs/>
        </w:rPr>
        <w:instrText xml:space="preserve"> REF _Ref471328288 \h </w:instrText>
      </w:r>
      <w:r w:rsidR="00A274EA">
        <w:rPr>
          <w:bCs/>
        </w:rPr>
      </w:r>
      <w:r w:rsidR="00A274EA">
        <w:rPr>
          <w:bCs/>
        </w:rPr>
        <w:fldChar w:fldCharType="separate"/>
      </w:r>
      <w:r w:rsidR="00570A14">
        <w:t xml:space="preserve">Figure </w:t>
      </w:r>
      <w:r w:rsidR="00570A14">
        <w:rPr>
          <w:noProof/>
        </w:rPr>
        <w:t>1</w:t>
      </w:r>
      <w:r w:rsidR="00A274EA">
        <w:rPr>
          <w:bCs/>
        </w:rPr>
        <w:fldChar w:fldCharType="end"/>
      </w:r>
      <w:r w:rsidR="002A5B35">
        <w:rPr>
          <w:bCs/>
        </w:rPr>
        <w:t>, IDLE mode UE does not need to detect individual TRP or beam wit</w:t>
      </w:r>
      <w:r w:rsidR="00570A14">
        <w:rPr>
          <w:bCs/>
        </w:rPr>
        <w:t xml:space="preserve">hin the cell for the long-term pathloss measurements.  </w:t>
      </w:r>
    </w:p>
    <w:p w:rsidR="009E0D8F" w:rsidRDefault="002C7D00" w:rsidP="009E0D8F">
      <w:pPr>
        <w:rPr>
          <w:bCs/>
        </w:rPr>
      </w:pPr>
      <w:r>
        <w:rPr>
          <w:b/>
          <w:bCs/>
        </w:rPr>
        <w:t xml:space="preserve">Proposal 2: </w:t>
      </w:r>
      <w:r w:rsidR="00570A14">
        <w:rPr>
          <w:b/>
          <w:bCs/>
        </w:rPr>
        <w:t xml:space="preserve"> RRM measurement for IDLE mode UE camping cell selection is based on the long-term pathloss measurements.  </w:t>
      </w:r>
      <w:r w:rsidR="009E0D8F">
        <w:rPr>
          <w:b/>
          <w:bCs/>
        </w:rPr>
        <w:t xml:space="preserve"> </w:t>
      </w:r>
      <w:r w:rsidR="00570A14">
        <w:rPr>
          <w:b/>
          <w:bCs/>
        </w:rPr>
        <w:t xml:space="preserve">Signals used for </w:t>
      </w:r>
      <w:r w:rsidR="009E0D8F">
        <w:rPr>
          <w:b/>
          <w:bCs/>
        </w:rPr>
        <w:t>RRM measurements include</w:t>
      </w:r>
      <w:r w:rsidR="00570A14">
        <w:rPr>
          <w:b/>
          <w:bCs/>
        </w:rPr>
        <w:t xml:space="preserve"> NR-PSS/NR-SSS and DM RS of NR-PBCH</w:t>
      </w:r>
      <w:r w:rsidR="009E0D8F">
        <w:rPr>
          <w:b/>
          <w:bCs/>
        </w:rPr>
        <w:t xml:space="preserve">.  </w:t>
      </w:r>
    </w:p>
    <w:p w:rsidR="00570A14" w:rsidRDefault="00570A14" w:rsidP="009E0D8F">
      <w:pPr>
        <w:rPr>
          <w:bCs/>
        </w:rPr>
      </w:pPr>
    </w:p>
    <w:p w:rsidR="00570A14" w:rsidRDefault="007E7E0D" w:rsidP="009E0D8F">
      <w:pPr>
        <w:rPr>
          <w:bCs/>
        </w:rPr>
      </w:pPr>
      <w:r>
        <w:rPr>
          <w:bCs/>
        </w:rPr>
        <w:t xml:space="preserve">IDLE mode UE needs to perform RRM measurements of individual TRP or beam for the selection of access point within a cell when it starts accessing the network with multiple TRPs or multi-beam configuration as shown in </w:t>
      </w:r>
      <w:r w:rsidR="00A274EA">
        <w:rPr>
          <w:bCs/>
        </w:rPr>
        <w:fldChar w:fldCharType="begin"/>
      </w:r>
      <w:r>
        <w:rPr>
          <w:bCs/>
        </w:rPr>
        <w:instrText xml:space="preserve"> REF _Ref471328288 \h </w:instrText>
      </w:r>
      <w:r w:rsidR="00A274EA">
        <w:rPr>
          <w:bCs/>
        </w:rPr>
      </w:r>
      <w:r w:rsidR="00A274EA">
        <w:rPr>
          <w:bCs/>
        </w:rPr>
        <w:fldChar w:fldCharType="separate"/>
      </w:r>
      <w:r>
        <w:t xml:space="preserve">Figure </w:t>
      </w:r>
      <w:r>
        <w:rPr>
          <w:noProof/>
        </w:rPr>
        <w:t>1</w:t>
      </w:r>
      <w:r w:rsidR="00A274EA">
        <w:rPr>
          <w:bCs/>
        </w:rPr>
        <w:fldChar w:fldCharType="end"/>
      </w:r>
      <w:r>
        <w:rPr>
          <w:bCs/>
        </w:rPr>
        <w:t xml:space="preserve">.  </w:t>
      </w:r>
      <w:r w:rsidR="00F9167B">
        <w:rPr>
          <w:bCs/>
        </w:rPr>
        <w:t xml:space="preserve">In the initial access procedure, </w:t>
      </w:r>
      <w:r>
        <w:rPr>
          <w:bCs/>
        </w:rPr>
        <w:t xml:space="preserve">RRM measurements for the selection of access point (TRP or beam) within a cell are </w:t>
      </w:r>
      <w:r>
        <w:rPr>
          <w:bCs/>
        </w:rPr>
        <w:lastRenderedPageBreak/>
        <w:t>short-term channel quality measurements</w:t>
      </w:r>
      <w:r w:rsidR="00C25D99">
        <w:rPr>
          <w:bCs/>
        </w:rPr>
        <w:t xml:space="preserve">.  UE needs to detect the RS signals of individual TRP/beam before performing RRM measurement of individual TRP/beam.  </w:t>
      </w:r>
      <w:r w:rsidR="00917932">
        <w:rPr>
          <w:bCs/>
        </w:rPr>
        <w:t xml:space="preserve">  In </w:t>
      </w:r>
      <w:r w:rsidR="00A274EA">
        <w:rPr>
          <w:bCs/>
        </w:rPr>
        <w:fldChar w:fldCharType="begin"/>
      </w:r>
      <w:r w:rsidR="002410F4">
        <w:rPr>
          <w:bCs/>
        </w:rPr>
        <w:instrText xml:space="preserve"> REF _Ref471357658 \r \h </w:instrText>
      </w:r>
      <w:r w:rsidR="00A274EA">
        <w:rPr>
          <w:bCs/>
        </w:rPr>
      </w:r>
      <w:r w:rsidR="00A274EA">
        <w:rPr>
          <w:bCs/>
        </w:rPr>
        <w:fldChar w:fldCharType="separate"/>
      </w:r>
      <w:r w:rsidR="002410F4">
        <w:rPr>
          <w:bCs/>
        </w:rPr>
        <w:t>[3]</w:t>
      </w:r>
      <w:r w:rsidR="00A274EA">
        <w:rPr>
          <w:bCs/>
        </w:rPr>
        <w:fldChar w:fldCharType="end"/>
      </w:r>
      <w:r w:rsidR="002410F4">
        <w:rPr>
          <w:bCs/>
        </w:rPr>
        <w:t xml:space="preserve">, TRP/beam specific synchronization signal </w:t>
      </w:r>
      <w:r w:rsidR="009E6055">
        <w:rPr>
          <w:bCs/>
        </w:rPr>
        <w:t xml:space="preserve">(TRP/beam-SS) </w:t>
      </w:r>
      <w:r w:rsidR="002410F4">
        <w:rPr>
          <w:bCs/>
        </w:rPr>
        <w:t xml:space="preserve">is proposed for UE autonomous detection of individual TRP or beam.   </w:t>
      </w:r>
      <w:r w:rsidR="00F9167B">
        <w:rPr>
          <w:bCs/>
        </w:rPr>
        <w:t xml:space="preserve">After selecting one TRP/beam from the detected TRPs/beams, UE starts decoding NR-PDCCH of individual TRP/beam.  UEs would use the TRP/beam-SS and the DM RS of NR-PDCCH for channel tracking of the selected TRP/beam and RRM measurements.  </w:t>
      </w:r>
    </w:p>
    <w:p w:rsidR="00C25D99" w:rsidRDefault="00C25D99" w:rsidP="00C25D99">
      <w:pPr>
        <w:rPr>
          <w:bCs/>
        </w:rPr>
      </w:pPr>
      <w:r>
        <w:rPr>
          <w:b/>
          <w:bCs/>
        </w:rPr>
        <w:t xml:space="preserve">Proposal 3:  RRM measurement for IDLE mode UE access point selection </w:t>
      </w:r>
      <w:r w:rsidR="00F9167B">
        <w:rPr>
          <w:b/>
          <w:bCs/>
        </w:rPr>
        <w:t xml:space="preserve">during the initial access </w:t>
      </w:r>
      <w:r>
        <w:rPr>
          <w:b/>
          <w:bCs/>
        </w:rPr>
        <w:t>is based on the short-term channel quality measurements.   Signals used for RRM measurements include</w:t>
      </w:r>
      <w:r w:rsidR="005B23B5">
        <w:rPr>
          <w:b/>
          <w:bCs/>
        </w:rPr>
        <w:t xml:space="preserve"> TRP/beam-SS </w:t>
      </w:r>
      <w:r>
        <w:rPr>
          <w:b/>
          <w:bCs/>
        </w:rPr>
        <w:t xml:space="preserve">and DM </w:t>
      </w:r>
      <w:r w:rsidR="005B23B5">
        <w:rPr>
          <w:b/>
          <w:bCs/>
        </w:rPr>
        <w:t>RS of NR-PDCCH</w:t>
      </w:r>
      <w:r>
        <w:rPr>
          <w:b/>
          <w:bCs/>
        </w:rPr>
        <w:t xml:space="preserve">.  </w:t>
      </w:r>
    </w:p>
    <w:p w:rsidR="009E0D8F" w:rsidRDefault="009E0D8F" w:rsidP="007E7857">
      <w:pPr>
        <w:pStyle w:val="maintext"/>
        <w:spacing w:before="0" w:after="0" w:line="240" w:lineRule="auto"/>
        <w:ind w:firstLineChars="0" w:firstLine="0"/>
      </w:pPr>
    </w:p>
    <w:p w:rsidR="00227E97" w:rsidRDefault="001C2F95" w:rsidP="00227E97">
      <w:pPr>
        <w:pStyle w:val="2"/>
      </w:pPr>
      <w:r>
        <w:t xml:space="preserve">CONNECTED mode UE </w:t>
      </w:r>
      <w:r w:rsidR="00227E97">
        <w:t>measurements</w:t>
      </w:r>
    </w:p>
    <w:p w:rsidR="00227E97" w:rsidRDefault="00227E97" w:rsidP="007E7857">
      <w:pPr>
        <w:pStyle w:val="maintext"/>
        <w:spacing w:before="0" w:after="0" w:line="240" w:lineRule="auto"/>
        <w:ind w:firstLineChars="0" w:firstLine="0"/>
      </w:pPr>
    </w:p>
    <w:p w:rsidR="008B65A9" w:rsidRDefault="00B818ED" w:rsidP="007E7857">
      <w:pPr>
        <w:pStyle w:val="maintext"/>
        <w:spacing w:before="0" w:after="0" w:line="240" w:lineRule="auto"/>
        <w:ind w:firstLineChars="0" w:firstLine="0"/>
      </w:pPr>
      <w:r>
        <w:t xml:space="preserve">For CONNECTED mode UEs, the RRM measurements for L3 mobility </w:t>
      </w:r>
      <w:r w:rsidR="008B65A9">
        <w:t xml:space="preserve">would be determined by the UE connectivity. In particular, the configuration of NR access nodes and cells could be multi-dimension as shown in </w:t>
      </w:r>
      <w:r w:rsidR="00A274EA">
        <w:fldChar w:fldCharType="begin"/>
      </w:r>
      <w:r w:rsidR="008B65A9">
        <w:instrText xml:space="preserve"> REF _Ref465974780 \h </w:instrText>
      </w:r>
      <w:r w:rsidR="00A274EA">
        <w:fldChar w:fldCharType="separate"/>
      </w:r>
      <w:r w:rsidR="008350C0">
        <w:t xml:space="preserve">Figure </w:t>
      </w:r>
      <w:r w:rsidR="008350C0">
        <w:rPr>
          <w:noProof/>
        </w:rPr>
        <w:t>2</w:t>
      </w:r>
      <w:r w:rsidR="00A274EA">
        <w:fldChar w:fldCharType="end"/>
      </w:r>
      <w:r w:rsidR="008B65A9">
        <w:t>.   A NR cell is configured with multiple TRPs and each TRP could be configured with multiple beams.   The RRM measurements for CONNECTED mode UEs would be subjected to the UE connection to a TRP</w:t>
      </w:r>
      <w:r w:rsidR="00A22700">
        <w:t xml:space="preserve"> within a cell or a beam in the multi-beam configuration within a TRP as shown in </w:t>
      </w:r>
      <w:r w:rsidR="00A274EA">
        <w:fldChar w:fldCharType="begin"/>
      </w:r>
      <w:r w:rsidR="00C15E5B">
        <w:instrText xml:space="preserve"> REF _Ref465974780 \h </w:instrText>
      </w:r>
      <w:r w:rsidR="00A274EA">
        <w:fldChar w:fldCharType="separate"/>
      </w:r>
      <w:r w:rsidR="00C15E5B">
        <w:t xml:space="preserve">Figure </w:t>
      </w:r>
      <w:r w:rsidR="00C15E5B">
        <w:rPr>
          <w:noProof/>
        </w:rPr>
        <w:t>1</w:t>
      </w:r>
      <w:r w:rsidR="00A274EA">
        <w:fldChar w:fldCharType="end"/>
      </w:r>
      <w:r w:rsidR="00A22700">
        <w:t xml:space="preserve">.  </w:t>
      </w:r>
      <w:r w:rsidR="00C15E5B">
        <w:t xml:space="preserve"> In order to have the connectivity to a TRP in a cell or a beam of the multi-beam configuration in a TRP, the TRP-specific or beam-specific RS is needed for initial acquisition and the channel estimation and channel state measurement.   The TRP-specific or beam-specific RS for the TRP or beam access should be used for the RRM measurements of L3 mobility.   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8B65A9">
      <w:pPr>
        <w:pStyle w:val="maintext"/>
        <w:spacing w:before="0" w:after="0" w:line="240" w:lineRule="auto"/>
        <w:ind w:firstLineChars="0" w:firstLine="0"/>
        <w:jc w:val="center"/>
      </w:pPr>
      <w:r w:rsidRPr="008B65A9">
        <w:rPr>
          <w:noProof/>
          <w:lang w:val="en-US" w:eastAsia="zh-CN"/>
        </w:rPr>
        <w:drawing>
          <wp:inline distT="0" distB="0" distL="0" distR="0">
            <wp:extent cx="4783541" cy="1457567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208" cy="14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Pr="00CF6971" w:rsidRDefault="008B65A9" w:rsidP="008B65A9">
      <w:pPr>
        <w:pStyle w:val="af9"/>
        <w:rPr>
          <w:bCs w:val="0"/>
        </w:rPr>
      </w:pPr>
      <w:bookmarkStart w:id="1" w:name="_Ref465974780"/>
      <w:r>
        <w:t xml:space="preserve">Figure </w:t>
      </w:r>
      <w:fldSimple w:instr=" SEQ Figure \* ARABIC ">
        <w:r w:rsidR="00F77560">
          <w:t>2</w:t>
        </w:r>
      </w:fldSimple>
      <w:bookmarkEnd w:id="1"/>
      <w:r>
        <w:t xml:space="preserve">:  </w:t>
      </w:r>
      <w:r w:rsidR="00260790">
        <w:t xml:space="preserve">Illustration of UE multi-connectivities in a </w:t>
      </w:r>
      <w:r>
        <w:t>NR cell with multi-TRP and multi-beam configuration</w:t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1C592C" w:rsidRDefault="001C3352" w:rsidP="007E7857">
      <w:pPr>
        <w:pStyle w:val="maintext"/>
        <w:spacing w:before="0" w:after="0" w:line="240" w:lineRule="auto"/>
        <w:ind w:firstLineChars="0" w:firstLine="0"/>
      </w:pPr>
      <w:r>
        <w:t>I</w:t>
      </w:r>
      <w:r w:rsidR="00C15E5B">
        <w:t xml:space="preserve">f </w:t>
      </w:r>
      <w:r>
        <w:t xml:space="preserve">the system information (SIBs) </w:t>
      </w:r>
      <w:r w:rsidR="00C15E5B">
        <w:t xml:space="preserve">is not carried by </w:t>
      </w:r>
      <w:r w:rsidR="00191019">
        <w:t>NR-PBCH</w:t>
      </w:r>
      <w:r w:rsidR="00876556">
        <w:t>, the SIBs would be carried by DL shared channels</w:t>
      </w:r>
      <w:r w:rsidR="00191019">
        <w:t xml:space="preserve"> of individual TRP/beam</w:t>
      </w:r>
      <w:r w:rsidR="00876556">
        <w:t>.  The resource of the DL shared channel is s</w:t>
      </w:r>
      <w:r w:rsidR="00EB13D6">
        <w:t>cheduled and indicated in the DL control channel</w:t>
      </w:r>
      <w:r w:rsidR="00876556">
        <w:t>.  The</w:t>
      </w:r>
      <w:r>
        <w:t xml:space="preserve"> </w:t>
      </w:r>
      <w:r w:rsidR="00EB13D6">
        <w:t xml:space="preserve">DM RS of </w:t>
      </w:r>
      <w:r>
        <w:t>the DL control chan</w:t>
      </w:r>
      <w:r w:rsidR="00EB13D6">
        <w:t xml:space="preserve">nel and DL shared channels carrying system information are available periodically.  </w:t>
      </w:r>
      <w:r w:rsidR="001C592C">
        <w:t>The</w:t>
      </w:r>
      <w:r w:rsidR="00191019">
        <w:t xml:space="preserve"> TRP/Beam</w:t>
      </w:r>
      <w:r w:rsidR="001C592C">
        <w:t xml:space="preserve"> synchronization signal</w:t>
      </w:r>
      <w:r w:rsidR="00191019">
        <w:t xml:space="preserve"> (TRP/beam-SS)</w:t>
      </w:r>
      <w:r w:rsidR="001C592C">
        <w:t xml:space="preserve"> detected by the UE would be the dependent variable to derive the identification of DL transmission point and to retrieve the essential system information.  </w:t>
      </w:r>
      <w:r w:rsidR="00191019">
        <w:t xml:space="preserve">For UE mobility in the CONNECTED state within a cell, the RRM measurements are the short-term channel quality measurements to allow the gNB to dynamically select the best TRP/beam for spatial diversity gain.   </w:t>
      </w:r>
      <w:r w:rsidR="00EB13D6">
        <w:t>The DM RS of the DL control channel and DL shared channel carrying system information c</w:t>
      </w:r>
      <w:r w:rsidR="00763D11">
        <w:t xml:space="preserve">ould be used along </w:t>
      </w:r>
      <w:r w:rsidR="00191019">
        <w:t>with synchronization signals</w:t>
      </w:r>
      <w:r w:rsidR="001C592C">
        <w:t xml:space="preserve"> </w:t>
      </w:r>
      <w:r w:rsidR="00763D11">
        <w:t xml:space="preserve">for </w:t>
      </w:r>
      <w:r w:rsidR="00191019">
        <w:t xml:space="preserve">the short-term channel quality </w:t>
      </w:r>
      <w:r w:rsidR="00763D11">
        <w:t>RRM measurements</w:t>
      </w:r>
      <w:r w:rsidR="00191019">
        <w:t xml:space="preserve"> for intra-cell mobility</w:t>
      </w:r>
      <w:r w:rsidR="00763D11">
        <w:t xml:space="preserve">.   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A85860" w:rsidRDefault="00A85860" w:rsidP="00A85860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E42762" w:rsidRDefault="008350C0" w:rsidP="00086ACB">
      <w:pPr>
        <w:rPr>
          <w:bCs/>
        </w:rPr>
      </w:pPr>
      <w:r>
        <w:rPr>
          <w:b/>
          <w:bCs/>
        </w:rPr>
        <w:t>Proposal 4</w:t>
      </w:r>
      <w:r w:rsidR="004F79D6">
        <w:rPr>
          <w:b/>
          <w:bCs/>
        </w:rPr>
        <w:t xml:space="preserve">: </w:t>
      </w:r>
      <w:r w:rsidR="00270EF1">
        <w:rPr>
          <w:b/>
          <w:bCs/>
        </w:rPr>
        <w:t xml:space="preserve"> </w:t>
      </w:r>
      <w:r w:rsidR="00AB6582">
        <w:rPr>
          <w:b/>
          <w:bCs/>
        </w:rPr>
        <w:t xml:space="preserve">RRM measurements for CONNECED mode UE intra-cell mobility are short-term channel quality measurements.  </w:t>
      </w:r>
      <w:r w:rsidR="004F79D6">
        <w:rPr>
          <w:b/>
          <w:bCs/>
        </w:rPr>
        <w:t xml:space="preserve"> </w:t>
      </w:r>
      <w:r w:rsidR="00763D11">
        <w:rPr>
          <w:b/>
          <w:bCs/>
        </w:rPr>
        <w:t xml:space="preserve">DL signals for </w:t>
      </w:r>
      <w:r w:rsidR="00AB6582">
        <w:rPr>
          <w:b/>
          <w:bCs/>
        </w:rPr>
        <w:t xml:space="preserve">short-term channel quality </w:t>
      </w:r>
      <w:r w:rsidR="00763D11">
        <w:rPr>
          <w:b/>
          <w:bCs/>
        </w:rPr>
        <w:t xml:space="preserve">measurements include synchronization signals, </w:t>
      </w:r>
      <w:r w:rsidR="00EB13D6">
        <w:rPr>
          <w:b/>
          <w:bCs/>
        </w:rPr>
        <w:t xml:space="preserve">TRP-specific or beam-specific </w:t>
      </w:r>
      <w:r w:rsidR="00763D11">
        <w:rPr>
          <w:b/>
          <w:bCs/>
        </w:rPr>
        <w:t>reference</w:t>
      </w:r>
      <w:r w:rsidR="00EB13D6">
        <w:rPr>
          <w:b/>
          <w:bCs/>
        </w:rPr>
        <w:t xml:space="preserve"> signals, and DMRS of DL control channel and DL shared channel carrying essential system information.</w:t>
      </w:r>
      <w:r w:rsidR="00763D11">
        <w:rPr>
          <w:b/>
          <w:bCs/>
        </w:rPr>
        <w:t xml:space="preserve"> </w:t>
      </w:r>
    </w:p>
    <w:p w:rsidR="001C3352" w:rsidRDefault="00763D11" w:rsidP="00086ACB">
      <w:pPr>
        <w:rPr>
          <w:bCs/>
        </w:rPr>
      </w:pPr>
      <w:r>
        <w:rPr>
          <w:bCs/>
        </w:rPr>
        <w:t xml:space="preserve">When multi-beam is configured in a NR system, </w:t>
      </w:r>
      <w:r w:rsidR="001505B8">
        <w:rPr>
          <w:bCs/>
        </w:rPr>
        <w:t>each beam will be c</w:t>
      </w:r>
      <w:r w:rsidR="00EB13D6">
        <w:rPr>
          <w:bCs/>
        </w:rPr>
        <w:t xml:space="preserve">onfigured with its own beam-specific RS in order for UE autonomously detection of </w:t>
      </w:r>
      <w:r w:rsidR="001505B8">
        <w:rPr>
          <w:bCs/>
        </w:rPr>
        <w:t>the beam</w:t>
      </w:r>
      <w:r w:rsidR="00EB13D6">
        <w:rPr>
          <w:bCs/>
        </w:rPr>
        <w:t xml:space="preserve"> and measurement of channel state information of each beam</w:t>
      </w:r>
      <w:r w:rsidR="001505B8">
        <w:rPr>
          <w:bCs/>
        </w:rPr>
        <w:t xml:space="preserve">.  </w:t>
      </w:r>
      <w:r w:rsidR="00EB13D6">
        <w:rPr>
          <w:bCs/>
        </w:rPr>
        <w:t xml:space="preserve"> </w:t>
      </w:r>
      <w:r w:rsidR="00A957BB">
        <w:rPr>
          <w:bCs/>
        </w:rPr>
        <w:t xml:space="preserve">The beam-specific RS is also used for the channel tracking and channel estimation of each beam in the multi-beam configuration.  </w:t>
      </w:r>
      <w:r w:rsidR="00EB13D6">
        <w:rPr>
          <w:bCs/>
        </w:rPr>
        <w:t>The RRM measurements would be based on beam-specific RS.  DL broadcast channel, DL control channel, and DL shared channel are all</w:t>
      </w:r>
      <w:r w:rsidR="001505B8">
        <w:rPr>
          <w:bCs/>
        </w:rPr>
        <w:t xml:space="preserve"> beam f</w:t>
      </w:r>
      <w:r w:rsidR="00EB13D6">
        <w:rPr>
          <w:bCs/>
        </w:rPr>
        <w:t>ormed in the multi-beam configuration</w:t>
      </w:r>
      <w:r w:rsidR="001505B8">
        <w:rPr>
          <w:bCs/>
        </w:rPr>
        <w:t xml:space="preserve">.  </w:t>
      </w:r>
      <w:r w:rsidR="00A957BB">
        <w:rPr>
          <w:bCs/>
        </w:rPr>
        <w:t xml:space="preserve">The DM RS of the DL control channel and DL </w:t>
      </w:r>
      <w:r w:rsidR="00A957BB">
        <w:rPr>
          <w:bCs/>
        </w:rPr>
        <w:lastRenderedPageBreak/>
        <w:t xml:space="preserve">shared channel needs to be </w:t>
      </w:r>
      <w:proofErr w:type="spellStart"/>
      <w:r w:rsidR="00A957BB">
        <w:rPr>
          <w:bCs/>
        </w:rPr>
        <w:t>QCL</w:t>
      </w:r>
      <w:r w:rsidR="00B7361A">
        <w:rPr>
          <w:bCs/>
        </w:rPr>
        <w:t>’</w:t>
      </w:r>
      <w:r w:rsidR="00A957BB">
        <w:rPr>
          <w:bCs/>
        </w:rPr>
        <w:t>d</w:t>
      </w:r>
      <w:proofErr w:type="spellEnd"/>
      <w:r w:rsidR="00A957BB">
        <w:rPr>
          <w:bCs/>
        </w:rPr>
        <w:t xml:space="preserve"> with the beam-specific RS for multi-beam operation.   The RRM measurements of multi-beam operation would be based on beam-specific RS and DM RS of DL control channel and DL shared channel.  </w:t>
      </w:r>
    </w:p>
    <w:p w:rsidR="0022293F" w:rsidRDefault="00191019" w:rsidP="001505B8">
      <w:pPr>
        <w:rPr>
          <w:bCs/>
        </w:rPr>
      </w:pPr>
      <w:r>
        <w:rPr>
          <w:b/>
          <w:bCs/>
        </w:rPr>
        <w:t>Proposal 5</w:t>
      </w:r>
      <w:r w:rsidR="001505B8">
        <w:rPr>
          <w:b/>
          <w:bCs/>
        </w:rPr>
        <w:t xml:space="preserve">:  </w:t>
      </w:r>
      <w:r w:rsidR="00A957BB" w:rsidRPr="00A957BB">
        <w:rPr>
          <w:b/>
          <w:bCs/>
        </w:rPr>
        <w:t xml:space="preserve">DM RS of the DL control channel and DL shared channel needs to be </w:t>
      </w:r>
      <w:proofErr w:type="spellStart"/>
      <w:r w:rsidR="00A957BB" w:rsidRPr="00A957BB">
        <w:rPr>
          <w:b/>
          <w:bCs/>
        </w:rPr>
        <w:t>QCLed</w:t>
      </w:r>
      <w:proofErr w:type="spellEnd"/>
      <w:r w:rsidR="00A957BB" w:rsidRPr="00A957BB">
        <w:rPr>
          <w:b/>
          <w:bCs/>
        </w:rPr>
        <w:t xml:space="preserve"> with the beam-specific RS </w:t>
      </w:r>
      <w:r w:rsidR="00AB6582">
        <w:rPr>
          <w:b/>
          <w:bCs/>
        </w:rPr>
        <w:t xml:space="preserve">(Beam-SS) </w:t>
      </w:r>
      <w:r w:rsidR="00A957BB" w:rsidRPr="00A957BB">
        <w:rPr>
          <w:b/>
          <w:bCs/>
        </w:rPr>
        <w:t>for multi-beam operation.   The RRM measurements of multi-beam operation w</w:t>
      </w:r>
      <w:r w:rsidR="00AB6582">
        <w:rPr>
          <w:b/>
          <w:bCs/>
        </w:rPr>
        <w:t>ould be based on Beam-S</w:t>
      </w:r>
      <w:r w:rsidR="00A957BB" w:rsidRPr="00A957BB">
        <w:rPr>
          <w:b/>
          <w:bCs/>
        </w:rPr>
        <w:t xml:space="preserve">S and DM RS of DL control channel and DL shared channel.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</w:pPr>
      <w:r>
        <w:t xml:space="preserve">For inter-cell mobility for CONNECTED mode UEs, the RRM measurements are the long-term pathloss measurements to determine the best camping cell.  </w:t>
      </w:r>
      <w:r w:rsidR="006B4D1B">
        <w:rPr>
          <w:bCs/>
        </w:rPr>
        <w:t xml:space="preserve">The camping cell is selected by UE when UE is under its coverage area. </w:t>
      </w:r>
      <w:r w:rsidR="006B4D1B">
        <w:t xml:space="preserve">CONNECTED mode UEs continues search for NR-PSS/NR-SSS of neighboring cells.   When the signal strength of the neighboring cell is detected above the configured threshold, UEs will use the cell associated signals NR-PSS/NR-SSS and associated cell specific signals DM RS of NR-PBCH for the RRM measurements.  Thus, NR-PSS/NR-SSS and the NR-PBCH are the signals </w:t>
      </w:r>
      <w:r>
        <w:t xml:space="preserve">for </w:t>
      </w:r>
      <w:r w:rsidR="006B4D1B">
        <w:t>the long-term pathloss</w:t>
      </w:r>
      <w:r>
        <w:t xml:space="preserve"> RRM measurements</w:t>
      </w:r>
      <w:r w:rsidR="006B4D1B">
        <w:t xml:space="preserve"> for CONNECTED mode UE inter</w:t>
      </w:r>
      <w:r>
        <w:t xml:space="preserve">-cell mobility.   </w:t>
      </w:r>
    </w:p>
    <w:p w:rsidR="0022293F" w:rsidRDefault="0022293F" w:rsidP="0022293F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B818ED" w:rsidRPr="00B7361A" w:rsidRDefault="0022293F" w:rsidP="00B7361A">
      <w:pPr>
        <w:rPr>
          <w:b/>
          <w:bCs/>
        </w:rPr>
      </w:pPr>
      <w:r>
        <w:rPr>
          <w:b/>
          <w:bCs/>
        </w:rPr>
        <w:t xml:space="preserve">Proposal </w:t>
      </w:r>
      <w:r w:rsidR="006B4D1B">
        <w:rPr>
          <w:b/>
          <w:bCs/>
        </w:rPr>
        <w:t>6</w:t>
      </w:r>
      <w:r>
        <w:rPr>
          <w:b/>
          <w:bCs/>
        </w:rPr>
        <w:t xml:space="preserve">:  </w:t>
      </w:r>
      <w:r w:rsidR="006B4D1B">
        <w:rPr>
          <w:b/>
          <w:bCs/>
        </w:rPr>
        <w:t xml:space="preserve">RRM measurements for </w:t>
      </w:r>
      <w:r w:rsidR="00270EF1">
        <w:rPr>
          <w:b/>
          <w:bCs/>
        </w:rPr>
        <w:t>CONNECTED mode UE inter-cell</w:t>
      </w:r>
      <w:r w:rsidR="006B4D1B">
        <w:rPr>
          <w:b/>
          <w:bCs/>
        </w:rPr>
        <w:t xml:space="preserve"> mobility are the long-term pathloss measurements.   </w:t>
      </w:r>
      <w:r w:rsidR="006B4D1B" w:rsidRPr="006B4D1B">
        <w:rPr>
          <w:b/>
          <w:bCs/>
        </w:rPr>
        <w:t>NR-PSS/NR-SSS and the NR-PBCH are the signals for the long-term pat</w:t>
      </w:r>
      <w:r w:rsidR="00270EF1">
        <w:rPr>
          <w:b/>
          <w:bCs/>
        </w:rPr>
        <w:t>hloss RRM measurements</w:t>
      </w:r>
      <w:r w:rsidR="006B4D1B" w:rsidRPr="006B4D1B">
        <w:rPr>
          <w:b/>
          <w:bCs/>
        </w:rPr>
        <w:t xml:space="preserve">.   </w:t>
      </w: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discusses th</w:t>
      </w:r>
      <w:r w:rsidR="00A957BB">
        <w:t>e RRM measurements for IDLE and CONNECTED mode UEs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6B4D1B" w:rsidRPr="006B4D1B" w:rsidRDefault="006B4D1B" w:rsidP="006B4D1B">
      <w:pPr>
        <w:pStyle w:val="afa"/>
        <w:numPr>
          <w:ilvl w:val="0"/>
          <w:numId w:val="29"/>
        </w:numPr>
        <w:rPr>
          <w:bCs/>
          <w:sz w:val="20"/>
          <w:szCs w:val="20"/>
        </w:rPr>
      </w:pPr>
      <w:r w:rsidRPr="006B4D1B">
        <w:rPr>
          <w:bCs/>
          <w:sz w:val="20"/>
          <w:szCs w:val="20"/>
        </w:rPr>
        <w:t xml:space="preserve">Proposal 1:  NR-PSS/NR-SSS should be </w:t>
      </w:r>
      <w:proofErr w:type="spellStart"/>
      <w:r w:rsidRPr="006B4D1B">
        <w:rPr>
          <w:bCs/>
          <w:sz w:val="20"/>
          <w:szCs w:val="20"/>
        </w:rPr>
        <w:t>QCL’d</w:t>
      </w:r>
      <w:proofErr w:type="spellEnd"/>
      <w:r w:rsidRPr="006B4D1B">
        <w:rPr>
          <w:bCs/>
          <w:sz w:val="20"/>
          <w:szCs w:val="20"/>
        </w:rPr>
        <w:t xml:space="preserve"> with DM RS of Physical Channel carrying essential system information in order for UE to perform channel estimation for demodulation and RRM measurements.  </w:t>
      </w:r>
    </w:p>
    <w:p w:rsidR="006B4D1B" w:rsidRPr="006B4D1B" w:rsidRDefault="006B4D1B" w:rsidP="006B4D1B">
      <w:pPr>
        <w:pStyle w:val="afa"/>
        <w:numPr>
          <w:ilvl w:val="0"/>
          <w:numId w:val="29"/>
        </w:numPr>
        <w:rPr>
          <w:bCs/>
          <w:sz w:val="20"/>
          <w:szCs w:val="20"/>
        </w:rPr>
      </w:pPr>
      <w:r w:rsidRPr="006B4D1B">
        <w:rPr>
          <w:bCs/>
          <w:sz w:val="20"/>
          <w:szCs w:val="20"/>
        </w:rPr>
        <w:t xml:space="preserve">Proposal 2:  RRM measurement for IDLE mode UE camping cell selection is based on the long-term pathloss measurements.   Signals used for RRM measurements include NR-PSS/NR-SSS and DM RS of NR-PBCH.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 w:val="20"/>
          <w:szCs w:val="20"/>
        </w:rPr>
      </w:pPr>
      <w:r w:rsidRPr="00270EF1">
        <w:rPr>
          <w:bCs/>
          <w:sz w:val="20"/>
          <w:szCs w:val="20"/>
        </w:rPr>
        <w:t xml:space="preserve">Proposal 3:  RRM measurement for IDLE mode UE access point selection during the initial access is based on the short-term channel quality measurements.   Signals used for RRM measurements include TRP/beam-SS and DM RS of NR-PDCCH.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 w:val="20"/>
          <w:szCs w:val="20"/>
        </w:rPr>
      </w:pPr>
      <w:r w:rsidRPr="00270EF1">
        <w:rPr>
          <w:bCs/>
          <w:sz w:val="20"/>
          <w:szCs w:val="20"/>
        </w:rPr>
        <w:t xml:space="preserve">Proposal 4:  RRM measurements for CONNECED mode UE intra-cell mobility are short-term channel quality measurements.   DL signals for short-term channel quality measurements include synchronization signals, TRP-specific or beam-specific reference signals, and DMRS of DL control channel and DL shared channel carrying essential system information.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 w:val="20"/>
          <w:szCs w:val="20"/>
        </w:rPr>
      </w:pPr>
      <w:r w:rsidRPr="00270EF1">
        <w:rPr>
          <w:bCs/>
          <w:sz w:val="20"/>
          <w:szCs w:val="20"/>
        </w:rPr>
        <w:t xml:space="preserve">Proposal 5:  DM RS of the DL control channel and DL shared channel needs to be </w:t>
      </w:r>
      <w:proofErr w:type="spellStart"/>
      <w:r w:rsidRPr="00270EF1">
        <w:rPr>
          <w:bCs/>
          <w:sz w:val="20"/>
          <w:szCs w:val="20"/>
        </w:rPr>
        <w:t>QCLed</w:t>
      </w:r>
      <w:proofErr w:type="spellEnd"/>
      <w:r w:rsidRPr="00270EF1">
        <w:rPr>
          <w:bCs/>
          <w:sz w:val="20"/>
          <w:szCs w:val="20"/>
        </w:rPr>
        <w:t xml:space="preserve"> with the beam-specific RS (Beam-SS) for multi-beam operation.   The RRM measurements of multi-beam operation would be based on Beam-SS and DM RS of DL control channel and DL shared channel.  </w:t>
      </w:r>
    </w:p>
    <w:p w:rsidR="00270EF1" w:rsidRPr="00270EF1" w:rsidRDefault="00270EF1" w:rsidP="00270EF1">
      <w:pPr>
        <w:pStyle w:val="afa"/>
        <w:numPr>
          <w:ilvl w:val="0"/>
          <w:numId w:val="29"/>
        </w:numPr>
        <w:rPr>
          <w:bCs/>
          <w:sz w:val="20"/>
          <w:szCs w:val="20"/>
        </w:rPr>
      </w:pPr>
      <w:r w:rsidRPr="00270EF1">
        <w:rPr>
          <w:bCs/>
          <w:sz w:val="20"/>
          <w:szCs w:val="20"/>
        </w:rPr>
        <w:t xml:space="preserve">Proposal 6:  RRM measurements for CONNECTED mode UE inter-cell mobility are the long-term pathloss measurements.   NR-PSS/NR-SSS and the NR-PBCH are the signals for the long-term pathloss RRM measurements.   </w:t>
      </w:r>
    </w:p>
    <w:p w:rsidR="00270EF1" w:rsidRPr="00A957BB" w:rsidRDefault="00270EF1" w:rsidP="00270EF1">
      <w:pPr>
        <w:pStyle w:val="maintext"/>
        <w:spacing w:before="0" w:after="0" w:line="240" w:lineRule="auto"/>
        <w:ind w:left="720" w:firstLineChars="0" w:firstLine="0"/>
      </w:pPr>
    </w:p>
    <w:p w:rsidR="00017155" w:rsidRPr="00A4102F" w:rsidRDefault="00017155" w:rsidP="00415673">
      <w:pPr>
        <w:pStyle w:val="8"/>
      </w:pPr>
      <w:r>
        <w:t>Reference</w:t>
      </w:r>
    </w:p>
    <w:p w:rsidR="0066736A" w:rsidRDefault="0072107C" w:rsidP="00FB34A9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2" w:name="_Ref430885014"/>
      <w:r w:rsidRPr="00ED418A">
        <w:rPr>
          <w:rFonts w:eastAsia="MS Mincho"/>
          <w:sz w:val="20"/>
          <w:szCs w:val="20"/>
        </w:rPr>
        <w:t>RP-160671, “Study on New Radio Access Technology”</w:t>
      </w:r>
      <w:r w:rsidR="00ED418A">
        <w:rPr>
          <w:rFonts w:eastAsia="MS Mincho"/>
          <w:sz w:val="20"/>
          <w:szCs w:val="20"/>
        </w:rPr>
        <w:t xml:space="preserve">, </w:t>
      </w:r>
      <w:proofErr w:type="spellStart"/>
      <w:r w:rsidR="00ED418A">
        <w:rPr>
          <w:rFonts w:eastAsia="MS Mincho"/>
          <w:sz w:val="20"/>
          <w:szCs w:val="20"/>
        </w:rPr>
        <w:t>DoCoMo</w:t>
      </w:r>
      <w:proofErr w:type="spellEnd"/>
    </w:p>
    <w:p w:rsidR="00ED418A" w:rsidRDefault="00ED418A" w:rsidP="00FB34A9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3" w:name="_Ref446581113"/>
      <w:r w:rsidRPr="00ED418A">
        <w:rPr>
          <w:rFonts w:eastAsia="MS Mincho"/>
          <w:sz w:val="20"/>
          <w:szCs w:val="20"/>
        </w:rPr>
        <w:t>TR38.913v0.2.1, “Study on Scenarios and Requirements for Next Generation Access Technologies</w:t>
      </w:r>
      <w:r>
        <w:rPr>
          <w:rFonts w:eastAsia="MS Mincho"/>
          <w:sz w:val="20"/>
          <w:szCs w:val="20"/>
        </w:rPr>
        <w:t>”, CMCC</w:t>
      </w:r>
      <w:bookmarkEnd w:id="3"/>
    </w:p>
    <w:p w:rsidR="00917932" w:rsidRDefault="00917932" w:rsidP="00BC52B3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4" w:name="_Ref471357658"/>
      <w:r>
        <w:rPr>
          <w:rFonts w:eastAsia="MS Mincho"/>
          <w:sz w:val="20"/>
          <w:szCs w:val="20"/>
        </w:rPr>
        <w:t>R1-1700177, “</w:t>
      </w:r>
      <w:r w:rsidRPr="00917932">
        <w:rPr>
          <w:rFonts w:eastAsia="MS Mincho"/>
          <w:sz w:val="20"/>
          <w:szCs w:val="20"/>
        </w:rPr>
        <w:t>NR Initial Access Procedure with multi-stage synchronization signals</w:t>
      </w:r>
      <w:r>
        <w:rPr>
          <w:rFonts w:eastAsia="MS Mincho"/>
          <w:sz w:val="20"/>
          <w:szCs w:val="20"/>
        </w:rPr>
        <w:t>”, CATT</w:t>
      </w:r>
      <w:bookmarkEnd w:id="4"/>
    </w:p>
    <w:p w:rsidR="00A405E5" w:rsidRDefault="00A405E5" w:rsidP="00BC52B3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R1-1611371, “</w:t>
      </w:r>
      <w:r w:rsidRPr="00A405E5">
        <w:rPr>
          <w:rFonts w:eastAsia="MS Mincho"/>
          <w:sz w:val="20"/>
          <w:szCs w:val="20"/>
        </w:rPr>
        <w:t>QCL assumption of NR Synchronization Signals and DM RS of Broadcast Channel</w:t>
      </w:r>
      <w:r>
        <w:rPr>
          <w:rFonts w:eastAsia="MS Mincho"/>
          <w:sz w:val="20"/>
          <w:szCs w:val="20"/>
        </w:rPr>
        <w:t>”,  CATT</w:t>
      </w:r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375AC0">
        <w:rPr>
          <w:rFonts w:eastAsia="MS Mincho"/>
          <w:sz w:val="20"/>
          <w:szCs w:val="20"/>
        </w:rPr>
        <w:t>R1-1613569</w:t>
      </w:r>
      <w:r>
        <w:rPr>
          <w:rFonts w:eastAsia="MS Mincho"/>
          <w:b/>
          <w:sz w:val="20"/>
          <w:szCs w:val="20"/>
        </w:rPr>
        <w:t>, “</w:t>
      </w:r>
      <w:r w:rsidRPr="00375AC0">
        <w:rPr>
          <w:rFonts w:eastAsia="MS Mincho"/>
          <w:sz w:val="20"/>
          <w:szCs w:val="20"/>
        </w:rPr>
        <w:t>WF on RRM measurement quantity</w:t>
      </w:r>
      <w:r w:rsidRPr="00375AC0">
        <w:rPr>
          <w:rFonts w:eastAsia="MS Mincho" w:hint="eastAsia"/>
          <w:sz w:val="20"/>
          <w:szCs w:val="20"/>
        </w:rPr>
        <w:t xml:space="preserve"> </w:t>
      </w:r>
      <w:r w:rsidRPr="00375AC0">
        <w:rPr>
          <w:rFonts w:eastAsia="MS Mincho"/>
          <w:sz w:val="20"/>
          <w:szCs w:val="20"/>
        </w:rPr>
        <w:t>in CONNECTED mode</w:t>
      </w:r>
      <w:r>
        <w:rPr>
          <w:rFonts w:eastAsia="MS Mincho"/>
          <w:sz w:val="20"/>
          <w:szCs w:val="20"/>
        </w:rPr>
        <w:t xml:space="preserve">”, </w:t>
      </w:r>
      <w:r w:rsidRPr="00375AC0">
        <w:rPr>
          <w:rFonts w:eastAsia="MS Mincho"/>
          <w:sz w:val="20"/>
          <w:szCs w:val="20"/>
        </w:rPr>
        <w:t xml:space="preserve">LG Electronics, Samsung, </w:t>
      </w:r>
      <w:r w:rsidRPr="00375AC0">
        <w:rPr>
          <w:rFonts w:eastAsia="MS Mincho" w:hint="eastAsia"/>
          <w:sz w:val="20"/>
          <w:szCs w:val="20"/>
        </w:rPr>
        <w:t>Media</w:t>
      </w:r>
      <w:r w:rsidR="00B7361A">
        <w:rPr>
          <w:rFonts w:eastAsia="MS Mincho"/>
          <w:sz w:val="20"/>
          <w:szCs w:val="20"/>
        </w:rPr>
        <w:t>T</w:t>
      </w:r>
      <w:r w:rsidRPr="00375AC0">
        <w:rPr>
          <w:rFonts w:eastAsia="MS Mincho" w:hint="eastAsia"/>
          <w:sz w:val="20"/>
          <w:szCs w:val="20"/>
        </w:rPr>
        <w:t>ek</w:t>
      </w:r>
    </w:p>
    <w:p w:rsidR="00375AC0" w:rsidRPr="00375AC0" w:rsidRDefault="00375AC0" w:rsidP="00375AC0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375AC0">
        <w:rPr>
          <w:rFonts w:eastAsia="MS Mincho"/>
          <w:sz w:val="20"/>
          <w:szCs w:val="20"/>
        </w:rPr>
        <w:t>R1-1613678</w:t>
      </w:r>
      <w:r>
        <w:rPr>
          <w:rFonts w:eastAsia="MS Mincho"/>
          <w:sz w:val="20"/>
          <w:szCs w:val="20"/>
        </w:rPr>
        <w:t>, “</w:t>
      </w:r>
      <w:r w:rsidRPr="00375AC0">
        <w:rPr>
          <w:rFonts w:eastAsia="MS Mincho"/>
          <w:sz w:val="20"/>
          <w:szCs w:val="20"/>
        </w:rPr>
        <w:t>WF on Mobility RS</w:t>
      </w:r>
      <w:r>
        <w:rPr>
          <w:rFonts w:eastAsia="MS Mincho"/>
          <w:sz w:val="20"/>
          <w:szCs w:val="20"/>
        </w:rPr>
        <w:t xml:space="preserve">”, </w:t>
      </w:r>
      <w:r w:rsidRPr="00375AC0">
        <w:rPr>
          <w:rFonts w:eastAsia="MS Mincho"/>
          <w:sz w:val="20"/>
          <w:szCs w:val="20"/>
        </w:rPr>
        <w:t>Samsung, MediaTek, NTT DOCOMO, CATT, Qualcomm, Huawei, LGE, Ericsson, Intel</w:t>
      </w:r>
    </w:p>
    <w:p w:rsidR="00BC52B3" w:rsidRDefault="00BC52B3" w:rsidP="00BC52B3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BC52B3">
        <w:rPr>
          <w:rFonts w:eastAsia="MS Mincho"/>
          <w:sz w:val="20"/>
          <w:szCs w:val="20"/>
        </w:rPr>
        <w:t>R1-168277</w:t>
      </w:r>
      <w:r>
        <w:rPr>
          <w:rFonts w:eastAsia="MS Mincho"/>
          <w:b/>
          <w:sz w:val="20"/>
          <w:szCs w:val="20"/>
        </w:rPr>
        <w:t>, “</w:t>
      </w:r>
      <w:r w:rsidRPr="00BC52B3">
        <w:rPr>
          <w:rFonts w:eastAsia="MS Mincho"/>
          <w:sz w:val="20"/>
          <w:szCs w:val="20"/>
        </w:rPr>
        <w:t>WF on numerology for synchronization signals in NR</w:t>
      </w:r>
      <w:r>
        <w:rPr>
          <w:rFonts w:eastAsia="MS Mincho"/>
          <w:sz w:val="20"/>
          <w:szCs w:val="20"/>
        </w:rPr>
        <w:t xml:space="preserve">”, </w:t>
      </w:r>
      <w:r w:rsidRPr="00BC52B3">
        <w:rPr>
          <w:rFonts w:eastAsia="MS Mincho"/>
          <w:sz w:val="20"/>
          <w:szCs w:val="20"/>
        </w:rPr>
        <w:t>Samsung, ETRI, CATT, NTT DOCOMO, Ericsson</w:t>
      </w:r>
    </w:p>
    <w:p w:rsidR="00080061" w:rsidRPr="00080061" w:rsidRDefault="00080061" w:rsidP="00080061">
      <w:pPr>
        <w:pStyle w:val="afa"/>
        <w:numPr>
          <w:ilvl w:val="0"/>
          <w:numId w:val="6"/>
        </w:numPr>
        <w:rPr>
          <w:sz w:val="20"/>
          <w:szCs w:val="20"/>
        </w:rPr>
      </w:pPr>
      <w:r w:rsidRPr="00080061">
        <w:rPr>
          <w:sz w:val="20"/>
          <w:szCs w:val="20"/>
        </w:rPr>
        <w:t>R1-1613603</w:t>
      </w:r>
      <w:r>
        <w:rPr>
          <w:b/>
          <w:sz w:val="20"/>
          <w:szCs w:val="20"/>
        </w:rPr>
        <w:t>, “</w:t>
      </w:r>
      <w:r w:rsidRPr="00080061">
        <w:rPr>
          <w:sz w:val="20"/>
          <w:szCs w:val="20"/>
        </w:rPr>
        <w:t>WF on RRM measurement</w:t>
      </w:r>
      <w:r w:rsidRPr="00080061">
        <w:rPr>
          <w:rFonts w:hint="eastAsia"/>
          <w:sz w:val="20"/>
          <w:szCs w:val="20"/>
        </w:rPr>
        <w:t xml:space="preserve"> </w:t>
      </w:r>
      <w:r w:rsidRPr="00080061">
        <w:rPr>
          <w:sz w:val="20"/>
          <w:szCs w:val="20"/>
        </w:rPr>
        <w:t>in IDLE mode</w:t>
      </w:r>
      <w:r>
        <w:rPr>
          <w:sz w:val="20"/>
          <w:szCs w:val="20"/>
        </w:rPr>
        <w:t>”,</w:t>
      </w:r>
      <w:r w:rsidRPr="00080061">
        <w:rPr>
          <w:rFonts w:hint="eastAsia"/>
          <w:sz w:val="20"/>
          <w:szCs w:val="20"/>
        </w:rPr>
        <w:t xml:space="preserve"> </w:t>
      </w:r>
      <w:r w:rsidRPr="00080061">
        <w:rPr>
          <w:sz w:val="20"/>
          <w:szCs w:val="20"/>
        </w:rPr>
        <w:t xml:space="preserve">MediaTek, Intel, Samsung, NTT </w:t>
      </w:r>
      <w:proofErr w:type="spellStart"/>
      <w:r w:rsidRPr="00080061">
        <w:rPr>
          <w:sz w:val="20"/>
          <w:szCs w:val="20"/>
        </w:rPr>
        <w:t>DoCoMo</w:t>
      </w:r>
      <w:proofErr w:type="spellEnd"/>
      <w:r w:rsidRPr="00080061">
        <w:rPr>
          <w:sz w:val="20"/>
          <w:szCs w:val="20"/>
        </w:rPr>
        <w:t>, …</w:t>
      </w:r>
    </w:p>
    <w:p w:rsidR="00BC52B3" w:rsidRPr="00BC52B3" w:rsidRDefault="001F7386" w:rsidP="00BC52B3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R1-1611377</w:t>
      </w:r>
      <w:r w:rsidR="00BC52B3">
        <w:rPr>
          <w:rFonts w:eastAsia="MS Mincho"/>
          <w:sz w:val="20"/>
          <w:szCs w:val="20"/>
        </w:rPr>
        <w:t>, “</w:t>
      </w:r>
      <w:r>
        <w:rPr>
          <w:rFonts w:eastAsia="MS Mincho"/>
          <w:sz w:val="20"/>
          <w:szCs w:val="20"/>
        </w:rPr>
        <w:t>NR RRM Measurements</w:t>
      </w:r>
      <w:r w:rsidR="00BC52B3" w:rsidRPr="00BC52B3">
        <w:rPr>
          <w:rFonts w:eastAsia="MS Mincho"/>
          <w:sz w:val="20"/>
          <w:szCs w:val="20"/>
        </w:rPr>
        <w:t xml:space="preserve"> and Mobility Management</w:t>
      </w:r>
      <w:r w:rsidR="00BC52B3">
        <w:rPr>
          <w:rFonts w:eastAsia="MS Mincho"/>
          <w:sz w:val="20"/>
          <w:szCs w:val="20"/>
        </w:rPr>
        <w:t xml:space="preserve">”, </w:t>
      </w:r>
      <w:r w:rsidR="00BC52B3" w:rsidRPr="00BC52B3">
        <w:rPr>
          <w:rFonts w:eastAsia="MS Mincho"/>
          <w:sz w:val="20"/>
          <w:szCs w:val="20"/>
        </w:rPr>
        <w:t>CATT</w:t>
      </w:r>
    </w:p>
    <w:p w:rsidR="00BC52B3" w:rsidRPr="00BC52B3" w:rsidRDefault="00BC52B3" w:rsidP="00BC52B3">
      <w:pPr>
        <w:pStyle w:val="afa"/>
        <w:rPr>
          <w:rFonts w:eastAsia="MS Mincho"/>
          <w:sz w:val="20"/>
          <w:szCs w:val="20"/>
        </w:rPr>
      </w:pPr>
    </w:p>
    <w:bookmarkEnd w:id="2"/>
    <w:p w:rsidR="00E42E42" w:rsidRPr="001F7386" w:rsidRDefault="00E42E42" w:rsidP="00086ACB">
      <w:pPr>
        <w:rPr>
          <w:lang w:val="en-US"/>
        </w:rPr>
      </w:pPr>
    </w:p>
    <w:sectPr w:rsidR="00E42E42" w:rsidRPr="001F7386" w:rsidSect="002D51E6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BF7" w:rsidRDefault="00DE2BF7" w:rsidP="00086ACB">
      <w:r>
        <w:separator/>
      </w:r>
    </w:p>
  </w:endnote>
  <w:endnote w:type="continuationSeparator" w:id="0">
    <w:p w:rsidR="00DE2BF7" w:rsidRDefault="00DE2BF7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A274EA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A274EA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7361A">
      <w:rPr>
        <w:rStyle w:val="af6"/>
      </w:rPr>
      <w:t>3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BF7" w:rsidRDefault="00DE2BF7" w:rsidP="00086ACB">
      <w:r>
        <w:separator/>
      </w:r>
    </w:p>
  </w:footnote>
  <w:footnote w:type="continuationSeparator" w:id="0">
    <w:p w:rsidR="00DE2BF7" w:rsidRDefault="00DE2BF7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06A2AC3"/>
    <w:multiLevelType w:val="hybridMultilevel"/>
    <w:tmpl w:val="7020D51A"/>
    <w:lvl w:ilvl="0" w:tplc="FDCE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6A41C">
      <w:start w:val="4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06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5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0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4F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6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0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宋体" w:eastAsia="宋体" w:hAnsi="宋体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E51120"/>
    <w:multiLevelType w:val="hybridMultilevel"/>
    <w:tmpl w:val="37948154"/>
    <w:lvl w:ilvl="0" w:tplc="D55EF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040A2">
      <w:start w:val="43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4A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706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160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722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C6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5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A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9B9327B"/>
    <w:multiLevelType w:val="hybridMultilevel"/>
    <w:tmpl w:val="B4164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0"/>
  </w:num>
  <w:num w:numId="2">
    <w:abstractNumId w:val="31"/>
  </w:num>
  <w:num w:numId="3">
    <w:abstractNumId w:val="30"/>
  </w:num>
  <w:num w:numId="4">
    <w:abstractNumId w:val="12"/>
  </w:num>
  <w:num w:numId="5">
    <w:abstractNumId w:val="22"/>
  </w:num>
  <w:num w:numId="6">
    <w:abstractNumId w:val="15"/>
  </w:num>
  <w:num w:numId="7">
    <w:abstractNumId w:val="33"/>
  </w:num>
  <w:num w:numId="8">
    <w:abstractNumId w:val="34"/>
  </w:num>
  <w:num w:numId="9">
    <w:abstractNumId w:val="18"/>
  </w:num>
  <w:num w:numId="10">
    <w:abstractNumId w:val="21"/>
  </w:num>
  <w:num w:numId="11">
    <w:abstractNumId w:val="20"/>
  </w:num>
  <w:num w:numId="12">
    <w:abstractNumId w:val="9"/>
  </w:num>
  <w:num w:numId="13">
    <w:abstractNumId w:val="24"/>
  </w:num>
  <w:num w:numId="14">
    <w:abstractNumId w:val="16"/>
  </w:num>
  <w:num w:numId="15">
    <w:abstractNumId w:val="39"/>
  </w:num>
  <w:num w:numId="16">
    <w:abstractNumId w:val="7"/>
  </w:num>
  <w:num w:numId="17">
    <w:abstractNumId w:val="25"/>
  </w:num>
  <w:num w:numId="18">
    <w:abstractNumId w:val="8"/>
  </w:num>
  <w:num w:numId="19">
    <w:abstractNumId w:val="0"/>
  </w:num>
  <w:num w:numId="20">
    <w:abstractNumId w:val="1"/>
  </w:num>
  <w:num w:numId="21">
    <w:abstractNumId w:val="26"/>
  </w:num>
  <w:num w:numId="22">
    <w:abstractNumId w:val="29"/>
  </w:num>
  <w:num w:numId="23">
    <w:abstractNumId w:val="10"/>
  </w:num>
  <w:num w:numId="24">
    <w:abstractNumId w:val="6"/>
  </w:num>
  <w:num w:numId="25">
    <w:abstractNumId w:val="19"/>
  </w:num>
  <w:num w:numId="26">
    <w:abstractNumId w:val="28"/>
  </w:num>
  <w:num w:numId="27">
    <w:abstractNumId w:val="14"/>
  </w:num>
  <w:num w:numId="28">
    <w:abstractNumId w:val="5"/>
  </w:num>
  <w:num w:numId="29">
    <w:abstractNumId w:val="11"/>
  </w:num>
  <w:num w:numId="30">
    <w:abstractNumId w:val="35"/>
  </w:num>
  <w:num w:numId="31">
    <w:abstractNumId w:val="4"/>
  </w:num>
  <w:num w:numId="32">
    <w:abstractNumId w:val="32"/>
  </w:num>
  <w:num w:numId="33">
    <w:abstractNumId w:val="2"/>
  </w:num>
  <w:num w:numId="34">
    <w:abstractNumId w:val="27"/>
  </w:num>
  <w:num w:numId="35">
    <w:abstractNumId w:val="17"/>
  </w:num>
  <w:num w:numId="36">
    <w:abstractNumId w:val="23"/>
  </w:num>
  <w:num w:numId="37">
    <w:abstractNumId w:val="41"/>
  </w:num>
  <w:num w:numId="38">
    <w:abstractNumId w:val="13"/>
  </w:num>
  <w:num w:numId="39">
    <w:abstractNumId w:val="38"/>
  </w:num>
  <w:num w:numId="40">
    <w:abstractNumId w:val="36"/>
  </w:num>
  <w:num w:numId="41">
    <w:abstractNumId w:val="37"/>
  </w:num>
  <w:num w:numId="42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DA4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38CC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5B8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019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413E"/>
    <w:rsid w:val="001C4BA7"/>
    <w:rsid w:val="001C4C73"/>
    <w:rsid w:val="001C5893"/>
    <w:rsid w:val="001C592C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3E49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93F"/>
    <w:rsid w:val="00222D33"/>
    <w:rsid w:val="00223E6F"/>
    <w:rsid w:val="00224AD8"/>
    <w:rsid w:val="00224B7A"/>
    <w:rsid w:val="00225658"/>
    <w:rsid w:val="00225803"/>
    <w:rsid w:val="00226F0A"/>
    <w:rsid w:val="00227558"/>
    <w:rsid w:val="00227CB5"/>
    <w:rsid w:val="00227E97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0F4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0790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0EF1"/>
    <w:rsid w:val="00271849"/>
    <w:rsid w:val="00272C1F"/>
    <w:rsid w:val="00273E95"/>
    <w:rsid w:val="00274A61"/>
    <w:rsid w:val="002751BF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B35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3D07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1DB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5AC0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AC2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494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6CE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0C5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0A14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DE5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3B5"/>
    <w:rsid w:val="005B2475"/>
    <w:rsid w:val="005B2B85"/>
    <w:rsid w:val="005B466A"/>
    <w:rsid w:val="005B4869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4D1B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107C"/>
    <w:rsid w:val="00721E15"/>
    <w:rsid w:val="00724138"/>
    <w:rsid w:val="00724321"/>
    <w:rsid w:val="00724965"/>
    <w:rsid w:val="00724EE9"/>
    <w:rsid w:val="00724EEE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CF2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81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13E9"/>
    <w:rsid w:val="007D1CC2"/>
    <w:rsid w:val="007D4098"/>
    <w:rsid w:val="007D5123"/>
    <w:rsid w:val="007D53CC"/>
    <w:rsid w:val="007D567F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E7E0D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373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0C0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65A9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932"/>
    <w:rsid w:val="00917C91"/>
    <w:rsid w:val="00920D83"/>
    <w:rsid w:val="0092276C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147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78F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682F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0D8F"/>
    <w:rsid w:val="009E1BA7"/>
    <w:rsid w:val="009E2526"/>
    <w:rsid w:val="009E26AB"/>
    <w:rsid w:val="009E2BD6"/>
    <w:rsid w:val="009E44DB"/>
    <w:rsid w:val="009E4578"/>
    <w:rsid w:val="009E5733"/>
    <w:rsid w:val="009E6055"/>
    <w:rsid w:val="009E70CB"/>
    <w:rsid w:val="009F0202"/>
    <w:rsid w:val="009F1C34"/>
    <w:rsid w:val="009F3358"/>
    <w:rsid w:val="009F3B53"/>
    <w:rsid w:val="009F3C95"/>
    <w:rsid w:val="009F46AD"/>
    <w:rsid w:val="009F676A"/>
    <w:rsid w:val="009F6E3C"/>
    <w:rsid w:val="009F7342"/>
    <w:rsid w:val="00A00952"/>
    <w:rsid w:val="00A0632E"/>
    <w:rsid w:val="00A1002D"/>
    <w:rsid w:val="00A11621"/>
    <w:rsid w:val="00A11922"/>
    <w:rsid w:val="00A12DD4"/>
    <w:rsid w:val="00A136A1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274EA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12FB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6582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013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337F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361A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37B8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5D99"/>
    <w:rsid w:val="00C263D4"/>
    <w:rsid w:val="00C269D3"/>
    <w:rsid w:val="00C26DAB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4B1C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83E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BF7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5ED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296"/>
    <w:rsid w:val="00ED2524"/>
    <w:rsid w:val="00ED304D"/>
    <w:rsid w:val="00ED418A"/>
    <w:rsid w:val="00ED4D80"/>
    <w:rsid w:val="00ED53E0"/>
    <w:rsid w:val="00ED5508"/>
    <w:rsid w:val="00ED69C8"/>
    <w:rsid w:val="00ED6E13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98C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77560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167B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370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43740B46-2BF4-4535-98D8-BE5A7187E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4102</TotalTime>
  <Pages>5</Pages>
  <Words>2453</Words>
  <Characters>13987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29</cp:revision>
  <cp:lastPrinted>2006-02-09T13:55:00Z</cp:lastPrinted>
  <dcterms:created xsi:type="dcterms:W3CDTF">2016-12-23T20:58:00Z</dcterms:created>
  <dcterms:modified xsi:type="dcterms:W3CDTF">2017-01-09T14:18:00Z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