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FD1" w:rsidRDefault="00C27FD1" w:rsidP="00C27FD1">
      <w:pPr>
        <w:spacing w:after="0"/>
        <w:ind w:left="1988" w:hanging="1988"/>
        <w:rPr>
          <w:rFonts w:ascii="Arial" w:hAnsi="Arial" w:cs="Arial"/>
          <w:b/>
          <w:sz w:val="24"/>
          <w:lang w:val="en-US"/>
        </w:rPr>
      </w:pPr>
      <w:bookmarkStart w:id="0" w:name="_Toc525997564"/>
      <w:bookmarkStart w:id="1" w:name="_Toc522861251"/>
      <w:r>
        <w:rPr>
          <w:rFonts w:ascii="Arial" w:hAnsi="Arial" w:cs="Arial"/>
          <w:b/>
          <w:sz w:val="24"/>
          <w:lang w:val="en-US"/>
        </w:rPr>
        <w:t>3GPP TSG RAN WG1 Meeting #98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1C73F5">
        <w:rPr>
          <w:rFonts w:ascii="Arial" w:hAnsi="Arial" w:cs="Arial"/>
          <w:b/>
          <w:sz w:val="24"/>
          <w:lang w:val="en-US"/>
        </w:rPr>
        <w:t>R1-19</w:t>
      </w:r>
      <w:r w:rsidR="001C73F5">
        <w:rPr>
          <w:rFonts w:ascii="Arial" w:hAnsi="Arial" w:cs="Arial"/>
          <w:b/>
          <w:sz w:val="24"/>
          <w:lang w:val="en-US"/>
        </w:rPr>
        <w:t>09919</w:t>
      </w:r>
    </w:p>
    <w:p w:rsidR="00B06A84" w:rsidRDefault="00B06A84" w:rsidP="00B06A84">
      <w:pPr>
        <w:pStyle w:val="CRCoverPage"/>
        <w:outlineLvl w:val="0"/>
        <w:rPr>
          <w:b/>
          <w:noProof/>
          <w:sz w:val="24"/>
        </w:rPr>
      </w:pPr>
      <w:r w:rsidRPr="001E099A">
        <w:rPr>
          <w:b/>
          <w:noProof/>
          <w:sz w:val="24"/>
        </w:rPr>
        <w:t>Prague</w:t>
      </w:r>
      <w:r>
        <w:rPr>
          <w:b/>
          <w:noProof/>
          <w:sz w:val="24"/>
        </w:rPr>
        <w:t>, CZ, August 26</w:t>
      </w:r>
      <w:r w:rsidRPr="001E099A">
        <w:rPr>
          <w:b/>
          <w:noProof/>
          <w:sz w:val="24"/>
          <w:vertAlign w:val="superscript"/>
        </w:rPr>
        <w:t>th</w:t>
      </w:r>
      <w:r>
        <w:rPr>
          <w:b/>
          <w:noProof/>
          <w:sz w:val="24"/>
        </w:rPr>
        <w:t xml:space="preserve"> – 30</w:t>
      </w:r>
      <w:r w:rsidRPr="001E099A">
        <w:rPr>
          <w:b/>
          <w:noProof/>
          <w:sz w:val="24"/>
          <w:vertAlign w:val="superscript"/>
        </w:rPr>
        <w:t>th</w:t>
      </w:r>
      <w:r>
        <w:rPr>
          <w:b/>
          <w:noProof/>
          <w:sz w:val="24"/>
        </w:rPr>
        <w:t xml:space="preserve"> 2019</w:t>
      </w:r>
    </w:p>
    <w:p w:rsidR="00C27FD1" w:rsidRDefault="00C27FD1" w:rsidP="00C27FD1">
      <w:pPr>
        <w:spacing w:after="0"/>
        <w:ind w:left="1988" w:hanging="1988"/>
        <w:rPr>
          <w:rFonts w:ascii="Arial" w:hAnsi="Arial" w:cs="Arial"/>
          <w:b/>
          <w:sz w:val="24"/>
          <w:lang w:val="en-US"/>
        </w:rPr>
      </w:pPr>
    </w:p>
    <w:p w:rsidR="00C27FD1" w:rsidRDefault="00C27FD1" w:rsidP="00C27FD1">
      <w:pPr>
        <w:spacing w:after="0"/>
        <w:ind w:left="1988" w:hanging="1988"/>
        <w:rPr>
          <w:rFonts w:ascii="Arial" w:hAnsi="Arial" w:cs="Arial"/>
          <w:b/>
          <w:sz w:val="24"/>
          <w:lang w:val="en-US"/>
        </w:rPr>
      </w:pPr>
    </w:p>
    <w:p w:rsidR="00C27FD1" w:rsidRPr="00CD1841" w:rsidRDefault="00C27FD1" w:rsidP="00C27FD1">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C27FD1" w:rsidRDefault="00C27FD1" w:rsidP="00C27FD1">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Pr>
          <w:rFonts w:ascii="Arial" w:hAnsi="Arial" w:cs="Arial"/>
          <w:b/>
          <w:sz w:val="24"/>
          <w:lang w:val="en-US"/>
        </w:rPr>
        <w:t>Summary of RAN1 Agreements on NR Positioning</w:t>
      </w:r>
    </w:p>
    <w:p w:rsidR="00C27FD1" w:rsidRPr="00CD1841" w:rsidRDefault="00C27FD1" w:rsidP="00C27FD1">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Pr="00525CB0">
        <w:rPr>
          <w:rFonts w:ascii="Arial" w:hAnsi="Arial" w:cs="Arial"/>
          <w:b/>
          <w:sz w:val="24"/>
          <w:lang w:val="en-US"/>
        </w:rPr>
        <w:t>7.2.10</w:t>
      </w:r>
      <w:bookmarkStart w:id="2" w:name="_GoBack"/>
      <w:bookmarkEnd w:id="2"/>
    </w:p>
    <w:p w:rsidR="00C27FD1" w:rsidRDefault="00C27FD1" w:rsidP="00C27FD1">
      <w:pPr>
        <w:spacing w:after="0"/>
        <w:ind w:left="1988" w:hanging="1988"/>
        <w:rPr>
          <w:rFonts w:ascii="Arial" w:hAnsi="Arial" w:cs="Arial"/>
          <w:b/>
          <w:sz w:val="24"/>
          <w:lang w:val="en-US"/>
        </w:rPr>
      </w:pPr>
      <w:r w:rsidRPr="00CD1841">
        <w:rPr>
          <w:rFonts w:ascii="Arial" w:hAnsi="Arial" w:cs="Arial"/>
          <w:b/>
          <w:sz w:val="24"/>
          <w:lang w:val="en-US"/>
        </w:rPr>
        <w:t>Document for:</w:t>
      </w:r>
      <w:bookmarkStart w:id="3" w:name="DocumentFor"/>
      <w:bookmarkEnd w:id="3"/>
      <w:r w:rsidRPr="00CD1841">
        <w:rPr>
          <w:rFonts w:ascii="Arial" w:hAnsi="Arial" w:cs="Arial"/>
          <w:b/>
          <w:sz w:val="24"/>
          <w:lang w:val="en-US"/>
        </w:rPr>
        <w:tab/>
      </w:r>
      <w:r w:rsidR="00B06A84">
        <w:rPr>
          <w:rFonts w:ascii="Arial" w:hAnsi="Arial" w:cs="Arial"/>
          <w:b/>
          <w:sz w:val="24"/>
          <w:lang w:val="en-US"/>
        </w:rPr>
        <w:t>Information</w:t>
      </w:r>
    </w:p>
    <w:p w:rsidR="00C27FD1" w:rsidRPr="00C27FD1" w:rsidRDefault="00C27FD1" w:rsidP="00C27FD1">
      <w:pPr>
        <w:spacing w:after="0"/>
        <w:ind w:left="1988" w:hanging="1988"/>
        <w:rPr>
          <w:rFonts w:ascii="Arial" w:hAnsi="Arial" w:cs="Arial"/>
          <w:b/>
          <w:sz w:val="24"/>
          <w:lang w:val="en-US"/>
        </w:rPr>
      </w:pPr>
    </w:p>
    <w:p w:rsidR="00C27FD1" w:rsidRDefault="00C27FD1" w:rsidP="00AC3D73">
      <w:pPr>
        <w:pStyle w:val="Heading1"/>
      </w:pPr>
      <w:r>
        <w:t>Introduction</w:t>
      </w:r>
    </w:p>
    <w:p w:rsidR="00C27FD1" w:rsidRDefault="00C27FD1" w:rsidP="00C27FD1">
      <w:pPr>
        <w:pStyle w:val="3GPPText"/>
      </w:pPr>
      <w:r>
        <w:t xml:space="preserve">In this contribution, summary of RAN1 WG agreements on </w:t>
      </w:r>
      <w:r w:rsidR="00290C0D">
        <w:t xml:space="preserve">Rel.16 </w:t>
      </w:r>
      <w:r>
        <w:t xml:space="preserve">NR Positioning </w:t>
      </w:r>
      <w:r w:rsidR="00290C0D">
        <w:t xml:space="preserve">WI </w:t>
      </w:r>
      <w:r w:rsidR="00A34982">
        <w:t>is provided</w:t>
      </w:r>
      <w:r>
        <w:t>.</w:t>
      </w:r>
      <w:r w:rsidR="00290C0D">
        <w:t xml:space="preserve"> </w:t>
      </w:r>
      <w:r>
        <w:t>The subsequent section</w:t>
      </w:r>
      <w:r w:rsidR="00502007">
        <w:t>s (Section 2 – Section 4)</w:t>
      </w:r>
      <w:r>
        <w:t xml:space="preserve"> provide list of agreements made at each RAN1 WG meeting</w:t>
      </w:r>
      <w:r w:rsidR="00502007">
        <w:t xml:space="preserve"> (i.e. from RAN1-96bis and up to RAN1-98)</w:t>
      </w:r>
      <w:r>
        <w:t>.</w:t>
      </w:r>
    </w:p>
    <w:p w:rsidR="00502007" w:rsidRDefault="00290C0D" w:rsidP="00C27FD1">
      <w:pPr>
        <w:pStyle w:val="3GPPText"/>
      </w:pPr>
      <w:r>
        <w:t>For completeness</w:t>
      </w:r>
      <w:r w:rsidR="006568E5">
        <w:t xml:space="preserve"> and background,</w:t>
      </w:r>
      <w:r>
        <w:t xml:space="preserve"> we also provide list of the agreements made by RAN1 WG during the study item phase. </w:t>
      </w:r>
      <w:r w:rsidR="00BA233B">
        <w:t xml:space="preserve">Agreements from </w:t>
      </w:r>
      <w:r w:rsidR="00502007">
        <w:t xml:space="preserve">the </w:t>
      </w:r>
      <w:r w:rsidR="00BA233B">
        <w:t xml:space="preserve">study item </w:t>
      </w:r>
      <w:r>
        <w:t>can be found in a backup section of this document</w:t>
      </w:r>
      <w:r w:rsidR="00502007">
        <w:t xml:space="preserve"> (Section 5)</w:t>
      </w:r>
      <w:r>
        <w:t>.</w:t>
      </w:r>
    </w:p>
    <w:p w:rsidR="00A34982" w:rsidRDefault="00A34982" w:rsidP="00A34982">
      <w:pPr>
        <w:pStyle w:val="Heading1"/>
      </w:pPr>
      <w:r>
        <w:t xml:space="preserve">Work </w:t>
      </w:r>
      <w:r w:rsidRPr="00782845">
        <w:t xml:space="preserve">on NR </w:t>
      </w:r>
      <w:r>
        <w:t>P</w:t>
      </w:r>
      <w:r w:rsidRPr="00782845">
        <w:t xml:space="preserve">ositioning </w:t>
      </w:r>
      <w:r>
        <w:t>S</w:t>
      </w:r>
      <w:r w:rsidRPr="00782845">
        <w:t>upport</w:t>
      </w:r>
      <w:r>
        <w:t xml:space="preserve"> – RAN1#96bis</w:t>
      </w:r>
    </w:p>
    <w:p w:rsidR="00A34982" w:rsidRDefault="00A34982" w:rsidP="00A34982">
      <w:pPr>
        <w:pStyle w:val="3GPPH2"/>
      </w:pPr>
      <w:bookmarkStart w:id="4" w:name="_Toc5513071"/>
      <w:bookmarkStart w:id="5" w:name="_Toc5915032"/>
      <w:r>
        <w:t>DL Reference Signals for NR Positioning</w:t>
      </w:r>
      <w:bookmarkEnd w:id="4"/>
      <w:bookmarkEnd w:id="5"/>
    </w:p>
    <w:p w:rsidR="00A34982" w:rsidRDefault="00A34982" w:rsidP="00A34982">
      <w:r w:rsidRPr="0013692E">
        <w:rPr>
          <w:highlight w:val="green"/>
        </w:rPr>
        <w:t>Agreement:</w:t>
      </w:r>
    </w:p>
    <w:p w:rsidR="00A34982" w:rsidRDefault="00A34982" w:rsidP="00A34982">
      <w:pPr>
        <w:pStyle w:val="3GPPAgreements"/>
      </w:pPr>
      <w:r>
        <w:t xml:space="preserve">A </w:t>
      </w:r>
      <w:r w:rsidRPr="00DD6FB1">
        <w:t>DL PRS Resource Set is defined as a set of DL PRS Resources</w:t>
      </w:r>
      <w:r>
        <w:t>, where each DL PRS Resource has a DL PRS Resource ID</w:t>
      </w:r>
    </w:p>
    <w:p w:rsidR="00A34982" w:rsidRDefault="00A34982" w:rsidP="00A34982">
      <w:pPr>
        <w:pStyle w:val="3GPPAgreements"/>
        <w:numPr>
          <w:ilvl w:val="1"/>
          <w:numId w:val="8"/>
        </w:numPr>
      </w:pPr>
      <w:r>
        <w:t>The DL PRS Resources in a DL PRS Resource set are associated with the same TRP</w:t>
      </w:r>
    </w:p>
    <w:p w:rsidR="00A34982" w:rsidRDefault="00A34982" w:rsidP="00A34982">
      <w:pPr>
        <w:pStyle w:val="3GPPAgreements"/>
      </w:pPr>
      <w:r>
        <w:t>A DL PRS Resource ID in a DL PRS Resource set is associated with a single beam transmitted from a single TRP (A TRP may transmit one or more beams)</w:t>
      </w:r>
    </w:p>
    <w:p w:rsidR="00A34982" w:rsidRDefault="00A34982" w:rsidP="00A34982">
      <w:pPr>
        <w:pStyle w:val="3GPPAgreements"/>
      </w:pPr>
      <w:r>
        <w:t xml:space="preserve">Note: This does not have any implications on whether the TRPs and beams from which signals are transmitted are known to the UE. </w:t>
      </w:r>
    </w:p>
    <w:p w:rsidR="00A34982" w:rsidRDefault="00A34982" w:rsidP="00A34982">
      <w:pPr>
        <w:pStyle w:val="3GPPText"/>
      </w:pPr>
    </w:p>
    <w:p w:rsidR="00A34982" w:rsidRDefault="00A34982" w:rsidP="00A34982">
      <w:r w:rsidRPr="000633C3">
        <w:rPr>
          <w:highlight w:val="green"/>
        </w:rPr>
        <w:t>Agreement:</w:t>
      </w:r>
    </w:p>
    <w:p w:rsidR="00A34982" w:rsidRDefault="00A34982" w:rsidP="00A34982">
      <w:pPr>
        <w:pStyle w:val="3GPPAgreements"/>
      </w:pPr>
      <w:r>
        <w:rPr>
          <w:rFonts w:hint="eastAsia"/>
        </w:rPr>
        <w:t xml:space="preserve">DL PRS sequence </w:t>
      </w:r>
      <w:r>
        <w:t xml:space="preserve">is generated using a </w:t>
      </w:r>
      <w:r>
        <w:rPr>
          <w:rFonts w:hint="eastAsia"/>
        </w:rPr>
        <w:t>Gold sequence generator as defined in TS 38.211 Section 5.2.1</w:t>
      </w:r>
    </w:p>
    <w:p w:rsidR="00A34982" w:rsidRDefault="00A34982" w:rsidP="00A34982">
      <w:pPr>
        <w:pStyle w:val="3GPPAgreements"/>
        <w:numPr>
          <w:ilvl w:val="1"/>
          <w:numId w:val="8"/>
        </w:numPr>
      </w:pPr>
      <w:r>
        <w:t xml:space="preserve">FFS: </w:t>
      </w:r>
      <w:r>
        <w:rPr>
          <w:rFonts w:hint="eastAsia"/>
        </w:rPr>
        <w:t>cinit value for DL PRS</w:t>
      </w:r>
    </w:p>
    <w:p w:rsidR="00A34982" w:rsidRDefault="00A34982" w:rsidP="00A34982">
      <w:pPr>
        <w:pStyle w:val="3GPPAgreements"/>
      </w:pPr>
      <w:r>
        <w:rPr>
          <w:rFonts w:hint="eastAsia"/>
        </w:rPr>
        <w:t xml:space="preserve">QPSK modulation is used for </w:t>
      </w:r>
      <w:r>
        <w:t xml:space="preserve">the </w:t>
      </w:r>
      <w:r>
        <w:rPr>
          <w:rFonts w:hint="eastAsia"/>
        </w:rPr>
        <w:t>DL PRS signal</w:t>
      </w:r>
      <w:r>
        <w:t xml:space="preserve"> transmitted using CP-OFDM</w:t>
      </w:r>
    </w:p>
    <w:p w:rsidR="00A34982" w:rsidRDefault="00A34982" w:rsidP="00A34982">
      <w:pPr>
        <w:pStyle w:val="3GPPAgreements"/>
      </w:pPr>
      <w:r>
        <w:t>FFS: Whether a DL PRS sequence generated using a different mechanism is also specified</w:t>
      </w:r>
    </w:p>
    <w:p w:rsidR="00A34982" w:rsidRDefault="00A34982" w:rsidP="00A34982">
      <w:pPr>
        <w:pStyle w:val="3GPPText"/>
      </w:pPr>
    </w:p>
    <w:p w:rsidR="00A34982" w:rsidRDefault="00A34982" w:rsidP="00A34982">
      <w:r w:rsidRPr="00CD0CCC">
        <w:rPr>
          <w:highlight w:val="green"/>
        </w:rPr>
        <w:t>Agreement:</w:t>
      </w:r>
    </w:p>
    <w:p w:rsidR="00A34982" w:rsidRPr="00343007" w:rsidRDefault="00A34982" w:rsidP="00A34982">
      <w:pPr>
        <w:pStyle w:val="3GPPAgreements"/>
      </w:pPr>
      <w:r w:rsidRPr="00343007">
        <w:t>Comb-N resource element pattern per DL PRS Resource is supported to map DL PRS sequence to resource elements in frequency domain</w:t>
      </w:r>
    </w:p>
    <w:p w:rsidR="00A34982" w:rsidRPr="00CD0CCC" w:rsidRDefault="00A34982" w:rsidP="00A34982">
      <w:pPr>
        <w:pStyle w:val="3GPPAgreements"/>
        <w:numPr>
          <w:ilvl w:val="1"/>
          <w:numId w:val="8"/>
        </w:numPr>
      </w:pPr>
      <w:r w:rsidRPr="00CD0CCC">
        <w:t>Comb-N pattern can shift in frequency domain across symbols within DL PRS Resource</w:t>
      </w:r>
    </w:p>
    <w:p w:rsidR="00A34982" w:rsidRPr="00CD0CCC" w:rsidRDefault="00A34982" w:rsidP="00A34982">
      <w:pPr>
        <w:pStyle w:val="3GPPAgreements"/>
        <w:numPr>
          <w:ilvl w:val="1"/>
          <w:numId w:val="8"/>
        </w:numPr>
      </w:pPr>
      <w:r w:rsidRPr="00CD0CCC">
        <w:t>FFS values for N. The potential values for down-selection are provided in the set {1,2,3,4,6,8,12}</w:t>
      </w:r>
    </w:p>
    <w:p w:rsidR="00A34982" w:rsidRPr="00CD0CCC" w:rsidRDefault="00A34982" w:rsidP="00A34982">
      <w:pPr>
        <w:pStyle w:val="3GPPAgreements"/>
        <w:numPr>
          <w:ilvl w:val="1"/>
          <w:numId w:val="8"/>
        </w:numPr>
      </w:pPr>
      <w:r w:rsidRPr="00CD0CCC">
        <w:t xml:space="preserve">FFS relationship between N and number of symbols per DL PRS Resource </w:t>
      </w:r>
    </w:p>
    <w:p w:rsidR="00A34982" w:rsidRDefault="00A34982" w:rsidP="00A34982">
      <w:pPr>
        <w:pStyle w:val="3GPPAgreements"/>
        <w:numPr>
          <w:ilvl w:val="1"/>
          <w:numId w:val="8"/>
        </w:numPr>
      </w:pPr>
      <w:r w:rsidRPr="00CD0CCC">
        <w:t xml:space="preserve">FFS support of staggered and non-staggered patterns and </w:t>
      </w:r>
      <w:r>
        <w:t xml:space="preserve">exact </w:t>
      </w:r>
      <w:r w:rsidRPr="00CD0CCC">
        <w:t>definition of staggered pattern</w:t>
      </w:r>
    </w:p>
    <w:p w:rsidR="00A34982" w:rsidRDefault="00A34982" w:rsidP="00A34982">
      <w:pPr>
        <w:pStyle w:val="3GPPText"/>
      </w:pPr>
    </w:p>
    <w:p w:rsidR="00A34982" w:rsidRDefault="00A34982" w:rsidP="00A34982">
      <w:pPr>
        <w:rPr>
          <w:lang w:val="en-US"/>
        </w:rPr>
      </w:pPr>
      <w:r w:rsidRPr="00E942E9">
        <w:rPr>
          <w:highlight w:val="green"/>
          <w:lang w:val="en-US"/>
        </w:rPr>
        <w:t>Agreement:</w:t>
      </w:r>
    </w:p>
    <w:p w:rsidR="00A34982" w:rsidRDefault="00A34982" w:rsidP="00A34982">
      <w:pPr>
        <w:pStyle w:val="3GPPAgreements"/>
      </w:pPr>
      <w:r w:rsidRPr="00FB2999">
        <w:rPr>
          <w:rFonts w:hint="eastAsia"/>
        </w:rPr>
        <w:t xml:space="preserve">DL PRS configuration including DL PRS transmission schedule is to be indicated to </w:t>
      </w:r>
      <w:r>
        <w:t xml:space="preserve">the </w:t>
      </w:r>
      <w:r w:rsidRPr="00FB2999">
        <w:rPr>
          <w:rFonts w:hint="eastAsia"/>
        </w:rPr>
        <w:t>UE for DL PRS positioning measurements</w:t>
      </w:r>
    </w:p>
    <w:p w:rsidR="00A34982" w:rsidRDefault="00A34982" w:rsidP="00A34982">
      <w:pPr>
        <w:pStyle w:val="3GPPAgreements"/>
        <w:numPr>
          <w:ilvl w:val="1"/>
          <w:numId w:val="8"/>
        </w:numPr>
      </w:pPr>
      <w:r>
        <w:t>The UE is not expected to perform any blind detection of DL PRS configurations</w:t>
      </w:r>
    </w:p>
    <w:p w:rsidR="00A34982" w:rsidRDefault="00A34982" w:rsidP="00A34982">
      <w:pPr>
        <w:pStyle w:val="3GPPText"/>
      </w:pPr>
    </w:p>
    <w:p w:rsidR="00A34982" w:rsidRDefault="00A34982" w:rsidP="00A34982">
      <w:pPr>
        <w:rPr>
          <w:lang w:val="en-US"/>
        </w:rPr>
      </w:pPr>
      <w:r w:rsidRPr="000945B9">
        <w:rPr>
          <w:highlight w:val="green"/>
          <w:lang w:val="en-US"/>
        </w:rPr>
        <w:t>Agreement:</w:t>
      </w:r>
    </w:p>
    <w:p w:rsidR="00A34982" w:rsidRDefault="00A34982" w:rsidP="00A34982">
      <w:pPr>
        <w:pStyle w:val="3GPPAgreements"/>
      </w:pPr>
      <w:r w:rsidRPr="002A78D1">
        <w:rPr>
          <w:rFonts w:hint="eastAsia"/>
        </w:rPr>
        <w:t xml:space="preserve">Number of DL PRS Sequence IDs </w:t>
      </w:r>
      <w:r>
        <w:t>is at least 4096</w:t>
      </w:r>
    </w:p>
    <w:p w:rsidR="00A34982" w:rsidRDefault="00A34982" w:rsidP="00A34982">
      <w:pPr>
        <w:pStyle w:val="3GPPText"/>
      </w:pPr>
    </w:p>
    <w:p w:rsidR="00A34982" w:rsidRDefault="00A34982" w:rsidP="00A34982">
      <w:r w:rsidRPr="00431B62">
        <w:rPr>
          <w:highlight w:val="green"/>
        </w:rPr>
        <w:t>Agreement:</w:t>
      </w:r>
    </w:p>
    <w:p w:rsidR="00A34982" w:rsidRDefault="00A34982" w:rsidP="00A34982">
      <w:pPr>
        <w:pStyle w:val="3GPPAgreements"/>
      </w:pPr>
      <w:r>
        <w:t xml:space="preserve">Support of numerologies (CP length and sub-carrier spacing) for the DL PRS is the same as for data transmissions in Rel-15. </w:t>
      </w:r>
    </w:p>
    <w:p w:rsidR="00A34982" w:rsidRDefault="00A34982" w:rsidP="00A34982">
      <w:pPr>
        <w:pStyle w:val="3GPPText"/>
      </w:pPr>
    </w:p>
    <w:p w:rsidR="00A34982" w:rsidRDefault="00A34982" w:rsidP="00A34982">
      <w:r w:rsidRPr="00756C47">
        <w:rPr>
          <w:highlight w:val="green"/>
        </w:rPr>
        <w:t>Agreement:</w:t>
      </w:r>
    </w:p>
    <w:p w:rsidR="00A34982" w:rsidRDefault="00A34982" w:rsidP="00A34982">
      <w:pPr>
        <w:pStyle w:val="3GPPAgreements"/>
      </w:pPr>
      <w:r>
        <w:t>DL PRS muting is supported. The UE is expected to be indicated when the DL PRS is muted.</w:t>
      </w:r>
    </w:p>
    <w:p w:rsidR="00A34982" w:rsidRDefault="00A34982" w:rsidP="00A34982">
      <w:pPr>
        <w:pStyle w:val="3GPPText"/>
      </w:pPr>
    </w:p>
    <w:p w:rsidR="00A34982" w:rsidRDefault="00A34982" w:rsidP="00A34982">
      <w:pPr>
        <w:pStyle w:val="3GPPH2"/>
        <w:ind w:left="567" w:hanging="567"/>
      </w:pPr>
      <w:r>
        <w:t>UL Reference Signals for NR Positioning</w:t>
      </w:r>
    </w:p>
    <w:p w:rsidR="00A34982" w:rsidRDefault="00A34982" w:rsidP="00A34982">
      <w:r w:rsidRPr="00D77C13">
        <w:rPr>
          <w:highlight w:val="green"/>
        </w:rPr>
        <w:t>Agreement:</w:t>
      </w:r>
    </w:p>
    <w:p w:rsidR="00A34982" w:rsidRDefault="00A34982" w:rsidP="00A34982">
      <w:pPr>
        <w:pStyle w:val="3GPPAgreements"/>
      </w:pPr>
      <w:r>
        <w:t>Support the following configurations of SRS for positioning</w:t>
      </w:r>
    </w:p>
    <w:p w:rsidR="00A34982" w:rsidRDefault="00A34982" w:rsidP="00A34982">
      <w:pPr>
        <w:pStyle w:val="3GPPAgreements"/>
        <w:numPr>
          <w:ilvl w:val="1"/>
          <w:numId w:val="8"/>
        </w:numPr>
      </w:pPr>
      <w:r>
        <w:t>Semi-persistent configuration</w:t>
      </w:r>
    </w:p>
    <w:p w:rsidR="00A34982" w:rsidRDefault="00A34982" w:rsidP="00A34982">
      <w:pPr>
        <w:pStyle w:val="3GPPAgreements"/>
        <w:numPr>
          <w:ilvl w:val="1"/>
          <w:numId w:val="8"/>
        </w:numPr>
      </w:pPr>
      <w:r>
        <w:t>Periodic configuration</w:t>
      </w:r>
    </w:p>
    <w:p w:rsidR="00A34982" w:rsidRDefault="00A34982" w:rsidP="00A34982">
      <w:pPr>
        <w:pStyle w:val="3GPPAgreements"/>
        <w:numPr>
          <w:ilvl w:val="1"/>
          <w:numId w:val="8"/>
        </w:numPr>
      </w:pPr>
      <w:r>
        <w:t>Aperiodic configuration</w:t>
      </w:r>
    </w:p>
    <w:p w:rsidR="00A34982" w:rsidRDefault="00A34982" w:rsidP="00A34982">
      <w:pPr>
        <w:ind w:left="1350" w:hanging="1350"/>
      </w:pPr>
    </w:p>
    <w:p w:rsidR="00A34982" w:rsidRDefault="00A34982" w:rsidP="00A34982">
      <w:r w:rsidRPr="00B9498D">
        <w:rPr>
          <w:highlight w:val="green"/>
        </w:rPr>
        <w:t>Agreement:</w:t>
      </w:r>
    </w:p>
    <w:p w:rsidR="00A34982" w:rsidRDefault="00A34982" w:rsidP="00A34982">
      <w:pPr>
        <w:pStyle w:val="3GPPAgreements"/>
      </w:pPr>
      <w:r w:rsidRPr="004B10D4">
        <w:rPr>
          <w:bCs/>
        </w:rPr>
        <w:t xml:space="preserve">For positioning, regarding the </w:t>
      </w:r>
      <w:r>
        <w:rPr>
          <w:bCs/>
        </w:rPr>
        <w:t xml:space="preserve">number of </w:t>
      </w:r>
      <w:r w:rsidRPr="004B10D4">
        <w:rPr>
          <w:bCs/>
        </w:rPr>
        <w:t xml:space="preserve">SRS symbols per resource, </w:t>
      </w:r>
      <w:r>
        <w:rPr>
          <w:bCs/>
        </w:rPr>
        <w:t xml:space="preserve">decide </w:t>
      </w:r>
      <w:r w:rsidRPr="004B10D4">
        <w:rPr>
          <w:bCs/>
        </w:rPr>
        <w:t>by RAN1#97</w:t>
      </w:r>
      <w:r>
        <w:rPr>
          <w:bCs/>
        </w:rPr>
        <w:t xml:space="preserve"> whether to</w:t>
      </w:r>
      <w:r w:rsidRPr="004B10D4">
        <w:t xml:space="preserve"> </w:t>
      </w:r>
      <w:r>
        <w:t>i</w:t>
      </w:r>
      <w:r w:rsidRPr="004B10D4">
        <w:t>ncrease the set of allowable number of SRS symbols per resource compared to the NR Rel-15 allowable set {1,</w:t>
      </w:r>
      <w:r w:rsidR="00502007">
        <w:t xml:space="preserve"> </w:t>
      </w:r>
      <w:r w:rsidRPr="004B10D4">
        <w:t>2,</w:t>
      </w:r>
      <w:r w:rsidR="00502007">
        <w:t xml:space="preserve"> 4}.</w:t>
      </w:r>
    </w:p>
    <w:p w:rsidR="00A34982" w:rsidRDefault="00A34982" w:rsidP="00A34982">
      <w:pPr>
        <w:pStyle w:val="3GPPAgreements"/>
        <w:numPr>
          <w:ilvl w:val="1"/>
          <w:numId w:val="8"/>
        </w:numPr>
      </w:pPr>
      <w:r>
        <w:t>If it is not decided to increase the number of SRS symbols per resource by RAN1#97, i</w:t>
      </w:r>
      <w:r w:rsidRPr="004B10D4">
        <w:t>ncreas</w:t>
      </w:r>
      <w:r>
        <w:t>ing</w:t>
      </w:r>
      <w:r w:rsidRPr="004B10D4">
        <w:t xml:space="preserve"> the set of allowable number of SRS symbols per resource compared to the NR Rel-15 allowable set {1,2,4</w:t>
      </w:r>
      <w:r>
        <w:t>} will not be considered further after RAN1#97.</w:t>
      </w:r>
    </w:p>
    <w:p w:rsidR="00A34982" w:rsidRDefault="00A34982" w:rsidP="00A34982">
      <w:pPr>
        <w:pStyle w:val="3GPPText"/>
      </w:pPr>
    </w:p>
    <w:p w:rsidR="00A34982" w:rsidRDefault="00A34982" w:rsidP="00A34982">
      <w:r w:rsidRPr="007555B1">
        <w:rPr>
          <w:highlight w:val="green"/>
        </w:rPr>
        <w:t>Agreement:</w:t>
      </w:r>
    </w:p>
    <w:p w:rsidR="00A34982" w:rsidRDefault="00A34982" w:rsidP="00A34982">
      <w:pPr>
        <w:pStyle w:val="3GPPAgreements"/>
      </w:pPr>
      <w:r>
        <w:t xml:space="preserve">For positioning, regarding the possible SRS symbol locations per slot decide by RAN1#97 whether the SRS can be configured only in the last N symbols of a slot with N&gt;6 </w:t>
      </w:r>
    </w:p>
    <w:p w:rsidR="00A34982" w:rsidRDefault="00A34982" w:rsidP="00A34982">
      <w:pPr>
        <w:pStyle w:val="3GPPAgreements"/>
        <w:numPr>
          <w:ilvl w:val="1"/>
          <w:numId w:val="8"/>
        </w:numPr>
      </w:pPr>
      <w:r>
        <w:t>If the above decision is not made by RAN1#97, configuring SRS only in the last N symbols of a slot with N&gt;6 will not be discussed further after RAN1#97.</w:t>
      </w:r>
    </w:p>
    <w:p w:rsidR="00A34982" w:rsidRDefault="00A34982" w:rsidP="00A34982">
      <w:pPr>
        <w:pStyle w:val="3GPPText"/>
      </w:pPr>
    </w:p>
    <w:p w:rsidR="00A34982" w:rsidRDefault="00A34982" w:rsidP="00A34982">
      <w:r w:rsidRPr="00C73062">
        <w:rPr>
          <w:highlight w:val="green"/>
        </w:rPr>
        <w:t>Agreement:</w:t>
      </w:r>
    </w:p>
    <w:p w:rsidR="00A34982" w:rsidRDefault="00A34982" w:rsidP="00A34982">
      <w:pPr>
        <w:pStyle w:val="3GPPAgreements"/>
      </w:pPr>
      <w:r>
        <w:t>Select one or both of the following options to support staggered SRS transmissions for UL SRS positioning</w:t>
      </w:r>
    </w:p>
    <w:p w:rsidR="00A34982" w:rsidRDefault="00A34982" w:rsidP="00A34982">
      <w:pPr>
        <w:pStyle w:val="3GPPAgreements"/>
        <w:numPr>
          <w:ilvl w:val="1"/>
          <w:numId w:val="8"/>
        </w:numPr>
      </w:pPr>
      <w:r w:rsidRPr="002D73E2">
        <w:t>Staggered patterns</w:t>
      </w:r>
      <w:r>
        <w:t xml:space="preserve"> (a collection of SRS symbols from the same antenna port with different offsets for at least some symbols) in a single SRS resource</w:t>
      </w:r>
    </w:p>
    <w:p w:rsidR="00A34982" w:rsidRDefault="00A34982" w:rsidP="00A34982">
      <w:pPr>
        <w:pStyle w:val="3GPPAgreements"/>
        <w:numPr>
          <w:ilvl w:val="1"/>
          <w:numId w:val="8"/>
        </w:numPr>
      </w:pPr>
      <w:r>
        <w:lastRenderedPageBreak/>
        <w:t>Configuration of the same antenna port for the transmission of SRS symbols in different SRS resources in a SRS resource set.</w:t>
      </w:r>
    </w:p>
    <w:p w:rsidR="00A34982" w:rsidRDefault="00A34982" w:rsidP="00A34982">
      <w:pPr>
        <w:pStyle w:val="3GPPText"/>
      </w:pPr>
    </w:p>
    <w:p w:rsidR="00A34982" w:rsidRDefault="00A34982" w:rsidP="00A34982">
      <w:pPr>
        <w:pStyle w:val="3GPPH2"/>
        <w:ind w:left="567" w:hanging="567"/>
      </w:pPr>
      <w:bookmarkStart w:id="6" w:name="_Toc5513072"/>
      <w:bookmarkStart w:id="7" w:name="_Toc5915033"/>
      <w:r>
        <w:t>UE and gNB measurements for NR Positioning</w:t>
      </w:r>
      <w:bookmarkEnd w:id="6"/>
      <w:bookmarkEnd w:id="7"/>
    </w:p>
    <w:p w:rsidR="00A34982" w:rsidRDefault="00A34982" w:rsidP="00A34982">
      <w:r w:rsidRPr="001445CC">
        <w:rPr>
          <w:highlight w:val="green"/>
        </w:rPr>
        <w:t>Agreement:</w:t>
      </w:r>
    </w:p>
    <w:p w:rsidR="00A34982" w:rsidRDefault="00A34982" w:rsidP="00A34982">
      <w:pPr>
        <w:pStyle w:val="3GPPAgreements"/>
      </w:pPr>
      <w:r>
        <w:t xml:space="preserve">Intra-frequency and inter-frequency DL RSTD measurements (currently supported to be based at least on DL PRS) are supported in RRC_CONNECTED mode </w:t>
      </w:r>
    </w:p>
    <w:p w:rsidR="00A34982" w:rsidRDefault="00A34982" w:rsidP="00A34982">
      <w:pPr>
        <w:pStyle w:val="3GPPText"/>
      </w:pPr>
    </w:p>
    <w:p w:rsidR="00A34982" w:rsidRDefault="00A34982" w:rsidP="00A34982">
      <w:pPr>
        <w:ind w:left="1440" w:hanging="1440"/>
      </w:pPr>
      <w:r w:rsidRPr="001445CC">
        <w:rPr>
          <w:highlight w:val="green"/>
        </w:rPr>
        <w:t>Agreement:</w:t>
      </w:r>
    </w:p>
    <w:p w:rsidR="00A34982" w:rsidRDefault="00A34982" w:rsidP="00A34982">
      <w:pPr>
        <w:pStyle w:val="3GPPAgreements"/>
      </w:pPr>
      <w:r>
        <w:t>At least i</w:t>
      </w:r>
      <w:r w:rsidRPr="001445CC">
        <w:t xml:space="preserve">ntra-frequency DL </w:t>
      </w:r>
      <w:r>
        <w:t>PRS-RSRP</w:t>
      </w:r>
      <w:r w:rsidRPr="001445CC">
        <w:t xml:space="preserve"> measurements are supported in RRC_CONNECTED mode</w:t>
      </w:r>
    </w:p>
    <w:p w:rsidR="00A34982" w:rsidRDefault="00A34982" w:rsidP="00A34982">
      <w:pPr>
        <w:pStyle w:val="3GPPAgreements"/>
        <w:numPr>
          <w:ilvl w:val="1"/>
          <w:numId w:val="8"/>
        </w:numPr>
      </w:pPr>
      <w:r>
        <w:t>FFS: Inter-frequency DL PRS-RSRP measurements in RRC_CONNECTED mode</w:t>
      </w:r>
    </w:p>
    <w:p w:rsidR="00A34982" w:rsidRDefault="00A34982" w:rsidP="00A34982">
      <w:pPr>
        <w:pStyle w:val="3GPPText"/>
      </w:pPr>
    </w:p>
    <w:p w:rsidR="00A34982" w:rsidRDefault="00A34982" w:rsidP="00A34982">
      <w:r w:rsidRPr="008D439B">
        <w:rPr>
          <w:highlight w:val="green"/>
        </w:rPr>
        <w:t>Agreement:</w:t>
      </w:r>
    </w:p>
    <w:p w:rsidR="00A34982" w:rsidRDefault="00A34982" w:rsidP="00A34982">
      <w:pPr>
        <w:pStyle w:val="3GPPAgreements"/>
      </w:pPr>
      <w:r>
        <w:t xml:space="preserve">The network can indicate one or more of the following for the UE to use to determine a reference (reference time based on the DL PRS Resource ID(s)) for DL RSTD measurements. </w:t>
      </w:r>
    </w:p>
    <w:p w:rsidR="00A34982" w:rsidRDefault="00A34982" w:rsidP="00A34982">
      <w:pPr>
        <w:pStyle w:val="3GPPAgreements"/>
        <w:numPr>
          <w:ilvl w:val="1"/>
          <w:numId w:val="8"/>
        </w:numPr>
      </w:pPr>
      <w:r>
        <w:t xml:space="preserve">A DL PRS Resource ID </w:t>
      </w:r>
    </w:p>
    <w:p w:rsidR="00A34982" w:rsidRDefault="00A34982" w:rsidP="00A34982">
      <w:pPr>
        <w:pStyle w:val="3GPPAgreements"/>
        <w:numPr>
          <w:ilvl w:val="1"/>
          <w:numId w:val="8"/>
        </w:numPr>
      </w:pPr>
      <w:r>
        <w:t>A subset of DL PRS Resource IDs from a single DL PRS Resource set</w:t>
      </w:r>
    </w:p>
    <w:p w:rsidR="00A34982" w:rsidRDefault="00A34982" w:rsidP="00A34982">
      <w:pPr>
        <w:pStyle w:val="3GPPAgreements"/>
        <w:numPr>
          <w:ilvl w:val="1"/>
          <w:numId w:val="8"/>
        </w:numPr>
      </w:pPr>
      <w:r>
        <w:t>A DL PRS Resource set</w:t>
      </w:r>
    </w:p>
    <w:p w:rsidR="00A34982" w:rsidRDefault="00A34982" w:rsidP="00A34982">
      <w:pPr>
        <w:pStyle w:val="3GPPText"/>
      </w:pPr>
    </w:p>
    <w:p w:rsidR="00A34982" w:rsidRDefault="00A34982" w:rsidP="00A34982">
      <w:r w:rsidRPr="002241B5">
        <w:rPr>
          <w:highlight w:val="green"/>
        </w:rPr>
        <w:t>Agreement:</w:t>
      </w:r>
    </w:p>
    <w:p w:rsidR="00A34982" w:rsidRDefault="00A34982" w:rsidP="00A34982">
      <w:pPr>
        <w:pStyle w:val="3GPPAgreements"/>
      </w:pPr>
      <w:r>
        <w:t xml:space="preserve">The UE may use different DL PRS Resource ID(s) (with the condition that the multiple DL PRS Resource IDs belong to a single DL PRS Resource set) or a different DL PRS Resource set for determining the reference for the RSTD measurement, and if it chooses to do so, it should report </w:t>
      </w:r>
      <w:r w:rsidRPr="00071629">
        <w:t>the DL PRS Resource ID(s) and/or the information on the DL PRS Resource set used to determine the reference</w:t>
      </w:r>
    </w:p>
    <w:p w:rsidR="00A34982" w:rsidRDefault="00A34982" w:rsidP="00A34982">
      <w:pPr>
        <w:pStyle w:val="3GPPText"/>
      </w:pPr>
    </w:p>
    <w:p w:rsidR="00A34982" w:rsidRDefault="00A34982" w:rsidP="00A34982">
      <w:pPr>
        <w:pStyle w:val="3GPPH2"/>
        <w:ind w:left="567" w:hanging="567"/>
      </w:pPr>
      <w:bookmarkStart w:id="8" w:name="_Toc5513073"/>
      <w:bookmarkStart w:id="9" w:name="_Toc5915034"/>
      <w:r>
        <w:t xml:space="preserve">Necessity and details for </w:t>
      </w:r>
      <w:r w:rsidRPr="00B73EBC">
        <w:t>physical-layer procedures to support UE/gNB measurements</w:t>
      </w:r>
      <w:bookmarkEnd w:id="8"/>
      <w:bookmarkEnd w:id="9"/>
    </w:p>
    <w:p w:rsidR="00A34982" w:rsidRDefault="00A34982" w:rsidP="00A34982">
      <w:pPr>
        <w:pStyle w:val="3GPPText"/>
      </w:pPr>
    </w:p>
    <w:p w:rsidR="00A34982" w:rsidRDefault="00A34982" w:rsidP="00A34982">
      <w:r w:rsidRPr="005D4817">
        <w:rPr>
          <w:highlight w:val="green"/>
        </w:rPr>
        <w:t>Agreement:</w:t>
      </w:r>
    </w:p>
    <w:p w:rsidR="00A34982" w:rsidRPr="005D4817" w:rsidRDefault="00A34982" w:rsidP="00A34982">
      <w:pPr>
        <w:pStyle w:val="3GPPAgreements"/>
      </w:pPr>
      <w:r w:rsidRPr="005D4817">
        <w:t>The potential physical layer procedures to support UE/gNB measurements for NR positioning may include:</w:t>
      </w:r>
    </w:p>
    <w:p w:rsidR="00A34982" w:rsidRPr="00C214DF" w:rsidRDefault="00A34982" w:rsidP="00A34982">
      <w:pPr>
        <w:pStyle w:val="3GPPAgreements"/>
        <w:numPr>
          <w:ilvl w:val="1"/>
          <w:numId w:val="8"/>
        </w:numPr>
      </w:pPr>
      <w:r w:rsidRPr="00C214DF">
        <w:t>1.</w:t>
      </w:r>
      <w:r w:rsidRPr="00C214DF">
        <w:tab/>
      </w:r>
      <w:r w:rsidRPr="005D4817">
        <w:t xml:space="preserve">UE </w:t>
      </w:r>
      <w:r w:rsidRPr="00C214DF">
        <w:t>procedures</w:t>
      </w:r>
      <w:r w:rsidRPr="005D4817">
        <w:t xml:space="preserve"> for receiving DL PRS, </w:t>
      </w:r>
      <w:r w:rsidRPr="006807B9">
        <w:t>including</w:t>
      </w:r>
    </w:p>
    <w:p w:rsidR="00A34982" w:rsidRPr="00C214DF" w:rsidRDefault="00A34982" w:rsidP="00A34982">
      <w:pPr>
        <w:pStyle w:val="3GPPAgreements"/>
        <w:numPr>
          <w:ilvl w:val="2"/>
          <w:numId w:val="8"/>
        </w:numPr>
      </w:pPr>
      <w:r>
        <w:t>a.</w:t>
      </w:r>
      <w:r>
        <w:tab/>
      </w:r>
      <w:r w:rsidRPr="00C214DF">
        <w:t>DL PRS timing aspects</w:t>
      </w:r>
    </w:p>
    <w:p w:rsidR="00A34982" w:rsidRPr="00C214DF" w:rsidRDefault="00A34982" w:rsidP="00A34982">
      <w:pPr>
        <w:pStyle w:val="3GPPAgreements"/>
        <w:numPr>
          <w:ilvl w:val="2"/>
          <w:numId w:val="8"/>
        </w:numPr>
      </w:pPr>
      <w:r w:rsidRPr="00C214DF">
        <w:t>b.</w:t>
      </w:r>
      <w:r w:rsidRPr="00C214DF">
        <w:tab/>
        <w:t>Bandwidth part operation</w:t>
      </w:r>
    </w:p>
    <w:p w:rsidR="00A34982" w:rsidRPr="00C214DF" w:rsidRDefault="00A34982" w:rsidP="00A34982">
      <w:pPr>
        <w:pStyle w:val="3GPPAgreements"/>
        <w:numPr>
          <w:ilvl w:val="2"/>
          <w:numId w:val="8"/>
        </w:numPr>
      </w:pPr>
      <w:r w:rsidRPr="00C214DF">
        <w:t>c.</w:t>
      </w:r>
      <w:r w:rsidRPr="00C214DF">
        <w:tab/>
        <w:t>Beam management aspects</w:t>
      </w:r>
    </w:p>
    <w:p w:rsidR="00A34982" w:rsidRPr="00C214DF" w:rsidRDefault="00A34982" w:rsidP="00A34982">
      <w:pPr>
        <w:pStyle w:val="3GPPAgreements"/>
        <w:numPr>
          <w:ilvl w:val="2"/>
          <w:numId w:val="8"/>
        </w:numPr>
      </w:pPr>
      <w:r w:rsidRPr="00C214DF">
        <w:t>d.</w:t>
      </w:r>
      <w:r w:rsidRPr="00C214DF">
        <w:tab/>
        <w:t>Measurement/reporting related aspects</w:t>
      </w:r>
    </w:p>
    <w:p w:rsidR="00A34982" w:rsidRPr="005D4817" w:rsidRDefault="00A34982" w:rsidP="00A34982">
      <w:pPr>
        <w:pStyle w:val="3GPPAgreements"/>
        <w:numPr>
          <w:ilvl w:val="1"/>
          <w:numId w:val="8"/>
        </w:numPr>
      </w:pPr>
      <w:r w:rsidRPr="00C214DF">
        <w:t>2.</w:t>
      </w:r>
      <w:r w:rsidRPr="00C214DF">
        <w:tab/>
        <w:t>UE procedures for transmitting UL PRS, including</w:t>
      </w:r>
    </w:p>
    <w:p w:rsidR="00A34982" w:rsidRPr="00C214DF" w:rsidRDefault="00A34982" w:rsidP="00A34982">
      <w:pPr>
        <w:pStyle w:val="3GPPAgreements"/>
        <w:numPr>
          <w:ilvl w:val="2"/>
          <w:numId w:val="8"/>
        </w:numPr>
      </w:pPr>
      <w:r w:rsidRPr="005D4817">
        <w:t>a.</w:t>
      </w:r>
      <w:r w:rsidRPr="005D4817">
        <w:tab/>
      </w:r>
      <w:r w:rsidRPr="00C214DF">
        <w:t>Transmission timing and timing adjustments</w:t>
      </w:r>
    </w:p>
    <w:p w:rsidR="00A34982" w:rsidRPr="00C214DF" w:rsidRDefault="00A34982" w:rsidP="00A34982">
      <w:pPr>
        <w:pStyle w:val="3GPPAgreements"/>
        <w:numPr>
          <w:ilvl w:val="2"/>
          <w:numId w:val="8"/>
        </w:numPr>
      </w:pPr>
      <w:r w:rsidRPr="00C214DF">
        <w:t>b.</w:t>
      </w:r>
      <w:r w:rsidRPr="00C214DF">
        <w:tab/>
        <w:t>Power control</w:t>
      </w:r>
    </w:p>
    <w:p w:rsidR="00A34982" w:rsidRPr="00C214DF" w:rsidRDefault="00A34982" w:rsidP="00A34982">
      <w:pPr>
        <w:pStyle w:val="3GPPAgreements"/>
        <w:numPr>
          <w:ilvl w:val="2"/>
          <w:numId w:val="8"/>
        </w:numPr>
      </w:pPr>
      <w:r w:rsidRPr="00C214DF">
        <w:t>c.</w:t>
      </w:r>
      <w:r w:rsidRPr="00C214DF">
        <w:tab/>
        <w:t>Beam management aspects</w:t>
      </w:r>
    </w:p>
    <w:p w:rsidR="00A34982" w:rsidRPr="005D4817" w:rsidRDefault="00A34982" w:rsidP="00A34982">
      <w:pPr>
        <w:pStyle w:val="3GPPAgreements"/>
        <w:numPr>
          <w:ilvl w:val="1"/>
          <w:numId w:val="8"/>
        </w:numPr>
      </w:pPr>
      <w:r w:rsidRPr="005D4817">
        <w:t>3.</w:t>
      </w:r>
      <w:r w:rsidRPr="005D4817">
        <w:tab/>
      </w:r>
      <w:r w:rsidRPr="00C214DF">
        <w:t>gNB procedures to support NR positioning measurements, including</w:t>
      </w:r>
    </w:p>
    <w:p w:rsidR="00A34982" w:rsidRPr="00C214DF" w:rsidRDefault="00A34982" w:rsidP="00A34982">
      <w:pPr>
        <w:pStyle w:val="3GPPAgreements"/>
        <w:numPr>
          <w:ilvl w:val="2"/>
          <w:numId w:val="8"/>
        </w:numPr>
      </w:pPr>
      <w:r w:rsidRPr="005D4817">
        <w:lastRenderedPageBreak/>
        <w:t>a.</w:t>
      </w:r>
      <w:r w:rsidRPr="005D4817">
        <w:tab/>
      </w:r>
      <w:r w:rsidRPr="00C214DF">
        <w:t>DL PRS configuration aspects</w:t>
      </w:r>
    </w:p>
    <w:p w:rsidR="00A34982" w:rsidRPr="00C214DF" w:rsidRDefault="00A34982" w:rsidP="00A34982">
      <w:pPr>
        <w:pStyle w:val="3GPPAgreements"/>
        <w:numPr>
          <w:ilvl w:val="2"/>
          <w:numId w:val="8"/>
        </w:numPr>
      </w:pPr>
      <w:r w:rsidRPr="00C214DF">
        <w:t>b.</w:t>
      </w:r>
      <w:r w:rsidRPr="00C214DF">
        <w:tab/>
        <w:t>UL PRS configuration aspects</w:t>
      </w:r>
    </w:p>
    <w:p w:rsidR="00A34982" w:rsidRPr="00C214DF" w:rsidRDefault="00A34982" w:rsidP="00A34982">
      <w:pPr>
        <w:pStyle w:val="3GPPAgreements"/>
        <w:numPr>
          <w:ilvl w:val="2"/>
          <w:numId w:val="8"/>
        </w:numPr>
      </w:pPr>
      <w:r w:rsidRPr="00C214DF">
        <w:t>c.   Beam management aspects</w:t>
      </w:r>
    </w:p>
    <w:p w:rsidR="00A34982" w:rsidRPr="00C214DF" w:rsidRDefault="00A34982" w:rsidP="00A34982">
      <w:pPr>
        <w:pStyle w:val="3GPPAgreements"/>
        <w:numPr>
          <w:ilvl w:val="2"/>
          <w:numId w:val="8"/>
        </w:numPr>
      </w:pPr>
      <w:r w:rsidRPr="00C214DF">
        <w:t>d.</w:t>
      </w:r>
      <w:r w:rsidRPr="00C214DF">
        <w:tab/>
        <w:t>Measurement/reporting related aspects</w:t>
      </w:r>
    </w:p>
    <w:p w:rsidR="00A34982" w:rsidRDefault="00A34982" w:rsidP="00A34982">
      <w:pPr>
        <w:pStyle w:val="3GPPText"/>
        <w:rPr>
          <w:highlight w:val="green"/>
        </w:rPr>
      </w:pPr>
    </w:p>
    <w:p w:rsidR="00A34982" w:rsidRDefault="00A34982" w:rsidP="00A34982">
      <w:r w:rsidRPr="007D3757">
        <w:rPr>
          <w:highlight w:val="green"/>
        </w:rPr>
        <w:t>Agreement:</w:t>
      </w:r>
    </w:p>
    <w:p w:rsidR="00A34982" w:rsidRDefault="00A34982" w:rsidP="00A34982">
      <w:pPr>
        <w:pStyle w:val="3GPPAgreements"/>
      </w:pPr>
      <w:r>
        <w:t>T</w:t>
      </w:r>
      <w:r w:rsidRPr="005D4817">
        <w:t>he DL PRS configuration provided to the UE is independent of the configured DL BWPs of the UE</w:t>
      </w:r>
    </w:p>
    <w:p w:rsidR="00A34982" w:rsidRDefault="00A34982" w:rsidP="00A34982">
      <w:pPr>
        <w:pStyle w:val="3GPPText"/>
      </w:pPr>
    </w:p>
    <w:p w:rsidR="00A34982" w:rsidRDefault="00A34982" w:rsidP="00A34982">
      <w:r w:rsidRPr="00F17A35">
        <w:rPr>
          <w:highlight w:val="green"/>
        </w:rPr>
        <w:t>Agreement:</w:t>
      </w:r>
    </w:p>
    <w:p w:rsidR="00A34982" w:rsidRDefault="00A34982" w:rsidP="00A34982">
      <w:pPr>
        <w:pStyle w:val="3GPPAgreements"/>
      </w:pPr>
      <w:r>
        <w:t>For intra-frequency measurements:</w:t>
      </w:r>
    </w:p>
    <w:p w:rsidR="00A34982" w:rsidRDefault="00A34982" w:rsidP="00A34982">
      <w:pPr>
        <w:pStyle w:val="3GPPAgreements"/>
        <w:numPr>
          <w:ilvl w:val="1"/>
          <w:numId w:val="8"/>
        </w:numPr>
      </w:pPr>
      <w:r>
        <w:t>The UE is expected to measure the DL PRS resource outside the active DL BWP or with a numerology different from the numerology of the active DL BWP if the measurement is made during a configured measurement gap.</w:t>
      </w:r>
    </w:p>
    <w:p w:rsidR="00A34982" w:rsidRDefault="00A34982" w:rsidP="00A34982">
      <w:pPr>
        <w:pStyle w:val="3GPPAgreements"/>
        <w:numPr>
          <w:ilvl w:val="2"/>
          <w:numId w:val="8"/>
        </w:numPr>
      </w:pPr>
      <w:r>
        <w:t>Select from one of the following options for the measurement bandwidth</w:t>
      </w:r>
    </w:p>
    <w:p w:rsidR="00A34982" w:rsidRDefault="00A34982" w:rsidP="00A34982">
      <w:pPr>
        <w:pStyle w:val="3GPPAgreements"/>
        <w:numPr>
          <w:ilvl w:val="3"/>
          <w:numId w:val="8"/>
        </w:numPr>
      </w:pPr>
      <w:r>
        <w:t>Option 1: The UE measurement is within the DL BWP configuration</w:t>
      </w:r>
    </w:p>
    <w:p w:rsidR="00A34982" w:rsidRDefault="00A34982" w:rsidP="00A34982">
      <w:pPr>
        <w:pStyle w:val="3GPPAgreements"/>
        <w:numPr>
          <w:ilvl w:val="3"/>
          <w:numId w:val="8"/>
        </w:numPr>
      </w:pPr>
      <w:r>
        <w:t>Option 2: The UE can measure outside the DL BWP configuration</w:t>
      </w:r>
    </w:p>
    <w:p w:rsidR="00A34982" w:rsidRDefault="00A34982" w:rsidP="00A34982">
      <w:pPr>
        <w:pStyle w:val="3GPPAgreements"/>
        <w:numPr>
          <w:ilvl w:val="2"/>
          <w:numId w:val="8"/>
        </w:numPr>
      </w:pPr>
      <w:r>
        <w:t xml:space="preserve">FFS: Scenarios when measurements gaps would need to be configured. </w:t>
      </w:r>
    </w:p>
    <w:p w:rsidR="00A34982" w:rsidRDefault="00A34982" w:rsidP="00A34982">
      <w:pPr>
        <w:pStyle w:val="3GPPAgreements"/>
        <w:numPr>
          <w:ilvl w:val="1"/>
          <w:numId w:val="8"/>
        </w:numPr>
      </w:pPr>
      <w:r>
        <w:t>When not configured with a measurement gap, the UE is only required to measure DL PRS within the active DL BWP and with the same numerology as the active DL BWP.</w:t>
      </w:r>
    </w:p>
    <w:p w:rsidR="00A34982" w:rsidRDefault="00A34982" w:rsidP="00A34982">
      <w:pPr>
        <w:pStyle w:val="3GPPText"/>
      </w:pPr>
    </w:p>
    <w:p w:rsidR="00A34982" w:rsidRDefault="00A34982" w:rsidP="00A34982">
      <w:r w:rsidRPr="008C44A6">
        <w:rPr>
          <w:highlight w:val="green"/>
        </w:rPr>
        <w:t>Agreement:</w:t>
      </w:r>
    </w:p>
    <w:p w:rsidR="00A34982" w:rsidRPr="00F17A35" w:rsidRDefault="00A34982" w:rsidP="00A34982">
      <w:pPr>
        <w:pStyle w:val="3GPPAgreements"/>
      </w:pPr>
      <w:r w:rsidRPr="00F17A35">
        <w:t xml:space="preserve">For positioning purposes, to assist UE to </w:t>
      </w:r>
      <w:r w:rsidRPr="00C214DF">
        <w:t>perform Rx beamforming</w:t>
      </w:r>
      <w:r w:rsidRPr="00F17A35">
        <w:t xml:space="preserve">, </w:t>
      </w:r>
      <w:r>
        <w:t xml:space="preserve">consider one or more of </w:t>
      </w:r>
      <w:r w:rsidRPr="00F17A35">
        <w:t>the following options:</w:t>
      </w:r>
    </w:p>
    <w:p w:rsidR="00A34982" w:rsidRPr="00F17A35" w:rsidRDefault="00A34982" w:rsidP="00A34982">
      <w:pPr>
        <w:pStyle w:val="3GPPAgreements"/>
        <w:numPr>
          <w:ilvl w:val="1"/>
          <w:numId w:val="8"/>
        </w:numPr>
      </w:pPr>
      <w:r w:rsidRPr="00F17A35">
        <w:t xml:space="preserve">Option 1: The </w:t>
      </w:r>
      <w:r>
        <w:t xml:space="preserve">DL </w:t>
      </w:r>
      <w:r w:rsidRPr="00F17A35">
        <w:t>PRS can be configured to be QCLed Type D with a DL Reference Signal from a serving or neighboring cell.</w:t>
      </w:r>
    </w:p>
    <w:p w:rsidR="00A34982" w:rsidRPr="00F17A35" w:rsidRDefault="00A34982" w:rsidP="00A34982">
      <w:pPr>
        <w:pStyle w:val="3GPPAgreements"/>
        <w:numPr>
          <w:ilvl w:val="2"/>
          <w:numId w:val="8"/>
        </w:numPr>
      </w:pPr>
      <w:r w:rsidRPr="00F17A35">
        <w:t>Discuss further which DL reference signal can be used (e.g., SSB, CSI-RS, DL-PRS).</w:t>
      </w:r>
    </w:p>
    <w:p w:rsidR="00A34982" w:rsidRPr="00F17A35" w:rsidRDefault="00A34982" w:rsidP="00A34982">
      <w:pPr>
        <w:pStyle w:val="3GPPAgreements"/>
        <w:numPr>
          <w:ilvl w:val="1"/>
          <w:numId w:val="8"/>
        </w:numPr>
      </w:pPr>
      <w:r w:rsidRPr="00F17A35">
        <w:t xml:space="preserve">Option 2: The UE may perform a Rx beam sweeping on </w:t>
      </w:r>
      <w:r>
        <w:t xml:space="preserve">DL </w:t>
      </w:r>
      <w:r w:rsidRPr="00F17A35">
        <w:t>PRS resources which are transmitted with the same downlink spatial domain transmission filter.</w:t>
      </w:r>
    </w:p>
    <w:p w:rsidR="00A34982" w:rsidRPr="00F17A35" w:rsidRDefault="00A34982" w:rsidP="00A34982">
      <w:pPr>
        <w:pStyle w:val="3GPPAgreements"/>
        <w:numPr>
          <w:ilvl w:val="1"/>
          <w:numId w:val="8"/>
        </w:numPr>
      </w:pPr>
      <w:r w:rsidRPr="00F17A35">
        <w:t xml:space="preserve">Option 3: The UE may use a fixed Rx beam to receive </w:t>
      </w:r>
      <w:r>
        <w:t xml:space="preserve">DL </w:t>
      </w:r>
      <w:r w:rsidRPr="00F17A35">
        <w:t xml:space="preserve">PRS resources which are transmitted with different downlink spatial domain transmission filter. </w:t>
      </w:r>
    </w:p>
    <w:p w:rsidR="00A34982" w:rsidRPr="00F17A35" w:rsidRDefault="00A34982" w:rsidP="00A34982">
      <w:pPr>
        <w:pStyle w:val="3GPPAgreements"/>
        <w:numPr>
          <w:ilvl w:val="2"/>
          <w:numId w:val="8"/>
        </w:numPr>
      </w:pPr>
      <w:r w:rsidRPr="00F17A35">
        <w:t>FFS: Whether this option can be achieved by Option 1</w:t>
      </w:r>
    </w:p>
    <w:p w:rsidR="00A34982" w:rsidRDefault="00A34982" w:rsidP="00A34982">
      <w:pPr>
        <w:pStyle w:val="3GPPAgreements"/>
        <w:numPr>
          <w:ilvl w:val="1"/>
          <w:numId w:val="8"/>
        </w:numPr>
      </w:pPr>
      <w:r w:rsidRPr="00F17A35">
        <w:t>FFS on specification impacts.</w:t>
      </w:r>
    </w:p>
    <w:p w:rsidR="00A34982" w:rsidRDefault="00A34982" w:rsidP="00A34982">
      <w:pPr>
        <w:pStyle w:val="3GPPText"/>
      </w:pPr>
    </w:p>
    <w:p w:rsidR="00A34982" w:rsidRDefault="00A34982" w:rsidP="00A34982">
      <w:pPr>
        <w:rPr>
          <w:lang w:val="en-US"/>
        </w:rPr>
      </w:pPr>
      <w:r w:rsidRPr="00CD6119">
        <w:rPr>
          <w:highlight w:val="green"/>
          <w:lang w:val="en-US"/>
        </w:rPr>
        <w:t>Agreement:</w:t>
      </w:r>
    </w:p>
    <w:p w:rsidR="00A34982" w:rsidRPr="008C44A6" w:rsidRDefault="00A34982" w:rsidP="00A34982">
      <w:pPr>
        <w:pStyle w:val="3GPPAgreements"/>
      </w:pPr>
      <w:r w:rsidRPr="008C44A6">
        <w:t xml:space="preserve">For positioning purposes, with regard to the </w:t>
      </w:r>
      <w:r w:rsidRPr="00C214DF">
        <w:t>UL SRS transmission timing,</w:t>
      </w:r>
      <w:r w:rsidRPr="008C44A6">
        <w:t xml:space="preserve"> at least the following options have been identified:</w:t>
      </w:r>
    </w:p>
    <w:p w:rsidR="00A34982" w:rsidRPr="008C44A6" w:rsidRDefault="00A34982" w:rsidP="00A34982">
      <w:pPr>
        <w:pStyle w:val="3GPPAgreements"/>
        <w:numPr>
          <w:ilvl w:val="1"/>
          <w:numId w:val="8"/>
        </w:numPr>
      </w:pPr>
      <w:r w:rsidRPr="008C44A6">
        <w:t xml:space="preserve">Option 1: </w:t>
      </w:r>
      <w:r>
        <w:t>No adjustment is made to the configured TA. That is, s</w:t>
      </w:r>
      <w:r w:rsidRPr="008C44A6">
        <w:t>upport only a TA configuration which is based only on the serving cell (i.e., the TA value applied to the corresponding UL symbol is the same as the latest TA for regular UL symbols).</w:t>
      </w:r>
    </w:p>
    <w:p w:rsidR="00A34982" w:rsidRPr="008C44A6" w:rsidRDefault="00A34982" w:rsidP="00A34982">
      <w:pPr>
        <w:pStyle w:val="3GPPAgreements"/>
        <w:numPr>
          <w:ilvl w:val="1"/>
          <w:numId w:val="8"/>
        </w:numPr>
      </w:pPr>
      <w:r w:rsidRPr="008C44A6">
        <w:t xml:space="preserve">Option 2: The configured TA can be adjusted for the purpose of transmitting UL </w:t>
      </w:r>
      <w:r>
        <w:t>S</w:t>
      </w:r>
      <w:r w:rsidRPr="008C44A6">
        <w:t>RS intended to a neighboring cell. The adjustment value can be provided by the UE to the network upon request.</w:t>
      </w:r>
    </w:p>
    <w:p w:rsidR="00A34982" w:rsidRPr="008C44A6" w:rsidRDefault="00A34982" w:rsidP="00A34982">
      <w:pPr>
        <w:pStyle w:val="3GPPAgreements"/>
        <w:numPr>
          <w:ilvl w:val="2"/>
          <w:numId w:val="8"/>
        </w:numPr>
      </w:pPr>
      <w:r w:rsidRPr="008C44A6">
        <w:t>Note: The adjustment value is not needed to be known at the measuring cell for the purpose of UL-AoA measurement</w:t>
      </w:r>
    </w:p>
    <w:p w:rsidR="00A34982" w:rsidRPr="008C44A6" w:rsidRDefault="00A34982" w:rsidP="00A34982">
      <w:pPr>
        <w:pStyle w:val="3GPPAgreements"/>
        <w:numPr>
          <w:ilvl w:val="1"/>
          <w:numId w:val="8"/>
        </w:numPr>
      </w:pPr>
      <w:r w:rsidRPr="008C44A6">
        <w:t xml:space="preserve">Option 3: The configured TA can be adjusted for the purpose of transmitting UL </w:t>
      </w:r>
      <w:r>
        <w:t>S</w:t>
      </w:r>
      <w:r w:rsidRPr="008C44A6">
        <w:t>RS intended to a neighboring cell. The adjustment value is provided by the network to the UE.</w:t>
      </w:r>
    </w:p>
    <w:p w:rsidR="00A34982" w:rsidRDefault="00A34982" w:rsidP="00A34982">
      <w:pPr>
        <w:pStyle w:val="3GPPText"/>
      </w:pPr>
    </w:p>
    <w:p w:rsidR="00A34982" w:rsidRDefault="00A34982" w:rsidP="00A34982">
      <w:pPr>
        <w:rPr>
          <w:lang w:val="en-US"/>
        </w:rPr>
      </w:pPr>
      <w:r w:rsidRPr="00507A84">
        <w:rPr>
          <w:highlight w:val="green"/>
          <w:lang w:val="en-US"/>
        </w:rPr>
        <w:t>Agreement:</w:t>
      </w:r>
    </w:p>
    <w:p w:rsidR="00A34982" w:rsidRPr="00CD6119" w:rsidRDefault="00A34982" w:rsidP="00A34982">
      <w:pPr>
        <w:pStyle w:val="3GPPAgreements"/>
      </w:pPr>
      <w:r w:rsidRPr="00CD6119">
        <w:t xml:space="preserve">For positioning purposes, with regards to the </w:t>
      </w:r>
      <w:r w:rsidRPr="00CD6119">
        <w:rPr>
          <w:bCs/>
        </w:rPr>
        <w:t>UL SRS transmission power</w:t>
      </w:r>
      <w:r w:rsidRPr="00CD6119">
        <w:t>, at least the following options have been identified:</w:t>
      </w:r>
    </w:p>
    <w:p w:rsidR="00A34982" w:rsidRDefault="00A34982" w:rsidP="00A34982">
      <w:pPr>
        <w:pStyle w:val="3GPPAgreements"/>
        <w:numPr>
          <w:ilvl w:val="1"/>
          <w:numId w:val="8"/>
        </w:numPr>
      </w:pPr>
      <w:r w:rsidRPr="00CD6119">
        <w:t xml:space="preserve">Option 1: The UL SRS Tx power is constant (i.e., no power control is supported). </w:t>
      </w:r>
    </w:p>
    <w:p w:rsidR="00A34982" w:rsidRPr="00CD6119" w:rsidRDefault="00A34982" w:rsidP="00A34982">
      <w:pPr>
        <w:pStyle w:val="3GPPAgreements"/>
        <w:numPr>
          <w:ilvl w:val="2"/>
          <w:numId w:val="8"/>
        </w:numPr>
      </w:pPr>
      <w:r>
        <w:t>FFS: The value of the constant Tx power and how it is determined</w:t>
      </w:r>
    </w:p>
    <w:p w:rsidR="00A34982" w:rsidRPr="00CD6119" w:rsidRDefault="00A34982" w:rsidP="00A34982">
      <w:pPr>
        <w:pStyle w:val="3GPPAgreements"/>
        <w:numPr>
          <w:ilvl w:val="1"/>
          <w:numId w:val="8"/>
        </w:numPr>
      </w:pPr>
      <w:r w:rsidRPr="00CD6119">
        <w:t>Option 2: The UL SRS T</w:t>
      </w:r>
      <w:r>
        <w:t>x</w:t>
      </w:r>
      <w:r w:rsidRPr="00CD6119">
        <w:t xml:space="preserve"> power is based on the existing power control procedure.</w:t>
      </w:r>
    </w:p>
    <w:p w:rsidR="00A34982" w:rsidRPr="00CD6119" w:rsidRDefault="00A34982" w:rsidP="00A34982">
      <w:pPr>
        <w:pStyle w:val="3GPPAgreements"/>
        <w:numPr>
          <w:ilvl w:val="1"/>
          <w:numId w:val="8"/>
        </w:numPr>
      </w:pPr>
      <w:r w:rsidRPr="00CD6119">
        <w:t>Option 3: The UL SRS Tx power is determined by modifying the existing power control procedure, for example:</w:t>
      </w:r>
    </w:p>
    <w:p w:rsidR="00A34982" w:rsidRPr="00CD6119" w:rsidRDefault="00A34982" w:rsidP="00A34982">
      <w:pPr>
        <w:pStyle w:val="3GPPAgreements"/>
        <w:numPr>
          <w:ilvl w:val="2"/>
          <w:numId w:val="8"/>
        </w:numPr>
      </w:pPr>
      <w:r w:rsidRPr="00CD6119">
        <w:t xml:space="preserve">Support configuring a DL reference signal of a neighboring cell to be used for SRS path loss estimation. </w:t>
      </w:r>
    </w:p>
    <w:p w:rsidR="00A34982" w:rsidRPr="00CD6119" w:rsidRDefault="00A34982" w:rsidP="00A34982">
      <w:pPr>
        <w:pStyle w:val="3GPPAgreements"/>
        <w:numPr>
          <w:ilvl w:val="3"/>
          <w:numId w:val="8"/>
        </w:numPr>
      </w:pPr>
      <w:r>
        <w:t>FFS: W</w:t>
      </w:r>
      <w:r w:rsidRPr="00CD6119">
        <w:t xml:space="preserve">hich reference signals can be used (e.g. a CSI-RS, or a SSB, or </w:t>
      </w:r>
      <w:r>
        <w:t xml:space="preserve">DL </w:t>
      </w:r>
      <w:r w:rsidRPr="00CD6119">
        <w:t>PRS).</w:t>
      </w:r>
    </w:p>
    <w:p w:rsidR="00A34982" w:rsidRPr="00CD6119" w:rsidRDefault="00A34982" w:rsidP="00A34982">
      <w:pPr>
        <w:pStyle w:val="3GPPAgreements"/>
        <w:numPr>
          <w:ilvl w:val="2"/>
          <w:numId w:val="8"/>
        </w:numPr>
      </w:pPr>
      <w:r>
        <w:t xml:space="preserve">FFS: </w:t>
      </w:r>
      <w:r w:rsidRPr="00CD6119">
        <w:t>which power control modes are supported (e.g., open loop only, or open loop and closed loop).</w:t>
      </w:r>
    </w:p>
    <w:p w:rsidR="00A34982" w:rsidRPr="00C214DF" w:rsidRDefault="00A34982" w:rsidP="00A34982">
      <w:pPr>
        <w:pStyle w:val="3GPPText"/>
      </w:pPr>
    </w:p>
    <w:p w:rsidR="00A34982" w:rsidRDefault="00A34982" w:rsidP="00A34982">
      <w:r w:rsidRPr="00D41EDA">
        <w:rPr>
          <w:highlight w:val="green"/>
        </w:rPr>
        <w:t>Agreement:</w:t>
      </w:r>
    </w:p>
    <w:p w:rsidR="00A34982" w:rsidRPr="006D22C6" w:rsidRDefault="00A34982" w:rsidP="00A34982">
      <w:pPr>
        <w:pStyle w:val="3GPPAgreements"/>
      </w:pPr>
      <w:r w:rsidRPr="006D22C6">
        <w:t xml:space="preserve">For positioning purposes, with regard to UL Beam management/alignment towards serving and neighbouring cells, </w:t>
      </w:r>
      <w:r>
        <w:t xml:space="preserve">consider one or more of </w:t>
      </w:r>
      <w:r w:rsidRPr="006D22C6">
        <w:t>at least the following options:</w:t>
      </w:r>
    </w:p>
    <w:p w:rsidR="00A34982" w:rsidRPr="006D22C6" w:rsidRDefault="00A34982" w:rsidP="00A34982">
      <w:pPr>
        <w:pStyle w:val="3GPPAgreements"/>
        <w:numPr>
          <w:ilvl w:val="1"/>
          <w:numId w:val="8"/>
        </w:numPr>
      </w:pPr>
      <w:r w:rsidRPr="006D22C6">
        <w:t>Option 1:  Support configuration of a spatial relation between a reference DL RS from serving or neighbouring cells and the target SRS.</w:t>
      </w:r>
    </w:p>
    <w:p w:rsidR="00A34982" w:rsidRPr="006D22C6" w:rsidRDefault="00A34982" w:rsidP="00A34982">
      <w:pPr>
        <w:pStyle w:val="3GPPAgreements"/>
        <w:numPr>
          <w:ilvl w:val="2"/>
          <w:numId w:val="8"/>
        </w:numPr>
      </w:pPr>
      <w:r>
        <w:t>FFS: W</w:t>
      </w:r>
      <w:r w:rsidRPr="006D22C6">
        <w:t>hich Reference DL RS can be used (e.g., SSB/CSI-RS/DL-PRS).</w:t>
      </w:r>
    </w:p>
    <w:p w:rsidR="00A34982" w:rsidRPr="006D22C6" w:rsidRDefault="00A34982" w:rsidP="00A34982">
      <w:pPr>
        <w:pStyle w:val="3GPPAgreements"/>
        <w:numPr>
          <w:ilvl w:val="1"/>
          <w:numId w:val="8"/>
        </w:numPr>
      </w:pPr>
      <w:r w:rsidRPr="006D22C6">
        <w:t>Option 2: Support UE Tx beam-sweeping on UL SRS transmissions across multiple UL SRS Resources.</w:t>
      </w:r>
    </w:p>
    <w:p w:rsidR="00A34982" w:rsidRDefault="00A34982" w:rsidP="00A34982">
      <w:pPr>
        <w:pStyle w:val="3GPPAgreements"/>
        <w:numPr>
          <w:ilvl w:val="1"/>
          <w:numId w:val="8"/>
        </w:numPr>
      </w:pPr>
      <w:r w:rsidRPr="006D22C6">
        <w:t>Option 3: The Tx beam is fixed</w:t>
      </w:r>
      <w:r>
        <w:t xml:space="preserve"> for </w:t>
      </w:r>
      <w:r w:rsidRPr="006D22C6">
        <w:t>UL SRS transmissions across multiple UL SRS Resources, for both FR1 and FR2.</w:t>
      </w:r>
    </w:p>
    <w:p w:rsidR="00A34982" w:rsidRPr="006D22C6" w:rsidRDefault="00A34982" w:rsidP="00A34982">
      <w:pPr>
        <w:pStyle w:val="3GPPAgreements"/>
        <w:numPr>
          <w:ilvl w:val="2"/>
          <w:numId w:val="8"/>
        </w:numPr>
      </w:pPr>
      <w:r>
        <w:t>FFS: How the fixed beam is selected</w:t>
      </w:r>
    </w:p>
    <w:p w:rsidR="00A34982" w:rsidRDefault="00A34982" w:rsidP="00A34982"/>
    <w:p w:rsidR="00A34982" w:rsidRDefault="00A34982" w:rsidP="00A34982">
      <w:pPr>
        <w:pStyle w:val="Heading1"/>
      </w:pPr>
      <w:r>
        <w:t xml:space="preserve">Work </w:t>
      </w:r>
      <w:r w:rsidRPr="00782845">
        <w:t xml:space="preserve">on NR </w:t>
      </w:r>
      <w:r>
        <w:t>P</w:t>
      </w:r>
      <w:r w:rsidRPr="00782845">
        <w:t xml:space="preserve">ositioning </w:t>
      </w:r>
      <w:r>
        <w:t>S</w:t>
      </w:r>
      <w:r w:rsidRPr="00782845">
        <w:t>upport</w:t>
      </w:r>
      <w:r>
        <w:t xml:space="preserve"> – RAN1#97</w:t>
      </w:r>
    </w:p>
    <w:p w:rsidR="00A34982" w:rsidRDefault="00A34982" w:rsidP="00A34982"/>
    <w:p w:rsidR="00A34982" w:rsidRDefault="00A34982" w:rsidP="00A34982">
      <w:pPr>
        <w:pStyle w:val="3GPPH2"/>
      </w:pPr>
      <w:bookmarkStart w:id="10" w:name="_Toc8314402"/>
      <w:r>
        <w:t>DL Reference Signals for NR Positioning</w:t>
      </w:r>
      <w:bookmarkEnd w:id="10"/>
    </w:p>
    <w:p w:rsidR="00A34982" w:rsidRDefault="00A34982" w:rsidP="00A34982">
      <w:r w:rsidRPr="00EB4D89">
        <w:rPr>
          <w:highlight w:val="green"/>
        </w:rPr>
        <w:t>Agreement:</w:t>
      </w:r>
    </w:p>
    <w:p w:rsidR="00A34982" w:rsidRPr="007056AA" w:rsidRDefault="00A34982" w:rsidP="00A34982">
      <w:pPr>
        <w:pStyle w:val="3GPPAgreements"/>
      </w:pPr>
      <w:r w:rsidRPr="007056AA">
        <w:t>DL PRS Resource is described by at least the following parameters</w:t>
      </w:r>
    </w:p>
    <w:p w:rsidR="00A34982" w:rsidRPr="007056AA" w:rsidRDefault="00A34982" w:rsidP="00A34982">
      <w:pPr>
        <w:pStyle w:val="3GPPAgreements"/>
        <w:numPr>
          <w:ilvl w:val="1"/>
          <w:numId w:val="8"/>
        </w:numPr>
      </w:pPr>
      <w:r w:rsidRPr="007056AA">
        <w:t>DL PRS Resource ID (previously agreed)</w:t>
      </w:r>
    </w:p>
    <w:p w:rsidR="00A34982" w:rsidRPr="007056AA" w:rsidRDefault="00A34982" w:rsidP="00A34982">
      <w:pPr>
        <w:pStyle w:val="3GPPAgreements"/>
        <w:numPr>
          <w:ilvl w:val="1"/>
          <w:numId w:val="8"/>
        </w:numPr>
      </w:pPr>
      <w:r w:rsidRPr="007056AA">
        <w:t>Sequence ID (previously agreed)</w:t>
      </w:r>
    </w:p>
    <w:p w:rsidR="00A34982" w:rsidRPr="007056AA" w:rsidRDefault="00A34982" w:rsidP="00A34982">
      <w:pPr>
        <w:pStyle w:val="3GPPAgreements"/>
        <w:numPr>
          <w:ilvl w:val="1"/>
          <w:numId w:val="8"/>
        </w:numPr>
      </w:pPr>
      <w:r w:rsidRPr="007056AA">
        <w:t>Comb Size-N</w:t>
      </w:r>
    </w:p>
    <w:p w:rsidR="00A34982" w:rsidRPr="007056AA" w:rsidRDefault="00A34982" w:rsidP="00A34982">
      <w:pPr>
        <w:pStyle w:val="3GPPAgreements"/>
        <w:numPr>
          <w:ilvl w:val="1"/>
          <w:numId w:val="8"/>
        </w:numPr>
      </w:pPr>
      <w:r w:rsidRPr="007056AA">
        <w:t>RE Offset in frequency domain</w:t>
      </w:r>
    </w:p>
    <w:p w:rsidR="00A34982" w:rsidRPr="00D0254A" w:rsidRDefault="00A34982" w:rsidP="00A34982">
      <w:pPr>
        <w:pStyle w:val="3GPPAgreements"/>
        <w:numPr>
          <w:ilvl w:val="2"/>
          <w:numId w:val="8"/>
        </w:numPr>
      </w:pPr>
      <w:r w:rsidRPr="00D0254A">
        <w:t xml:space="preserve">FFS whether </w:t>
      </w:r>
      <w:r>
        <w:t xml:space="preserve">this offset </w:t>
      </w:r>
      <w:r w:rsidRPr="00D0254A">
        <w:t>is a single value or multiple values</w:t>
      </w:r>
    </w:p>
    <w:p w:rsidR="00A34982" w:rsidRPr="00D0254A" w:rsidRDefault="00A34982" w:rsidP="00A34982">
      <w:pPr>
        <w:pStyle w:val="3GPPAgreements"/>
        <w:numPr>
          <w:ilvl w:val="1"/>
          <w:numId w:val="8"/>
        </w:numPr>
      </w:pPr>
      <w:r w:rsidRPr="00D0254A">
        <w:t>Starting slot and symbol of DL PRS Resource</w:t>
      </w:r>
    </w:p>
    <w:p w:rsidR="00A34982" w:rsidRPr="00D0254A" w:rsidRDefault="00A34982" w:rsidP="00A34982">
      <w:pPr>
        <w:pStyle w:val="3GPPAgreements"/>
        <w:numPr>
          <w:ilvl w:val="2"/>
          <w:numId w:val="8"/>
        </w:numPr>
      </w:pPr>
      <w:r w:rsidRPr="00D0254A">
        <w:t>FFS whether it can be represented by time offset with respect to some reference</w:t>
      </w:r>
    </w:p>
    <w:p w:rsidR="00A34982" w:rsidRPr="00D0254A" w:rsidRDefault="00A34982" w:rsidP="00A34982">
      <w:pPr>
        <w:pStyle w:val="3GPPAgreements"/>
        <w:numPr>
          <w:ilvl w:val="1"/>
          <w:numId w:val="8"/>
        </w:numPr>
      </w:pPr>
      <w:r w:rsidRPr="00D0254A">
        <w:t>Number of symbols per DL PRS Resource (Duration of DL PRS Resource)</w:t>
      </w:r>
    </w:p>
    <w:p w:rsidR="00A34982" w:rsidRPr="00D0254A" w:rsidRDefault="00A34982" w:rsidP="00A34982">
      <w:pPr>
        <w:pStyle w:val="3GPPAgreements"/>
        <w:numPr>
          <w:ilvl w:val="1"/>
          <w:numId w:val="8"/>
        </w:numPr>
      </w:pPr>
      <w:r w:rsidRPr="00D0254A">
        <w:t>Quasi-colocation information (QCL with other DL reference signals)</w:t>
      </w:r>
    </w:p>
    <w:p w:rsidR="00A34982" w:rsidRDefault="00A34982" w:rsidP="00A34982">
      <w:pPr>
        <w:pStyle w:val="3GPPAgreements"/>
        <w:numPr>
          <w:ilvl w:val="2"/>
          <w:numId w:val="8"/>
        </w:numPr>
      </w:pPr>
      <w:r w:rsidRPr="00D0254A">
        <w:t>FFS QCL type and source reference signals</w:t>
      </w:r>
    </w:p>
    <w:p w:rsidR="00A34982" w:rsidRPr="00A827CC" w:rsidRDefault="00A34982" w:rsidP="00A34982">
      <w:pPr>
        <w:pStyle w:val="3GPPAgreements"/>
        <w:numPr>
          <w:ilvl w:val="1"/>
          <w:numId w:val="8"/>
        </w:numPr>
      </w:pPr>
      <w:r w:rsidRPr="00D0254A">
        <w:t>FFS</w:t>
      </w:r>
      <w:r>
        <w:t xml:space="preserve">: </w:t>
      </w:r>
      <w:r w:rsidRPr="00D0254A">
        <w:t>Number of Tx Ports</w:t>
      </w:r>
    </w:p>
    <w:p w:rsidR="00A34982" w:rsidRPr="00D0254A" w:rsidRDefault="00A34982" w:rsidP="00A34982">
      <w:pPr>
        <w:pStyle w:val="3GPPAgreements"/>
        <w:numPr>
          <w:ilvl w:val="1"/>
          <w:numId w:val="8"/>
        </w:numPr>
      </w:pPr>
      <w:r w:rsidRPr="00D0254A">
        <w:t>FFS</w:t>
      </w:r>
      <w:r>
        <w:t>: P</w:t>
      </w:r>
      <w:r w:rsidRPr="00D0254A">
        <w:t>ower offset b/w DL PRS and SSB</w:t>
      </w:r>
    </w:p>
    <w:p w:rsidR="00A34982" w:rsidRPr="00D0254A" w:rsidRDefault="00A34982" w:rsidP="00A34982">
      <w:pPr>
        <w:pStyle w:val="3GPPAgreements"/>
        <w:numPr>
          <w:ilvl w:val="1"/>
          <w:numId w:val="8"/>
        </w:numPr>
      </w:pPr>
      <w:r w:rsidRPr="00D0254A">
        <w:t>FFS</w:t>
      </w:r>
      <w:r>
        <w:t>:</w:t>
      </w:r>
      <w:r w:rsidRPr="00D0254A">
        <w:t xml:space="preserve"> Transmission bandwidth and starting PRB with respect to Point A</w:t>
      </w:r>
    </w:p>
    <w:p w:rsidR="00A34982" w:rsidRPr="00D0254A" w:rsidRDefault="00A34982" w:rsidP="00A34982">
      <w:pPr>
        <w:pStyle w:val="3GPPAgreements"/>
        <w:numPr>
          <w:ilvl w:val="1"/>
          <w:numId w:val="8"/>
        </w:numPr>
      </w:pPr>
      <w:r w:rsidRPr="00D0254A">
        <w:lastRenderedPageBreak/>
        <w:t>FFS</w:t>
      </w:r>
      <w:r>
        <w:t>: N</w:t>
      </w:r>
      <w:r w:rsidRPr="00D0254A">
        <w:t>umerology</w:t>
      </w:r>
    </w:p>
    <w:p w:rsidR="00A34982" w:rsidRDefault="00A34982" w:rsidP="00A34982">
      <w:pPr>
        <w:pStyle w:val="3GPPAgreements"/>
      </w:pPr>
      <w:r w:rsidRPr="00D0254A">
        <w:t>Note: RAN1</w:t>
      </w:r>
      <w:r>
        <w:t xml:space="preserve"> to discuss further</w:t>
      </w:r>
      <w:r w:rsidRPr="00D0254A">
        <w:t xml:space="preserve"> whether some of the above parameters belong to Resource Set configuration and </w:t>
      </w:r>
      <w:r>
        <w:t xml:space="preserve">are </w:t>
      </w:r>
      <w:r w:rsidRPr="00D0254A">
        <w:t>applied to all Resources within a Resource Set or not.</w:t>
      </w:r>
    </w:p>
    <w:p w:rsidR="00A34982" w:rsidRDefault="00A34982" w:rsidP="00A34982"/>
    <w:p w:rsidR="00A34982" w:rsidRDefault="00A34982" w:rsidP="00A34982">
      <w:r w:rsidRPr="00816544">
        <w:rPr>
          <w:highlight w:val="green"/>
        </w:rPr>
        <w:t>Agreement:</w:t>
      </w:r>
    </w:p>
    <w:p w:rsidR="00A34982" w:rsidRDefault="00A34982" w:rsidP="00A34982">
      <w:pPr>
        <w:pStyle w:val="3GPPAgreements"/>
      </w:pPr>
      <w:r>
        <w:rPr>
          <w:rFonts w:hint="eastAsia"/>
        </w:rPr>
        <w:t>Number of symbols for DL PRS Resource is configurable from the following set {2, 4, 6}</w:t>
      </w:r>
    </w:p>
    <w:p w:rsidR="00A34982" w:rsidRDefault="00A34982" w:rsidP="00A34982">
      <w:pPr>
        <w:pStyle w:val="3GPPAgreements"/>
        <w:numPr>
          <w:ilvl w:val="1"/>
          <w:numId w:val="8"/>
        </w:numPr>
      </w:pPr>
      <w:r>
        <w:rPr>
          <w:rFonts w:hint="eastAsia"/>
        </w:rPr>
        <w:t>FFS</w:t>
      </w:r>
      <w:r>
        <w:t>:</w:t>
      </w:r>
      <w:r>
        <w:rPr>
          <w:rFonts w:hint="eastAsia"/>
        </w:rPr>
        <w:t xml:space="preserve"> </w:t>
      </w:r>
      <w:r>
        <w:t>Inclusion of o</w:t>
      </w:r>
      <w:r>
        <w:rPr>
          <w:rFonts w:hint="eastAsia"/>
        </w:rPr>
        <w:t>ther values</w:t>
      </w:r>
      <w:r>
        <w:t xml:space="preserve"> in the set including values in {1, 3, 8, 12}</w:t>
      </w:r>
    </w:p>
    <w:p w:rsidR="00A34982" w:rsidRDefault="00A34982" w:rsidP="00A34982">
      <w:pPr>
        <w:pStyle w:val="3GPPAgreements"/>
      </w:pPr>
      <w:r>
        <w:t>DL PRS Resource comb-N value is configurable from the set {2, 4, 6}</w:t>
      </w:r>
    </w:p>
    <w:p w:rsidR="00A34982" w:rsidRDefault="00A34982" w:rsidP="009643D5">
      <w:pPr>
        <w:pStyle w:val="3GPPAgreements"/>
        <w:numPr>
          <w:ilvl w:val="1"/>
          <w:numId w:val="8"/>
        </w:numPr>
      </w:pPr>
      <w:r>
        <w:t>FFS: Inclusion of o</w:t>
      </w:r>
      <w:r>
        <w:rPr>
          <w:rFonts w:hint="eastAsia"/>
        </w:rPr>
        <w:t>ther values</w:t>
      </w:r>
      <w:r>
        <w:t xml:space="preserve"> in the set including values in {1, 8, 12}</w:t>
      </w:r>
    </w:p>
    <w:p w:rsidR="00A34982" w:rsidRDefault="00A34982" w:rsidP="009643D5">
      <w:pPr>
        <w:pStyle w:val="3GPPAgreements"/>
      </w:pPr>
      <w:r>
        <w:t>Note: The dependence between the number of symbols and the comb size should be considered when considering the inclusion of additional values in the sets for these parameters</w:t>
      </w:r>
    </w:p>
    <w:p w:rsidR="00A34982" w:rsidRDefault="00A34982" w:rsidP="00A34982">
      <w:pPr>
        <w:pStyle w:val="3GPPText"/>
      </w:pPr>
    </w:p>
    <w:p w:rsidR="00A34982" w:rsidRDefault="00A34982" w:rsidP="00A34982">
      <w:pPr>
        <w:ind w:left="1350" w:hanging="1350"/>
      </w:pPr>
      <w:r w:rsidRPr="001A3854">
        <w:rPr>
          <w:highlight w:val="green"/>
        </w:rPr>
        <w:t>Agreement:</w:t>
      </w:r>
    </w:p>
    <w:p w:rsidR="00A34982" w:rsidRDefault="00A34982" w:rsidP="00A34982">
      <w:pPr>
        <w:pStyle w:val="3GPPAgreements"/>
      </w:pPr>
      <w:r>
        <w:t>RAN1 to select one of the following alternatives for periodic DL PRS Resource Allocation at RAN1#98:</w:t>
      </w:r>
    </w:p>
    <w:p w:rsidR="00A34982" w:rsidRDefault="00A34982" w:rsidP="00A34982">
      <w:pPr>
        <w:pStyle w:val="3GPPAgreements"/>
        <w:numPr>
          <w:ilvl w:val="1"/>
          <w:numId w:val="8"/>
        </w:numPr>
      </w:pPr>
      <w:r>
        <w:t>Alt.1 - Periodicity of DL PRS Resource is configured at DL PRS Resource Set level</w:t>
      </w:r>
    </w:p>
    <w:p w:rsidR="00A34982" w:rsidRDefault="00A34982" w:rsidP="00A34982">
      <w:pPr>
        <w:pStyle w:val="3GPPAgreements"/>
        <w:numPr>
          <w:ilvl w:val="2"/>
          <w:numId w:val="8"/>
        </w:numPr>
      </w:pPr>
      <w:r>
        <w:t>Common period is used for DL PRS resources within a DL PRS Resource Set</w:t>
      </w:r>
    </w:p>
    <w:p w:rsidR="00A34982" w:rsidRDefault="00A34982" w:rsidP="00A34982">
      <w:pPr>
        <w:pStyle w:val="3GPPAgreements"/>
        <w:numPr>
          <w:ilvl w:val="1"/>
          <w:numId w:val="8"/>
        </w:numPr>
      </w:pPr>
      <w:r>
        <w:t>Alt.2 - Periodicity of DL PRS Resource is configured at DL PRS Resource level</w:t>
      </w:r>
    </w:p>
    <w:p w:rsidR="00A34982" w:rsidRDefault="00A34982" w:rsidP="00A34982">
      <w:pPr>
        <w:pStyle w:val="3GPPAgreements"/>
        <w:numPr>
          <w:ilvl w:val="2"/>
          <w:numId w:val="8"/>
        </w:numPr>
      </w:pPr>
      <w:r>
        <w:t>Different periods can be used for DL PRS resources within a DL PRS Resource Set</w:t>
      </w:r>
    </w:p>
    <w:p w:rsidR="00A34982" w:rsidRPr="00A34982" w:rsidRDefault="00A34982" w:rsidP="00A34982">
      <w:pPr>
        <w:pStyle w:val="3GPPText"/>
      </w:pPr>
    </w:p>
    <w:p w:rsidR="00A34982" w:rsidRDefault="00A34982" w:rsidP="00A34982">
      <w:pPr>
        <w:ind w:left="1350" w:hanging="1350"/>
      </w:pPr>
      <w:r w:rsidRPr="00AA289E">
        <w:rPr>
          <w:highlight w:val="green"/>
        </w:rPr>
        <w:t>Agreement:</w:t>
      </w:r>
    </w:p>
    <w:p w:rsidR="00A34982" w:rsidRDefault="00A34982" w:rsidP="00A34982">
      <w:pPr>
        <w:pStyle w:val="3GPPAgreements"/>
      </w:pPr>
      <w:r>
        <w:t>DL PRS occasion is one instance of periodically repeated time windows (consecutive slot(s)) where DL PRS is expected to be transmitted</w:t>
      </w:r>
    </w:p>
    <w:p w:rsidR="00A34982" w:rsidRDefault="00A34982" w:rsidP="00A34982">
      <w:pPr>
        <w:pStyle w:val="3GPPAgreements"/>
        <w:numPr>
          <w:ilvl w:val="1"/>
          <w:numId w:val="8"/>
        </w:numPr>
      </w:pPr>
      <w:r>
        <w:t>FFS: If this definition is introduced for muting or DL PRS resource allocation or both</w:t>
      </w:r>
    </w:p>
    <w:p w:rsidR="00A34982" w:rsidRPr="00A34982" w:rsidRDefault="00A34982" w:rsidP="00A34982">
      <w:pPr>
        <w:pStyle w:val="3GPPText"/>
      </w:pPr>
    </w:p>
    <w:p w:rsidR="00A34982" w:rsidRDefault="00A34982" w:rsidP="00A34982">
      <w:pPr>
        <w:pStyle w:val="3GPPH2"/>
      </w:pPr>
      <w:bookmarkStart w:id="11" w:name="_Toc8314403"/>
      <w:r>
        <w:t>UL Reference Signals for NR Positioning</w:t>
      </w:r>
      <w:bookmarkEnd w:id="11"/>
    </w:p>
    <w:p w:rsidR="00A34982" w:rsidRDefault="00A34982" w:rsidP="00A34982">
      <w:r w:rsidRPr="00BB180E">
        <w:rPr>
          <w:highlight w:val="green"/>
        </w:rPr>
        <w:t>Agreement:</w:t>
      </w:r>
    </w:p>
    <w:p w:rsidR="00A34982" w:rsidRDefault="00A34982" w:rsidP="00A34982">
      <w:pPr>
        <w:pStyle w:val="3GPPAgreements"/>
      </w:pPr>
      <w:r>
        <w:t>SRS transmissions for positioning are realized with s</w:t>
      </w:r>
      <w:r w:rsidRPr="002D73E2">
        <w:t>taggered patterns</w:t>
      </w:r>
      <w:r>
        <w:t xml:space="preserve"> (a collection of SRS symbols from the same antenna port with different offsets for at least some symbols) in a single SRS resource</w:t>
      </w:r>
    </w:p>
    <w:p w:rsidR="00A34982" w:rsidRPr="00396B64" w:rsidRDefault="00A34982" w:rsidP="00A34982">
      <w:pPr>
        <w:pStyle w:val="3GPPAgreements"/>
        <w:numPr>
          <w:ilvl w:val="1"/>
          <w:numId w:val="8"/>
        </w:numPr>
      </w:pPr>
      <w:r w:rsidRPr="00396B64">
        <w:t>FFS: construction of the pattern inside the SRS resource structure</w:t>
      </w:r>
    </w:p>
    <w:p w:rsidR="00A34982" w:rsidRDefault="00A34982" w:rsidP="00A34982">
      <w:pPr>
        <w:pStyle w:val="3GPPText"/>
      </w:pPr>
    </w:p>
    <w:p w:rsidR="00A34982" w:rsidRDefault="00A34982" w:rsidP="00A34982">
      <w:r w:rsidRPr="00BB180E">
        <w:rPr>
          <w:highlight w:val="green"/>
        </w:rPr>
        <w:t>Agreement:</w:t>
      </w:r>
    </w:p>
    <w:p w:rsidR="00A34982" w:rsidRDefault="00A34982" w:rsidP="00A34982">
      <w:pPr>
        <w:pStyle w:val="3GPPAgreements"/>
      </w:pPr>
      <w:r w:rsidRPr="005A33A1">
        <w:t>For positioning, the number of consecutive OFDM symbols</w:t>
      </w:r>
      <w:r>
        <w:t xml:space="preserve"> in an SRS resource is configurable with one of the values in the set {1, 2, 4, 8, 12}</w:t>
      </w:r>
    </w:p>
    <w:p w:rsidR="00A34982" w:rsidRDefault="00A34982" w:rsidP="00A34982">
      <w:pPr>
        <w:pStyle w:val="3GPPAgreements"/>
        <w:numPr>
          <w:ilvl w:val="1"/>
          <w:numId w:val="8"/>
        </w:numPr>
      </w:pPr>
      <w:r>
        <w:t>FFS: Other values including 3,6,14</w:t>
      </w:r>
    </w:p>
    <w:p w:rsidR="00A34982" w:rsidRDefault="00A34982" w:rsidP="00A34982">
      <w:pPr>
        <w:pStyle w:val="3GPPAgreements"/>
        <w:numPr>
          <w:ilvl w:val="1"/>
          <w:numId w:val="8"/>
        </w:numPr>
      </w:pPr>
      <w:r>
        <w:t>Note: Values of 1, 2 and 4 within an SRS resource can already be configured in Rel-15</w:t>
      </w:r>
    </w:p>
    <w:p w:rsidR="00A34982" w:rsidRDefault="00A34982" w:rsidP="00A34982">
      <w:pPr>
        <w:pStyle w:val="3GPPText"/>
      </w:pPr>
    </w:p>
    <w:p w:rsidR="00A34982" w:rsidRDefault="00A34982" w:rsidP="00A34982">
      <w:r w:rsidRPr="00B25C28">
        <w:rPr>
          <w:highlight w:val="green"/>
        </w:rPr>
        <w:t>Agreement:</w:t>
      </w:r>
    </w:p>
    <w:p w:rsidR="00A34982" w:rsidRDefault="00A34982" w:rsidP="00A34982">
      <w:pPr>
        <w:pStyle w:val="3GPPAgreements"/>
      </w:pPr>
      <w:r>
        <w:t>For positioning, s</w:t>
      </w:r>
      <w:r w:rsidRPr="003F641C">
        <w:t>tarting position</w:t>
      </w:r>
      <w:r>
        <w:t>s</w:t>
      </w:r>
      <w:r w:rsidRPr="003F641C">
        <w:t xml:space="preserve"> in the time domain for the SRS resource </w:t>
      </w:r>
      <w:r>
        <w:t xml:space="preserve">can be </w:t>
      </w:r>
      <w:r w:rsidRPr="003F641C">
        <w:t xml:space="preserve">anywhere in the slot, i.e. </w:t>
      </w:r>
      <w:r>
        <w:t>an</w:t>
      </w:r>
      <w:r w:rsidRPr="003F641C">
        <w:t xml:space="preserve"> offset l</w:t>
      </w:r>
      <w:r w:rsidRPr="003F641C">
        <w:rPr>
          <w:vertAlign w:val="subscript"/>
        </w:rPr>
        <w:t>offset</w:t>
      </w:r>
      <w:r w:rsidRPr="003F641C">
        <w:t xml:space="preserve">  range </w:t>
      </w:r>
      <w:r>
        <w:t>of</w:t>
      </w:r>
      <w:r w:rsidRPr="003F641C">
        <w:t xml:space="preserve"> {0,1,…,1</w:t>
      </w:r>
      <w:r>
        <w:t>3</w:t>
      </w:r>
      <w:r w:rsidRPr="003F641C">
        <w:t>}</w:t>
      </w:r>
      <w:r>
        <w:t>.</w:t>
      </w:r>
    </w:p>
    <w:p w:rsidR="00A34982" w:rsidRDefault="00A34982" w:rsidP="00A34982"/>
    <w:p w:rsidR="00A34982" w:rsidRDefault="00A34982" w:rsidP="00A34982">
      <w:r w:rsidRPr="00FC27C7">
        <w:rPr>
          <w:highlight w:val="green"/>
        </w:rPr>
        <w:t>Agreement:</w:t>
      </w:r>
    </w:p>
    <w:p w:rsidR="00A34982" w:rsidRDefault="00A34982" w:rsidP="00A34982">
      <w:pPr>
        <w:pStyle w:val="3GPPAgreements"/>
      </w:pPr>
      <w:r>
        <w:lastRenderedPageBreak/>
        <w:t>For positioning, with regard to UL Beam management/alignment towards serving and neighbouring cells, at least the following (option 2 from prior agreement) can be used:</w:t>
      </w:r>
    </w:p>
    <w:p w:rsidR="00A34982" w:rsidRDefault="00A34982" w:rsidP="00A34982">
      <w:pPr>
        <w:pStyle w:val="3GPPAgreements"/>
        <w:numPr>
          <w:ilvl w:val="1"/>
          <w:numId w:val="8"/>
        </w:numPr>
      </w:pPr>
      <w:r>
        <w:t>UE Tx beam-sweeping on UL SRS transmissions across multiple UL SRS Resources</w:t>
      </w:r>
    </w:p>
    <w:p w:rsidR="00A34982" w:rsidRDefault="00A34982" w:rsidP="00A34982">
      <w:pPr>
        <w:pStyle w:val="3GPPAgreements"/>
        <w:numPr>
          <w:ilvl w:val="1"/>
          <w:numId w:val="8"/>
        </w:numPr>
      </w:pPr>
      <w:r>
        <w:t>FFS: other options</w:t>
      </w:r>
    </w:p>
    <w:p w:rsidR="00A34982" w:rsidRDefault="00A34982" w:rsidP="00A34982">
      <w:pPr>
        <w:pStyle w:val="3GPPText"/>
      </w:pPr>
    </w:p>
    <w:p w:rsidR="00A34982" w:rsidRDefault="00A34982" w:rsidP="00A34982">
      <w:r w:rsidRPr="00121377">
        <w:rPr>
          <w:highlight w:val="green"/>
        </w:rPr>
        <w:t>Agreement:</w:t>
      </w:r>
    </w:p>
    <w:p w:rsidR="00A34982" w:rsidRDefault="00A34982" w:rsidP="00A34982">
      <w:pPr>
        <w:pStyle w:val="3GPPAgreements"/>
      </w:pPr>
      <w:r>
        <w:t>For positioning, the SRS comb size set is extended from {2,4} to {2,4,8}</w:t>
      </w:r>
    </w:p>
    <w:p w:rsidR="00A34982" w:rsidRPr="00396B64" w:rsidRDefault="00A34982" w:rsidP="00A34982">
      <w:pPr>
        <w:pStyle w:val="3GPPAgreements"/>
        <w:numPr>
          <w:ilvl w:val="1"/>
          <w:numId w:val="8"/>
        </w:numPr>
      </w:pPr>
      <w:r w:rsidRPr="00396B64">
        <w:t>FFS: Additional comb sizes: 1, 6, 12</w:t>
      </w:r>
    </w:p>
    <w:p w:rsidR="00A34982" w:rsidRPr="00396B64" w:rsidRDefault="00A34982" w:rsidP="0024650B">
      <w:pPr>
        <w:pStyle w:val="3GPPAgreements"/>
        <w:numPr>
          <w:ilvl w:val="2"/>
          <w:numId w:val="8"/>
        </w:numPr>
      </w:pPr>
      <w:r w:rsidRPr="00396B64">
        <w:t>Note: For the comb sizes of 6 and 12, the number of PRBs may be restricted if currently defined sequences are to be used</w:t>
      </w:r>
    </w:p>
    <w:p w:rsidR="00A34982" w:rsidRDefault="00A34982" w:rsidP="00A34982">
      <w:pPr>
        <w:pStyle w:val="3GPPAgreements"/>
        <w:numPr>
          <w:ilvl w:val="1"/>
          <w:numId w:val="8"/>
        </w:numPr>
      </w:pPr>
      <w:r w:rsidRPr="00396B64">
        <w:t>FFS: Maximum number of cyclic shifts for the different comb sizes (cyclic shifts for comb sizes of 2 and 4 already exist in Rel-15)</w:t>
      </w:r>
    </w:p>
    <w:p w:rsidR="00A34982" w:rsidRPr="00396B64" w:rsidRDefault="00A34982" w:rsidP="00A34982">
      <w:pPr>
        <w:pStyle w:val="3GPPAgreements"/>
        <w:numPr>
          <w:ilvl w:val="0"/>
          <w:numId w:val="0"/>
        </w:numPr>
        <w:ind w:left="284" w:hanging="284"/>
      </w:pPr>
    </w:p>
    <w:p w:rsidR="00A34982" w:rsidRDefault="00A34982" w:rsidP="00A34982">
      <w:pPr>
        <w:pStyle w:val="3GPPH2"/>
      </w:pPr>
      <w:bookmarkStart w:id="12" w:name="_Toc8314404"/>
      <w:r>
        <w:t>UE and gNB measurements for NR Positioning</w:t>
      </w:r>
      <w:bookmarkEnd w:id="12"/>
    </w:p>
    <w:p w:rsidR="00A34982" w:rsidRDefault="00A34982" w:rsidP="00A34982"/>
    <w:p w:rsidR="00A34982" w:rsidRDefault="00A34982" w:rsidP="00A34982">
      <w:r w:rsidRPr="004F4D7A">
        <w:rPr>
          <w:highlight w:val="green"/>
        </w:rPr>
        <w:t>Agreement:</w:t>
      </w:r>
    </w:p>
    <w:p w:rsidR="00A34982" w:rsidRPr="004F4D7A" w:rsidRDefault="00A34982" w:rsidP="00A34982">
      <w:pPr>
        <w:pStyle w:val="3GPPAgreements"/>
      </w:pPr>
      <w:r w:rsidRPr="004F4D7A">
        <w:t>Select one (or more) of the following options for the definition of the RSTD</w:t>
      </w:r>
    </w:p>
    <w:p w:rsidR="00A34982" w:rsidRPr="004F4D7A" w:rsidRDefault="00A34982" w:rsidP="00A34982">
      <w:pPr>
        <w:pStyle w:val="3GPPAgreements"/>
        <w:numPr>
          <w:ilvl w:val="1"/>
          <w:numId w:val="8"/>
        </w:numPr>
      </w:pPr>
      <w:r w:rsidRPr="004F4D7A">
        <w:t>Option 1: RSTD is defined as the time difference with respect to the subframe timings associated with the different TPs;</w:t>
      </w:r>
    </w:p>
    <w:p w:rsidR="00A34982" w:rsidRPr="004F4D7A" w:rsidRDefault="00A34982" w:rsidP="00A34982">
      <w:pPr>
        <w:pStyle w:val="3GPPAgreements"/>
        <w:numPr>
          <w:ilvl w:val="1"/>
          <w:numId w:val="8"/>
        </w:numPr>
      </w:pPr>
      <w:r w:rsidRPr="004F4D7A">
        <w:t>Option 2: RSTD is defined as the time difference with respect to the timings associated with the DL PRS resource sets of different TPs</w:t>
      </w:r>
    </w:p>
    <w:p w:rsidR="00A34982" w:rsidRPr="004F4D7A" w:rsidRDefault="00A34982" w:rsidP="00A34982">
      <w:pPr>
        <w:pStyle w:val="3GPPAgreements"/>
        <w:numPr>
          <w:ilvl w:val="1"/>
          <w:numId w:val="8"/>
        </w:numPr>
      </w:pPr>
      <w:r w:rsidRPr="004F4D7A">
        <w:t>Option 3: RSTD is defined as the time difference with respect to the timings associated with the DL PRS resources of different TPs</w:t>
      </w:r>
    </w:p>
    <w:p w:rsidR="00A34982" w:rsidRPr="004F4D7A" w:rsidRDefault="00A34982" w:rsidP="00A34982">
      <w:pPr>
        <w:pStyle w:val="3GPPAgreements"/>
        <w:numPr>
          <w:ilvl w:val="1"/>
          <w:numId w:val="8"/>
        </w:numPr>
      </w:pPr>
      <w:r w:rsidRPr="004F4D7A">
        <w:t>Note: Definition of the RSTD applies at least to the RSTD measurements obtained from DL PRS. It does not preclude the RSTD obtained from other DL RS.</w:t>
      </w:r>
    </w:p>
    <w:p w:rsidR="00A34982" w:rsidRDefault="00A34982" w:rsidP="00A34982">
      <w:pPr>
        <w:pStyle w:val="3GPPText"/>
      </w:pPr>
    </w:p>
    <w:p w:rsidR="00A34982" w:rsidRDefault="00A34982" w:rsidP="00A34982">
      <w:r w:rsidRPr="00921963">
        <w:rPr>
          <w:highlight w:val="green"/>
        </w:rPr>
        <w:t>Agreement:</w:t>
      </w:r>
    </w:p>
    <w:p w:rsidR="00A34982" w:rsidRPr="000E7753" w:rsidRDefault="00A34982" w:rsidP="00A34982">
      <w:pPr>
        <w:pStyle w:val="3GPPAgreements"/>
      </w:pPr>
      <w:r w:rsidRPr="000E7753">
        <w:t>For FR1, the reference point of the RSTD measurement is the Rx antenna connector of the UE</w:t>
      </w:r>
    </w:p>
    <w:p w:rsidR="00A34982" w:rsidRPr="000E7753" w:rsidRDefault="00A34982" w:rsidP="00A34982">
      <w:pPr>
        <w:pStyle w:val="3GPPAgreements"/>
      </w:pPr>
      <w:r w:rsidRPr="000E7753">
        <w:t>For FR2, RAN1 has considered the following options as the reference point of the RSTD measurement</w:t>
      </w:r>
      <w:r>
        <w:t xml:space="preserve">. </w:t>
      </w:r>
      <w:r w:rsidRPr="000E7753">
        <w:t xml:space="preserve">The final decision is up to RAN4 on how to define the reference point of the RSTD measurement. </w:t>
      </w:r>
    </w:p>
    <w:p w:rsidR="00A34982" w:rsidRDefault="00A34982" w:rsidP="00A34982">
      <w:pPr>
        <w:pStyle w:val="3GPPAgreements"/>
        <w:numPr>
          <w:ilvl w:val="1"/>
          <w:numId w:val="8"/>
        </w:numPr>
      </w:pPr>
      <w:r>
        <w:t>Option 1: the combined signal from antenna elements corresponding to a given receiver</w:t>
      </w:r>
    </w:p>
    <w:p w:rsidR="00A34982" w:rsidRDefault="00A34982" w:rsidP="00A34982">
      <w:pPr>
        <w:pStyle w:val="3GPPAgreements"/>
        <w:numPr>
          <w:ilvl w:val="1"/>
          <w:numId w:val="8"/>
        </w:numPr>
      </w:pPr>
      <w:r>
        <w:t>Option 2: the Rx antenna of the UE</w:t>
      </w:r>
    </w:p>
    <w:p w:rsidR="00A34982" w:rsidRDefault="00A34982" w:rsidP="00A34982">
      <w:pPr>
        <w:pStyle w:val="3GPPText"/>
      </w:pPr>
    </w:p>
    <w:p w:rsidR="00A34982" w:rsidRDefault="00A34982" w:rsidP="00A34982">
      <w:r w:rsidRPr="00D647B1">
        <w:rPr>
          <w:highlight w:val="green"/>
        </w:rPr>
        <w:t>Agreement:</w:t>
      </w:r>
    </w:p>
    <w:p w:rsidR="00A34982" w:rsidRDefault="00A34982" w:rsidP="00A34982">
      <w:pPr>
        <w:pStyle w:val="3GPPAgreements"/>
      </w:pPr>
      <w:r>
        <w:t>DL PRS-RSRP is defined as the linear average over the power contributions (in [W]) of the resource elements of the antenna port that carry a DL PRS resource configured for RSRP measurements within the considered measurement frequency bandwidth</w:t>
      </w:r>
    </w:p>
    <w:p w:rsidR="00A34982" w:rsidRPr="003F179B" w:rsidRDefault="00A34982" w:rsidP="00A34982">
      <w:pPr>
        <w:pStyle w:val="3GPPAgreements"/>
        <w:numPr>
          <w:ilvl w:val="1"/>
          <w:numId w:val="8"/>
        </w:numPr>
      </w:pPr>
      <w:r>
        <w:t>FFS: DL PRS-RSRP for 2 ports, if 2 port transmission of a DL PRS is agreed.</w:t>
      </w:r>
    </w:p>
    <w:p w:rsidR="00A34982" w:rsidRPr="00396B64" w:rsidRDefault="00A34982" w:rsidP="00A34982">
      <w:pPr>
        <w:pStyle w:val="3GPPText"/>
      </w:pPr>
    </w:p>
    <w:p w:rsidR="00A34982" w:rsidRDefault="00A34982" w:rsidP="00A34982">
      <w:r w:rsidRPr="00D647B1">
        <w:rPr>
          <w:highlight w:val="green"/>
        </w:rPr>
        <w:t>Agreement:</w:t>
      </w:r>
    </w:p>
    <w:p w:rsidR="00A34982" w:rsidRDefault="00A34982" w:rsidP="00A34982">
      <w:pPr>
        <w:pStyle w:val="3GPPAgreements"/>
        <w:rPr>
          <w:rFonts w:eastAsia="MS Mincho"/>
        </w:rPr>
      </w:pPr>
      <w:r>
        <w:t>For FR1, the reference point for the DL PRS-RSRP is the Rx antenna connector of the UE;</w:t>
      </w:r>
    </w:p>
    <w:p w:rsidR="00A34982" w:rsidRDefault="00A34982" w:rsidP="00A34982">
      <w:pPr>
        <w:pStyle w:val="3GPPAgreements"/>
      </w:pPr>
      <w:r>
        <w:lastRenderedPageBreak/>
        <w:t>For FR2, DL PRS-RSRP shall be measured based on the combined signal from antenna elements corresponding to a given receiver branch</w:t>
      </w:r>
    </w:p>
    <w:p w:rsidR="00A34982" w:rsidRPr="00396B64" w:rsidRDefault="00A34982" w:rsidP="00A34982">
      <w:pPr>
        <w:pStyle w:val="3GPPText"/>
      </w:pPr>
    </w:p>
    <w:p w:rsidR="00A34982" w:rsidRDefault="00A34982" w:rsidP="00A34982">
      <w:r w:rsidRPr="00D647B1">
        <w:rPr>
          <w:highlight w:val="green"/>
        </w:rPr>
        <w:t>Agreement:</w:t>
      </w:r>
    </w:p>
    <w:p w:rsidR="00A34982" w:rsidRDefault="00A34982" w:rsidP="00A34982">
      <w:pPr>
        <w:pStyle w:val="3GPPAgreements"/>
      </w:pPr>
      <w:r w:rsidRPr="00D647B1">
        <w:t xml:space="preserve">When receiver diversity is </w:t>
      </w:r>
      <w:r>
        <w:t xml:space="preserve">in </w:t>
      </w:r>
      <w:r w:rsidRPr="00D647B1">
        <w:t xml:space="preserve">use by </w:t>
      </w:r>
      <w:r>
        <w:t xml:space="preserve">the </w:t>
      </w:r>
      <w:r w:rsidRPr="00D647B1">
        <w:t>UE to obtain the DL PRS-RSRP measurement, the reported DL PRS-RSRP value shall not be lower than the corresponding DL PRS-RSRP of any of the individual receiver branches</w:t>
      </w:r>
    </w:p>
    <w:p w:rsidR="00A34982" w:rsidRDefault="00A34982" w:rsidP="00A34982"/>
    <w:p w:rsidR="00A34982" w:rsidRDefault="00A34982" w:rsidP="00A34982">
      <w:r w:rsidRPr="001E3A83">
        <w:rPr>
          <w:highlight w:val="green"/>
        </w:rPr>
        <w:t>Agreement:</w:t>
      </w:r>
    </w:p>
    <w:p w:rsidR="00A34982" w:rsidRDefault="00A34982" w:rsidP="00A34982">
      <w:pPr>
        <w:pStyle w:val="3GPPAgreements"/>
      </w:pPr>
      <w:r w:rsidRPr="001E3A83">
        <w:t>Support inter-frequency DL PRS-RSRP measurements for NR positioning in Rel-16</w:t>
      </w:r>
      <w:r>
        <w:t xml:space="preserve"> when the UE is in RRC_CONNECTED state</w:t>
      </w:r>
      <w:r w:rsidRPr="001E3A83">
        <w:t>.</w:t>
      </w:r>
    </w:p>
    <w:p w:rsidR="00A34982" w:rsidRDefault="00A34982" w:rsidP="00A34982"/>
    <w:p w:rsidR="00A34982" w:rsidRDefault="00A34982" w:rsidP="00A34982">
      <w:r w:rsidRPr="003D3818">
        <w:rPr>
          <w:highlight w:val="green"/>
        </w:rPr>
        <w:t>Agreement:</w:t>
      </w:r>
    </w:p>
    <w:p w:rsidR="00A34982" w:rsidRDefault="00A34982" w:rsidP="00A34982">
      <w:pPr>
        <w:pStyle w:val="3GPPAgreements"/>
      </w:pPr>
      <w: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p w:rsidR="00A34982" w:rsidRDefault="00A34982" w:rsidP="00A34982"/>
    <w:p w:rsidR="00A34982" w:rsidRDefault="00A34982" w:rsidP="00A34982">
      <w:r w:rsidRPr="001B2CCB">
        <w:rPr>
          <w:b/>
          <w:highlight w:val="green"/>
        </w:rPr>
        <w:t>R1-1907869</w:t>
      </w:r>
      <w:r w:rsidR="001B2CCB">
        <w:t xml:space="preserve"> </w:t>
      </w:r>
      <w:r w:rsidRPr="001B2CCB">
        <w:t>LS on Reference Point for Timing Related Measurements</w:t>
      </w:r>
      <w:r w:rsidR="00304E04" w:rsidRPr="001B2CCB">
        <w:t xml:space="preserve"> (</w:t>
      </w:r>
      <w:r w:rsidR="001B2CCB" w:rsidRPr="001B2CCB">
        <w:t xml:space="preserve">RAN1 LS </w:t>
      </w:r>
      <w:r w:rsidR="00304E04" w:rsidRPr="001B2CCB">
        <w:t xml:space="preserve">To: </w:t>
      </w:r>
      <w:r w:rsidR="001B2CCB" w:rsidRPr="001B2CCB">
        <w:t xml:space="preserve">TSG </w:t>
      </w:r>
      <w:r w:rsidR="00304E04" w:rsidRPr="001B2CCB">
        <w:t xml:space="preserve">RAN WG4 and Cc: to </w:t>
      </w:r>
      <w:r w:rsidR="001B2CCB" w:rsidRPr="001B2CCB">
        <w:t xml:space="preserve">TSG </w:t>
      </w:r>
      <w:r w:rsidR="00304E04" w:rsidRPr="001B2CCB">
        <w:t>RAN WG3)</w:t>
      </w:r>
    </w:p>
    <w:p w:rsidR="001B2CCB" w:rsidRDefault="001B2CCB" w:rsidP="001B2CCB">
      <w:pPr>
        <w:rPr>
          <w:lang w:eastAsia="x-none"/>
        </w:rPr>
      </w:pPr>
      <w:r>
        <w:rPr>
          <w:lang w:eastAsia="x-none"/>
        </w:rPr>
        <w:t xml:space="preserve">Content of the </w:t>
      </w:r>
      <w:r w:rsidR="007B423E">
        <w:rPr>
          <w:lang w:eastAsia="x-none"/>
        </w:rPr>
        <w:t xml:space="preserve">above </w:t>
      </w:r>
      <w:r>
        <w:rPr>
          <w:lang w:eastAsia="x-none"/>
        </w:rPr>
        <w:t xml:space="preserve">RAN1 </w:t>
      </w:r>
      <w:r w:rsidRPr="007B423E">
        <w:rPr>
          <w:lang w:eastAsia="x-none"/>
        </w:rPr>
        <w:t>LS (</w:t>
      </w:r>
      <w:r w:rsidRPr="007B423E">
        <w:t>R1-1907869</w:t>
      </w:r>
      <w:r w:rsidRPr="007B423E">
        <w:rPr>
          <w:lang w:eastAsia="x-none"/>
        </w:rPr>
        <w:t>) is incorporated</w:t>
      </w:r>
      <w:r>
        <w:rPr>
          <w:lang w:eastAsia="x-none"/>
        </w:rPr>
        <w:t xml:space="preserve"> in </w:t>
      </w:r>
      <w:r w:rsidR="007B423E">
        <w:rPr>
          <w:lang w:eastAsia="x-none"/>
        </w:rPr>
        <w:t>t</w:t>
      </w:r>
      <w:r>
        <w:rPr>
          <w:lang w:eastAsia="x-none"/>
        </w:rPr>
        <w:t>able below:</w:t>
      </w:r>
    </w:p>
    <w:tbl>
      <w:tblPr>
        <w:tblStyle w:val="TableGrid"/>
        <w:tblW w:w="0" w:type="auto"/>
        <w:tblLook w:val="04A0" w:firstRow="1" w:lastRow="0" w:firstColumn="1" w:lastColumn="0" w:noHBand="0" w:noVBand="1"/>
      </w:tblPr>
      <w:tblGrid>
        <w:gridCol w:w="9962"/>
      </w:tblGrid>
      <w:tr w:rsidR="00A34982" w:rsidRPr="00304E04" w:rsidTr="00A34982">
        <w:tc>
          <w:tcPr>
            <w:tcW w:w="9962" w:type="dxa"/>
          </w:tcPr>
          <w:p w:rsidR="00A34982" w:rsidRPr="00304E04" w:rsidRDefault="00A34982" w:rsidP="00A34982">
            <w:pPr>
              <w:rPr>
                <w:b/>
              </w:rPr>
            </w:pPr>
            <w:r w:rsidRPr="00304E04">
              <w:rPr>
                <w:b/>
              </w:rPr>
              <w:t>1. Overall Description:</w:t>
            </w:r>
          </w:p>
          <w:p w:rsidR="00A34982" w:rsidRPr="00304E04" w:rsidRDefault="00A34982" w:rsidP="00304E04">
            <w:pPr>
              <w:pStyle w:val="3GPPText"/>
              <w:rPr>
                <w:sz w:val="20"/>
              </w:rPr>
            </w:pPr>
            <w:r w:rsidRPr="00304E04">
              <w:rPr>
                <w:sz w:val="20"/>
              </w:rPr>
              <w:t xml:space="preserve">RAN1 is currently working on the definition of reference point of UE and gNB measurements for NR positioning for Rel16. </w:t>
            </w:r>
          </w:p>
          <w:p w:rsidR="00A34982" w:rsidRPr="00304E04" w:rsidRDefault="00A34982" w:rsidP="00304E04">
            <w:pPr>
              <w:pStyle w:val="3GPPText"/>
              <w:rPr>
                <w:sz w:val="20"/>
              </w:rPr>
            </w:pPr>
            <w:r w:rsidRPr="00304E04">
              <w:rPr>
                <w:sz w:val="20"/>
              </w:rPr>
              <w:t xml:space="preserve">For the reference point of RSTD measurements in FR1, RAN1 has decided that the reference point of the RSTD measurement is the Rx antenna connector of the UE. </w:t>
            </w:r>
          </w:p>
          <w:p w:rsidR="00A34982" w:rsidRPr="00304E04" w:rsidRDefault="00A34982" w:rsidP="00304E04">
            <w:pPr>
              <w:pStyle w:val="3GPPText"/>
              <w:rPr>
                <w:sz w:val="20"/>
              </w:rPr>
            </w:pPr>
            <w:r w:rsidRPr="00304E04">
              <w:rPr>
                <w:sz w:val="20"/>
              </w:rPr>
              <w:t>For the reference point of RSTD measurements in FR2, RAN1 has considered the following two options for the definition of the reference point of RSTD measurements:</w:t>
            </w:r>
          </w:p>
          <w:p w:rsidR="00A34982" w:rsidRPr="00304E04" w:rsidRDefault="00A34982" w:rsidP="008A1EB2">
            <w:pPr>
              <w:pStyle w:val="3GPPNormalText"/>
              <w:numPr>
                <w:ilvl w:val="0"/>
                <w:numId w:val="31"/>
              </w:numPr>
              <w:spacing w:before="0" w:after="0" w:line="276" w:lineRule="auto"/>
              <w:rPr>
                <w:sz w:val="20"/>
                <w:szCs w:val="20"/>
              </w:rPr>
            </w:pPr>
            <w:r w:rsidRPr="00304E04">
              <w:rPr>
                <w:sz w:val="20"/>
                <w:szCs w:val="20"/>
              </w:rPr>
              <w:t>Option 1: the combined signal from antenna elements corresponding to a given receiver</w:t>
            </w:r>
          </w:p>
          <w:p w:rsidR="00A34982" w:rsidRPr="00304E04" w:rsidRDefault="00A34982" w:rsidP="008A1EB2">
            <w:pPr>
              <w:pStyle w:val="3GPPNormalText"/>
              <w:numPr>
                <w:ilvl w:val="0"/>
                <w:numId w:val="31"/>
              </w:numPr>
              <w:spacing w:before="0" w:after="0" w:line="276" w:lineRule="auto"/>
              <w:rPr>
                <w:sz w:val="20"/>
                <w:szCs w:val="20"/>
              </w:rPr>
            </w:pPr>
            <w:r w:rsidRPr="00304E04">
              <w:rPr>
                <w:sz w:val="20"/>
                <w:szCs w:val="20"/>
              </w:rPr>
              <w:t>Option 2: the Rx antenna of the UE</w:t>
            </w:r>
          </w:p>
          <w:p w:rsidR="00A34982" w:rsidRPr="00304E04" w:rsidRDefault="00A34982" w:rsidP="00A34982">
            <w:r w:rsidRPr="00304E04">
              <w:t>In addition, it is also RAN1’s view that it would be better for RAN4 to make the final decision on the reference point of the RSTD measurement in FR2. It is RAN1’s understanding that RAN4 may also consider other options.</w:t>
            </w:r>
          </w:p>
          <w:p w:rsidR="00A34982" w:rsidRPr="00304E04" w:rsidRDefault="00A34982" w:rsidP="00A34982">
            <w:r w:rsidRPr="00304E04">
              <w:t>In addition, it is RAN1’s view that the definition of the reference point of the RSTD measurement, if decided, can be extended to other timing related UE and gNB measurements in FR2.</w:t>
            </w:r>
          </w:p>
          <w:p w:rsidR="00A34982" w:rsidRPr="00304E04" w:rsidRDefault="00A34982" w:rsidP="00A34982">
            <w:r w:rsidRPr="00304E04">
              <w:t>It is RAN1’s understanding that it is part of the work of the RAN3 WG to provide a name for the “transmission measurement function”. For simplicity of the discussion in RAN1 this function is referred to as “gNB”</w:t>
            </w:r>
          </w:p>
          <w:p w:rsidR="00A34982" w:rsidRPr="00304E04" w:rsidRDefault="00A34982" w:rsidP="00A34982">
            <w:pPr>
              <w:rPr>
                <w:b/>
              </w:rPr>
            </w:pPr>
            <w:r w:rsidRPr="00304E04">
              <w:rPr>
                <w:b/>
              </w:rPr>
              <w:t>2. Actions:</w:t>
            </w:r>
          </w:p>
          <w:p w:rsidR="00A34982" w:rsidRPr="00304E04" w:rsidRDefault="00A34982" w:rsidP="00304E04">
            <w:pPr>
              <w:ind w:left="1134" w:hanging="1134"/>
            </w:pPr>
            <w:r w:rsidRPr="00304E04">
              <w:rPr>
                <w:b/>
              </w:rPr>
              <w:t xml:space="preserve">To RAN4: </w:t>
            </w:r>
            <w:r w:rsidRPr="00304E04">
              <w:rPr>
                <w:b/>
              </w:rPr>
              <w:tab/>
            </w:r>
            <w:r w:rsidRPr="00304E04">
              <w:rPr>
                <w:color w:val="000000"/>
              </w:rPr>
              <w:t>RAN1 kindly requests RAN4 to provide the definition of a reference point for RSTD measurements in FR2 and inform RAN1 whether it is applicable to other timing related measurements, namely, the UE Rx-Tx timing difference, gNB Rx-Tx timing difference and UL RTOA. If the provided definition for the reference point is not applicable to these other timing related measurements in FR2, RAN1 requests RAN4 to provide definitions for the reference points for these other timing related measurements in FR2.</w:t>
            </w:r>
          </w:p>
        </w:tc>
      </w:tr>
    </w:tbl>
    <w:p w:rsidR="00A34982" w:rsidRDefault="00A34982" w:rsidP="00A34982"/>
    <w:p w:rsidR="00A34982" w:rsidRDefault="00A34982" w:rsidP="00A34982">
      <w:r w:rsidRPr="00996B91">
        <w:rPr>
          <w:highlight w:val="green"/>
        </w:rPr>
        <w:t>Agreement:</w:t>
      </w:r>
    </w:p>
    <w:p w:rsidR="00A34982" w:rsidRDefault="00A34982" w:rsidP="00A34982">
      <w:pPr>
        <w:pStyle w:val="3GPPAgreements"/>
      </w:pPr>
      <w:r>
        <w:t>Support reporting separate metric(s) corresponding to quality of each of the following measurements</w:t>
      </w:r>
    </w:p>
    <w:p w:rsidR="00A34982" w:rsidRDefault="00A34982" w:rsidP="00A34982">
      <w:pPr>
        <w:pStyle w:val="3GPPAgreements"/>
        <w:numPr>
          <w:ilvl w:val="1"/>
          <w:numId w:val="8"/>
        </w:numPr>
      </w:pPr>
      <w:r>
        <w:t>RSTD</w:t>
      </w:r>
    </w:p>
    <w:p w:rsidR="00A34982" w:rsidRDefault="00A34982" w:rsidP="00A34982">
      <w:pPr>
        <w:pStyle w:val="3GPPAgreements"/>
        <w:numPr>
          <w:ilvl w:val="1"/>
          <w:numId w:val="8"/>
        </w:numPr>
      </w:pPr>
      <w:r>
        <w:t>UE Rx-Tx time difference</w:t>
      </w:r>
    </w:p>
    <w:p w:rsidR="00A34982" w:rsidRDefault="00A34982" w:rsidP="00A34982">
      <w:pPr>
        <w:pStyle w:val="3GPPAgreements"/>
        <w:numPr>
          <w:ilvl w:val="1"/>
          <w:numId w:val="8"/>
        </w:numPr>
      </w:pPr>
      <w:r>
        <w:t>UL-RTOA</w:t>
      </w:r>
    </w:p>
    <w:p w:rsidR="00A34982" w:rsidRDefault="00A34982" w:rsidP="00A34982">
      <w:pPr>
        <w:pStyle w:val="3GPPAgreements"/>
        <w:numPr>
          <w:ilvl w:val="1"/>
          <w:numId w:val="8"/>
        </w:numPr>
      </w:pPr>
      <w:r>
        <w:t>gNB Rx-Tx time difference</w:t>
      </w:r>
    </w:p>
    <w:p w:rsidR="00A34982" w:rsidRDefault="00A34982" w:rsidP="00A34982">
      <w:pPr>
        <w:pStyle w:val="3GPPAgreements"/>
        <w:numPr>
          <w:ilvl w:val="1"/>
          <w:numId w:val="8"/>
        </w:numPr>
      </w:pPr>
      <w:r>
        <w:t>UL angle of arrival, including the azimuth of arrival (AoA) and the zenith of arrival (ZoA)</w:t>
      </w:r>
    </w:p>
    <w:p w:rsidR="00A34982" w:rsidRDefault="00A34982" w:rsidP="00A34982">
      <w:pPr>
        <w:pStyle w:val="3GPPAgreements"/>
      </w:pPr>
      <w:r>
        <w:t>FFS: The details of these quality metrics</w:t>
      </w:r>
    </w:p>
    <w:p w:rsidR="00A34982" w:rsidRDefault="00A34982" w:rsidP="00A34982"/>
    <w:p w:rsidR="00A34982" w:rsidRDefault="00A34982" w:rsidP="00A34982">
      <w:pPr>
        <w:pStyle w:val="3GPPH2"/>
      </w:pPr>
      <w:bookmarkStart w:id="13" w:name="_Toc8314405"/>
      <w:r>
        <w:t xml:space="preserve">Necessity and details for </w:t>
      </w:r>
      <w:r w:rsidRPr="00B73EBC">
        <w:t>physical-layer procedures to support UE/gNB measurements</w:t>
      </w:r>
      <w:bookmarkEnd w:id="13"/>
    </w:p>
    <w:p w:rsidR="00A34982" w:rsidRDefault="00A34982" w:rsidP="00A34982"/>
    <w:p w:rsidR="00A34982" w:rsidRDefault="00A34982" w:rsidP="00A34982">
      <w:r w:rsidRPr="002856D6">
        <w:rPr>
          <w:highlight w:val="green"/>
        </w:rPr>
        <w:t>Agreement:</w:t>
      </w:r>
    </w:p>
    <w:p w:rsidR="00A34982" w:rsidRDefault="00A34982" w:rsidP="00A34982">
      <w:pPr>
        <w:pStyle w:val="3GPPAgreements"/>
      </w:pPr>
      <w:r>
        <w:t>For intra-frequency measurements, when measurement gaps are configured, the UE is expected to measure the DL PRS resource outside the configured (active and inactive) BWPs (Option 2 in the related Agreement from RAN1 #96-Bis).</w:t>
      </w:r>
    </w:p>
    <w:p w:rsidR="00A34982" w:rsidRDefault="00A34982" w:rsidP="00A34982">
      <w:pPr>
        <w:pStyle w:val="3GPPAgreements"/>
        <w:numPr>
          <w:ilvl w:val="1"/>
          <w:numId w:val="8"/>
        </w:numPr>
      </w:pPr>
      <w:r>
        <w:t>Note: The UE has flexibility to measure only on a part of the DL PRS configured bandwidth as long as measurement requirements are met.</w:t>
      </w:r>
    </w:p>
    <w:p w:rsidR="00A34982" w:rsidRDefault="00A34982" w:rsidP="00A34982"/>
    <w:p w:rsidR="00A34982" w:rsidRDefault="00A34982" w:rsidP="00A34982">
      <w:r w:rsidRPr="00D766B2">
        <w:rPr>
          <w:highlight w:val="green"/>
        </w:rPr>
        <w:t>Agreement:</w:t>
      </w:r>
    </w:p>
    <w:p w:rsidR="00A34982" w:rsidRDefault="00A34982" w:rsidP="00A34982">
      <w:pPr>
        <w:pStyle w:val="3GPPAgreements"/>
      </w:pPr>
      <w:r>
        <w:t>For positioning purposes, to assist UE to perform Rx beamforming, the following options are supported (options are from previous related agreement in RAN1#96bis):</w:t>
      </w:r>
    </w:p>
    <w:p w:rsidR="00A34982" w:rsidRDefault="00A34982" w:rsidP="00A34982">
      <w:pPr>
        <w:pStyle w:val="3GPPAgreements"/>
        <w:numPr>
          <w:ilvl w:val="1"/>
          <w:numId w:val="8"/>
        </w:numPr>
      </w:pPr>
      <w:r>
        <w:t>Option 1: The DL PRS can be configured to be QCLed Type D with a DL Reference Signal from a serving or neighboring cell.</w:t>
      </w:r>
    </w:p>
    <w:p w:rsidR="00A34982" w:rsidRDefault="00A34982" w:rsidP="00A34982">
      <w:pPr>
        <w:pStyle w:val="3GPPAgreements"/>
        <w:numPr>
          <w:ilvl w:val="2"/>
          <w:numId w:val="8"/>
        </w:numPr>
      </w:pPr>
      <w:r>
        <w:t>Discuss further which DL reference signal can be used (e.g., SSB, CSI-RS, DL-PRS).</w:t>
      </w:r>
    </w:p>
    <w:p w:rsidR="00A34982" w:rsidRDefault="00A34982" w:rsidP="00A34982">
      <w:pPr>
        <w:pStyle w:val="3GPPAgreements"/>
        <w:numPr>
          <w:ilvl w:val="1"/>
          <w:numId w:val="8"/>
        </w:numPr>
      </w:pPr>
      <w:r>
        <w:t>Option 2: The UE may perform a Rx beam sweeping on DL PRS resources which are transmitted with the same downlink spatial domain transmission filter.</w:t>
      </w:r>
    </w:p>
    <w:p w:rsidR="00A34982" w:rsidRDefault="00A34982" w:rsidP="00A34982">
      <w:pPr>
        <w:pStyle w:val="3GPPAgreements"/>
        <w:numPr>
          <w:ilvl w:val="1"/>
          <w:numId w:val="8"/>
        </w:numPr>
      </w:pPr>
      <w:r>
        <w:t>Option 3: The UE may use a fixed Rx beam to receive DL PRS resources which are transmitted with different downlink spatial domain transmission filter.</w:t>
      </w:r>
    </w:p>
    <w:p w:rsidR="00A34982" w:rsidRDefault="00A34982" w:rsidP="00A34982">
      <w:pPr>
        <w:pStyle w:val="3GPPAgreements"/>
        <w:numPr>
          <w:ilvl w:val="2"/>
          <w:numId w:val="8"/>
        </w:numPr>
      </w:pPr>
      <w:r>
        <w:t>FFS: Whether this option can be achieved by Option 1</w:t>
      </w:r>
    </w:p>
    <w:p w:rsidR="00A34982" w:rsidRDefault="00A34982" w:rsidP="00A34982">
      <w:pPr>
        <w:pStyle w:val="3GPPAgreements"/>
        <w:numPr>
          <w:ilvl w:val="1"/>
          <w:numId w:val="8"/>
        </w:numPr>
      </w:pPr>
      <w:r>
        <w:t>FFS on specification impacts.</w:t>
      </w:r>
    </w:p>
    <w:p w:rsidR="00A34982" w:rsidRDefault="00A34982" w:rsidP="00A34982"/>
    <w:p w:rsidR="00A34982" w:rsidRDefault="00A34982" w:rsidP="00A34982">
      <w:pPr>
        <w:ind w:left="1440" w:hanging="1440"/>
      </w:pPr>
      <w:r w:rsidRPr="00A02136">
        <w:rPr>
          <w:highlight w:val="green"/>
        </w:rPr>
        <w:t>Agreement:</w:t>
      </w:r>
    </w:p>
    <w:p w:rsidR="00A34982" w:rsidRDefault="00A34982" w:rsidP="00A34982">
      <w:pPr>
        <w:pStyle w:val="3GPPAgreements"/>
      </w:pPr>
      <w:r>
        <w:t>For positioning purposes, with regards to the UL SRS transmission power, support at least the following in addition to the existing Rel-15 behaviour:</w:t>
      </w:r>
    </w:p>
    <w:p w:rsidR="00A34982" w:rsidRDefault="00A34982" w:rsidP="00A34982">
      <w:pPr>
        <w:pStyle w:val="3GPPAgreements"/>
        <w:numPr>
          <w:ilvl w:val="1"/>
          <w:numId w:val="8"/>
        </w:numPr>
      </w:pPr>
      <w:r>
        <w:t xml:space="preserve">Support configuring a DL reference signal of a neighbouring cell to be used as DL path loss reference for the purpose of SRS power control.  </w:t>
      </w:r>
    </w:p>
    <w:p w:rsidR="00A34982" w:rsidRPr="00396B64" w:rsidRDefault="00A34982" w:rsidP="00A34982">
      <w:pPr>
        <w:pStyle w:val="3GPPAgreements"/>
        <w:numPr>
          <w:ilvl w:val="2"/>
          <w:numId w:val="8"/>
        </w:numPr>
      </w:pPr>
      <w:r w:rsidRPr="00396B64">
        <w:t xml:space="preserve">FFS: Which reference signals can be used (e.g. a CSI-RS, or a SSB, or DL PRS). </w:t>
      </w:r>
    </w:p>
    <w:p w:rsidR="00A34982" w:rsidRDefault="00A34982" w:rsidP="006D4309">
      <w:pPr>
        <w:pStyle w:val="3GPPAgreements"/>
        <w:numPr>
          <w:ilvl w:val="1"/>
          <w:numId w:val="8"/>
        </w:numPr>
      </w:pPr>
      <w:r>
        <w:t>Study further the UE configuration signalling and procedure.</w:t>
      </w:r>
    </w:p>
    <w:p w:rsidR="00A34982" w:rsidRDefault="00A34982" w:rsidP="006D4309">
      <w:pPr>
        <w:pStyle w:val="3GPPAgreements"/>
        <w:numPr>
          <w:ilvl w:val="1"/>
          <w:numId w:val="8"/>
        </w:numPr>
      </w:pPr>
      <w:r>
        <w:t>FFS on a fallback procedure if the UE is not able to obtain the pathloss reference.</w:t>
      </w:r>
    </w:p>
    <w:p w:rsidR="00A34982" w:rsidRDefault="00A34982" w:rsidP="006D4309">
      <w:pPr>
        <w:pStyle w:val="3GPPAgreements"/>
        <w:numPr>
          <w:ilvl w:val="1"/>
          <w:numId w:val="8"/>
        </w:numPr>
      </w:pPr>
      <w:r>
        <w:t>FFS on number of measurements for pathloss.</w:t>
      </w:r>
    </w:p>
    <w:p w:rsidR="00A34982" w:rsidRDefault="00A34982" w:rsidP="00A34982">
      <w:pPr>
        <w:pStyle w:val="3GPPText"/>
        <w:rPr>
          <w:lang w:eastAsia="ko-KR"/>
        </w:rPr>
      </w:pPr>
    </w:p>
    <w:p w:rsidR="00A34982" w:rsidRDefault="00A34982" w:rsidP="00A34982">
      <w:r w:rsidRPr="00795461">
        <w:rPr>
          <w:highlight w:val="green"/>
        </w:rPr>
        <w:lastRenderedPageBreak/>
        <w:t>Agreement:</w:t>
      </w:r>
    </w:p>
    <w:p w:rsidR="00A34982" w:rsidRDefault="00A34982" w:rsidP="00921898">
      <w:pPr>
        <w:pStyle w:val="3GPPAgreements"/>
      </w:pPr>
      <w:r>
        <w:t>For positioning purposes, for UL Beam management/alignment towards serving and neighbouring cells, the following is supported (in addition to UE TX beam sweeping):</w:t>
      </w:r>
    </w:p>
    <w:p w:rsidR="00A34982" w:rsidRDefault="00A34982" w:rsidP="00921898">
      <w:pPr>
        <w:pStyle w:val="3GPPAgreements"/>
        <w:numPr>
          <w:ilvl w:val="1"/>
          <w:numId w:val="8"/>
        </w:numPr>
      </w:pPr>
      <w:r>
        <w:t>Configuration of a spatial relation between a reference DL RS from serving or neighbouring cells and the target SRS.</w:t>
      </w:r>
    </w:p>
    <w:p w:rsidR="00A34982" w:rsidRPr="00726FE2" w:rsidRDefault="00A34982" w:rsidP="00921898">
      <w:pPr>
        <w:pStyle w:val="3GPPAgreements"/>
        <w:numPr>
          <w:ilvl w:val="2"/>
          <w:numId w:val="8"/>
        </w:numPr>
      </w:pPr>
      <w:r w:rsidRPr="00726FE2">
        <w:t>Reference DL RS that can be used include at least SSB. FFS on CSI-RS, DL-PRS.</w:t>
      </w:r>
    </w:p>
    <w:p w:rsidR="00A34982" w:rsidRPr="000F02FD" w:rsidRDefault="00A34982" w:rsidP="00921898">
      <w:pPr>
        <w:pStyle w:val="3GPPAgreements"/>
        <w:numPr>
          <w:ilvl w:val="1"/>
          <w:numId w:val="8"/>
        </w:numPr>
      </w:pPr>
      <w:r w:rsidRPr="000F02FD">
        <w:t>A fixed Tx beam for UL SRS transmissions across multiple UL SRS Resources, for both FR1 and FR2.</w:t>
      </w:r>
    </w:p>
    <w:p w:rsidR="00A34982" w:rsidRPr="000F02FD" w:rsidRDefault="00A34982" w:rsidP="00921898">
      <w:pPr>
        <w:pStyle w:val="3GPPAgreements"/>
        <w:numPr>
          <w:ilvl w:val="2"/>
          <w:numId w:val="8"/>
        </w:numPr>
      </w:pPr>
      <w:r w:rsidRPr="000F02FD">
        <w:t>FFS how the fixed beam is selected.</w:t>
      </w:r>
    </w:p>
    <w:p w:rsidR="00A34982" w:rsidRDefault="00A34982" w:rsidP="00921898">
      <w:pPr>
        <w:pStyle w:val="3GPPAgreements"/>
        <w:numPr>
          <w:ilvl w:val="1"/>
          <w:numId w:val="8"/>
        </w:numPr>
      </w:pPr>
      <w:r w:rsidRPr="000F02FD">
        <w:t>FFS on specification impacts.</w:t>
      </w:r>
    </w:p>
    <w:p w:rsidR="00A34982" w:rsidRPr="000F02FD" w:rsidRDefault="00A34982" w:rsidP="00A34982">
      <w:pPr>
        <w:pStyle w:val="3GPPAgreements"/>
        <w:numPr>
          <w:ilvl w:val="1"/>
          <w:numId w:val="8"/>
        </w:numPr>
      </w:pPr>
      <w:r>
        <w:t>Note: In Rel-16, UE is not expected to transmit multiple SRS resources with different spatial relations in the same OFDM symbol (Rel-15 behaviour)</w:t>
      </w:r>
    </w:p>
    <w:p w:rsidR="00A34982" w:rsidRDefault="00A34982" w:rsidP="00A34982">
      <w:pPr>
        <w:ind w:left="1440" w:hanging="1440"/>
      </w:pPr>
    </w:p>
    <w:p w:rsidR="00A34982" w:rsidRDefault="00A34982" w:rsidP="00A34982">
      <w:pPr>
        <w:pStyle w:val="Heading1"/>
      </w:pPr>
      <w:r>
        <w:t xml:space="preserve">Work </w:t>
      </w:r>
      <w:r w:rsidRPr="00782845">
        <w:t xml:space="preserve">on NR </w:t>
      </w:r>
      <w:r>
        <w:t>P</w:t>
      </w:r>
      <w:r w:rsidRPr="00782845">
        <w:t xml:space="preserve">ositioning </w:t>
      </w:r>
      <w:r>
        <w:t>S</w:t>
      </w:r>
      <w:r w:rsidRPr="00782845">
        <w:t>upport</w:t>
      </w:r>
      <w:r>
        <w:t xml:space="preserve"> – RAN1#98</w:t>
      </w:r>
    </w:p>
    <w:p w:rsidR="00A34982" w:rsidRDefault="00A34982" w:rsidP="00A34982">
      <w:pPr>
        <w:rPr>
          <w:lang w:eastAsia="x-none"/>
        </w:rPr>
      </w:pPr>
    </w:p>
    <w:p w:rsidR="00304E04" w:rsidRDefault="00A34982" w:rsidP="00304E04">
      <w:pPr>
        <w:spacing w:after="60"/>
        <w:ind w:left="1985" w:hanging="1985"/>
        <w:rPr>
          <w:lang w:eastAsia="x-none"/>
        </w:rPr>
      </w:pPr>
      <w:r w:rsidRPr="001B2CCB">
        <w:rPr>
          <w:b/>
          <w:highlight w:val="green"/>
          <w:lang w:eastAsia="x-none"/>
        </w:rPr>
        <w:t>R1-1909796</w:t>
      </w:r>
      <w:r>
        <w:rPr>
          <w:lang w:eastAsia="x-none"/>
        </w:rPr>
        <w:tab/>
      </w:r>
      <w:r w:rsidRPr="001A0FFA">
        <w:rPr>
          <w:lang w:eastAsia="x-none"/>
        </w:rPr>
        <w:t>LS on DL/UL Reference Signals and Measurements for NR Positioning</w:t>
      </w:r>
      <w:r w:rsidR="00304E04">
        <w:rPr>
          <w:lang w:eastAsia="x-none"/>
        </w:rPr>
        <w:t xml:space="preserve"> (RAN1 LS </w:t>
      </w:r>
      <w:r w:rsidR="00304E04" w:rsidRPr="00304E04">
        <w:rPr>
          <w:lang w:eastAsia="x-none"/>
        </w:rPr>
        <w:t>To: TSG RAN WG2 Cc:</w:t>
      </w:r>
      <w:r w:rsidR="00304E04" w:rsidRPr="00304E04">
        <w:rPr>
          <w:lang w:eastAsia="x-none"/>
        </w:rPr>
        <w:tab/>
        <w:t>TSG RAN WG3, TSG RAN WG4)</w:t>
      </w:r>
    </w:p>
    <w:p w:rsidR="00304E04" w:rsidRDefault="001B2CCB" w:rsidP="00A34982">
      <w:pPr>
        <w:rPr>
          <w:lang w:eastAsia="x-none"/>
        </w:rPr>
      </w:pPr>
      <w:r>
        <w:rPr>
          <w:lang w:eastAsia="x-none"/>
        </w:rPr>
        <w:t xml:space="preserve">Content of the </w:t>
      </w:r>
      <w:r w:rsidR="007B423E">
        <w:rPr>
          <w:lang w:eastAsia="x-none"/>
        </w:rPr>
        <w:t xml:space="preserve">above </w:t>
      </w:r>
      <w:r w:rsidR="00304E04">
        <w:rPr>
          <w:lang w:eastAsia="x-none"/>
        </w:rPr>
        <w:t xml:space="preserve">RAN1 </w:t>
      </w:r>
      <w:r w:rsidR="00304E04" w:rsidRPr="007B423E">
        <w:rPr>
          <w:lang w:eastAsia="x-none"/>
        </w:rPr>
        <w:t xml:space="preserve">LS </w:t>
      </w:r>
      <w:r w:rsidRPr="007B423E">
        <w:rPr>
          <w:lang w:eastAsia="x-none"/>
        </w:rPr>
        <w:t>(R1-1909796)</w:t>
      </w:r>
      <w:r>
        <w:rPr>
          <w:lang w:eastAsia="x-none"/>
        </w:rPr>
        <w:t xml:space="preserve"> </w:t>
      </w:r>
      <w:r w:rsidR="00304E04">
        <w:rPr>
          <w:lang w:eastAsia="x-none"/>
        </w:rPr>
        <w:t xml:space="preserve">is incorporated in </w:t>
      </w:r>
      <w:r w:rsidR="007B423E">
        <w:rPr>
          <w:lang w:eastAsia="x-none"/>
        </w:rPr>
        <w:t>t</w:t>
      </w:r>
      <w:r w:rsidR="00304E04">
        <w:rPr>
          <w:lang w:eastAsia="x-none"/>
        </w:rPr>
        <w:t>able below:</w:t>
      </w:r>
    </w:p>
    <w:tbl>
      <w:tblPr>
        <w:tblStyle w:val="TableGrid"/>
        <w:tblW w:w="0" w:type="auto"/>
        <w:tblLook w:val="04A0" w:firstRow="1" w:lastRow="0" w:firstColumn="1" w:lastColumn="0" w:noHBand="0" w:noVBand="1"/>
      </w:tblPr>
      <w:tblGrid>
        <w:gridCol w:w="9962"/>
      </w:tblGrid>
      <w:tr w:rsidR="00304E04" w:rsidRPr="00304E04" w:rsidTr="00304E04">
        <w:tc>
          <w:tcPr>
            <w:tcW w:w="9962" w:type="dxa"/>
          </w:tcPr>
          <w:p w:rsidR="00304E04" w:rsidRPr="00304E04" w:rsidRDefault="00304E04" w:rsidP="00304E04">
            <w:pPr>
              <w:rPr>
                <w:b/>
              </w:rPr>
            </w:pPr>
            <w:r w:rsidRPr="00304E04">
              <w:rPr>
                <w:b/>
              </w:rPr>
              <w:t>1. Overall Description:</w:t>
            </w:r>
          </w:p>
          <w:p w:rsidR="00304E04" w:rsidRPr="00304E04" w:rsidRDefault="00304E04" w:rsidP="00304E04">
            <w:r w:rsidRPr="00304E04">
              <w:t>RAN1 would like to inform other WGs on the following agreements made by RAN1:</w:t>
            </w:r>
          </w:p>
          <w:p w:rsidR="00304E04" w:rsidRPr="00304E04" w:rsidRDefault="00304E04" w:rsidP="00304E04">
            <w:r w:rsidRPr="00304E04">
              <w:rPr>
                <w:highlight w:val="green"/>
              </w:rPr>
              <w:t>Agreement:</w:t>
            </w:r>
          </w:p>
          <w:p w:rsidR="00304E04" w:rsidRPr="00304E04" w:rsidRDefault="00304E04" w:rsidP="00304E04">
            <w:r w:rsidRPr="00304E04">
              <w:t>Inform RAN2 of the following:</w:t>
            </w:r>
          </w:p>
          <w:p w:rsidR="00304E04" w:rsidRPr="00304E04" w:rsidRDefault="00304E04" w:rsidP="008A1EB2">
            <w:pPr>
              <w:pStyle w:val="3GPPText"/>
              <w:numPr>
                <w:ilvl w:val="1"/>
                <w:numId w:val="32"/>
              </w:numPr>
              <w:spacing w:line="276" w:lineRule="auto"/>
              <w:rPr>
                <w:sz w:val="20"/>
                <w:lang w:val="en-GB"/>
              </w:rPr>
            </w:pPr>
            <w:r w:rsidRPr="00304E04">
              <w:rPr>
                <w:sz w:val="20"/>
                <w:lang w:val="en-GB"/>
              </w:rPr>
              <w:t xml:space="preserve">It is RAN1 understanding that discussion on mapping of positioning techniques to reference signals and measurements is out of RAN1 scope and therefore RAN1 does not intend to define such mapping. </w:t>
            </w:r>
          </w:p>
          <w:p w:rsidR="00304E04" w:rsidRPr="00304E04" w:rsidRDefault="00304E04" w:rsidP="008A1EB2">
            <w:pPr>
              <w:pStyle w:val="3GPPText"/>
              <w:numPr>
                <w:ilvl w:val="2"/>
                <w:numId w:val="32"/>
              </w:numPr>
              <w:spacing w:line="276" w:lineRule="auto"/>
              <w:rPr>
                <w:sz w:val="20"/>
                <w:lang w:val="en-GB"/>
              </w:rPr>
            </w:pPr>
            <w:r w:rsidRPr="00304E04">
              <w:rPr>
                <w:sz w:val="20"/>
                <w:lang w:val="en-GB"/>
              </w:rPr>
              <w:t>It is RAN1 understanding that RAN2 will define signalling that can support any RAT dependent positioning technique including hybrid RAT dependent positioning solutions</w:t>
            </w:r>
          </w:p>
          <w:p w:rsidR="00304E04" w:rsidRPr="00304E04" w:rsidRDefault="00304E04" w:rsidP="008A1EB2">
            <w:pPr>
              <w:pStyle w:val="3GPPText"/>
              <w:numPr>
                <w:ilvl w:val="1"/>
                <w:numId w:val="32"/>
              </w:numPr>
              <w:spacing w:line="276" w:lineRule="auto"/>
              <w:rPr>
                <w:sz w:val="20"/>
                <w:lang w:val="en-GB"/>
              </w:rPr>
            </w:pPr>
            <w:r w:rsidRPr="00304E04">
              <w:rPr>
                <w:sz w:val="20"/>
                <w:lang w:val="en-GB"/>
              </w:rPr>
              <w:t>RAN1 agreed on the tables below that provide mapping between reference signals and measurements based on the latest status of RAN1 discussion</w:t>
            </w:r>
          </w:p>
          <w:p w:rsidR="00304E04" w:rsidRPr="00304E04" w:rsidRDefault="00304E04" w:rsidP="008A1EB2">
            <w:pPr>
              <w:pStyle w:val="3GPPText"/>
              <w:numPr>
                <w:ilvl w:val="2"/>
                <w:numId w:val="32"/>
              </w:numPr>
              <w:spacing w:line="276" w:lineRule="auto"/>
              <w:rPr>
                <w:sz w:val="20"/>
                <w:lang w:val="en-GB"/>
              </w:rPr>
            </w:pPr>
            <w:r w:rsidRPr="00304E04">
              <w:rPr>
                <w:sz w:val="20"/>
                <w:lang w:val="en-GB"/>
              </w:rPr>
              <w:t>The positioning techniques are indicated for information purpose as examples and do not intend to influence higher layer signalling to be developed by RAN2</w:t>
            </w:r>
          </w:p>
          <w:p w:rsidR="00304E04" w:rsidRPr="00304E04" w:rsidRDefault="00304E04" w:rsidP="008A1EB2">
            <w:pPr>
              <w:pStyle w:val="3GPPText"/>
              <w:numPr>
                <w:ilvl w:val="2"/>
                <w:numId w:val="32"/>
              </w:numPr>
              <w:spacing w:line="276" w:lineRule="auto"/>
              <w:rPr>
                <w:sz w:val="20"/>
                <w:lang w:val="en-GB"/>
              </w:rPr>
            </w:pPr>
            <w:r w:rsidRPr="00304E04">
              <w:rPr>
                <w:sz w:val="20"/>
                <w:lang w:val="en-GB"/>
              </w:rPr>
              <w:t>Note: Table will be modified in the future if additional reference signals for UE/gNB measurements are agreed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2938"/>
              <w:gridCol w:w="3363"/>
            </w:tblGrid>
            <w:tr w:rsidR="00304E04" w:rsidRPr="00304E04" w:rsidTr="007B423E">
              <w:trPr>
                <w:jc w:val="center"/>
              </w:trPr>
              <w:tc>
                <w:tcPr>
                  <w:tcW w:w="2937" w:type="dxa"/>
                  <w:tcBorders>
                    <w:bottom w:val="single" w:sz="4" w:space="0" w:color="auto"/>
                  </w:tcBorders>
                  <w:shd w:val="clear" w:color="auto" w:fill="FFE599"/>
                  <w:vAlign w:val="center"/>
                </w:tcPr>
                <w:p w:rsidR="00304E04" w:rsidRPr="00304E04" w:rsidRDefault="00304E04" w:rsidP="00304E04">
                  <w:pPr>
                    <w:pStyle w:val="3GPPText"/>
                    <w:spacing w:before="0" w:after="0"/>
                    <w:jc w:val="center"/>
                    <w:rPr>
                      <w:b/>
                      <w:sz w:val="20"/>
                    </w:rPr>
                  </w:pPr>
                  <w:r w:rsidRPr="00304E04">
                    <w:rPr>
                      <w:b/>
                      <w:sz w:val="20"/>
                    </w:rPr>
                    <w:t>DL/UL Reference Signals</w:t>
                  </w:r>
                </w:p>
              </w:tc>
              <w:tc>
                <w:tcPr>
                  <w:tcW w:w="2938" w:type="dxa"/>
                  <w:tcBorders>
                    <w:bottom w:val="single" w:sz="4" w:space="0" w:color="auto"/>
                  </w:tcBorders>
                  <w:shd w:val="clear" w:color="auto" w:fill="FFE599"/>
                  <w:vAlign w:val="center"/>
                </w:tcPr>
                <w:p w:rsidR="00304E04" w:rsidRPr="00304E04" w:rsidRDefault="00304E04" w:rsidP="00304E04">
                  <w:pPr>
                    <w:pStyle w:val="3GPPText"/>
                    <w:spacing w:before="0" w:after="0"/>
                    <w:jc w:val="center"/>
                    <w:rPr>
                      <w:b/>
                      <w:sz w:val="20"/>
                    </w:rPr>
                  </w:pPr>
                  <w:r w:rsidRPr="00304E04">
                    <w:rPr>
                      <w:b/>
                      <w:sz w:val="20"/>
                    </w:rPr>
                    <w:t>UE Measurements</w:t>
                  </w:r>
                </w:p>
              </w:tc>
              <w:tc>
                <w:tcPr>
                  <w:tcW w:w="3363" w:type="dxa"/>
                  <w:tcBorders>
                    <w:bottom w:val="single" w:sz="4" w:space="0" w:color="auto"/>
                  </w:tcBorders>
                  <w:shd w:val="clear" w:color="auto" w:fill="FFE599"/>
                </w:tcPr>
                <w:p w:rsidR="00304E04" w:rsidRPr="00304E04" w:rsidRDefault="00304E04" w:rsidP="00304E04">
                  <w:pPr>
                    <w:pStyle w:val="3GPPText"/>
                    <w:spacing w:before="0" w:after="0"/>
                    <w:jc w:val="center"/>
                    <w:rPr>
                      <w:b/>
                      <w:sz w:val="20"/>
                    </w:rPr>
                  </w:pPr>
                  <w:r w:rsidRPr="00304E04">
                    <w:rPr>
                      <w:b/>
                      <w:sz w:val="20"/>
                    </w:rPr>
                    <w:t>To facilitate support of the following positioning techniques</w:t>
                  </w:r>
                </w:p>
              </w:tc>
            </w:tr>
            <w:tr w:rsidR="00304E04" w:rsidRPr="00304E04" w:rsidTr="007B423E">
              <w:trPr>
                <w:trHeight w:val="185"/>
                <w:jc w:val="center"/>
              </w:trPr>
              <w:tc>
                <w:tcPr>
                  <w:tcW w:w="2937"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Rel.16 DL PRS</w:t>
                  </w:r>
                </w:p>
              </w:tc>
              <w:tc>
                <w:tcPr>
                  <w:tcW w:w="2938"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DL RSTD</w:t>
                  </w:r>
                </w:p>
              </w:tc>
              <w:tc>
                <w:tcPr>
                  <w:tcW w:w="3363" w:type="dxa"/>
                  <w:shd w:val="clear" w:color="auto" w:fill="E2EFD9"/>
                </w:tcPr>
                <w:p w:rsidR="00304E04" w:rsidRPr="00304E04" w:rsidRDefault="00304E04" w:rsidP="00304E04">
                  <w:pPr>
                    <w:pStyle w:val="3GPPText"/>
                    <w:spacing w:before="0" w:after="0"/>
                    <w:jc w:val="center"/>
                    <w:rPr>
                      <w:sz w:val="20"/>
                    </w:rPr>
                  </w:pPr>
                  <w:r w:rsidRPr="00304E04">
                    <w:rPr>
                      <w:sz w:val="20"/>
                    </w:rPr>
                    <w:t>DL-TDOA</w:t>
                  </w:r>
                </w:p>
              </w:tc>
            </w:tr>
            <w:tr w:rsidR="00304E04" w:rsidRPr="00304E04" w:rsidTr="007B423E">
              <w:trPr>
                <w:trHeight w:val="215"/>
                <w:jc w:val="center"/>
              </w:trPr>
              <w:tc>
                <w:tcPr>
                  <w:tcW w:w="2937"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Rel.16 DL PRS</w:t>
                  </w:r>
                </w:p>
              </w:tc>
              <w:tc>
                <w:tcPr>
                  <w:tcW w:w="2938"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DL PRS RSRP</w:t>
                  </w:r>
                </w:p>
              </w:tc>
              <w:tc>
                <w:tcPr>
                  <w:tcW w:w="3363" w:type="dxa"/>
                  <w:shd w:val="clear" w:color="auto" w:fill="E2EFD9"/>
                </w:tcPr>
                <w:p w:rsidR="00304E04" w:rsidRPr="00304E04" w:rsidRDefault="00304E04" w:rsidP="00304E04">
                  <w:pPr>
                    <w:pStyle w:val="3GPPText"/>
                    <w:spacing w:before="0" w:after="0"/>
                    <w:jc w:val="center"/>
                    <w:rPr>
                      <w:sz w:val="20"/>
                    </w:rPr>
                  </w:pPr>
                  <w:r w:rsidRPr="00304E04">
                    <w:rPr>
                      <w:sz w:val="20"/>
                    </w:rPr>
                    <w:t>DL-TDOA, DL-AoD, Multi-RTT</w:t>
                  </w:r>
                </w:p>
              </w:tc>
            </w:tr>
            <w:tr w:rsidR="00304E04" w:rsidRPr="00304E04" w:rsidTr="007B423E">
              <w:trPr>
                <w:trHeight w:val="246"/>
                <w:jc w:val="center"/>
              </w:trPr>
              <w:tc>
                <w:tcPr>
                  <w:tcW w:w="2937"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 xml:space="preserve">Rel.16 DL PRS / Rel.16 SRS for positioning </w:t>
                  </w:r>
                </w:p>
              </w:tc>
              <w:tc>
                <w:tcPr>
                  <w:tcW w:w="2938"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UE Rx-Tx time difference</w:t>
                  </w:r>
                </w:p>
              </w:tc>
              <w:tc>
                <w:tcPr>
                  <w:tcW w:w="3363" w:type="dxa"/>
                  <w:shd w:val="clear" w:color="auto" w:fill="E2EFD9"/>
                </w:tcPr>
                <w:p w:rsidR="00304E04" w:rsidRPr="00304E04" w:rsidRDefault="00304E04" w:rsidP="00304E04">
                  <w:pPr>
                    <w:pStyle w:val="3GPPText"/>
                    <w:spacing w:before="0" w:after="0"/>
                    <w:jc w:val="center"/>
                    <w:rPr>
                      <w:sz w:val="20"/>
                    </w:rPr>
                  </w:pPr>
                  <w:r w:rsidRPr="00304E04">
                    <w:rPr>
                      <w:sz w:val="20"/>
                    </w:rPr>
                    <w:t>Multi-RTT</w:t>
                  </w:r>
                </w:p>
              </w:tc>
            </w:tr>
            <w:tr w:rsidR="00304E04" w:rsidRPr="00304E04" w:rsidTr="007B423E">
              <w:trPr>
                <w:trHeight w:val="246"/>
                <w:jc w:val="center"/>
              </w:trPr>
              <w:tc>
                <w:tcPr>
                  <w:tcW w:w="2937"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 15 SSB / CSI-RS for RRM</w:t>
                  </w:r>
                </w:p>
              </w:tc>
              <w:tc>
                <w:tcPr>
                  <w:tcW w:w="2938"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SS-RSRP(RSRP for RRM), SS-RSRQ(for RRM), CSI-RSRP (for RRM), CSI-RSRQ (for RRM), SS-RSRPB (for RRM)</w:t>
                  </w:r>
                </w:p>
              </w:tc>
              <w:tc>
                <w:tcPr>
                  <w:tcW w:w="3363" w:type="dxa"/>
                  <w:shd w:val="clear" w:color="auto" w:fill="E2EFD9"/>
                </w:tcPr>
                <w:p w:rsidR="00304E04" w:rsidRPr="00304E04" w:rsidRDefault="00304E04" w:rsidP="00304E04">
                  <w:pPr>
                    <w:pStyle w:val="3GPPText"/>
                    <w:spacing w:before="0" w:after="0"/>
                    <w:jc w:val="center"/>
                    <w:rPr>
                      <w:sz w:val="20"/>
                    </w:rPr>
                  </w:pPr>
                  <w:r w:rsidRPr="00304E04">
                    <w:rPr>
                      <w:sz w:val="20"/>
                    </w:rPr>
                    <w:t>E-CID</w:t>
                  </w:r>
                </w:p>
              </w:tc>
            </w:tr>
          </w:tbl>
          <w:p w:rsidR="00304E04" w:rsidRPr="00304E04" w:rsidRDefault="00304E04" w:rsidP="00304E04">
            <w:pPr>
              <w:pStyle w:val="3GPPT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2985"/>
              <w:gridCol w:w="3269"/>
            </w:tblGrid>
            <w:tr w:rsidR="00304E04" w:rsidRPr="00304E04" w:rsidTr="007B423E">
              <w:trPr>
                <w:jc w:val="center"/>
              </w:trPr>
              <w:tc>
                <w:tcPr>
                  <w:tcW w:w="2984" w:type="dxa"/>
                  <w:tcBorders>
                    <w:bottom w:val="single" w:sz="4" w:space="0" w:color="auto"/>
                  </w:tcBorders>
                  <w:shd w:val="clear" w:color="auto" w:fill="FFE599"/>
                  <w:vAlign w:val="center"/>
                </w:tcPr>
                <w:p w:rsidR="00304E04" w:rsidRPr="00304E04" w:rsidRDefault="00304E04" w:rsidP="00304E04">
                  <w:pPr>
                    <w:pStyle w:val="3GPPText"/>
                    <w:spacing w:before="0" w:after="0"/>
                    <w:jc w:val="center"/>
                    <w:rPr>
                      <w:b/>
                      <w:sz w:val="20"/>
                    </w:rPr>
                  </w:pPr>
                  <w:r w:rsidRPr="00304E04">
                    <w:rPr>
                      <w:b/>
                      <w:sz w:val="20"/>
                    </w:rPr>
                    <w:lastRenderedPageBreak/>
                    <w:t>DL/UL Reference Signals</w:t>
                  </w:r>
                </w:p>
              </w:tc>
              <w:tc>
                <w:tcPr>
                  <w:tcW w:w="2985" w:type="dxa"/>
                  <w:tcBorders>
                    <w:bottom w:val="single" w:sz="4" w:space="0" w:color="auto"/>
                  </w:tcBorders>
                  <w:shd w:val="clear" w:color="auto" w:fill="FFE599"/>
                  <w:vAlign w:val="center"/>
                </w:tcPr>
                <w:p w:rsidR="00304E04" w:rsidRPr="00304E04" w:rsidRDefault="00304E04" w:rsidP="00304E04">
                  <w:pPr>
                    <w:pStyle w:val="3GPPText"/>
                    <w:spacing w:before="0" w:after="0"/>
                    <w:jc w:val="center"/>
                    <w:rPr>
                      <w:b/>
                      <w:sz w:val="20"/>
                    </w:rPr>
                  </w:pPr>
                  <w:r w:rsidRPr="00304E04">
                    <w:rPr>
                      <w:b/>
                      <w:sz w:val="20"/>
                    </w:rPr>
                    <w:t>gNB Measurements</w:t>
                  </w:r>
                </w:p>
              </w:tc>
              <w:tc>
                <w:tcPr>
                  <w:tcW w:w="3269" w:type="dxa"/>
                  <w:tcBorders>
                    <w:bottom w:val="single" w:sz="4" w:space="0" w:color="auto"/>
                  </w:tcBorders>
                  <w:shd w:val="clear" w:color="auto" w:fill="FFE599"/>
                </w:tcPr>
                <w:p w:rsidR="00304E04" w:rsidRPr="00304E04" w:rsidRDefault="00304E04" w:rsidP="00304E04">
                  <w:pPr>
                    <w:pStyle w:val="3GPPText"/>
                    <w:spacing w:before="0" w:after="0"/>
                    <w:jc w:val="center"/>
                    <w:rPr>
                      <w:b/>
                      <w:sz w:val="20"/>
                    </w:rPr>
                  </w:pPr>
                  <w:r w:rsidRPr="00304E04">
                    <w:rPr>
                      <w:b/>
                      <w:sz w:val="20"/>
                    </w:rPr>
                    <w:t>To facilitate support of the following positioning techniques</w:t>
                  </w:r>
                </w:p>
              </w:tc>
            </w:tr>
            <w:tr w:rsidR="00304E04" w:rsidRPr="00304E04" w:rsidTr="007B423E">
              <w:trPr>
                <w:trHeight w:val="185"/>
                <w:jc w:val="center"/>
              </w:trPr>
              <w:tc>
                <w:tcPr>
                  <w:tcW w:w="2984"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Rel.16 SRS for positioning</w:t>
                  </w:r>
                </w:p>
              </w:tc>
              <w:tc>
                <w:tcPr>
                  <w:tcW w:w="2985"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UL RTOA</w:t>
                  </w:r>
                </w:p>
              </w:tc>
              <w:tc>
                <w:tcPr>
                  <w:tcW w:w="3269" w:type="dxa"/>
                  <w:shd w:val="clear" w:color="auto" w:fill="E2EFD9"/>
                </w:tcPr>
                <w:p w:rsidR="00304E04" w:rsidRPr="00304E04" w:rsidRDefault="00304E04" w:rsidP="00304E04">
                  <w:pPr>
                    <w:pStyle w:val="3GPPText"/>
                    <w:spacing w:before="0" w:after="0"/>
                    <w:jc w:val="center"/>
                    <w:rPr>
                      <w:sz w:val="20"/>
                    </w:rPr>
                  </w:pPr>
                  <w:r w:rsidRPr="00304E04">
                    <w:rPr>
                      <w:sz w:val="20"/>
                    </w:rPr>
                    <w:t>UL-TDOA</w:t>
                  </w:r>
                </w:p>
              </w:tc>
            </w:tr>
            <w:tr w:rsidR="00304E04" w:rsidRPr="00304E04" w:rsidTr="007B423E">
              <w:trPr>
                <w:trHeight w:val="215"/>
                <w:jc w:val="center"/>
              </w:trPr>
              <w:tc>
                <w:tcPr>
                  <w:tcW w:w="2984"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Rel.16 SRS for positioning</w:t>
                  </w:r>
                </w:p>
              </w:tc>
              <w:tc>
                <w:tcPr>
                  <w:tcW w:w="2985" w:type="dxa"/>
                  <w:shd w:val="clear" w:color="auto" w:fill="E2EFD9"/>
                  <w:vAlign w:val="center"/>
                </w:tcPr>
                <w:p w:rsidR="00304E04" w:rsidRPr="00304E04" w:rsidRDefault="00304E04" w:rsidP="00304E04">
                  <w:pPr>
                    <w:pStyle w:val="3GPPText"/>
                    <w:spacing w:before="0" w:after="0"/>
                    <w:jc w:val="center"/>
                    <w:rPr>
                      <w:sz w:val="20"/>
                    </w:rPr>
                  </w:pPr>
                  <w:r w:rsidRPr="00304E04">
                    <w:rPr>
                      <w:sz w:val="20"/>
                      <w:lang w:eastAsia="x-none"/>
                    </w:rPr>
                    <w:t>UL SRS-RSRP</w:t>
                  </w:r>
                </w:p>
              </w:tc>
              <w:tc>
                <w:tcPr>
                  <w:tcW w:w="3269" w:type="dxa"/>
                  <w:shd w:val="clear" w:color="auto" w:fill="E2EFD9"/>
                </w:tcPr>
                <w:p w:rsidR="00304E04" w:rsidRPr="00304E04" w:rsidRDefault="00304E04" w:rsidP="00304E04">
                  <w:pPr>
                    <w:pStyle w:val="3GPPText"/>
                    <w:spacing w:before="0" w:after="0"/>
                    <w:jc w:val="center"/>
                    <w:rPr>
                      <w:sz w:val="20"/>
                      <w:lang w:eastAsia="x-none"/>
                    </w:rPr>
                  </w:pPr>
                  <w:r w:rsidRPr="00304E04">
                    <w:rPr>
                      <w:sz w:val="20"/>
                    </w:rPr>
                    <w:t>UL-TDOA, UL-AoA, Multi-RTT</w:t>
                  </w:r>
                </w:p>
              </w:tc>
            </w:tr>
            <w:tr w:rsidR="00304E04" w:rsidRPr="00304E04" w:rsidTr="007B423E">
              <w:trPr>
                <w:trHeight w:val="246"/>
                <w:jc w:val="center"/>
              </w:trPr>
              <w:tc>
                <w:tcPr>
                  <w:tcW w:w="2984"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Rel.16 SRS for positioning, Rel.16 DL PRS</w:t>
                  </w:r>
                </w:p>
              </w:tc>
              <w:tc>
                <w:tcPr>
                  <w:tcW w:w="2985"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gNB Rx-Tx time difference</w:t>
                  </w:r>
                </w:p>
              </w:tc>
              <w:tc>
                <w:tcPr>
                  <w:tcW w:w="3269" w:type="dxa"/>
                  <w:shd w:val="clear" w:color="auto" w:fill="E2EFD9"/>
                </w:tcPr>
                <w:p w:rsidR="00304E04" w:rsidRPr="00304E04" w:rsidRDefault="00304E04" w:rsidP="00304E04">
                  <w:pPr>
                    <w:pStyle w:val="3GPPText"/>
                    <w:spacing w:before="0" w:after="0"/>
                    <w:jc w:val="center"/>
                    <w:rPr>
                      <w:sz w:val="20"/>
                    </w:rPr>
                  </w:pPr>
                  <w:r w:rsidRPr="00304E04">
                    <w:rPr>
                      <w:sz w:val="20"/>
                    </w:rPr>
                    <w:t>Multi-RTT</w:t>
                  </w:r>
                </w:p>
              </w:tc>
            </w:tr>
            <w:tr w:rsidR="00304E04" w:rsidRPr="00304E04" w:rsidTr="007B423E">
              <w:trPr>
                <w:trHeight w:val="246"/>
                <w:jc w:val="center"/>
              </w:trPr>
              <w:tc>
                <w:tcPr>
                  <w:tcW w:w="2984"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Rel.16 SRS for positioning,</w:t>
                  </w:r>
                </w:p>
              </w:tc>
              <w:tc>
                <w:tcPr>
                  <w:tcW w:w="2985" w:type="dxa"/>
                  <w:shd w:val="clear" w:color="auto" w:fill="E2EFD9"/>
                  <w:vAlign w:val="center"/>
                </w:tcPr>
                <w:p w:rsidR="00304E04" w:rsidRPr="00304E04" w:rsidRDefault="00304E04" w:rsidP="00304E04">
                  <w:pPr>
                    <w:pStyle w:val="3GPPText"/>
                    <w:spacing w:before="0" w:after="0"/>
                    <w:jc w:val="center"/>
                    <w:rPr>
                      <w:sz w:val="20"/>
                    </w:rPr>
                  </w:pPr>
                  <w:r w:rsidRPr="00304E04">
                    <w:rPr>
                      <w:sz w:val="20"/>
                      <w:lang w:eastAsia="x-none"/>
                    </w:rPr>
                    <w:t>AoA and ZoA</w:t>
                  </w:r>
                </w:p>
              </w:tc>
              <w:tc>
                <w:tcPr>
                  <w:tcW w:w="3269" w:type="dxa"/>
                  <w:shd w:val="clear" w:color="auto" w:fill="E2EFD9"/>
                </w:tcPr>
                <w:p w:rsidR="00304E04" w:rsidRPr="00304E04" w:rsidRDefault="00304E04" w:rsidP="00304E04">
                  <w:pPr>
                    <w:pStyle w:val="3GPPText"/>
                    <w:spacing w:before="0" w:after="0"/>
                    <w:jc w:val="center"/>
                    <w:rPr>
                      <w:sz w:val="20"/>
                      <w:lang w:eastAsia="x-none"/>
                    </w:rPr>
                  </w:pPr>
                  <w:r w:rsidRPr="00304E04">
                    <w:rPr>
                      <w:sz w:val="20"/>
                    </w:rPr>
                    <w:t>UL-AoA, Multi-RTT</w:t>
                  </w:r>
                </w:p>
              </w:tc>
            </w:tr>
          </w:tbl>
          <w:p w:rsidR="00304E04" w:rsidRPr="00304E04" w:rsidRDefault="00304E04" w:rsidP="00304E04">
            <w:pPr>
              <w:rPr>
                <w:b/>
              </w:rPr>
            </w:pPr>
            <w:r w:rsidRPr="00304E04">
              <w:rPr>
                <w:b/>
              </w:rPr>
              <w:t>2. Actions:</w:t>
            </w:r>
          </w:p>
          <w:p w:rsidR="00304E04" w:rsidRPr="00304E04" w:rsidRDefault="00304E04" w:rsidP="00304E04">
            <w:pPr>
              <w:ind w:left="1985" w:hanging="1985"/>
              <w:rPr>
                <w:b/>
              </w:rPr>
            </w:pPr>
            <w:r w:rsidRPr="00304E04">
              <w:rPr>
                <w:b/>
              </w:rPr>
              <w:t>To RAN2:</w:t>
            </w:r>
          </w:p>
          <w:p w:rsidR="00304E04" w:rsidRPr="00304E04" w:rsidRDefault="00304E04" w:rsidP="001B2CCB">
            <w:pPr>
              <w:ind w:left="993" w:hanging="993"/>
              <w:rPr>
                <w:lang w:eastAsia="x-none"/>
              </w:rPr>
            </w:pPr>
            <w:r w:rsidRPr="00304E04">
              <w:rPr>
                <w:b/>
              </w:rPr>
              <w:t xml:space="preserve">ACTION: </w:t>
            </w:r>
            <w:r w:rsidRPr="00304E04">
              <w:t>RAN1 respectfully asks RAN2 to take the above agreements into account in corresponding work.</w:t>
            </w:r>
          </w:p>
        </w:tc>
      </w:tr>
    </w:tbl>
    <w:p w:rsidR="00304E04" w:rsidRDefault="00304E04" w:rsidP="00A34982">
      <w:pPr>
        <w:rPr>
          <w:lang w:eastAsia="x-none"/>
        </w:rPr>
      </w:pPr>
    </w:p>
    <w:p w:rsidR="00A34982" w:rsidRDefault="00A34982" w:rsidP="00A34982">
      <w:pPr>
        <w:pStyle w:val="3GPPH2"/>
      </w:pPr>
      <w:bookmarkStart w:id="14" w:name="_Toc16925603"/>
      <w:r>
        <w:t>DL Reference Signals for NR Positioning</w:t>
      </w:r>
      <w:bookmarkEnd w:id="14"/>
    </w:p>
    <w:p w:rsidR="00A34982" w:rsidRDefault="00A34982" w:rsidP="001B2CCB">
      <w:pPr>
        <w:pStyle w:val="3GPPText"/>
      </w:pPr>
    </w:p>
    <w:p w:rsidR="00A34982" w:rsidRDefault="00A34982" w:rsidP="00A34982">
      <w:pPr>
        <w:rPr>
          <w:lang w:eastAsia="x-none"/>
        </w:rPr>
      </w:pPr>
      <w:r w:rsidRPr="00274A74">
        <w:rPr>
          <w:highlight w:val="green"/>
          <w:lang w:eastAsia="x-none"/>
        </w:rPr>
        <w:t>Agreement:</w:t>
      </w:r>
    </w:p>
    <w:p w:rsidR="00A34982" w:rsidRDefault="00A34982" w:rsidP="00A34982">
      <w:pPr>
        <w:pStyle w:val="3GPPAgreements"/>
      </w:pPr>
      <w:r>
        <w:rPr>
          <w:rFonts w:hint="eastAsia"/>
        </w:rPr>
        <w:t xml:space="preserve">The following parameters describing </w:t>
      </w:r>
      <w:r>
        <w:t xml:space="preserve">a </w:t>
      </w:r>
      <w:r>
        <w:rPr>
          <w:rFonts w:hint="eastAsia"/>
        </w:rPr>
        <w:t>DL PRS Resource are defined:</w:t>
      </w:r>
    </w:p>
    <w:p w:rsidR="00A34982" w:rsidRDefault="00A34982" w:rsidP="00A34982">
      <w:pPr>
        <w:pStyle w:val="3GPPAgreements"/>
        <w:numPr>
          <w:ilvl w:val="1"/>
          <w:numId w:val="8"/>
        </w:numPr>
      </w:pPr>
      <w:r>
        <w:rPr>
          <w:rFonts w:hint="eastAsia"/>
        </w:rPr>
        <w:t xml:space="preserve">Bandwidth of DL PRS Resource </w:t>
      </w:r>
    </w:p>
    <w:p w:rsidR="00A34982" w:rsidRDefault="00A34982" w:rsidP="00A34982">
      <w:pPr>
        <w:pStyle w:val="3GPPAgreements"/>
        <w:numPr>
          <w:ilvl w:val="2"/>
          <w:numId w:val="8"/>
        </w:numPr>
        <w:rPr>
          <w:lang w:eastAsia="x-none"/>
        </w:rPr>
      </w:pPr>
      <w:r>
        <w:rPr>
          <w:lang w:eastAsia="x-none"/>
        </w:rPr>
        <w:t>FFS granularity of bandwidth configuration which is to be down-selected at the next meeting among the following options:</w:t>
      </w:r>
    </w:p>
    <w:p w:rsidR="00A34982" w:rsidRDefault="00A34982" w:rsidP="00A34982">
      <w:pPr>
        <w:pStyle w:val="3GPPAgreements"/>
        <w:numPr>
          <w:ilvl w:val="3"/>
          <w:numId w:val="8"/>
        </w:numPr>
        <w:rPr>
          <w:lang w:eastAsia="x-none"/>
        </w:rPr>
      </w:pPr>
      <w:r>
        <w:rPr>
          <w:rFonts w:hint="eastAsia"/>
          <w:lang w:eastAsia="x-none"/>
        </w:rPr>
        <w:t>Option 1. One PRB</w:t>
      </w:r>
    </w:p>
    <w:p w:rsidR="00A34982" w:rsidRDefault="00A34982" w:rsidP="00A34982">
      <w:pPr>
        <w:pStyle w:val="3GPPAgreements"/>
        <w:numPr>
          <w:ilvl w:val="3"/>
          <w:numId w:val="8"/>
        </w:numPr>
        <w:rPr>
          <w:lang w:eastAsia="x-none"/>
        </w:rPr>
      </w:pPr>
      <w:r>
        <w:rPr>
          <w:rFonts w:hint="eastAsia"/>
          <w:lang w:eastAsia="x-none"/>
        </w:rPr>
        <w:t>Option 2. Four PRBs</w:t>
      </w:r>
    </w:p>
    <w:p w:rsidR="00A34982" w:rsidRDefault="00A34982" w:rsidP="00A34982">
      <w:pPr>
        <w:pStyle w:val="3GPPAgreements"/>
        <w:numPr>
          <w:ilvl w:val="3"/>
          <w:numId w:val="8"/>
        </w:numPr>
        <w:rPr>
          <w:lang w:eastAsia="x-none"/>
        </w:rPr>
      </w:pPr>
      <w:r>
        <w:rPr>
          <w:rFonts w:hint="eastAsia"/>
          <w:lang w:eastAsia="x-none"/>
        </w:rPr>
        <w:t>Option 3. RBG granularity</w:t>
      </w:r>
    </w:p>
    <w:p w:rsidR="00A34982" w:rsidRDefault="00A34982" w:rsidP="00A34982">
      <w:pPr>
        <w:pStyle w:val="3GPPAgreements"/>
        <w:numPr>
          <w:ilvl w:val="3"/>
          <w:numId w:val="8"/>
        </w:numPr>
        <w:rPr>
          <w:lang w:eastAsia="x-none"/>
        </w:rPr>
      </w:pPr>
      <w:r>
        <w:rPr>
          <w:rFonts w:hint="eastAsia"/>
          <w:lang w:eastAsia="x-none"/>
        </w:rPr>
        <w:t>Option 4. One of values configurable from the set 24, 48, 96 192, 264 PRBs</w:t>
      </w:r>
    </w:p>
    <w:p w:rsidR="00A34982" w:rsidRDefault="00A34982" w:rsidP="00A34982">
      <w:pPr>
        <w:pStyle w:val="3GPPAgreements"/>
        <w:numPr>
          <w:ilvl w:val="3"/>
          <w:numId w:val="8"/>
        </w:numPr>
        <w:rPr>
          <w:lang w:eastAsia="x-none"/>
        </w:rPr>
      </w:pPr>
      <w:r>
        <w:rPr>
          <w:rFonts w:hint="eastAsia"/>
          <w:lang w:eastAsia="x-none"/>
        </w:rPr>
        <w:t>Option 5: Option 2, 3 or 4 combined with a possibility to blank PRBs at the band edges</w:t>
      </w:r>
    </w:p>
    <w:p w:rsidR="00A34982" w:rsidRDefault="00A34982" w:rsidP="00A34982">
      <w:pPr>
        <w:pStyle w:val="3GPPAgreements"/>
        <w:numPr>
          <w:ilvl w:val="3"/>
          <w:numId w:val="8"/>
        </w:numPr>
        <w:rPr>
          <w:lang w:eastAsia="x-none"/>
        </w:rPr>
      </w:pPr>
      <w:r>
        <w:rPr>
          <w:lang w:eastAsia="x-none"/>
        </w:rPr>
        <w:t>Option 6: Option 2, 3 or 4 combined with the maximum PRBs per carrier bandwidth</w:t>
      </w:r>
    </w:p>
    <w:p w:rsidR="00A34982" w:rsidRDefault="00A34982" w:rsidP="00A34982">
      <w:pPr>
        <w:pStyle w:val="3GPPAgreements"/>
        <w:numPr>
          <w:ilvl w:val="1"/>
          <w:numId w:val="8"/>
        </w:numPr>
      </w:pPr>
      <w:r>
        <w:rPr>
          <w:rFonts w:hint="eastAsia"/>
        </w:rPr>
        <w:t>Start PRB of DL PRS Resource is defined relative to Point A</w:t>
      </w:r>
    </w:p>
    <w:p w:rsidR="00A34982" w:rsidRDefault="00A34982" w:rsidP="005D326D">
      <w:pPr>
        <w:pStyle w:val="3GPPAgreements"/>
        <w:numPr>
          <w:ilvl w:val="2"/>
          <w:numId w:val="8"/>
        </w:numPr>
        <w:rPr>
          <w:lang w:eastAsia="x-none"/>
        </w:rPr>
      </w:pPr>
      <w:r>
        <w:rPr>
          <w:lang w:eastAsia="x-none"/>
        </w:rPr>
        <w:t xml:space="preserve">A single Point A for DL PRS resource allocation is provided per frequency layer. </w:t>
      </w:r>
    </w:p>
    <w:p w:rsidR="00A34982" w:rsidRDefault="00A34982" w:rsidP="005D326D">
      <w:pPr>
        <w:pStyle w:val="3GPPAgreements"/>
        <w:numPr>
          <w:ilvl w:val="2"/>
          <w:numId w:val="8"/>
        </w:numPr>
        <w:rPr>
          <w:lang w:eastAsia="x-none"/>
        </w:rPr>
      </w:pPr>
      <w:r>
        <w:rPr>
          <w:lang w:eastAsia="x-none"/>
        </w:rPr>
        <w:t>UE can be configured with one or multiple frequency layers</w:t>
      </w:r>
    </w:p>
    <w:p w:rsidR="00A34982" w:rsidRDefault="00A34982" w:rsidP="005D326D">
      <w:pPr>
        <w:pStyle w:val="3GPPAgreements"/>
        <w:numPr>
          <w:ilvl w:val="3"/>
          <w:numId w:val="8"/>
        </w:numPr>
        <w:rPr>
          <w:lang w:eastAsia="x-none"/>
        </w:rPr>
      </w:pPr>
      <w:r>
        <w:rPr>
          <w:rFonts w:hint="eastAsia"/>
          <w:lang w:eastAsia="x-none"/>
        </w:rPr>
        <w:t>FFS amount of frequency layers for NR Positioning supported by UE, which is up to UE capability</w:t>
      </w:r>
    </w:p>
    <w:p w:rsidR="00A34982" w:rsidRDefault="00A34982" w:rsidP="00A34982">
      <w:pPr>
        <w:pStyle w:val="3GPPAgreements"/>
        <w:numPr>
          <w:ilvl w:val="2"/>
          <w:numId w:val="8"/>
        </w:numPr>
        <w:rPr>
          <w:lang w:eastAsia="x-none"/>
        </w:rPr>
      </w:pPr>
      <w:r>
        <w:rPr>
          <w:lang w:eastAsia="x-none"/>
        </w:rPr>
        <w:t xml:space="preserve">All DL </w:t>
      </w:r>
      <w:r>
        <w:t>PRS</w:t>
      </w:r>
      <w:r>
        <w:rPr>
          <w:lang w:eastAsia="x-none"/>
        </w:rPr>
        <w:t xml:space="preserve"> Resources belonging to the same DL PRS Resource Set have common Point A</w:t>
      </w:r>
    </w:p>
    <w:p w:rsidR="00A34982" w:rsidRDefault="00A34982" w:rsidP="00A34982">
      <w:pPr>
        <w:pStyle w:val="3GPPAgreements"/>
        <w:numPr>
          <w:ilvl w:val="1"/>
          <w:numId w:val="8"/>
        </w:numPr>
      </w:pPr>
      <w:r>
        <w:rPr>
          <w:rFonts w:hint="eastAsia"/>
        </w:rPr>
        <w:t xml:space="preserve">FFS whether additional constraints such as start PRB and center frequency </w:t>
      </w:r>
      <w:r>
        <w:t xml:space="preserve">of the bandwidth for the PRS resources </w:t>
      </w:r>
      <w:r>
        <w:rPr>
          <w:rFonts w:hint="eastAsia"/>
        </w:rPr>
        <w:t>are the same within a frequency layer. Resolve FFS at the next meeting.</w:t>
      </w:r>
    </w:p>
    <w:p w:rsidR="00A34982" w:rsidRDefault="00A34982" w:rsidP="001B2CCB">
      <w:pPr>
        <w:pStyle w:val="3GPPText"/>
      </w:pPr>
    </w:p>
    <w:p w:rsidR="00A34982" w:rsidRDefault="00A34982" w:rsidP="00A34982">
      <w:pPr>
        <w:rPr>
          <w:lang w:eastAsia="x-none"/>
        </w:rPr>
      </w:pPr>
      <w:r w:rsidRPr="006A1BC0">
        <w:rPr>
          <w:highlight w:val="green"/>
          <w:lang w:eastAsia="x-none"/>
        </w:rPr>
        <w:t>Agreement:</w:t>
      </w:r>
    </w:p>
    <w:p w:rsidR="00A34982" w:rsidRDefault="00A34982" w:rsidP="00A34982">
      <w:pPr>
        <w:pStyle w:val="3GPPAgreements"/>
      </w:pPr>
      <w:r>
        <w:rPr>
          <w:rFonts w:hint="eastAsia"/>
        </w:rPr>
        <w:t xml:space="preserve">Periodicity of DL PRS allocation is configured </w:t>
      </w:r>
      <w:r>
        <w:t>per</w:t>
      </w:r>
      <w:r>
        <w:rPr>
          <w:rFonts w:hint="eastAsia"/>
        </w:rPr>
        <w:t xml:space="preserve"> DL PRS Resource Set</w:t>
      </w:r>
    </w:p>
    <w:p w:rsidR="00A34982" w:rsidRDefault="00A34982" w:rsidP="00A34982">
      <w:pPr>
        <w:pStyle w:val="3GPPAgreements"/>
        <w:numPr>
          <w:ilvl w:val="1"/>
          <w:numId w:val="8"/>
        </w:numPr>
      </w:pPr>
      <w:r>
        <w:rPr>
          <w:rFonts w:hint="eastAsia"/>
        </w:rPr>
        <w:t>i.e. all DL PRS Resources of a given set have the same periodicity</w:t>
      </w:r>
    </w:p>
    <w:p w:rsidR="00A34982" w:rsidRDefault="00A34982" w:rsidP="00A34982">
      <w:pPr>
        <w:pStyle w:val="3GPPAgreements"/>
        <w:rPr>
          <w:lang w:eastAsia="x-none"/>
        </w:rPr>
      </w:pPr>
      <w:r>
        <w:rPr>
          <w:rFonts w:hint="eastAsia"/>
          <w:lang w:eastAsia="x-none"/>
        </w:rPr>
        <w:t xml:space="preserve">Multiple DL PRS </w:t>
      </w:r>
      <w:r>
        <w:rPr>
          <w:rFonts w:hint="eastAsia"/>
        </w:rPr>
        <w:t>Resource</w:t>
      </w:r>
      <w:r>
        <w:rPr>
          <w:rFonts w:hint="eastAsia"/>
          <w:lang w:eastAsia="x-none"/>
        </w:rPr>
        <w:t xml:space="preserve"> Sets can be configured per TRP</w:t>
      </w:r>
    </w:p>
    <w:p w:rsidR="00A34982" w:rsidRDefault="00A34982" w:rsidP="00A34982">
      <w:pPr>
        <w:pStyle w:val="3GPPAgreements"/>
        <w:numPr>
          <w:ilvl w:val="1"/>
          <w:numId w:val="8"/>
        </w:numPr>
        <w:rPr>
          <w:lang w:eastAsia="x-none"/>
        </w:rPr>
      </w:pPr>
      <w:r>
        <w:rPr>
          <w:rFonts w:hint="eastAsia"/>
          <w:lang w:eastAsia="x-none"/>
        </w:rPr>
        <w:t>FFS how many DL PRS Resources Sets can be configured per TRP</w:t>
      </w:r>
    </w:p>
    <w:p w:rsidR="00A34982" w:rsidRDefault="00A34982" w:rsidP="00A34982">
      <w:pPr>
        <w:pStyle w:val="3GPPAgreements"/>
        <w:rPr>
          <w:lang w:eastAsia="x-none"/>
        </w:rPr>
      </w:pPr>
      <w:r>
        <w:rPr>
          <w:rFonts w:hint="eastAsia"/>
          <w:lang w:eastAsia="x-none"/>
        </w:rPr>
        <w:t xml:space="preserve">The following </w:t>
      </w:r>
      <w:r>
        <w:rPr>
          <w:rFonts w:hint="eastAsia"/>
        </w:rPr>
        <w:t>periodicity</w:t>
      </w:r>
      <w:r>
        <w:rPr>
          <w:rFonts w:hint="eastAsia"/>
          <w:lang w:eastAsia="x-none"/>
        </w:rPr>
        <w:t xml:space="preserve"> values </w:t>
      </w:r>
      <w:r>
        <w:rPr>
          <w:lang w:eastAsia="x-none"/>
        </w:rPr>
        <w:t xml:space="preserve">for periodicity of DL PRS allocation </w:t>
      </w:r>
      <w:r>
        <w:rPr>
          <w:rFonts w:hint="eastAsia"/>
          <w:lang w:eastAsia="x-none"/>
        </w:rPr>
        <w:t>are supported</w:t>
      </w:r>
    </w:p>
    <w:p w:rsidR="00A34982" w:rsidRDefault="00A34982" w:rsidP="00A34982">
      <w:pPr>
        <w:pStyle w:val="3GPPAgreements"/>
        <w:numPr>
          <w:ilvl w:val="1"/>
          <w:numId w:val="8"/>
        </w:numPr>
        <w:rPr>
          <w:lang w:eastAsia="x-none"/>
        </w:rPr>
      </w:pPr>
      <w:r>
        <w:rPr>
          <w:rFonts w:hint="eastAsia"/>
          <w:lang w:eastAsia="x-none"/>
        </w:rPr>
        <w:t xml:space="preserve">P = {4, 8, 16, 32, </w:t>
      </w:r>
      <w:r>
        <w:rPr>
          <w:rFonts w:hint="eastAsia"/>
        </w:rPr>
        <w:t>64</w:t>
      </w:r>
      <w:r>
        <w:rPr>
          <w:rFonts w:hint="eastAsia"/>
          <w:lang w:eastAsia="x-none"/>
        </w:rPr>
        <w:t>, 5, 10, 20, 40, 80, 160, 320, 640, 1280, 2560, 5120, 10240, 20480} slots</w:t>
      </w:r>
    </w:p>
    <w:p w:rsidR="00A34982" w:rsidRDefault="00A34982" w:rsidP="00A34982">
      <w:pPr>
        <w:pStyle w:val="3GPPAgreements"/>
        <w:numPr>
          <w:ilvl w:val="2"/>
          <w:numId w:val="8"/>
        </w:numPr>
        <w:rPr>
          <w:lang w:eastAsia="x-none"/>
        </w:rPr>
      </w:pPr>
      <w:r>
        <w:rPr>
          <w:lang w:eastAsia="x-none"/>
        </w:rPr>
        <w:t>20480 is not supported for an SCS of 15 kHz</w:t>
      </w:r>
    </w:p>
    <w:p w:rsidR="00A34982" w:rsidRDefault="00A34982" w:rsidP="00A34982">
      <w:pPr>
        <w:pStyle w:val="3GPPAgreements"/>
        <w:numPr>
          <w:ilvl w:val="2"/>
          <w:numId w:val="8"/>
        </w:numPr>
        <w:rPr>
          <w:lang w:eastAsia="x-none"/>
        </w:rPr>
      </w:pPr>
      <w:r>
        <w:rPr>
          <w:lang w:eastAsia="x-none"/>
        </w:rPr>
        <w:t>FFS: Further restrictions on values applicable to different SCS</w:t>
      </w:r>
    </w:p>
    <w:p w:rsidR="00A34982" w:rsidRDefault="00A34982" w:rsidP="001B2CCB">
      <w:pPr>
        <w:pStyle w:val="3GPPText"/>
      </w:pPr>
    </w:p>
    <w:p w:rsidR="00A34982" w:rsidRDefault="00A34982" w:rsidP="00A34982">
      <w:pPr>
        <w:rPr>
          <w:lang w:eastAsia="x-none"/>
        </w:rPr>
      </w:pPr>
      <w:r w:rsidRPr="00CB304F">
        <w:rPr>
          <w:highlight w:val="green"/>
          <w:lang w:eastAsia="x-none"/>
        </w:rPr>
        <w:lastRenderedPageBreak/>
        <w:t>Agreement:</w:t>
      </w:r>
    </w:p>
    <w:p w:rsidR="00A34982" w:rsidRDefault="00A34982" w:rsidP="00A34982">
      <w:pPr>
        <w:pStyle w:val="3GPPAgreements"/>
      </w:pPr>
      <w:r>
        <w:t xml:space="preserve">A single SCS and CP type are configured for  </w:t>
      </w:r>
    </w:p>
    <w:p w:rsidR="00A34982" w:rsidRDefault="00A34982" w:rsidP="00A34982">
      <w:pPr>
        <w:pStyle w:val="3GPPAgreements"/>
        <w:numPr>
          <w:ilvl w:val="1"/>
          <w:numId w:val="8"/>
        </w:numPr>
      </w:pPr>
      <w:r>
        <w:t>Alt. 1: A DL PRS resource set</w:t>
      </w:r>
    </w:p>
    <w:p w:rsidR="00A34982" w:rsidRDefault="00A34982" w:rsidP="00A34982">
      <w:pPr>
        <w:pStyle w:val="3GPPAgreements"/>
        <w:numPr>
          <w:ilvl w:val="1"/>
          <w:numId w:val="8"/>
        </w:numPr>
      </w:pPr>
      <w:r>
        <w:t>Alt. 2: A frequency layer</w:t>
      </w:r>
    </w:p>
    <w:p w:rsidR="00A34982" w:rsidRPr="001B2CCB" w:rsidRDefault="00A34982" w:rsidP="001B2CCB">
      <w:pPr>
        <w:pStyle w:val="3GPPText"/>
      </w:pPr>
    </w:p>
    <w:p w:rsidR="00A34982" w:rsidRDefault="00A34982" w:rsidP="00A34982">
      <w:pPr>
        <w:rPr>
          <w:lang w:eastAsia="x-none"/>
        </w:rPr>
      </w:pPr>
      <w:r w:rsidRPr="0041205B">
        <w:rPr>
          <w:highlight w:val="green"/>
          <w:lang w:eastAsia="x-none"/>
        </w:rPr>
        <w:t>Agreement:</w:t>
      </w:r>
    </w:p>
    <w:p w:rsidR="00A34982" w:rsidRDefault="00F737DF" w:rsidP="00A34982">
      <w:pPr>
        <w:pStyle w:val="3GPPAgreements"/>
      </w:pPr>
      <m:oMath>
        <m:sSub>
          <m:sSubPr>
            <m:ctrlPr>
              <w:rPr>
                <w:rFonts w:ascii="Cambria Math" w:hAnsi="Cambria Math"/>
              </w:rPr>
            </m:ctrlPr>
          </m:sSubPr>
          <m:e>
            <m:r>
              <m:rPr>
                <m:sty m:val="bi"/>
              </m:rPr>
              <w:rPr>
                <w:rFonts w:ascii="Cambria Math" w:hAnsi="Cambria Math"/>
              </w:rPr>
              <m:t>c</m:t>
            </m:r>
          </m:e>
          <m:sub>
            <m:r>
              <m:rPr>
                <m:nor/>
              </m:rPr>
              <m:t>init</m:t>
            </m:r>
          </m:sub>
        </m:sSub>
      </m:oMath>
      <w:r w:rsidR="00A34982" w:rsidRPr="008A6088">
        <w:t xml:space="preserve"> </w:t>
      </w:r>
      <w:r w:rsidR="00A34982" w:rsidRPr="008A6088">
        <w:rPr>
          <w:szCs w:val="22"/>
        </w:rPr>
        <w:t xml:space="preserve"> </w:t>
      </w:r>
      <w:r w:rsidR="00A34982" w:rsidRPr="0041205B">
        <w:t>is a function of PRS sequence ID, slot index and symbol index</w:t>
      </w:r>
    </w:p>
    <w:p w:rsidR="00A34982" w:rsidRPr="008A6088" w:rsidRDefault="00A34982" w:rsidP="00A34982">
      <w:pPr>
        <w:pStyle w:val="3GPPAgreements"/>
        <w:numPr>
          <w:ilvl w:val="1"/>
          <w:numId w:val="8"/>
        </w:numPr>
      </w:pPr>
      <w:r w:rsidRPr="008A6088">
        <w:t>FFS</w:t>
      </w:r>
      <w:r>
        <w:t>:</w:t>
      </w:r>
      <w:r w:rsidRPr="008A6088">
        <w:t xml:space="preserve"> </w:t>
      </w:r>
      <w:r>
        <w:t>O</w:t>
      </w:r>
      <w:r w:rsidRPr="008A6088">
        <w:t xml:space="preserve">ther parameters and initialization details </w:t>
      </w:r>
      <w:r>
        <w:t>until</w:t>
      </w:r>
      <w:r w:rsidRPr="008A6088">
        <w:t xml:space="preserve"> RAN1#98bis </w:t>
      </w:r>
    </w:p>
    <w:p w:rsidR="00A34982" w:rsidRPr="001B2CCB" w:rsidRDefault="00A34982" w:rsidP="001B2CCB">
      <w:pPr>
        <w:pStyle w:val="3GPPText"/>
      </w:pPr>
    </w:p>
    <w:p w:rsidR="00A34982" w:rsidRDefault="00A34982" w:rsidP="00A34982">
      <w:pPr>
        <w:pStyle w:val="3GPPText"/>
      </w:pPr>
      <w:r w:rsidRPr="00CB6257">
        <w:rPr>
          <w:highlight w:val="green"/>
        </w:rPr>
        <w:t>Agreement:</w:t>
      </w:r>
    </w:p>
    <w:p w:rsidR="00A34982" w:rsidRPr="00443BBE" w:rsidRDefault="00A34982" w:rsidP="00A34982">
      <w:pPr>
        <w:pStyle w:val="3GPPAgreements"/>
      </w:pPr>
      <w:r w:rsidRPr="00443BBE">
        <w:rPr>
          <w:rFonts w:hint="eastAsia"/>
        </w:rPr>
        <w:t>The RE pattern of a DL PRS is configured with a</w:t>
      </w:r>
      <w:r w:rsidRPr="00443BBE">
        <w:t>n</w:t>
      </w:r>
      <w:r w:rsidRPr="00443BBE">
        <w:rPr>
          <w:rFonts w:hint="eastAsia"/>
        </w:rPr>
        <w:t xml:space="preserve"> RE Offset in frequency domain for the first symbol in an DL PRS resource</w:t>
      </w:r>
    </w:p>
    <w:p w:rsidR="00A34982" w:rsidRPr="00443BBE" w:rsidRDefault="00A34982" w:rsidP="00A34982">
      <w:pPr>
        <w:pStyle w:val="3GPPAgreements"/>
      </w:pPr>
      <w:r w:rsidRPr="00443BBE">
        <w:rPr>
          <w:rFonts w:hint="eastAsia"/>
        </w:rPr>
        <w:t>The relative RE offsets of following symbols are defined relative to the RE Offset in frequency domain of the first symbol in the DL PRS resource</w:t>
      </w:r>
    </w:p>
    <w:p w:rsidR="00A34982" w:rsidRPr="00443BBE" w:rsidRDefault="00A34982" w:rsidP="00A34982">
      <w:pPr>
        <w:pStyle w:val="3GPPAgreements"/>
      </w:pPr>
      <w:r w:rsidRPr="00443BBE">
        <w:rPr>
          <w:rFonts w:hint="eastAsia"/>
        </w:rPr>
        <w:t>A relative RE offset of each of the following symbols is derived from the configured number of symbols for an DL PRS resource, the comb size for the DL PRS resource and the DL PRS symbol index within the DL PRS resource</w:t>
      </w:r>
    </w:p>
    <w:p w:rsidR="00A34982" w:rsidRDefault="00A34982" w:rsidP="001B2CCB">
      <w:pPr>
        <w:pStyle w:val="3GPPText"/>
      </w:pPr>
    </w:p>
    <w:p w:rsidR="00A34982" w:rsidRDefault="00A34982" w:rsidP="00A34982">
      <w:pPr>
        <w:pStyle w:val="3GPPH2"/>
      </w:pPr>
      <w:bookmarkStart w:id="15" w:name="_Toc16925604"/>
      <w:r>
        <w:t>UL Reference Signals for NR Positioning</w:t>
      </w:r>
      <w:bookmarkEnd w:id="15"/>
    </w:p>
    <w:p w:rsidR="00A34982" w:rsidRDefault="00A34982" w:rsidP="00A34982">
      <w:pPr>
        <w:rPr>
          <w:lang w:eastAsia="x-none"/>
        </w:rPr>
      </w:pPr>
      <w:r w:rsidRPr="00CE382F">
        <w:rPr>
          <w:highlight w:val="green"/>
          <w:lang w:eastAsia="x-none"/>
        </w:rPr>
        <w:t>Agreement:</w:t>
      </w:r>
    </w:p>
    <w:p w:rsidR="00A34982" w:rsidRDefault="00A34982" w:rsidP="00A34982">
      <w:pPr>
        <w:pStyle w:val="3GPPAgreements"/>
        <w:rPr>
          <w:lang w:eastAsia="x-none"/>
        </w:rPr>
      </w:pPr>
      <w:r>
        <w:rPr>
          <w:lang w:eastAsia="x-none"/>
        </w:rPr>
        <w:t xml:space="preserve">The RE pattern of an SRS resource for positioning is configured with a comb offset for the first symbol in an SRS resource. </w:t>
      </w:r>
    </w:p>
    <w:p w:rsidR="00A34982" w:rsidRDefault="00A34982" w:rsidP="00A34982">
      <w:pPr>
        <w:pStyle w:val="3GPPAgreements"/>
        <w:rPr>
          <w:lang w:eastAsia="x-none"/>
        </w:rPr>
      </w:pPr>
      <w:r>
        <w:rPr>
          <w:lang w:eastAsia="x-none"/>
        </w:rPr>
        <w:t xml:space="preserve">The relative RE offsets of following symbols are defined relative to the comb offset of the first symbol in the SRS resource. </w:t>
      </w:r>
    </w:p>
    <w:p w:rsidR="00A34982" w:rsidRDefault="00A34982" w:rsidP="00A34982">
      <w:pPr>
        <w:pStyle w:val="3GPPAgreements"/>
        <w:rPr>
          <w:lang w:eastAsia="x-none"/>
        </w:rPr>
      </w:pPr>
      <w:r>
        <w:rPr>
          <w:lang w:eastAsia="x-none"/>
        </w:rPr>
        <w:t xml:space="preserve">A relative RE </w:t>
      </w:r>
      <w:r>
        <w:t>offset</w:t>
      </w:r>
      <w:r>
        <w:rPr>
          <w:lang w:eastAsia="x-none"/>
        </w:rPr>
        <w:t xml:space="preserve"> of each of the following symbols is derived from the configured number of symbols for an SRS resource, the comb size for the SRS resource and the SRS symbol index within the SRS resource.</w:t>
      </w:r>
    </w:p>
    <w:p w:rsidR="00A34982" w:rsidRDefault="00A34982" w:rsidP="00A34982">
      <w:pPr>
        <w:pStyle w:val="3GPPAgreements"/>
        <w:numPr>
          <w:ilvl w:val="1"/>
          <w:numId w:val="8"/>
        </w:numPr>
        <w:rPr>
          <w:lang w:eastAsia="x-none"/>
        </w:rPr>
      </w:pPr>
      <w:r>
        <w:rPr>
          <w:lang w:eastAsia="x-none"/>
        </w:rPr>
        <w:t>FFS: The use of the following for deriving the relative offset in addition to the above</w:t>
      </w:r>
    </w:p>
    <w:p w:rsidR="00A34982" w:rsidRDefault="00A34982" w:rsidP="00A34982">
      <w:pPr>
        <w:pStyle w:val="3GPPAgreements"/>
        <w:numPr>
          <w:ilvl w:val="2"/>
          <w:numId w:val="8"/>
        </w:numPr>
        <w:rPr>
          <w:lang w:eastAsia="x-none"/>
        </w:rPr>
      </w:pPr>
      <w:r>
        <w:rPr>
          <w:lang w:eastAsia="x-none"/>
        </w:rPr>
        <w:t>A configurable number of consecutive symbols with the same offset</w:t>
      </w:r>
    </w:p>
    <w:p w:rsidR="00A34982" w:rsidRDefault="00A34982" w:rsidP="00A34982">
      <w:pPr>
        <w:pStyle w:val="3GPPAgreements"/>
        <w:numPr>
          <w:ilvl w:val="2"/>
          <w:numId w:val="8"/>
        </w:numPr>
        <w:rPr>
          <w:lang w:eastAsia="x-none"/>
        </w:rPr>
      </w:pPr>
      <w:r>
        <w:rPr>
          <w:lang w:eastAsia="x-none"/>
        </w:rPr>
        <w:t>Repetition factor</w:t>
      </w:r>
    </w:p>
    <w:p w:rsidR="00A34982" w:rsidRDefault="00A34982" w:rsidP="00A34982">
      <w:pPr>
        <w:pStyle w:val="3GPPAgreements"/>
        <w:numPr>
          <w:ilvl w:val="1"/>
          <w:numId w:val="8"/>
        </w:numPr>
        <w:rPr>
          <w:lang w:eastAsia="x-none"/>
        </w:rPr>
      </w:pPr>
      <w:r>
        <w:rPr>
          <w:lang w:eastAsia="x-none"/>
        </w:rPr>
        <w:t>No additional parameters will be considered</w:t>
      </w:r>
    </w:p>
    <w:p w:rsidR="00A34982" w:rsidRDefault="00A34982" w:rsidP="00A34982">
      <w:pPr>
        <w:rPr>
          <w:lang w:eastAsia="x-none"/>
        </w:rPr>
      </w:pPr>
    </w:p>
    <w:p w:rsidR="00A34982" w:rsidRPr="0093057A" w:rsidRDefault="00A34982" w:rsidP="00A34982">
      <w:pPr>
        <w:rPr>
          <w:u w:val="single"/>
          <w:lang w:eastAsia="x-none"/>
        </w:rPr>
      </w:pPr>
      <w:r w:rsidRPr="0093057A">
        <w:rPr>
          <w:u w:val="single"/>
          <w:lang w:eastAsia="x-none"/>
        </w:rPr>
        <w:t>Conclusion:</w:t>
      </w:r>
    </w:p>
    <w:p w:rsidR="00A34982" w:rsidRDefault="00A34982" w:rsidP="00A34982">
      <w:pPr>
        <w:pStyle w:val="3GPPAgreements"/>
        <w:rPr>
          <w:lang w:eastAsia="x-none"/>
        </w:rPr>
      </w:pPr>
      <w:r w:rsidRPr="00CE382F">
        <w:rPr>
          <w:lang w:eastAsia="x-none"/>
        </w:rPr>
        <w:t xml:space="preserve">No additional comb sizes </w:t>
      </w:r>
      <w:r>
        <w:rPr>
          <w:lang w:eastAsia="x-none"/>
        </w:rPr>
        <w:t xml:space="preserve">for SRS for positioning purposes will be </w:t>
      </w:r>
      <w:r w:rsidRPr="00CE382F">
        <w:rPr>
          <w:lang w:eastAsia="x-none"/>
        </w:rPr>
        <w:t>introduced in Rel</w:t>
      </w:r>
      <w:r>
        <w:rPr>
          <w:lang w:eastAsia="x-none"/>
        </w:rPr>
        <w:t>-</w:t>
      </w:r>
      <w:r w:rsidRPr="00CE382F">
        <w:rPr>
          <w:lang w:eastAsia="x-none"/>
        </w:rPr>
        <w:t>16</w:t>
      </w:r>
      <w:r>
        <w:rPr>
          <w:lang w:eastAsia="x-none"/>
        </w:rPr>
        <w:t xml:space="preserve"> beyond those already agreed.</w:t>
      </w:r>
    </w:p>
    <w:p w:rsidR="00A34982" w:rsidRDefault="00A34982" w:rsidP="00A34982">
      <w:pPr>
        <w:rPr>
          <w:lang w:eastAsia="x-none"/>
        </w:rPr>
      </w:pPr>
    </w:p>
    <w:p w:rsidR="00A34982" w:rsidRPr="00365039" w:rsidRDefault="00A34982" w:rsidP="00A34982">
      <w:pPr>
        <w:rPr>
          <w:lang w:eastAsia="x-none"/>
        </w:rPr>
      </w:pPr>
      <w:r w:rsidRPr="003972B6">
        <w:rPr>
          <w:u w:val="single"/>
          <w:lang w:eastAsia="x-none"/>
        </w:rPr>
        <w:t>Conclusion:</w:t>
      </w:r>
    </w:p>
    <w:p w:rsidR="00A34982" w:rsidRDefault="00A34982" w:rsidP="00A34982">
      <w:pPr>
        <w:pStyle w:val="3GPPAgreements"/>
        <w:rPr>
          <w:lang w:eastAsia="x-none"/>
        </w:rPr>
      </w:pPr>
      <w:r>
        <w:rPr>
          <w:lang w:eastAsia="x-none"/>
        </w:rPr>
        <w:t>No additional number of symbols per SRS resource other than the values already agreed is supported</w:t>
      </w:r>
    </w:p>
    <w:p w:rsidR="00A34982" w:rsidRDefault="00A34982" w:rsidP="00A34982">
      <w:pPr>
        <w:rPr>
          <w:lang w:eastAsia="x-none"/>
        </w:rPr>
      </w:pPr>
    </w:p>
    <w:p w:rsidR="00A34982" w:rsidRPr="00570AFC" w:rsidRDefault="00A34982" w:rsidP="00A34982">
      <w:pPr>
        <w:pStyle w:val="3GPPH2"/>
      </w:pPr>
      <w:bookmarkStart w:id="16" w:name="_Toc16925605"/>
      <w:r>
        <w:t>UE and gNB measurements for NR Positioning</w:t>
      </w:r>
      <w:bookmarkEnd w:id="16"/>
    </w:p>
    <w:p w:rsidR="00A34982" w:rsidRPr="007B423E" w:rsidRDefault="00A34982" w:rsidP="007B423E">
      <w:pPr>
        <w:pStyle w:val="3GPPText"/>
      </w:pPr>
    </w:p>
    <w:p w:rsidR="00A34982" w:rsidRPr="00365039" w:rsidRDefault="00A34982" w:rsidP="00A34982">
      <w:pPr>
        <w:rPr>
          <w:highlight w:val="green"/>
          <w:lang w:eastAsia="x-none"/>
        </w:rPr>
      </w:pPr>
      <w:r w:rsidRPr="00C87CBA">
        <w:rPr>
          <w:highlight w:val="green"/>
          <w:lang w:eastAsia="x-none"/>
        </w:rPr>
        <w:t>Agreement:</w:t>
      </w:r>
    </w:p>
    <w:p w:rsidR="00A34982" w:rsidRDefault="00A34982" w:rsidP="00A34982">
      <w:pPr>
        <w:pStyle w:val="3GPPAgreements"/>
        <w:rPr>
          <w:lang w:eastAsia="x-none"/>
        </w:rPr>
      </w:pPr>
      <w:r w:rsidRPr="009558DF">
        <w:rPr>
          <w:lang w:eastAsia="x-none"/>
        </w:rPr>
        <w:t>RSTD is defined as the time difference with respect to the received DL subframe timings associated with the different TRPs</w:t>
      </w:r>
      <w:r>
        <w:rPr>
          <w:lang w:eastAsia="x-none"/>
        </w:rPr>
        <w:t xml:space="preserve"> (Option 1 from agreement made in RAN1#97)</w:t>
      </w:r>
    </w:p>
    <w:p w:rsidR="00A34982" w:rsidRDefault="00A34982" w:rsidP="005D326D">
      <w:pPr>
        <w:pStyle w:val="3GPPAgreements"/>
        <w:rPr>
          <w:lang w:eastAsia="x-none"/>
        </w:rPr>
      </w:pPr>
      <w:r>
        <w:rPr>
          <w:lang w:eastAsia="x-none"/>
        </w:rPr>
        <w:t xml:space="preserve">Multiple DL PRS resources can be used to determine the received DL subframe timing of the first arrival path of the TRP. </w:t>
      </w:r>
    </w:p>
    <w:p w:rsidR="00A34982" w:rsidRDefault="00A34982" w:rsidP="005D326D">
      <w:pPr>
        <w:pStyle w:val="3GPPAgreements"/>
        <w:rPr>
          <w:lang w:eastAsia="x-none"/>
        </w:rPr>
      </w:pPr>
      <w:r>
        <w:rPr>
          <w:lang w:eastAsia="x-none"/>
        </w:rPr>
        <w:lastRenderedPageBreak/>
        <w:t>At least the PRS resource ID(s) or PRS resource set ID(s) used for determining the timing of each TRP in RSTD measurements can be configured for reporting in the measurement report.</w:t>
      </w:r>
    </w:p>
    <w:p w:rsidR="00A34982" w:rsidRDefault="00A34982" w:rsidP="005D326D">
      <w:pPr>
        <w:pStyle w:val="3GPPAgreements"/>
        <w:rPr>
          <w:lang w:eastAsia="x-none"/>
        </w:rPr>
      </w:pPr>
      <w:r>
        <w:rPr>
          <w:lang w:eastAsia="x-none"/>
        </w:rPr>
        <w:t>Note: This does not preclude the use of any additional reference signals that are being discussed further including existing reference signals</w:t>
      </w:r>
    </w:p>
    <w:p w:rsidR="00A34982" w:rsidRDefault="00A34982" w:rsidP="007B423E">
      <w:pPr>
        <w:pStyle w:val="3GPPText"/>
      </w:pPr>
    </w:p>
    <w:p w:rsidR="00A34982" w:rsidRPr="00777AF7" w:rsidRDefault="00A34982" w:rsidP="00A34982">
      <w:pPr>
        <w:rPr>
          <w:u w:val="single"/>
          <w:lang w:eastAsia="x-none"/>
        </w:rPr>
      </w:pPr>
      <w:r w:rsidRPr="00777AF7">
        <w:rPr>
          <w:u w:val="single"/>
          <w:lang w:eastAsia="x-none"/>
        </w:rPr>
        <w:t>Conclusion:</w:t>
      </w:r>
    </w:p>
    <w:p w:rsidR="00A34982" w:rsidRDefault="00A34982" w:rsidP="00A34982">
      <w:pPr>
        <w:pStyle w:val="3GPPAgreements"/>
        <w:rPr>
          <w:lang w:eastAsia="x-none"/>
        </w:rPr>
      </w:pPr>
      <w:r>
        <w:rPr>
          <w:lang w:eastAsia="x-none"/>
        </w:rPr>
        <w:t>How to determine the RSTD measurement and UE Rx-Tx time difference measurements that are reported when receiver diversity is used by the UE is up to UE implementation and is not specified by measurement definition.</w:t>
      </w:r>
    </w:p>
    <w:p w:rsidR="00A34982" w:rsidRDefault="00A34982" w:rsidP="007B423E">
      <w:pPr>
        <w:pStyle w:val="3GPPText"/>
      </w:pPr>
    </w:p>
    <w:p w:rsidR="00A34982" w:rsidRDefault="00A34982" w:rsidP="00A34982">
      <w:pPr>
        <w:rPr>
          <w:lang w:eastAsia="x-none"/>
        </w:rPr>
      </w:pPr>
      <w:r w:rsidRPr="00BD6365">
        <w:rPr>
          <w:highlight w:val="green"/>
          <w:lang w:eastAsia="x-none"/>
        </w:rPr>
        <w:t>Agreement:</w:t>
      </w:r>
    </w:p>
    <w:p w:rsidR="00A34982" w:rsidRPr="00777AF7" w:rsidRDefault="00A34982" w:rsidP="00A34982">
      <w:pPr>
        <w:pStyle w:val="3GPPAgreements"/>
        <w:rPr>
          <w:lang w:eastAsia="x-none"/>
        </w:rPr>
      </w:pPr>
      <w:r w:rsidRPr="00C7198B">
        <w:t xml:space="preserve">UE Rx-Tx time difference is defined with respect to the </w:t>
      </w:r>
      <w:r>
        <w:t>Rx and Tx subframe</w:t>
      </w:r>
      <w:r w:rsidRPr="00C7198B">
        <w:t xml:space="preserve"> timing associated with the T</w:t>
      </w:r>
      <w:r>
        <w:t>R</w:t>
      </w:r>
      <w:r w:rsidRPr="00C7198B">
        <w:t>P</w:t>
      </w:r>
    </w:p>
    <w:p w:rsidR="00A34982" w:rsidRDefault="00A34982" w:rsidP="008A1EB2">
      <w:pPr>
        <w:numPr>
          <w:ilvl w:val="0"/>
          <w:numId w:val="26"/>
        </w:numPr>
        <w:overflowPunct/>
        <w:autoSpaceDE/>
        <w:autoSpaceDN/>
        <w:adjustRightInd/>
        <w:spacing w:after="0"/>
        <w:textAlignment w:val="auto"/>
        <w:rPr>
          <w:lang w:eastAsia="x-none"/>
        </w:rPr>
      </w:pPr>
      <w:r>
        <w:rPr>
          <w:lang w:eastAsia="x-none"/>
        </w:rPr>
        <w:t xml:space="preserve">Multiple DL PRS resources can be used to determine the received DL subframe timing of the first arrival path of the TRP. </w:t>
      </w:r>
    </w:p>
    <w:p w:rsidR="00A34982" w:rsidRDefault="00A34982" w:rsidP="008A1EB2">
      <w:pPr>
        <w:numPr>
          <w:ilvl w:val="0"/>
          <w:numId w:val="26"/>
        </w:numPr>
        <w:overflowPunct/>
        <w:autoSpaceDE/>
        <w:autoSpaceDN/>
        <w:adjustRightInd/>
        <w:spacing w:after="0"/>
        <w:textAlignment w:val="auto"/>
        <w:rPr>
          <w:lang w:eastAsia="x-none"/>
        </w:rPr>
      </w:pPr>
      <w:r>
        <w:rPr>
          <w:lang w:eastAsia="x-none"/>
        </w:rPr>
        <w:t>At least the PRS resource ID(s) or PRS resource set ID(s) used for determining the timing of each TRP in the UE Rx-Tx time difference measurements can be configured for reporting in the measurement report.</w:t>
      </w:r>
    </w:p>
    <w:p w:rsidR="00A34982" w:rsidRDefault="00A34982" w:rsidP="008A1EB2">
      <w:pPr>
        <w:numPr>
          <w:ilvl w:val="0"/>
          <w:numId w:val="26"/>
        </w:numPr>
        <w:overflowPunct/>
        <w:autoSpaceDE/>
        <w:autoSpaceDN/>
        <w:adjustRightInd/>
        <w:spacing w:after="0"/>
        <w:textAlignment w:val="auto"/>
        <w:rPr>
          <w:lang w:eastAsia="x-none"/>
        </w:rPr>
      </w:pPr>
      <w:r>
        <w:rPr>
          <w:lang w:eastAsia="x-none"/>
        </w:rPr>
        <w:t>Note: This does not preclude the use of any additional reference signals that are being discussed further including existing reference signals</w:t>
      </w:r>
    </w:p>
    <w:p w:rsidR="00A34982" w:rsidRDefault="00A34982" w:rsidP="007B423E">
      <w:pPr>
        <w:pStyle w:val="3GPPText"/>
      </w:pPr>
    </w:p>
    <w:p w:rsidR="00A34982" w:rsidRDefault="00A34982" w:rsidP="00A34982">
      <w:pPr>
        <w:rPr>
          <w:lang w:eastAsia="x-none"/>
        </w:rPr>
      </w:pPr>
      <w:r w:rsidRPr="00BD6365">
        <w:rPr>
          <w:highlight w:val="green"/>
          <w:lang w:eastAsia="x-none"/>
        </w:rPr>
        <w:t>Agreement:</w:t>
      </w:r>
    </w:p>
    <w:p w:rsidR="00A34982" w:rsidRDefault="00A34982" w:rsidP="00A34982">
      <w:pPr>
        <w:pStyle w:val="3GPPAgreements"/>
        <w:rPr>
          <w:lang w:eastAsia="x-none"/>
        </w:rPr>
      </w:pPr>
      <w:r w:rsidRPr="00BD6365">
        <w:rPr>
          <w:lang w:eastAsia="x-none"/>
        </w:rPr>
        <w:t xml:space="preserve">For </w:t>
      </w:r>
      <w:r w:rsidRPr="00BD6365">
        <w:t>FR1</w:t>
      </w:r>
      <w:r>
        <w:rPr>
          <w:lang w:eastAsia="x-none"/>
        </w:rPr>
        <w:t>,</w:t>
      </w:r>
    </w:p>
    <w:p w:rsidR="00A34982" w:rsidRDefault="00A34982" w:rsidP="008A1EB2">
      <w:pPr>
        <w:numPr>
          <w:ilvl w:val="0"/>
          <w:numId w:val="27"/>
        </w:numPr>
        <w:overflowPunct/>
        <w:autoSpaceDE/>
        <w:autoSpaceDN/>
        <w:adjustRightInd/>
        <w:spacing w:after="0"/>
        <w:textAlignment w:val="auto"/>
        <w:rPr>
          <w:lang w:eastAsia="x-none"/>
        </w:rPr>
      </w:pPr>
      <w:r>
        <w:rPr>
          <w:lang w:eastAsia="x-none"/>
        </w:rPr>
        <w:t>T</w:t>
      </w:r>
      <w:r w:rsidRPr="00BD6365">
        <w:rPr>
          <w:lang w:eastAsia="x-none"/>
        </w:rPr>
        <w:t xml:space="preserve">he reference point for Rx time in the definition of the UE Rx-Tx time difference is the Rx antenna connector of the UE. </w:t>
      </w:r>
    </w:p>
    <w:p w:rsidR="00A34982" w:rsidRDefault="00A34982" w:rsidP="008A1EB2">
      <w:pPr>
        <w:numPr>
          <w:ilvl w:val="0"/>
          <w:numId w:val="27"/>
        </w:numPr>
        <w:overflowPunct/>
        <w:autoSpaceDE/>
        <w:autoSpaceDN/>
        <w:adjustRightInd/>
        <w:spacing w:after="0"/>
        <w:textAlignment w:val="auto"/>
        <w:rPr>
          <w:lang w:eastAsia="x-none"/>
        </w:rPr>
      </w:pPr>
      <w:r w:rsidRPr="00BD6365">
        <w:rPr>
          <w:lang w:eastAsia="x-none"/>
        </w:rPr>
        <w:t>The reference point for Tx time in the definition of the UE Rx-Tx time difference is the Tx antenna connector of the UE</w:t>
      </w:r>
    </w:p>
    <w:p w:rsidR="00A34982" w:rsidRPr="007B423E" w:rsidRDefault="00A34982" w:rsidP="007B423E">
      <w:pPr>
        <w:pStyle w:val="3GPPText"/>
      </w:pPr>
    </w:p>
    <w:p w:rsidR="00A34982" w:rsidRDefault="00A34982" w:rsidP="00A34982">
      <w:pPr>
        <w:rPr>
          <w:lang w:eastAsia="x-none"/>
        </w:rPr>
      </w:pPr>
      <w:r w:rsidRPr="00015653">
        <w:rPr>
          <w:highlight w:val="green"/>
          <w:lang w:eastAsia="x-none"/>
        </w:rPr>
        <w:t>Agreement:</w:t>
      </w:r>
    </w:p>
    <w:p w:rsidR="00A34982" w:rsidRPr="00C7198B" w:rsidRDefault="00A34982" w:rsidP="00A34982">
      <w:pPr>
        <w:pStyle w:val="3GPPAgreements"/>
        <w:rPr>
          <w:lang w:eastAsia="x-none"/>
        </w:rPr>
      </w:pPr>
      <w:r>
        <w:rPr>
          <w:lang w:eastAsia="x-none"/>
        </w:rPr>
        <w:t xml:space="preserve">UL </w:t>
      </w:r>
      <w:r w:rsidRPr="00C7198B">
        <w:rPr>
          <w:lang w:eastAsia="x-none"/>
        </w:rPr>
        <w:t xml:space="preserve">RTOA is defined </w:t>
      </w:r>
      <w:r w:rsidRPr="00C7198B">
        <w:t>with</w:t>
      </w:r>
      <w:r w:rsidRPr="00C7198B">
        <w:rPr>
          <w:lang w:eastAsia="x-none"/>
        </w:rPr>
        <w:t xml:space="preserve"> the respect to the </w:t>
      </w:r>
      <w:r w:rsidRPr="002B5AF0">
        <w:rPr>
          <w:lang w:eastAsia="x-none"/>
        </w:rPr>
        <w:t xml:space="preserve">subframe </w:t>
      </w:r>
      <w:r w:rsidRPr="00C7198B">
        <w:rPr>
          <w:lang w:eastAsia="x-none"/>
        </w:rPr>
        <w:t xml:space="preserve">timing </w:t>
      </w:r>
      <w:r w:rsidRPr="002B5AF0">
        <w:rPr>
          <w:lang w:eastAsia="x-none"/>
        </w:rPr>
        <w:t>associated with the UE</w:t>
      </w:r>
    </w:p>
    <w:p w:rsidR="00A34982" w:rsidRDefault="00A34982" w:rsidP="008A1EB2">
      <w:pPr>
        <w:numPr>
          <w:ilvl w:val="0"/>
          <w:numId w:val="28"/>
        </w:numPr>
        <w:overflowPunct/>
        <w:autoSpaceDE/>
        <w:autoSpaceDN/>
        <w:adjustRightInd/>
        <w:spacing w:after="0"/>
        <w:textAlignment w:val="auto"/>
        <w:rPr>
          <w:lang w:eastAsia="x-none"/>
        </w:rPr>
      </w:pPr>
      <w:r>
        <w:rPr>
          <w:lang w:eastAsia="x-none"/>
        </w:rPr>
        <w:t xml:space="preserve">Multiple SRS resources for positioning purposes can be used to determine the received UL subframe timing of the first arrival path of the UE. </w:t>
      </w:r>
    </w:p>
    <w:p w:rsidR="00A34982" w:rsidRDefault="00A34982" w:rsidP="008A1EB2">
      <w:pPr>
        <w:numPr>
          <w:ilvl w:val="0"/>
          <w:numId w:val="28"/>
        </w:numPr>
        <w:overflowPunct/>
        <w:autoSpaceDE/>
        <w:autoSpaceDN/>
        <w:adjustRightInd/>
        <w:spacing w:after="0"/>
        <w:textAlignment w:val="auto"/>
        <w:rPr>
          <w:lang w:eastAsia="x-none"/>
        </w:rPr>
      </w:pPr>
      <w:r>
        <w:rPr>
          <w:lang w:eastAsia="x-none"/>
        </w:rPr>
        <w:t>FFS: The resource ID(s) or resource set ID(s) used for determining the timing of the UE and possibly the Rx beam used at the gNB in the UL RTOA measurements can be requested for reporting in the measurement report.</w:t>
      </w:r>
    </w:p>
    <w:p w:rsidR="00A34982" w:rsidRDefault="00A34982" w:rsidP="007B423E">
      <w:pPr>
        <w:pStyle w:val="3GPPText"/>
      </w:pPr>
    </w:p>
    <w:p w:rsidR="00A34982" w:rsidRDefault="00A34982" w:rsidP="00A34982">
      <w:pPr>
        <w:rPr>
          <w:lang w:eastAsia="x-none"/>
        </w:rPr>
      </w:pPr>
      <w:r w:rsidRPr="0071363D">
        <w:rPr>
          <w:highlight w:val="green"/>
          <w:lang w:eastAsia="x-none"/>
        </w:rPr>
        <w:t>Agreement:</w:t>
      </w:r>
    </w:p>
    <w:p w:rsidR="00A34982" w:rsidRDefault="00A34982" w:rsidP="00A34982">
      <w:pPr>
        <w:pStyle w:val="3GPPAgreements"/>
      </w:pPr>
      <w:r w:rsidRPr="00C7198B">
        <w:t>For FR1, the reference point for UL RTOA is the Rx antenna connector of gNB</w:t>
      </w:r>
    </w:p>
    <w:p w:rsidR="007B423E" w:rsidRDefault="007B423E" w:rsidP="007B423E">
      <w:pPr>
        <w:pStyle w:val="3GPPText"/>
      </w:pPr>
    </w:p>
    <w:p w:rsidR="00A34982" w:rsidRPr="0071363D" w:rsidRDefault="00A34982" w:rsidP="00A34982">
      <w:pPr>
        <w:rPr>
          <w:u w:val="single"/>
          <w:lang w:eastAsia="x-none"/>
        </w:rPr>
      </w:pPr>
      <w:r w:rsidRPr="0071363D">
        <w:rPr>
          <w:u w:val="single"/>
          <w:lang w:eastAsia="x-none"/>
        </w:rPr>
        <w:t>Conclusion:</w:t>
      </w:r>
    </w:p>
    <w:p w:rsidR="00A34982" w:rsidRDefault="00A34982" w:rsidP="00A34982">
      <w:pPr>
        <w:pStyle w:val="3GPPAgreements"/>
        <w:rPr>
          <w:lang w:eastAsia="x-none"/>
        </w:rPr>
      </w:pPr>
      <w:r>
        <w:rPr>
          <w:lang w:eastAsia="x-none"/>
        </w:rPr>
        <w:t>How to determine the UL RTOA measurement and gNB Rx-Tx time difference measurements that are reported when receiver diversity is used by the gNB is up to gNB implementation and is not specified by measurement definition.</w:t>
      </w:r>
    </w:p>
    <w:p w:rsidR="00A34982" w:rsidRDefault="00A34982" w:rsidP="007B423E">
      <w:pPr>
        <w:pStyle w:val="3GPPText"/>
      </w:pPr>
    </w:p>
    <w:p w:rsidR="00A34982" w:rsidRDefault="00A34982" w:rsidP="00A34982">
      <w:pPr>
        <w:rPr>
          <w:lang w:eastAsia="x-none"/>
        </w:rPr>
      </w:pPr>
      <w:r w:rsidRPr="00E62246">
        <w:rPr>
          <w:highlight w:val="green"/>
          <w:lang w:eastAsia="x-none"/>
        </w:rPr>
        <w:t>Agreement:</w:t>
      </w:r>
    </w:p>
    <w:p w:rsidR="00A34982" w:rsidRPr="00C7198B" w:rsidRDefault="00A34982" w:rsidP="00A34982">
      <w:pPr>
        <w:pStyle w:val="3GPPAgreements"/>
        <w:rPr>
          <w:lang w:eastAsia="x-none"/>
        </w:rPr>
      </w:pPr>
      <w:r w:rsidRPr="00C7198B">
        <w:t xml:space="preserve">gNB Rx-Tx time difference is defined with respect to the </w:t>
      </w:r>
      <w:r>
        <w:t>sub</w:t>
      </w:r>
      <w:r w:rsidRPr="00C7198B">
        <w:t>frame timing associated with the UE</w:t>
      </w:r>
    </w:p>
    <w:p w:rsidR="00A34982" w:rsidRDefault="00A34982" w:rsidP="008A1EB2">
      <w:pPr>
        <w:numPr>
          <w:ilvl w:val="0"/>
          <w:numId w:val="28"/>
        </w:numPr>
        <w:overflowPunct/>
        <w:autoSpaceDE/>
        <w:autoSpaceDN/>
        <w:adjustRightInd/>
        <w:spacing w:after="0"/>
        <w:textAlignment w:val="auto"/>
        <w:rPr>
          <w:lang w:eastAsia="x-none"/>
        </w:rPr>
      </w:pPr>
      <w:r>
        <w:rPr>
          <w:lang w:eastAsia="x-none"/>
        </w:rPr>
        <w:t xml:space="preserve">Multiple SRS resources for positioning purposes can be used to determine the received UL subframe timing of the first arrival path of the UE. </w:t>
      </w:r>
    </w:p>
    <w:p w:rsidR="00A34982" w:rsidRDefault="00A34982" w:rsidP="008A1EB2">
      <w:pPr>
        <w:numPr>
          <w:ilvl w:val="0"/>
          <w:numId w:val="28"/>
        </w:numPr>
        <w:overflowPunct/>
        <w:autoSpaceDE/>
        <w:autoSpaceDN/>
        <w:adjustRightInd/>
        <w:spacing w:after="0"/>
        <w:textAlignment w:val="auto"/>
        <w:rPr>
          <w:lang w:eastAsia="x-none"/>
        </w:rPr>
      </w:pPr>
      <w:r>
        <w:rPr>
          <w:lang w:eastAsia="x-none"/>
        </w:rPr>
        <w:lastRenderedPageBreak/>
        <w:t>FFS: The resource ID(s) or resource set ID(s) used for determining the timing of the UE and possibly the Rx beam used at the gNB in the gNB Rx-Tx time difference measurements can be requested for reporting in the measurement report.</w:t>
      </w:r>
    </w:p>
    <w:p w:rsidR="00A34982" w:rsidRDefault="00A34982" w:rsidP="007B423E">
      <w:pPr>
        <w:pStyle w:val="3GPPText"/>
      </w:pPr>
    </w:p>
    <w:p w:rsidR="00A34982" w:rsidRDefault="00A34982" w:rsidP="00A34982">
      <w:pPr>
        <w:rPr>
          <w:lang w:eastAsia="x-none"/>
        </w:rPr>
      </w:pPr>
      <w:r w:rsidRPr="00E62246">
        <w:rPr>
          <w:highlight w:val="green"/>
          <w:lang w:eastAsia="x-none"/>
        </w:rPr>
        <w:t>Agreement:</w:t>
      </w:r>
    </w:p>
    <w:p w:rsidR="00A34982" w:rsidRDefault="005D326D" w:rsidP="00A34982">
      <w:pPr>
        <w:pStyle w:val="3GPPAgreements"/>
      </w:pPr>
      <w:r>
        <w:t>For FR1,</w:t>
      </w:r>
    </w:p>
    <w:p w:rsidR="00A34982" w:rsidRPr="00E62246" w:rsidRDefault="00A34982" w:rsidP="008A1EB2">
      <w:pPr>
        <w:numPr>
          <w:ilvl w:val="0"/>
          <w:numId w:val="28"/>
        </w:numPr>
        <w:overflowPunct/>
        <w:autoSpaceDE/>
        <w:autoSpaceDN/>
        <w:adjustRightInd/>
        <w:spacing w:after="0"/>
        <w:textAlignment w:val="auto"/>
        <w:rPr>
          <w:lang w:eastAsia="x-none"/>
        </w:rPr>
      </w:pPr>
      <w:r>
        <w:rPr>
          <w:lang w:eastAsia="x-none"/>
        </w:rPr>
        <w:t>T</w:t>
      </w:r>
      <w:r w:rsidRPr="00C7198B">
        <w:rPr>
          <w:lang w:eastAsia="x-none"/>
        </w:rPr>
        <w:t xml:space="preserve">he </w:t>
      </w:r>
      <w:r w:rsidRPr="005D326D">
        <w:rPr>
          <w:lang w:eastAsia="x-none"/>
        </w:rPr>
        <w:t xml:space="preserve">reference point for the Rx time of the gNB </w:t>
      </w:r>
      <w:r w:rsidRPr="00C7198B">
        <w:rPr>
          <w:lang w:eastAsia="x-none"/>
        </w:rPr>
        <w:t xml:space="preserve">Rx-Tx time difference </w:t>
      </w:r>
      <w:r w:rsidRPr="005D326D">
        <w:rPr>
          <w:lang w:eastAsia="x-none"/>
        </w:rPr>
        <w:t>is the Rx antenna connector of the gNB</w:t>
      </w:r>
    </w:p>
    <w:p w:rsidR="00A34982" w:rsidRPr="00E62246" w:rsidRDefault="00A34982" w:rsidP="008A1EB2">
      <w:pPr>
        <w:numPr>
          <w:ilvl w:val="0"/>
          <w:numId w:val="28"/>
        </w:numPr>
        <w:overflowPunct/>
        <w:autoSpaceDE/>
        <w:autoSpaceDN/>
        <w:adjustRightInd/>
        <w:spacing w:after="0"/>
        <w:textAlignment w:val="auto"/>
        <w:rPr>
          <w:lang w:eastAsia="x-none"/>
        </w:rPr>
      </w:pPr>
      <w:r w:rsidRPr="005D326D">
        <w:rPr>
          <w:lang w:eastAsia="x-none"/>
        </w:rPr>
        <w:t>T</w:t>
      </w:r>
      <w:r w:rsidRPr="00C7198B">
        <w:rPr>
          <w:lang w:eastAsia="x-none"/>
        </w:rPr>
        <w:t>he</w:t>
      </w:r>
      <w:r w:rsidRPr="00C7198B">
        <w:t xml:space="preserve"> </w:t>
      </w:r>
      <w:r w:rsidRPr="005D326D">
        <w:rPr>
          <w:lang w:eastAsia="x-none"/>
        </w:rPr>
        <w:t>reference</w:t>
      </w:r>
      <w:r w:rsidRPr="00C7198B">
        <w:rPr>
          <w:rFonts w:eastAsia="MS Mincho"/>
        </w:rPr>
        <w:t xml:space="preserve"> </w:t>
      </w:r>
      <w:r w:rsidRPr="00AD3B17">
        <w:t>point</w:t>
      </w:r>
      <w:r w:rsidRPr="00C7198B">
        <w:rPr>
          <w:rFonts w:eastAsia="MS Mincho"/>
        </w:rPr>
        <w:t xml:space="preserve"> for </w:t>
      </w:r>
      <w:r>
        <w:rPr>
          <w:rFonts w:eastAsia="MS Mincho"/>
        </w:rPr>
        <w:t xml:space="preserve">the </w:t>
      </w:r>
      <w:r w:rsidRPr="00C7198B">
        <w:rPr>
          <w:rFonts w:eastAsia="MS Mincho"/>
        </w:rPr>
        <w:t xml:space="preserve">Tx time of the gNB </w:t>
      </w:r>
      <w:r w:rsidRPr="00C7198B">
        <w:t xml:space="preserve">Rx-Tx time difference </w:t>
      </w:r>
      <w:r w:rsidRPr="00C7198B">
        <w:rPr>
          <w:rFonts w:eastAsia="MS Mincho"/>
        </w:rPr>
        <w:t>is the Tx antenna connector of the gNB</w:t>
      </w:r>
    </w:p>
    <w:p w:rsidR="00A34982" w:rsidRDefault="00A34982" w:rsidP="007B423E">
      <w:pPr>
        <w:pStyle w:val="3GPPText"/>
      </w:pPr>
    </w:p>
    <w:p w:rsidR="00A34982" w:rsidRDefault="00A34982" w:rsidP="00A34982">
      <w:pPr>
        <w:rPr>
          <w:lang w:eastAsia="x-none"/>
        </w:rPr>
      </w:pPr>
      <w:r w:rsidRPr="00CC1C3D">
        <w:rPr>
          <w:highlight w:val="green"/>
          <w:lang w:eastAsia="x-none"/>
        </w:rPr>
        <w:t>Agreement:</w:t>
      </w:r>
    </w:p>
    <w:p w:rsidR="00A34982" w:rsidRDefault="00A34982" w:rsidP="00A34982">
      <w:pPr>
        <w:pStyle w:val="3GPPAgreements"/>
        <w:rPr>
          <w:lang w:eastAsia="x-none"/>
        </w:rPr>
      </w:pPr>
      <w:r w:rsidRPr="00D33B6C">
        <w:rPr>
          <w:lang w:eastAsia="x-none"/>
        </w:rPr>
        <w:t xml:space="preserve">UL SRS-RSRP for NR positioning is defined as the linear average over the power contributions (in [W]) of the resource elements of the antenna port </w:t>
      </w:r>
      <w:r w:rsidRPr="00D33B6C">
        <w:t>that</w:t>
      </w:r>
      <w:r w:rsidRPr="00D33B6C">
        <w:rPr>
          <w:lang w:eastAsia="x-none"/>
        </w:rPr>
        <w:t xml:space="preserve"> carry the UL SRS resource configured for RSRP measurements within the considered measurement frequency bandwidth in the configured measurement occasions</w:t>
      </w:r>
    </w:p>
    <w:p w:rsidR="00A34982" w:rsidRDefault="00A34982" w:rsidP="007B423E">
      <w:pPr>
        <w:pStyle w:val="3GPPText"/>
      </w:pPr>
    </w:p>
    <w:p w:rsidR="00A34982" w:rsidRDefault="00A34982" w:rsidP="00A34982">
      <w:pPr>
        <w:rPr>
          <w:lang w:eastAsia="x-none"/>
        </w:rPr>
      </w:pPr>
      <w:r w:rsidRPr="002562A1">
        <w:rPr>
          <w:highlight w:val="green"/>
          <w:lang w:eastAsia="x-none"/>
        </w:rPr>
        <w:t>Agreement:</w:t>
      </w:r>
    </w:p>
    <w:p w:rsidR="00A34982" w:rsidRDefault="00A34982" w:rsidP="00A34982">
      <w:pPr>
        <w:pStyle w:val="3GPPAgreements"/>
      </w:pPr>
      <w:r>
        <w:t xml:space="preserve">For FR1, the reference point for the UL SRS-RSRP is the Rx antenna connector of the gNB. </w:t>
      </w:r>
    </w:p>
    <w:p w:rsidR="00A34982" w:rsidRDefault="00A34982" w:rsidP="00A34982">
      <w:pPr>
        <w:pStyle w:val="3GPPAgreements"/>
      </w:pPr>
      <w:r>
        <w:t>For FR2, UL SRS-RSRP shall be measured based on the combined signal from antenna elements corresponding to a given receiver branch.</w:t>
      </w:r>
    </w:p>
    <w:p w:rsidR="00A34982" w:rsidRDefault="00A34982" w:rsidP="00A34982">
      <w:pPr>
        <w:pStyle w:val="3GPPAgreements"/>
      </w:pPr>
      <w:r>
        <w:t>When receiver diversity is in use by the gNB to obtain the UL SRS-RSRP measurement, the reported UL SRS-RSRP value shall not be lower than the corresponding UL SRS -RSRP of any of the individual receiver branches</w:t>
      </w:r>
    </w:p>
    <w:p w:rsidR="00A34982" w:rsidRPr="007B423E" w:rsidRDefault="00A34982" w:rsidP="007B423E">
      <w:pPr>
        <w:pStyle w:val="3GPPText"/>
      </w:pPr>
    </w:p>
    <w:p w:rsidR="00A34982" w:rsidRDefault="00A34982" w:rsidP="00A34982">
      <w:pPr>
        <w:rPr>
          <w:lang w:eastAsia="x-none"/>
        </w:rPr>
      </w:pPr>
      <w:r w:rsidRPr="00D65DE9">
        <w:rPr>
          <w:highlight w:val="green"/>
          <w:lang w:eastAsia="x-none"/>
        </w:rPr>
        <w:t>Agreement:</w:t>
      </w:r>
    </w:p>
    <w:p w:rsidR="00A34982" w:rsidRPr="00C7198B" w:rsidRDefault="00A34982" w:rsidP="00A34982">
      <w:pPr>
        <w:pStyle w:val="3GPPAgreements"/>
      </w:pPr>
      <w:r w:rsidRPr="00C7198B">
        <w:t>AoA (</w:t>
      </w:r>
      <m:oMath>
        <m:r>
          <m:rPr>
            <m:sty m:val="p"/>
          </m:rPr>
          <w:rPr>
            <w:rFonts w:ascii="Cambria Math" w:hAnsi="Cambria Math"/>
          </w:rPr>
          <m:t>ϕ</m:t>
        </m:r>
      </m:oMath>
      <w:r w:rsidRPr="00C7198B">
        <w:t>) and ZoA (</w:t>
      </w:r>
      <m:oMath>
        <m:r>
          <m:rPr>
            <m:sty m:val="p"/>
          </m:rPr>
          <w:rPr>
            <w:rFonts w:ascii="Cambria Math" w:hAnsi="Cambria Math"/>
          </w:rPr>
          <m:t>θ</m:t>
        </m:r>
      </m:oMath>
      <w:r w:rsidRPr="00C7198B">
        <w:t>) define the estimated angles of a user with respect to a reference direction which are determined at the TRP antenna for an UL channel corresponding to this UE.</w:t>
      </w:r>
    </w:p>
    <w:p w:rsidR="00A34982" w:rsidRDefault="00A34982" w:rsidP="005D326D">
      <w:pPr>
        <w:pStyle w:val="3GPPAgreements"/>
      </w:pPr>
      <w:r w:rsidRPr="00C7198B">
        <w:t xml:space="preserve">The reference directions </w:t>
      </w:r>
      <w:r>
        <w:t>can be defined according to either one of the following options (both options are supported in specifications)</w:t>
      </w:r>
    </w:p>
    <w:p w:rsidR="00A34982" w:rsidRDefault="00A34982" w:rsidP="005D326D">
      <w:pPr>
        <w:pStyle w:val="3GPPAgreements"/>
        <w:numPr>
          <w:ilvl w:val="1"/>
          <w:numId w:val="8"/>
        </w:numPr>
      </w:pPr>
      <w:r>
        <w:t>Option 1:</w:t>
      </w:r>
    </w:p>
    <w:p w:rsidR="00A34982" w:rsidRDefault="00A34982" w:rsidP="005D326D">
      <w:pPr>
        <w:pStyle w:val="3GPPAgreements"/>
        <w:numPr>
          <w:ilvl w:val="2"/>
          <w:numId w:val="8"/>
        </w:numPr>
      </w:pPr>
      <w:r w:rsidRPr="00C7198B">
        <w:t>For AoA, the geographical North, positive in a counter-clockwise direction.</w:t>
      </w:r>
    </w:p>
    <w:p w:rsidR="00A34982" w:rsidRDefault="00A34982" w:rsidP="005D326D">
      <w:pPr>
        <w:pStyle w:val="3GPPAgreements"/>
        <w:numPr>
          <w:ilvl w:val="2"/>
          <w:numId w:val="8"/>
        </w:numPr>
      </w:pPr>
      <w:r w:rsidRPr="00C7198B">
        <w:t>For ZoA, the zenith</w:t>
      </w:r>
      <w:r>
        <w:t>/vertical</w:t>
      </w:r>
    </w:p>
    <w:p w:rsidR="00A34982" w:rsidRPr="00C7198B" w:rsidRDefault="00A34982" w:rsidP="005D326D">
      <w:pPr>
        <w:pStyle w:val="3GPPAgreements"/>
        <w:numPr>
          <w:ilvl w:val="3"/>
          <w:numId w:val="8"/>
        </w:numPr>
        <w:rPr>
          <w:lang w:eastAsia="x-none"/>
        </w:rPr>
      </w:pPr>
      <w:r>
        <w:t xml:space="preserve">Note: </w:t>
      </w:r>
      <w:r w:rsidRPr="00C7198B">
        <w:t xml:space="preserve"> </w:t>
      </w:r>
      <m:oMath>
        <m:r>
          <m:rPr>
            <m:sty m:val="p"/>
          </m:rPr>
          <w:rPr>
            <w:rFonts w:ascii="Cambria Math" w:hAnsi="Cambria Math"/>
          </w:rPr>
          <m:t>θ=0</m:t>
        </m:r>
      </m:oMath>
      <w:r w:rsidRPr="00C7198B">
        <w:t xml:space="preserve"> pointing to the zenith and </w:t>
      </w:r>
      <m:oMath>
        <m:r>
          <m:rPr>
            <m:sty m:val="p"/>
          </m:rPr>
          <w:rPr>
            <w:rFonts w:ascii="Cambria Math" w:hAnsi="Cambria Math"/>
          </w:rPr>
          <m:t>θ=</m:t>
        </m:r>
        <m:sSup>
          <m:sSupPr>
            <m:ctrlPr>
              <w:rPr>
                <w:rFonts w:ascii="Cambria Math" w:hAnsi="Cambria Math"/>
              </w:rPr>
            </m:ctrlPr>
          </m:sSupPr>
          <m:e>
            <m:r>
              <m:rPr>
                <m:sty m:val="p"/>
              </m:rPr>
              <w:rPr>
                <w:rFonts w:ascii="Cambria Math" w:hAnsi="Cambria Math"/>
              </w:rPr>
              <m:t>90</m:t>
            </m:r>
          </m:e>
          <m:sup>
            <m:r>
              <m:rPr>
                <m:sty m:val="p"/>
              </m:rPr>
              <w:rPr>
                <w:rFonts w:ascii="Cambria Math" w:hAnsi="Cambria Math"/>
              </w:rPr>
              <m:t>0</m:t>
            </m:r>
          </m:sup>
        </m:sSup>
      </m:oMath>
      <w:r w:rsidRPr="00C7198B">
        <w:t xml:space="preserve"> pointing to the horizon.</w:t>
      </w:r>
    </w:p>
    <w:p w:rsidR="00A34982" w:rsidRDefault="00A34982" w:rsidP="005D326D">
      <w:pPr>
        <w:pStyle w:val="3GPPAgreements"/>
        <w:numPr>
          <w:ilvl w:val="1"/>
          <w:numId w:val="8"/>
        </w:numPr>
      </w:pPr>
      <w:r>
        <w:t>Option</w:t>
      </w:r>
      <w:r>
        <w:rPr>
          <w:lang w:eastAsia="x-none"/>
        </w:rPr>
        <w:t xml:space="preserve"> 2:</w:t>
      </w:r>
    </w:p>
    <w:p w:rsidR="00A34982" w:rsidRDefault="00A34982" w:rsidP="005D326D">
      <w:pPr>
        <w:pStyle w:val="3GPPAgreements"/>
        <w:numPr>
          <w:ilvl w:val="2"/>
          <w:numId w:val="8"/>
        </w:numPr>
      </w:pPr>
      <w:r w:rsidRPr="00C7198B">
        <w:t>For AoA and ZoA, the reference direction is with respect to the Local Coordinate System (LCS) defined in T</w:t>
      </w:r>
      <w:r>
        <w:t>R</w:t>
      </w:r>
      <w:r w:rsidRPr="00C7198B">
        <w:t xml:space="preserve"> 38.901. The translation of the GCS to LCS uses the set of angles </w:t>
      </w:r>
      <w:r w:rsidRPr="00C7198B">
        <w:sym w:font="Symbol" w:char="F061"/>
      </w:r>
      <w:r w:rsidRPr="00C7198B">
        <w:t xml:space="preserve"> (bearing angle), </w:t>
      </w:r>
      <w:r w:rsidRPr="00C7198B">
        <w:sym w:font="Symbol" w:char="F062"/>
      </w:r>
      <w:r w:rsidRPr="00C7198B">
        <w:t xml:space="preserve"> (downtilt angle),  </w:t>
      </w:r>
      <w:r w:rsidRPr="00C7198B">
        <w:sym w:font="Symbol" w:char="F067"/>
      </w:r>
      <w:r>
        <w:t xml:space="preserve"> </w:t>
      </w:r>
      <w:r w:rsidRPr="00C7198B">
        <w:t>(slant angle)</w:t>
      </w:r>
      <w:r>
        <w:t xml:space="preserve"> which are reported</w:t>
      </w:r>
    </w:p>
    <w:p w:rsidR="007B423E" w:rsidRPr="007B423E" w:rsidRDefault="007B423E" w:rsidP="007B423E">
      <w:pPr>
        <w:pStyle w:val="3GPPText"/>
      </w:pPr>
    </w:p>
    <w:p w:rsidR="00A34982" w:rsidRDefault="00A34982" w:rsidP="00A34982">
      <w:pPr>
        <w:pStyle w:val="Heading2"/>
      </w:pPr>
      <w:r>
        <w:t xml:space="preserve">Necessity and details for </w:t>
      </w:r>
      <w:r w:rsidRPr="00B73EBC">
        <w:t>physical-layer procedures to support UE/gNB measurements</w:t>
      </w:r>
    </w:p>
    <w:p w:rsidR="00A34982" w:rsidRPr="006C7DE9" w:rsidRDefault="00A34982" w:rsidP="00A34982">
      <w:pPr>
        <w:ind w:left="1440" w:hanging="1440"/>
        <w:rPr>
          <w:lang w:eastAsia="x-none"/>
        </w:rPr>
      </w:pPr>
      <w:r w:rsidRPr="009D50E9">
        <w:rPr>
          <w:highlight w:val="green"/>
          <w:lang w:eastAsia="x-none"/>
        </w:rPr>
        <w:t>Agreement:</w:t>
      </w:r>
    </w:p>
    <w:p w:rsidR="00A34982" w:rsidRDefault="00A34982" w:rsidP="00A34982">
      <w:pPr>
        <w:pStyle w:val="3GPPAgreements"/>
      </w:pPr>
      <w:r>
        <w:t xml:space="preserve">For providing an indication of when the DL PRSs are expected to arrive in time at the UE, at least one of the following options is supported: </w:t>
      </w:r>
    </w:p>
    <w:p w:rsidR="00A34982" w:rsidRDefault="00A34982" w:rsidP="00A34982">
      <w:pPr>
        <w:pStyle w:val="3GPPAgreements"/>
        <w:numPr>
          <w:ilvl w:val="1"/>
          <w:numId w:val="8"/>
        </w:numPr>
      </w:pPr>
      <w:r>
        <w:t>Option 1:  Provide an expected RSTD value together with uncertainty (search window) to the UE for the TRPs in the assistance data (analogous to LTE).</w:t>
      </w:r>
    </w:p>
    <w:p w:rsidR="00A34982" w:rsidRDefault="00A34982" w:rsidP="00A34982">
      <w:pPr>
        <w:pStyle w:val="3GPPAgreements"/>
        <w:numPr>
          <w:ilvl w:val="1"/>
          <w:numId w:val="8"/>
        </w:numPr>
      </w:pPr>
      <w:r>
        <w:lastRenderedPageBreak/>
        <w:t xml:space="preserve">Option 2: Provide a TRP transmission time difference (e.g., time offset between SFN#0, subframe offset, slot-, symbol-, sub-symbol-,  ns-offset, etc.) and </w:t>
      </w:r>
      <w:r w:rsidRPr="003B3DBC">
        <w:t>expected propagation delay</w:t>
      </w:r>
      <w:r>
        <w:t xml:space="preserve"> difference together with uncertainty (search window) to the UE </w:t>
      </w:r>
      <w:r w:rsidRPr="00DE38B5">
        <w:t xml:space="preserve">for </w:t>
      </w:r>
      <w:r>
        <w:t>the</w:t>
      </w:r>
      <w:r w:rsidRPr="00DE38B5">
        <w:t xml:space="preserve"> TRP</w:t>
      </w:r>
      <w:r>
        <w:t>s</w:t>
      </w:r>
      <w:r w:rsidRPr="00DE38B5">
        <w:t xml:space="preserve"> in the assistance data</w:t>
      </w:r>
      <w:r>
        <w:t xml:space="preserve">. </w:t>
      </w:r>
    </w:p>
    <w:p w:rsidR="00A34982" w:rsidRDefault="00A34982" w:rsidP="00A34982">
      <w:pPr>
        <w:pStyle w:val="3GPPAgreements"/>
        <w:numPr>
          <w:ilvl w:val="2"/>
          <w:numId w:val="8"/>
        </w:numPr>
      </w:pPr>
      <w:r>
        <w:t>A search window may be needed for both, TRP transmission time difference and propagation time difference.</w:t>
      </w:r>
    </w:p>
    <w:p w:rsidR="00A34982" w:rsidRDefault="00A34982" w:rsidP="00A34982">
      <w:pPr>
        <w:pStyle w:val="3GPPAgreements"/>
        <w:numPr>
          <w:ilvl w:val="2"/>
          <w:numId w:val="8"/>
        </w:numPr>
      </w:pPr>
      <w:r>
        <w:t>Sub-SFN granularity (e.g, subframe offset, slot-, symbol-, sub-symbol-, ns-offset) may be obtained from the DL-PRS configuration information once time offset between SFN#0 is provided to the UE.</w:t>
      </w:r>
    </w:p>
    <w:p w:rsidR="00A34982" w:rsidRDefault="00A34982" w:rsidP="00A34982">
      <w:pPr>
        <w:ind w:left="1440" w:hanging="1440"/>
        <w:rPr>
          <w:lang w:eastAsia="x-none"/>
        </w:rPr>
      </w:pPr>
      <w:r w:rsidRPr="00EA21E0">
        <w:rPr>
          <w:highlight w:val="green"/>
          <w:lang w:eastAsia="x-none"/>
        </w:rPr>
        <w:t>Agreement:</w:t>
      </w:r>
    </w:p>
    <w:p w:rsidR="00A34982" w:rsidRDefault="00A34982" w:rsidP="00A34982">
      <w:pPr>
        <w:pStyle w:val="3GPPAgreements"/>
      </w:pPr>
      <w:r>
        <w:t xml:space="preserve">With regards to QCL relations beyond Type-D of a DL PRS resource, support one or more of the following options: </w:t>
      </w:r>
    </w:p>
    <w:p w:rsidR="00A34982" w:rsidRPr="002E6708" w:rsidRDefault="00A34982" w:rsidP="00A34982">
      <w:pPr>
        <w:pStyle w:val="3GPPAgreements"/>
        <w:numPr>
          <w:ilvl w:val="1"/>
          <w:numId w:val="8"/>
        </w:numPr>
      </w:pPr>
      <w:r w:rsidRPr="002E6708">
        <w:t>Option 1:  QCL-TypeC from an SSB from a TRP.</w:t>
      </w:r>
    </w:p>
    <w:p w:rsidR="00A34982" w:rsidRPr="002E6708" w:rsidRDefault="00A34982" w:rsidP="00A34982">
      <w:pPr>
        <w:pStyle w:val="3GPPAgreements"/>
        <w:numPr>
          <w:ilvl w:val="1"/>
          <w:numId w:val="8"/>
        </w:numPr>
      </w:pPr>
      <w:r w:rsidRPr="002E6708">
        <w:t xml:space="preserve">Option </w:t>
      </w:r>
      <w:r>
        <w:t>2</w:t>
      </w:r>
      <w:r w:rsidRPr="002E6708">
        <w:t>:  QCL-TypeC from a DL PRS resource from a TRP.</w:t>
      </w:r>
    </w:p>
    <w:p w:rsidR="00A34982" w:rsidRDefault="00A34982" w:rsidP="00A34982">
      <w:pPr>
        <w:pStyle w:val="3GPPAgreements"/>
        <w:numPr>
          <w:ilvl w:val="1"/>
          <w:numId w:val="8"/>
        </w:numPr>
      </w:pPr>
      <w:r w:rsidRPr="002E6708">
        <w:t xml:space="preserve">Option </w:t>
      </w:r>
      <w:r>
        <w:t>3</w:t>
      </w:r>
      <w:r w:rsidRPr="002E6708">
        <w:t>:  QCL-TypeA from a DL PRS resource from TRP.</w:t>
      </w:r>
    </w:p>
    <w:p w:rsidR="00A34982" w:rsidRPr="002E6708" w:rsidRDefault="00A34982" w:rsidP="00A34982">
      <w:pPr>
        <w:pStyle w:val="3GPPAgreements"/>
        <w:numPr>
          <w:ilvl w:val="1"/>
          <w:numId w:val="8"/>
        </w:numPr>
      </w:pPr>
      <w:r w:rsidRPr="002E6708">
        <w:t xml:space="preserve">Option </w:t>
      </w:r>
      <w:r>
        <w:t>4</w:t>
      </w:r>
      <w:r w:rsidRPr="002E6708">
        <w:t>:  QCL-TypeC from a CSI-RS resource from a TRP.</w:t>
      </w:r>
    </w:p>
    <w:p w:rsidR="00A34982" w:rsidRDefault="00A34982" w:rsidP="00A34982">
      <w:pPr>
        <w:pStyle w:val="3GPPAgreements"/>
        <w:numPr>
          <w:ilvl w:val="2"/>
          <w:numId w:val="8"/>
        </w:numPr>
      </w:pPr>
      <w:r w:rsidRPr="002E6708">
        <w:t>FFS: Which CSI-RS resource type can be used? (e.g., CSI-RS for CSI, CSI-RS for BM, CSI-RS for TRS, CSI-RS for RLM, CSI-RS for RRM).</w:t>
      </w:r>
    </w:p>
    <w:p w:rsidR="00A34982" w:rsidRDefault="00A34982" w:rsidP="00A34982">
      <w:pPr>
        <w:pStyle w:val="3GPPAgreements"/>
        <w:numPr>
          <w:ilvl w:val="1"/>
          <w:numId w:val="8"/>
        </w:numPr>
        <w:rPr>
          <w:lang w:eastAsia="ko-KR"/>
        </w:rPr>
      </w:pPr>
      <w:r w:rsidRPr="002E6708">
        <w:rPr>
          <w:lang w:eastAsia="ko-KR"/>
        </w:rPr>
        <w:t xml:space="preserve">Option </w:t>
      </w:r>
      <w:r>
        <w:rPr>
          <w:lang w:eastAsia="ko-KR"/>
        </w:rPr>
        <w:t>5</w:t>
      </w:r>
      <w:r w:rsidRPr="002E6708">
        <w:rPr>
          <w:lang w:eastAsia="ko-KR"/>
        </w:rPr>
        <w:t>:  QCL-TypeA</w:t>
      </w:r>
      <w:r>
        <w:rPr>
          <w:lang w:eastAsia="ko-KR"/>
        </w:rPr>
        <w:t xml:space="preserve"> </w:t>
      </w:r>
      <w:r>
        <w:t>from</w:t>
      </w:r>
      <w:r>
        <w:rPr>
          <w:lang w:eastAsia="ko-KR"/>
        </w:rPr>
        <w:t xml:space="preserve"> a CSI-RS resource from a TRP.</w:t>
      </w:r>
    </w:p>
    <w:p w:rsidR="00A34982" w:rsidRDefault="00A34982" w:rsidP="00A34982">
      <w:pPr>
        <w:pStyle w:val="3GPPAgreements"/>
        <w:numPr>
          <w:ilvl w:val="2"/>
          <w:numId w:val="8"/>
        </w:numPr>
        <w:rPr>
          <w:lang w:eastAsia="ko-KR"/>
        </w:rPr>
      </w:pPr>
      <w:r w:rsidRPr="002E6708">
        <w:rPr>
          <w:lang w:eastAsia="ko-KR"/>
        </w:rPr>
        <w:t>FFS: Which CSI-RS resource type can be used? (e.g., CSI-RS for CSI, CSI-RS for BM, CSI-RS for TRS, CSI-RS for RLM, CSI-RS for RRM).</w:t>
      </w:r>
    </w:p>
    <w:p w:rsidR="00A34982" w:rsidRDefault="00A34982" w:rsidP="005D326D">
      <w:pPr>
        <w:pStyle w:val="3GPPAgreements"/>
        <w:numPr>
          <w:ilvl w:val="1"/>
          <w:numId w:val="8"/>
        </w:numPr>
      </w:pPr>
      <w:r>
        <w:t>Option 6: No QCL relation beyond Type-D is supported.</w:t>
      </w:r>
    </w:p>
    <w:p w:rsidR="009643D5" w:rsidRDefault="00A34982" w:rsidP="005D326D">
      <w:pPr>
        <w:pStyle w:val="3GPPAgreements"/>
        <w:numPr>
          <w:ilvl w:val="0"/>
          <w:numId w:val="0"/>
        </w:numPr>
      </w:pPr>
      <w:r>
        <w:t>NOTE:</w:t>
      </w:r>
      <w:r>
        <w:tab/>
      </w:r>
    </w:p>
    <w:p w:rsidR="00A34982" w:rsidRDefault="00A34982" w:rsidP="005D326D">
      <w:pPr>
        <w:pStyle w:val="3GPPAgreements"/>
        <w:numPr>
          <w:ilvl w:val="0"/>
          <w:numId w:val="0"/>
        </w:numPr>
        <w:ind w:left="284"/>
      </w:pPr>
      <w:r>
        <w:t>QCL-TypeA:</w:t>
      </w:r>
      <w:r>
        <w:tab/>
        <w:t>Doppler shift, Doppler spread, average delay, delay spread</w:t>
      </w:r>
    </w:p>
    <w:p w:rsidR="00A34982" w:rsidRDefault="00A34982" w:rsidP="005D326D">
      <w:pPr>
        <w:pStyle w:val="3GPPAgreements"/>
        <w:numPr>
          <w:ilvl w:val="0"/>
          <w:numId w:val="0"/>
        </w:numPr>
        <w:ind w:left="284"/>
      </w:pPr>
      <w:r>
        <w:t>QCL-TypeB:</w:t>
      </w:r>
      <w:r>
        <w:tab/>
        <w:t>Doppler shift, Doppler spread</w:t>
      </w:r>
    </w:p>
    <w:p w:rsidR="00A34982" w:rsidRDefault="00A34982" w:rsidP="005D326D">
      <w:pPr>
        <w:pStyle w:val="3GPPAgreements"/>
        <w:numPr>
          <w:ilvl w:val="0"/>
          <w:numId w:val="0"/>
        </w:numPr>
        <w:ind w:left="284"/>
      </w:pPr>
      <w:r>
        <w:t>QCL-TypeC:</w:t>
      </w:r>
      <w:r>
        <w:tab/>
        <w:t>Average delay, Doppler shift</w:t>
      </w:r>
    </w:p>
    <w:p w:rsidR="00A34982" w:rsidRDefault="00A34982" w:rsidP="005D326D">
      <w:pPr>
        <w:pStyle w:val="3GPPAgreements"/>
        <w:numPr>
          <w:ilvl w:val="0"/>
          <w:numId w:val="0"/>
        </w:numPr>
        <w:ind w:left="284"/>
      </w:pPr>
      <w:r>
        <w:t>QCL-TypeD:</w:t>
      </w:r>
      <w:r>
        <w:tab/>
        <w:t>Spatial Rx parameter</w:t>
      </w:r>
    </w:p>
    <w:p w:rsidR="00A34982" w:rsidRDefault="00A34982" w:rsidP="00A34982">
      <w:pPr>
        <w:ind w:left="1440" w:hanging="1440"/>
        <w:rPr>
          <w:lang w:eastAsia="x-none"/>
        </w:rPr>
      </w:pPr>
    </w:p>
    <w:p w:rsidR="00A34982" w:rsidRDefault="00A34982" w:rsidP="00F5749A">
      <w:pPr>
        <w:ind w:left="1440" w:hanging="1440"/>
        <w:rPr>
          <w:lang w:eastAsia="ko-KR"/>
        </w:rPr>
      </w:pPr>
      <w:r w:rsidRPr="00E505E8">
        <w:rPr>
          <w:highlight w:val="green"/>
          <w:lang w:eastAsia="x-none"/>
        </w:rPr>
        <w:t>Agreement</w:t>
      </w:r>
      <w:r w:rsidRPr="00E505E8">
        <w:rPr>
          <w:highlight w:val="green"/>
          <w:lang w:eastAsia="ko-KR"/>
        </w:rPr>
        <w:t>:</w:t>
      </w:r>
    </w:p>
    <w:p w:rsidR="00A34982" w:rsidRDefault="00A34982" w:rsidP="00A34982">
      <w:pPr>
        <w:pStyle w:val="3GPPAgreements"/>
      </w:pPr>
      <w:r>
        <w:t xml:space="preserve">For </w:t>
      </w:r>
      <w:r w:rsidRPr="00954684">
        <w:t>transmission timing</w:t>
      </w:r>
      <w:r>
        <w:t xml:space="preserve"> of the SRS for positioning purposes,</w:t>
      </w:r>
      <w:r w:rsidRPr="00954684">
        <w:t xml:space="preserve"> </w:t>
      </w:r>
      <w:r>
        <w:t>the</w:t>
      </w:r>
      <w:r w:rsidRPr="006B26B9">
        <w:t xml:space="preserve"> TA configuration is based only on the serving cell (i.e., the TA value applied to the corresponding UL symbol is the same as the latest TA for regular UL symbols).</w:t>
      </w:r>
      <w:r>
        <w:t xml:space="preserve"> (Option 1 from </w:t>
      </w:r>
      <w:r w:rsidRPr="00F869C6">
        <w:rPr>
          <w:rFonts w:hint="eastAsia"/>
        </w:rPr>
        <w:t>previous related agreement in RAN1#9</w:t>
      </w:r>
      <w:r>
        <w:t xml:space="preserve">6bis). </w:t>
      </w:r>
    </w:p>
    <w:p w:rsidR="00A34982" w:rsidRPr="0041219F" w:rsidRDefault="00A34982" w:rsidP="00A34982">
      <w:pPr>
        <w:pStyle w:val="3GPPAgreements"/>
        <w:numPr>
          <w:ilvl w:val="1"/>
          <w:numId w:val="8"/>
        </w:numPr>
      </w:pPr>
      <w:r w:rsidRPr="0041219F">
        <w:t xml:space="preserve">Options 2/3 (from </w:t>
      </w:r>
      <w:r w:rsidRPr="0041219F">
        <w:rPr>
          <w:rFonts w:hint="eastAsia"/>
        </w:rPr>
        <w:t>previous related agreement in RAN1#9</w:t>
      </w:r>
      <w:r w:rsidRPr="0041219F">
        <w:t>6bis) may be further considered if improvements of gNB measurement accuracy can be demonstrated and if it can be shown that the interference to the serving cell can be handled in the system.</w:t>
      </w:r>
    </w:p>
    <w:p w:rsidR="00A34982" w:rsidRPr="0041219F" w:rsidRDefault="00A34982" w:rsidP="00A34982">
      <w:pPr>
        <w:pStyle w:val="3GPPAgreements"/>
        <w:numPr>
          <w:ilvl w:val="1"/>
          <w:numId w:val="8"/>
        </w:numPr>
      </w:pPr>
      <w:r w:rsidRPr="0041219F">
        <w:t>FFS: whether the application of the TA command at the UE impacts the feasibility of each of the options.</w:t>
      </w:r>
    </w:p>
    <w:p w:rsidR="00A34982" w:rsidRPr="0041219F" w:rsidRDefault="00A34982" w:rsidP="00A34982">
      <w:pPr>
        <w:pStyle w:val="3GPPAgreements"/>
        <w:numPr>
          <w:ilvl w:val="1"/>
          <w:numId w:val="8"/>
        </w:numPr>
      </w:pPr>
      <w:r w:rsidRPr="0041219F">
        <w:t>FFS: whether UE autonomous TA adjustments impacts the feasibility of each of the options.</w:t>
      </w:r>
    </w:p>
    <w:p w:rsidR="00A34982" w:rsidRDefault="00A34982" w:rsidP="00A34982">
      <w:pPr>
        <w:ind w:left="1440" w:hanging="1440"/>
        <w:rPr>
          <w:lang w:eastAsia="x-none"/>
        </w:rPr>
      </w:pPr>
    </w:p>
    <w:p w:rsidR="00A34982" w:rsidRDefault="00A34982" w:rsidP="00A34982">
      <w:pPr>
        <w:ind w:left="1440" w:hanging="1440"/>
        <w:rPr>
          <w:lang w:eastAsia="x-none"/>
        </w:rPr>
      </w:pPr>
      <w:r w:rsidRPr="007F088F">
        <w:rPr>
          <w:highlight w:val="green"/>
          <w:lang w:eastAsia="x-none"/>
        </w:rPr>
        <w:t>Ag</w:t>
      </w:r>
      <w:r w:rsidR="00F5749A">
        <w:rPr>
          <w:highlight w:val="green"/>
          <w:lang w:eastAsia="x-none"/>
        </w:rPr>
        <w:t>r</w:t>
      </w:r>
      <w:r w:rsidRPr="007F088F">
        <w:rPr>
          <w:highlight w:val="green"/>
          <w:lang w:eastAsia="x-none"/>
        </w:rPr>
        <w:t>eement:</w:t>
      </w:r>
    </w:p>
    <w:p w:rsidR="00A34982" w:rsidRDefault="00A34982" w:rsidP="00A34982">
      <w:pPr>
        <w:pStyle w:val="3GPPAgreements"/>
      </w:pPr>
      <w:r>
        <w:t>F</w:t>
      </w:r>
      <w:r w:rsidRPr="00C47906">
        <w:rPr>
          <w:rFonts w:hint="eastAsia"/>
        </w:rPr>
        <w:t>or the purpose of power control</w:t>
      </w:r>
      <w:r>
        <w:t xml:space="preserve"> of the SRS for positioning purposes, s</w:t>
      </w:r>
      <w:r w:rsidRPr="00C47906">
        <w:rPr>
          <w:rFonts w:hint="eastAsia"/>
        </w:rPr>
        <w:t xml:space="preserve">upport configuring a DL reference signal of a neighbouring cell to be used as DL path loss reference. </w:t>
      </w:r>
      <w:r>
        <w:t>One of the following can be configured as the DL reference signal.</w:t>
      </w:r>
    </w:p>
    <w:p w:rsidR="00A34982" w:rsidRDefault="00A34982" w:rsidP="00A34982">
      <w:pPr>
        <w:pStyle w:val="3GPPAgreements"/>
        <w:numPr>
          <w:ilvl w:val="1"/>
          <w:numId w:val="8"/>
        </w:numPr>
      </w:pPr>
      <w:r>
        <w:t>SSB</w:t>
      </w:r>
    </w:p>
    <w:p w:rsidR="00A34982" w:rsidRDefault="00A34982" w:rsidP="00A34982">
      <w:pPr>
        <w:pStyle w:val="3GPPAgreements"/>
        <w:numPr>
          <w:ilvl w:val="1"/>
          <w:numId w:val="8"/>
        </w:numPr>
      </w:pPr>
      <w:r>
        <w:t>DL-PRS at least for multi-cell RTT</w:t>
      </w:r>
    </w:p>
    <w:p w:rsidR="00A34982" w:rsidRDefault="00A34982" w:rsidP="00A34982">
      <w:pPr>
        <w:pStyle w:val="3GPPAgreements"/>
        <w:numPr>
          <w:ilvl w:val="1"/>
          <w:numId w:val="8"/>
        </w:numPr>
      </w:pPr>
      <w:r>
        <w:t>FFS: CSI-RS</w:t>
      </w:r>
    </w:p>
    <w:p w:rsidR="00A34982" w:rsidRDefault="00A34982" w:rsidP="00A34982">
      <w:pPr>
        <w:ind w:left="1440" w:hanging="1440"/>
        <w:rPr>
          <w:lang w:eastAsia="x-none"/>
        </w:rPr>
      </w:pPr>
    </w:p>
    <w:p w:rsidR="00A34982" w:rsidRDefault="00A34982" w:rsidP="00AC3D73">
      <w:pPr>
        <w:pStyle w:val="Heading1"/>
      </w:pPr>
      <w:r>
        <w:t>Backup</w:t>
      </w:r>
      <w:r w:rsidR="00502007">
        <w:t xml:space="preserve"> (Study Item Agreements)</w:t>
      </w:r>
    </w:p>
    <w:p w:rsidR="00A34982" w:rsidRPr="00A34982" w:rsidRDefault="00F5749A" w:rsidP="00A34982">
      <w:r>
        <w:t>In this section, we additionally provide agreements made during the study item phase that may serve as a background</w:t>
      </w:r>
    </w:p>
    <w:p w:rsidR="00AC3D73" w:rsidRDefault="00AC3D73" w:rsidP="007B423E">
      <w:pPr>
        <w:pStyle w:val="Heading2"/>
      </w:pPr>
      <w:r w:rsidRPr="00782845">
        <w:lastRenderedPageBreak/>
        <w:t>Study on NR positioning support</w:t>
      </w:r>
      <w:bookmarkEnd w:id="0"/>
      <w:r w:rsidR="00BA51D3">
        <w:t xml:space="preserve"> – RAN1#94bis</w:t>
      </w:r>
    </w:p>
    <w:p w:rsidR="00AC3D73" w:rsidRDefault="00AC3D73" w:rsidP="00AC3D73">
      <w:pPr>
        <w:rPr>
          <w:lang w:eastAsia="x-none"/>
        </w:rPr>
      </w:pPr>
      <w:bookmarkStart w:id="17" w:name="_Toc525997569"/>
      <w:r w:rsidRPr="002E6333">
        <w:rPr>
          <w:highlight w:val="green"/>
          <w:lang w:eastAsia="x-none"/>
        </w:rPr>
        <w:t>R1-1811527 endorsed as TR 38.855 v0.0.1</w:t>
      </w:r>
    </w:p>
    <w:p w:rsidR="00AC3D73" w:rsidRDefault="00AC3D73" w:rsidP="00AC3D73">
      <w:pPr>
        <w:rPr>
          <w:highlight w:val="green"/>
          <w:lang w:eastAsia="x-none"/>
        </w:rPr>
      </w:pPr>
      <w:r w:rsidRPr="004840E0">
        <w:rPr>
          <w:highlight w:val="green"/>
          <w:lang w:eastAsia="x-none"/>
        </w:rPr>
        <w:t>The text proposal in R1-1811614 is endorsed.</w:t>
      </w:r>
    </w:p>
    <w:p w:rsidR="00AC3D73" w:rsidRDefault="00AC3D73" w:rsidP="007B423E">
      <w:pPr>
        <w:pStyle w:val="Heading3"/>
      </w:pPr>
      <w:bookmarkStart w:id="18" w:name="_Toc525997565"/>
      <w:r>
        <w:t>Requirements for NR Positioning</w:t>
      </w:r>
      <w:bookmarkEnd w:id="18"/>
    </w:p>
    <w:p w:rsidR="00AC3D73" w:rsidRDefault="00AC3D73" w:rsidP="00AC3D73">
      <w:pPr>
        <w:rPr>
          <w:lang w:eastAsia="x-none"/>
        </w:rPr>
      </w:pPr>
      <w:r w:rsidRPr="002464AD">
        <w:rPr>
          <w:highlight w:val="green"/>
          <w:lang w:eastAsia="x-none"/>
        </w:rPr>
        <w:t>Agreement:</w:t>
      </w:r>
    </w:p>
    <w:p w:rsidR="00AC3D73" w:rsidRDefault="00AC3D73" w:rsidP="00AC3D73">
      <w:pPr>
        <w:pStyle w:val="3GPPAgreements"/>
      </w:pPr>
      <w:r w:rsidRPr="00736F1C">
        <w:t>Regulatory requirements are considered as a minimum performance targets for NR Positioning studies</w:t>
      </w:r>
    </w:p>
    <w:p w:rsidR="00AC3D73" w:rsidRDefault="00AC3D73" w:rsidP="00AC3D73">
      <w:pPr>
        <w:pStyle w:val="3GPPAgreements"/>
      </w:pPr>
      <w:r>
        <w:t>Additional r</w:t>
      </w:r>
      <w:r w:rsidRPr="00736F1C">
        <w:t xml:space="preserve">equirements </w:t>
      </w:r>
      <w:r>
        <w:t xml:space="preserve">based on </w:t>
      </w:r>
      <w:r w:rsidRPr="00736F1C">
        <w:t xml:space="preserve">commercial use cases </w:t>
      </w:r>
      <w:r>
        <w:t>can be</w:t>
      </w:r>
      <w:r w:rsidRPr="00736F1C">
        <w:t xml:space="preserve"> used as input performance targets that are subject to further analysis in terms of performance / complexity tradeoffs in different evaluation scenarios</w:t>
      </w:r>
    </w:p>
    <w:p w:rsidR="00AC3D73" w:rsidRDefault="00AC3D73" w:rsidP="00AC3D73">
      <w:pPr>
        <w:rPr>
          <w:lang w:eastAsia="x-none"/>
        </w:rPr>
      </w:pPr>
      <w:r w:rsidRPr="0034185E">
        <w:rPr>
          <w:highlight w:val="green"/>
          <w:lang w:eastAsia="x-none"/>
        </w:rPr>
        <w:t>Agreement:</w:t>
      </w:r>
    </w:p>
    <w:p w:rsidR="00AC3D73" w:rsidRPr="00E06D59" w:rsidRDefault="00AC3D73" w:rsidP="00AC3D73">
      <w:pPr>
        <w:pStyle w:val="3GPPAgreements"/>
      </w:pPr>
      <w:r w:rsidRPr="00E06D59">
        <w:t xml:space="preserve">For regulatory use cases, the following requirements are considered as a minimum performance targets for NR </w:t>
      </w:r>
      <w:r>
        <w:t>p</w:t>
      </w:r>
      <w:r w:rsidRPr="00E06D59">
        <w:t>ositioning</w:t>
      </w:r>
    </w:p>
    <w:p w:rsidR="00AC3D73" w:rsidRPr="00E06D59" w:rsidRDefault="00AC3D73" w:rsidP="00AC3D73">
      <w:pPr>
        <w:pStyle w:val="3GPPAgreements"/>
        <w:numPr>
          <w:ilvl w:val="1"/>
          <w:numId w:val="8"/>
        </w:numPr>
      </w:pPr>
      <w:r w:rsidRPr="00E06D59">
        <w:t>Horizontal positioning error &lt;</w:t>
      </w:r>
      <w:r>
        <w:t>=</w:t>
      </w:r>
      <w:r w:rsidRPr="00E06D59">
        <w:t xml:space="preserve"> 50m for 80% of UEs</w:t>
      </w:r>
    </w:p>
    <w:p w:rsidR="00AC3D73" w:rsidRDefault="00AC3D73" w:rsidP="00AC3D73">
      <w:pPr>
        <w:pStyle w:val="3GPPAgreements"/>
        <w:numPr>
          <w:ilvl w:val="1"/>
          <w:numId w:val="8"/>
        </w:numPr>
      </w:pPr>
      <w:r w:rsidRPr="00E06D59">
        <w:t>Vertical positioning error [</w:t>
      </w:r>
      <w:r>
        <w:t>&lt;5 m</w:t>
      </w:r>
      <w:r w:rsidRPr="00E06D59">
        <w:t>] for [80%] of UEs</w:t>
      </w:r>
    </w:p>
    <w:p w:rsidR="00AC3D73" w:rsidRPr="00E06D59" w:rsidRDefault="00AC3D73" w:rsidP="00AC3D73">
      <w:pPr>
        <w:pStyle w:val="3GPPAgreements"/>
        <w:numPr>
          <w:ilvl w:val="2"/>
          <w:numId w:val="8"/>
        </w:numPr>
      </w:pPr>
      <w:r>
        <w:t>Note: The regulatory requirements refer to floor level vertical accuracy</w:t>
      </w:r>
    </w:p>
    <w:p w:rsidR="00AC3D73" w:rsidRPr="00E06D59" w:rsidRDefault="00AC3D73" w:rsidP="00AC3D73">
      <w:pPr>
        <w:pStyle w:val="3GPPAgreements"/>
        <w:numPr>
          <w:ilvl w:val="1"/>
          <w:numId w:val="8"/>
        </w:numPr>
      </w:pPr>
      <w:r w:rsidRPr="00A1698B">
        <w:t>End to end l</w:t>
      </w:r>
      <w:r w:rsidRPr="00E06D59">
        <w:t xml:space="preserve">atency and TTFF &lt; </w:t>
      </w:r>
      <w:r w:rsidRPr="00A1698B">
        <w:t>3</w:t>
      </w:r>
      <w:r w:rsidRPr="00E06D59">
        <w:t>0 seconds</w:t>
      </w:r>
    </w:p>
    <w:p w:rsidR="00AC3D73" w:rsidRDefault="00AC3D73" w:rsidP="00AC3D73">
      <w:pPr>
        <w:pStyle w:val="3GPPAgreements"/>
      </w:pPr>
      <w:r>
        <w:t>As a starting point f</w:t>
      </w:r>
      <w:r w:rsidRPr="00854437">
        <w:t>or commercial use cases</w:t>
      </w:r>
      <w:r>
        <w:t xml:space="preserve">, the following requirements are considered as performance targets for RAT dependent solutions, which are </w:t>
      </w:r>
      <w:r w:rsidRPr="00736F1C">
        <w:t>subject to further analysis in terms of performance / complexity tradeoffs</w:t>
      </w:r>
      <w:r>
        <w:t xml:space="preserve"> of NR positioning radio-layer solutions</w:t>
      </w:r>
    </w:p>
    <w:p w:rsidR="00AC3D73" w:rsidRDefault="00AC3D73" w:rsidP="00AC3D73">
      <w:pPr>
        <w:pStyle w:val="3GPPAgreements"/>
        <w:numPr>
          <w:ilvl w:val="1"/>
          <w:numId w:val="8"/>
        </w:numPr>
      </w:pPr>
      <w:r>
        <w:t>Horizontal positioning error &lt; [3]m for [80]% of UEs in indoor deployment scenarios</w:t>
      </w:r>
    </w:p>
    <w:p w:rsidR="00AC3D73" w:rsidRDefault="00AC3D73" w:rsidP="00AC3D73">
      <w:pPr>
        <w:pStyle w:val="3GPPAgreements"/>
        <w:numPr>
          <w:ilvl w:val="1"/>
          <w:numId w:val="8"/>
        </w:numPr>
      </w:pPr>
      <w:r>
        <w:t>Horizontal positioning error &lt; [10]m for [80]% of UEs in outdoor deployments scenarios</w:t>
      </w:r>
    </w:p>
    <w:p w:rsidR="00AC3D73" w:rsidRDefault="00AC3D73" w:rsidP="00AC3D73">
      <w:pPr>
        <w:pStyle w:val="3GPPAgreements"/>
        <w:numPr>
          <w:ilvl w:val="1"/>
          <w:numId w:val="8"/>
        </w:numPr>
      </w:pPr>
      <w:r>
        <w:t>Vertical positioning error &lt; [3]m for [80]% of UEs in indoor deployment scenarios</w:t>
      </w:r>
    </w:p>
    <w:p w:rsidR="00AC3D73" w:rsidRDefault="00AC3D73" w:rsidP="00AC3D73">
      <w:pPr>
        <w:pStyle w:val="3GPPAgreements"/>
        <w:numPr>
          <w:ilvl w:val="1"/>
          <w:numId w:val="8"/>
        </w:numPr>
      </w:pPr>
      <w:r>
        <w:t>Vertical positioning error &lt; [3]m for [80]% of UEs in outdoor deployment scenarios</w:t>
      </w:r>
    </w:p>
    <w:p w:rsidR="00AC3D73" w:rsidRDefault="00AC3D73" w:rsidP="00AC3D73">
      <w:pPr>
        <w:pStyle w:val="3GPPAgreements"/>
        <w:numPr>
          <w:ilvl w:val="1"/>
          <w:numId w:val="8"/>
        </w:numPr>
      </w:pPr>
      <w:r>
        <w:t>End to end latency &lt; [1]s</w:t>
      </w:r>
    </w:p>
    <w:p w:rsidR="00AC3D73" w:rsidRDefault="00AC3D73" w:rsidP="00AC3D73">
      <w:pPr>
        <w:pStyle w:val="3GPPAgreements"/>
      </w:pPr>
      <w:r>
        <w:t>Note: This does not eliminate more or less demanding commercial use cases.</w:t>
      </w:r>
    </w:p>
    <w:p w:rsidR="00AC3D73" w:rsidRDefault="00AC3D73" w:rsidP="00AC3D73">
      <w:pPr>
        <w:rPr>
          <w:lang w:eastAsia="x-none"/>
        </w:rPr>
      </w:pPr>
      <w:r w:rsidRPr="00974958">
        <w:rPr>
          <w:highlight w:val="green"/>
          <w:lang w:eastAsia="x-none"/>
        </w:rPr>
        <w:t>Agreement:</w:t>
      </w:r>
    </w:p>
    <w:p w:rsidR="00AC3D73" w:rsidRDefault="00AC3D73" w:rsidP="00AC3D73">
      <w:pPr>
        <w:pStyle w:val="3GPPAgreements"/>
      </w:pPr>
      <w:r>
        <w:t xml:space="preserve">At least </w:t>
      </w:r>
      <w:r w:rsidRPr="00736F1C">
        <w:t xml:space="preserve">CDFs of horizontal </w:t>
      </w:r>
      <w:r>
        <w:t xml:space="preserve">and vertical (vertical error not necessarily applicable to all solutions and/or scenarios) </w:t>
      </w:r>
      <w:r w:rsidRPr="00736F1C">
        <w:t>positioning errors are used as a performance metrics in NR positioning evaluations</w:t>
      </w:r>
    </w:p>
    <w:p w:rsidR="00AC3D73" w:rsidRDefault="00AC3D73" w:rsidP="00AC3D73">
      <w:pPr>
        <w:pStyle w:val="3GPPAgreements"/>
        <w:numPr>
          <w:ilvl w:val="1"/>
          <w:numId w:val="8"/>
        </w:numPr>
      </w:pPr>
      <w:r>
        <w:t>At least the following percentiles of positioning error are analyzed 50%, 67%, 80%, 90%</w:t>
      </w:r>
    </w:p>
    <w:p w:rsidR="00AC3D73" w:rsidRDefault="00AC3D73" w:rsidP="00AC3D73">
      <w:pPr>
        <w:pStyle w:val="3GPPAgreements"/>
      </w:pPr>
      <w:r>
        <w:t>Physical layer latency, UE power consumption, scalability/capacity, network deployment complexity, availability, UE and gNB complexity can be considered as important design factors for NR positioning solutions and can be evaluated analytically for proposed solutions</w:t>
      </w:r>
    </w:p>
    <w:p w:rsidR="00AC3D73" w:rsidRDefault="00AC3D73" w:rsidP="007B423E">
      <w:pPr>
        <w:pStyle w:val="Heading3"/>
      </w:pPr>
      <w:bookmarkStart w:id="19" w:name="_Toc525997566"/>
      <w:r>
        <w:t>Evaluation Methodology</w:t>
      </w:r>
      <w:bookmarkEnd w:id="19"/>
    </w:p>
    <w:p w:rsidR="00AC3D73" w:rsidRDefault="00AD5D24" w:rsidP="00AC3D73">
      <w:pPr>
        <w:rPr>
          <w:lang w:eastAsia="x-none"/>
        </w:rPr>
      </w:pPr>
      <w:r>
        <w:rPr>
          <w:highlight w:val="green"/>
          <w:lang w:eastAsia="x-none"/>
        </w:rPr>
        <w:t>Agreement</w:t>
      </w:r>
    </w:p>
    <w:p w:rsidR="00AC3D73" w:rsidRPr="00736F1C" w:rsidRDefault="00AC3D73" w:rsidP="00AC3D73">
      <w:pPr>
        <w:pStyle w:val="3GPPAgreements"/>
      </w:pPr>
      <w:r w:rsidRPr="00736F1C">
        <w:t>The following evaluation scenarios are defined for NR positioning studies</w:t>
      </w:r>
    </w:p>
    <w:p w:rsidR="00AC3D73" w:rsidRPr="00736F1C" w:rsidRDefault="00AC3D73" w:rsidP="00AC3D73">
      <w:pPr>
        <w:pStyle w:val="3GPPAgreements"/>
        <w:numPr>
          <w:ilvl w:val="1"/>
          <w:numId w:val="8"/>
        </w:numPr>
      </w:pPr>
      <w:r w:rsidRPr="00736F1C">
        <w:t>Scenario 1. Indoor Office</w:t>
      </w:r>
      <w:r>
        <w:t xml:space="preserve"> for FR1 and FR2</w:t>
      </w:r>
      <w:r w:rsidRPr="00736F1C">
        <w:t xml:space="preserve"> (</w:t>
      </w:r>
      <w:r>
        <w:t xml:space="preserve">Open office and </w:t>
      </w:r>
      <w:r w:rsidRPr="00736F1C">
        <w:t>Mixed Office)</w:t>
      </w:r>
    </w:p>
    <w:p w:rsidR="00AC3D73" w:rsidRPr="00736F1C" w:rsidRDefault="00AC3D73" w:rsidP="00AC3D73">
      <w:pPr>
        <w:pStyle w:val="3GPPAgreements"/>
        <w:numPr>
          <w:ilvl w:val="1"/>
          <w:numId w:val="8"/>
        </w:numPr>
      </w:pPr>
      <w:r w:rsidRPr="00736F1C">
        <w:t xml:space="preserve">Scenario 2. UMi street canyon </w:t>
      </w:r>
      <w:r>
        <w:t xml:space="preserve">for FR1 and FR2 </w:t>
      </w:r>
      <w:r w:rsidRPr="00736F1C">
        <w:t>(ISD 200m)</w:t>
      </w:r>
    </w:p>
    <w:p w:rsidR="00AC3D73" w:rsidRPr="00736F1C" w:rsidRDefault="00AC3D73" w:rsidP="00AC3D73">
      <w:pPr>
        <w:pStyle w:val="3GPPAgreements"/>
        <w:numPr>
          <w:ilvl w:val="1"/>
          <w:numId w:val="8"/>
        </w:numPr>
      </w:pPr>
      <w:r w:rsidRPr="00736F1C">
        <w:t xml:space="preserve">Scenario 3. </w:t>
      </w:r>
      <w:r>
        <w:t>UMa</w:t>
      </w:r>
      <w:r w:rsidRPr="00736F1C">
        <w:t xml:space="preserve"> (ISD 500m</w:t>
      </w:r>
      <w:r>
        <w:t>, TBD: ISD &gt; 500m</w:t>
      </w:r>
      <w:r w:rsidRPr="00736F1C">
        <w:t xml:space="preserve">) for FR1 only </w:t>
      </w:r>
      <w:r>
        <w:t>(Macro cell only deployment scenario)</w:t>
      </w:r>
    </w:p>
    <w:p w:rsidR="00AC3D73" w:rsidRPr="00736F1C" w:rsidRDefault="00AC3D73" w:rsidP="00AC3D73">
      <w:pPr>
        <w:pStyle w:val="3GPPAgreements"/>
      </w:pPr>
      <w:r w:rsidRPr="00736F1C">
        <w:t>FFS if other evaluation scenarios are introduced (e.g. IIoT)</w:t>
      </w:r>
    </w:p>
    <w:p w:rsidR="00AC3D73" w:rsidRDefault="00AC3D73" w:rsidP="00AC3D73">
      <w:pPr>
        <w:pStyle w:val="3GPPAgreements"/>
      </w:pPr>
      <w:r w:rsidRPr="00736F1C">
        <w:t>Note: Specific parameters of evaluation scenarios are to be finalized at the RAN1#94bis based on assumptions defined in 3GPP TRs 38.901 / 38.802 / 37.857</w:t>
      </w:r>
    </w:p>
    <w:p w:rsidR="00AC3D73" w:rsidRDefault="00AD5D24" w:rsidP="00AC3D73">
      <w:pPr>
        <w:rPr>
          <w:lang w:eastAsia="x-none"/>
        </w:rPr>
      </w:pPr>
      <w:r>
        <w:rPr>
          <w:highlight w:val="green"/>
          <w:lang w:eastAsia="x-none"/>
        </w:rPr>
        <w:t>Agreement</w:t>
      </w:r>
    </w:p>
    <w:p w:rsidR="00AC3D73" w:rsidRDefault="00AC3D73" w:rsidP="00AD5D24">
      <w:pPr>
        <w:pStyle w:val="3GPPAgreements"/>
      </w:pPr>
      <w:r w:rsidRPr="00974958">
        <w:rPr>
          <w:rFonts w:hint="eastAsia"/>
        </w:rPr>
        <w:t>Commo</w:t>
      </w:r>
      <w:r w:rsidRPr="00AD5D24">
        <w:rPr>
          <w:rFonts w:hint="eastAsia"/>
        </w:rPr>
        <w:t>n</w:t>
      </w:r>
      <w:r w:rsidRPr="00974958">
        <w:rPr>
          <w:rFonts w:hint="eastAsia"/>
        </w:rPr>
        <w:t xml:space="preserve"> parameters provided in Table 1 and Table 2 </w:t>
      </w:r>
      <w:r>
        <w:t xml:space="preserve">below </w:t>
      </w:r>
      <w:r w:rsidRPr="00974958">
        <w:rPr>
          <w:rFonts w:hint="eastAsia"/>
        </w:rPr>
        <w:t>are agreed for NR Positioning evaluations and captured in the 3GPP TR 38.855</w:t>
      </w:r>
    </w:p>
    <w:p w:rsidR="00AC3D73" w:rsidRDefault="00AC3D73" w:rsidP="00AC3D73">
      <w:pPr>
        <w:pStyle w:val="Caption"/>
      </w:pPr>
      <w:bookmarkStart w:id="20" w:name="_Ref525300239"/>
      <w:r w:rsidRPr="00B90B96">
        <w:lastRenderedPageBreak/>
        <w:t>Ta</w:t>
      </w:r>
      <w:bookmarkEnd w:id="20"/>
      <w:r>
        <w:t xml:space="preserve">ble 1: </w:t>
      </w:r>
      <w:r w:rsidRPr="00B90B96">
        <w:t>Parameters common for all evaluation scenarios</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898"/>
        <w:gridCol w:w="3899"/>
      </w:tblGrid>
      <w:tr w:rsidR="00AC3D73" w:rsidRPr="0089326B" w:rsidTr="00AD5D24">
        <w:tc>
          <w:tcPr>
            <w:tcW w:w="2155" w:type="dxa"/>
            <w:shd w:val="clear" w:color="auto" w:fill="D0CECE"/>
            <w:vAlign w:val="center"/>
          </w:tcPr>
          <w:p w:rsidR="00AC3D73" w:rsidRPr="009721B9" w:rsidRDefault="00AC3D73" w:rsidP="0071293A">
            <w:pPr>
              <w:pStyle w:val="3GPPText"/>
              <w:spacing w:before="0" w:after="0"/>
              <w:jc w:val="center"/>
              <w:rPr>
                <w:b/>
                <w:sz w:val="20"/>
                <w:lang w:val="en-GB"/>
              </w:rPr>
            </w:pPr>
            <w:r w:rsidRPr="009721B9">
              <w:rPr>
                <w:b/>
                <w:sz w:val="20"/>
                <w:lang w:val="en-GB"/>
              </w:rPr>
              <w:t>Parameters</w:t>
            </w:r>
          </w:p>
        </w:tc>
        <w:tc>
          <w:tcPr>
            <w:tcW w:w="3898" w:type="dxa"/>
            <w:shd w:val="clear" w:color="auto" w:fill="D0CECE"/>
            <w:vAlign w:val="center"/>
          </w:tcPr>
          <w:p w:rsidR="00AC3D73" w:rsidRPr="009721B9" w:rsidRDefault="00AC3D73" w:rsidP="0071293A">
            <w:pPr>
              <w:pStyle w:val="3GPPText"/>
              <w:spacing w:before="0" w:after="0"/>
              <w:jc w:val="center"/>
              <w:rPr>
                <w:b/>
                <w:sz w:val="20"/>
                <w:lang w:val="en-GB"/>
              </w:rPr>
            </w:pPr>
            <w:r w:rsidRPr="009721B9">
              <w:rPr>
                <w:b/>
                <w:sz w:val="20"/>
                <w:lang w:val="en-GB"/>
              </w:rPr>
              <w:t>FR1 Specific Values</w:t>
            </w:r>
          </w:p>
        </w:tc>
        <w:tc>
          <w:tcPr>
            <w:tcW w:w="3899" w:type="dxa"/>
            <w:shd w:val="clear" w:color="auto" w:fill="D0CECE"/>
            <w:vAlign w:val="center"/>
          </w:tcPr>
          <w:p w:rsidR="00AC3D73" w:rsidRPr="009721B9" w:rsidRDefault="00AC3D73" w:rsidP="0071293A">
            <w:pPr>
              <w:pStyle w:val="3GPPText"/>
              <w:spacing w:before="0" w:after="0"/>
              <w:jc w:val="center"/>
              <w:rPr>
                <w:b/>
                <w:sz w:val="20"/>
                <w:lang w:val="en-GB"/>
              </w:rPr>
            </w:pPr>
            <w:r w:rsidRPr="009721B9">
              <w:rPr>
                <w:b/>
                <w:sz w:val="20"/>
                <w:lang w:val="en-GB"/>
              </w:rPr>
              <w:t>FR2 Specific Values</w:t>
            </w:r>
          </w:p>
        </w:tc>
      </w:tr>
      <w:tr w:rsidR="00AC3D73" w:rsidRPr="0089326B" w:rsidTr="00AD5D24">
        <w:tc>
          <w:tcPr>
            <w:tcW w:w="2155" w:type="dxa"/>
            <w:shd w:val="clear" w:color="auto" w:fill="D9D9D9"/>
            <w:vAlign w:val="center"/>
          </w:tcPr>
          <w:p w:rsidR="00AC3D73" w:rsidRPr="009721B9" w:rsidRDefault="00AC3D73" w:rsidP="0071293A">
            <w:pPr>
              <w:pStyle w:val="3GPPText"/>
              <w:spacing w:before="0" w:after="0"/>
              <w:jc w:val="center"/>
              <w:rPr>
                <w:b/>
                <w:sz w:val="20"/>
                <w:lang w:val="en-GB"/>
              </w:rPr>
            </w:pPr>
            <w:r w:rsidRPr="009721B9">
              <w:rPr>
                <w:b/>
                <w:sz w:val="20"/>
                <w:lang w:val="en-GB"/>
              </w:rPr>
              <w:t>System parameters</w:t>
            </w:r>
          </w:p>
        </w:tc>
        <w:tc>
          <w:tcPr>
            <w:tcW w:w="3898" w:type="dxa"/>
            <w:shd w:val="clear" w:color="auto" w:fill="D9D9D9"/>
            <w:vAlign w:val="center"/>
          </w:tcPr>
          <w:p w:rsidR="00AC3D73" w:rsidRPr="009721B9" w:rsidRDefault="00AC3D73" w:rsidP="0071293A">
            <w:pPr>
              <w:pStyle w:val="3GPPText"/>
              <w:spacing w:before="0" w:after="0"/>
              <w:jc w:val="center"/>
              <w:rPr>
                <w:sz w:val="20"/>
                <w:lang w:val="en-GB"/>
              </w:rPr>
            </w:pPr>
          </w:p>
        </w:tc>
        <w:tc>
          <w:tcPr>
            <w:tcW w:w="3899" w:type="dxa"/>
            <w:shd w:val="clear" w:color="auto" w:fill="D9D9D9"/>
            <w:vAlign w:val="center"/>
          </w:tcPr>
          <w:p w:rsidR="00AC3D73" w:rsidRPr="009721B9" w:rsidRDefault="00AC3D73" w:rsidP="0071293A">
            <w:pPr>
              <w:pStyle w:val="3GPPText"/>
              <w:spacing w:before="0" w:after="0"/>
              <w:jc w:val="center"/>
              <w:rPr>
                <w:sz w:val="20"/>
                <w:lang w:val="en-GB"/>
              </w:rPr>
            </w:pP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Carrier Frequency, GHz</w:t>
            </w:r>
          </w:p>
        </w:tc>
        <w:tc>
          <w:tcPr>
            <w:tcW w:w="3898"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 xml:space="preserve">4 GHz, 2GHz </w:t>
            </w:r>
            <w:r w:rsidRPr="009721B9">
              <w:rPr>
                <w:sz w:val="20"/>
                <w:lang w:val="en-GB"/>
              </w:rPr>
              <w:br/>
              <w:t>[TR 38.802]</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30 GHz</w:t>
            </w:r>
            <w:r w:rsidRPr="009721B9">
              <w:rPr>
                <w:sz w:val="20"/>
                <w:lang w:val="en-GB"/>
              </w:rPr>
              <w:br/>
              <w:t>[TR 38.802]</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Bandwidth, MHz</w:t>
            </w:r>
          </w:p>
        </w:tc>
        <w:tc>
          <w:tcPr>
            <w:tcW w:w="3898"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5MHz, 100 and 50MHz for 4 and 2 GHz respectively</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100, 400 MHz</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Subcarrier spacing, kHz</w:t>
            </w:r>
          </w:p>
        </w:tc>
        <w:tc>
          <w:tcPr>
            <w:tcW w:w="3898"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de-DE"/>
              </w:rPr>
              <w:t>15 kHz (for 5 and 50 MHz), 30kHz (for 100 MHz)</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de-DE"/>
              </w:rPr>
              <w:t>120 kHz</w:t>
            </w:r>
          </w:p>
        </w:tc>
      </w:tr>
      <w:tr w:rsidR="00AC3D73" w:rsidRPr="0089326B" w:rsidTr="00AD5D24">
        <w:tc>
          <w:tcPr>
            <w:tcW w:w="2155" w:type="dxa"/>
            <w:shd w:val="clear" w:color="auto" w:fill="D9D9D9"/>
            <w:vAlign w:val="center"/>
          </w:tcPr>
          <w:p w:rsidR="00AC3D73" w:rsidRPr="009721B9" w:rsidRDefault="00AC3D73" w:rsidP="0071293A">
            <w:pPr>
              <w:pStyle w:val="3GPPText"/>
              <w:spacing w:before="0" w:after="0"/>
              <w:jc w:val="center"/>
              <w:rPr>
                <w:b/>
                <w:sz w:val="20"/>
                <w:lang w:val="en-GB"/>
              </w:rPr>
            </w:pPr>
            <w:r w:rsidRPr="009721B9">
              <w:rPr>
                <w:b/>
                <w:sz w:val="20"/>
                <w:lang w:val="en-GB"/>
              </w:rPr>
              <w:t>gNB model parameters</w:t>
            </w:r>
          </w:p>
        </w:tc>
        <w:tc>
          <w:tcPr>
            <w:tcW w:w="3898" w:type="dxa"/>
            <w:shd w:val="clear" w:color="auto" w:fill="D9D9D9"/>
            <w:vAlign w:val="center"/>
          </w:tcPr>
          <w:p w:rsidR="00AC3D73" w:rsidRPr="009721B9" w:rsidRDefault="00AC3D73" w:rsidP="0071293A">
            <w:pPr>
              <w:pStyle w:val="3GPPText"/>
              <w:spacing w:before="0" w:after="0"/>
              <w:jc w:val="center"/>
              <w:rPr>
                <w:sz w:val="20"/>
                <w:lang w:val="en-GB"/>
              </w:rPr>
            </w:pPr>
          </w:p>
        </w:tc>
        <w:tc>
          <w:tcPr>
            <w:tcW w:w="3899" w:type="dxa"/>
            <w:shd w:val="clear" w:color="auto" w:fill="D9D9D9"/>
            <w:vAlign w:val="center"/>
          </w:tcPr>
          <w:p w:rsidR="00AC3D73" w:rsidRPr="009721B9" w:rsidRDefault="00AC3D73" w:rsidP="0071293A">
            <w:pPr>
              <w:pStyle w:val="3GPPText"/>
              <w:spacing w:before="0" w:after="0"/>
              <w:jc w:val="center"/>
              <w:rPr>
                <w:sz w:val="20"/>
                <w:lang w:val="en-GB"/>
              </w:rPr>
            </w:pP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gNB Noise Figure, dB</w:t>
            </w:r>
          </w:p>
        </w:tc>
        <w:tc>
          <w:tcPr>
            <w:tcW w:w="3898" w:type="dxa"/>
            <w:shd w:val="clear" w:color="auto" w:fill="auto"/>
            <w:vAlign w:val="center"/>
          </w:tcPr>
          <w:p w:rsidR="00AC3D73" w:rsidRPr="009721B9" w:rsidRDefault="00AC3D73" w:rsidP="0071293A">
            <w:pPr>
              <w:pStyle w:val="3GPPText"/>
              <w:spacing w:before="0" w:after="0"/>
              <w:jc w:val="center"/>
              <w:rPr>
                <w:sz w:val="20"/>
                <w:lang w:val="de-DE"/>
              </w:rPr>
            </w:pPr>
            <w:r w:rsidRPr="009721B9">
              <w:rPr>
                <w:sz w:val="20"/>
                <w:lang w:val="de-DE"/>
              </w:rPr>
              <w:t>5dB</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de-DE"/>
              </w:rPr>
              <w:t>7dB</w:t>
            </w:r>
          </w:p>
        </w:tc>
      </w:tr>
      <w:tr w:rsidR="00AC3D73" w:rsidRPr="0089326B" w:rsidTr="00AD5D24">
        <w:tc>
          <w:tcPr>
            <w:tcW w:w="2155" w:type="dxa"/>
            <w:shd w:val="clear" w:color="auto" w:fill="D9D9D9"/>
            <w:vAlign w:val="center"/>
          </w:tcPr>
          <w:p w:rsidR="00AC3D73" w:rsidRPr="009721B9" w:rsidRDefault="00AC3D73" w:rsidP="0071293A">
            <w:pPr>
              <w:pStyle w:val="3GPPText"/>
              <w:spacing w:before="0" w:after="0"/>
              <w:jc w:val="center"/>
              <w:rPr>
                <w:b/>
                <w:sz w:val="20"/>
                <w:lang w:val="en-GB"/>
              </w:rPr>
            </w:pPr>
            <w:r w:rsidRPr="009721B9">
              <w:rPr>
                <w:b/>
                <w:sz w:val="20"/>
                <w:lang w:val="en-GB"/>
              </w:rPr>
              <w:t>UE model parameters</w:t>
            </w:r>
          </w:p>
        </w:tc>
        <w:tc>
          <w:tcPr>
            <w:tcW w:w="3898" w:type="dxa"/>
            <w:shd w:val="clear" w:color="auto" w:fill="D9D9D9"/>
            <w:vAlign w:val="center"/>
          </w:tcPr>
          <w:p w:rsidR="00AC3D73" w:rsidRPr="009721B9" w:rsidRDefault="00AC3D73" w:rsidP="0071293A">
            <w:pPr>
              <w:pStyle w:val="3GPPText"/>
              <w:spacing w:before="0" w:after="0"/>
              <w:jc w:val="center"/>
              <w:rPr>
                <w:sz w:val="20"/>
                <w:lang w:val="en-GB"/>
              </w:rPr>
            </w:pPr>
          </w:p>
        </w:tc>
        <w:tc>
          <w:tcPr>
            <w:tcW w:w="3899" w:type="dxa"/>
            <w:shd w:val="clear" w:color="auto" w:fill="D9D9D9"/>
            <w:vAlign w:val="center"/>
          </w:tcPr>
          <w:p w:rsidR="00AC3D73" w:rsidRPr="009721B9" w:rsidRDefault="00AC3D73" w:rsidP="0071293A">
            <w:pPr>
              <w:pStyle w:val="3GPPText"/>
              <w:spacing w:before="0" w:after="0"/>
              <w:jc w:val="center"/>
              <w:rPr>
                <w:sz w:val="20"/>
                <w:lang w:val="en-GB"/>
              </w:rPr>
            </w:pP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Max. TX Power, dBm</w:t>
            </w:r>
          </w:p>
        </w:tc>
        <w:tc>
          <w:tcPr>
            <w:tcW w:w="3898" w:type="dxa"/>
            <w:shd w:val="clear" w:color="auto" w:fill="auto"/>
            <w:vAlign w:val="center"/>
          </w:tcPr>
          <w:p w:rsidR="00AC3D73" w:rsidRPr="00A3125A" w:rsidRDefault="00AC3D73" w:rsidP="0071293A">
            <w:pPr>
              <w:pStyle w:val="3GPPText"/>
              <w:spacing w:before="0" w:after="0"/>
              <w:jc w:val="center"/>
            </w:pPr>
            <w:r w:rsidRPr="009721B9">
              <w:rPr>
                <w:sz w:val="20"/>
                <w:lang w:val="de-DE"/>
              </w:rPr>
              <w:t>23dBm [TR 38.802]</w:t>
            </w:r>
          </w:p>
        </w:tc>
        <w:tc>
          <w:tcPr>
            <w:tcW w:w="3899" w:type="dxa"/>
            <w:shd w:val="clear" w:color="auto" w:fill="auto"/>
            <w:vAlign w:val="center"/>
          </w:tcPr>
          <w:p w:rsidR="00AC3D73" w:rsidRPr="00A3125A" w:rsidRDefault="00AC3D73" w:rsidP="0071293A">
            <w:pPr>
              <w:pStyle w:val="3GPPText"/>
              <w:spacing w:before="0" w:after="0"/>
              <w:jc w:val="center"/>
            </w:pPr>
            <w:r w:rsidRPr="009721B9">
              <w:rPr>
                <w:sz w:val="20"/>
                <w:lang w:val="de-DE"/>
              </w:rPr>
              <w:t>23dBm [TR 38.802],</w:t>
            </w:r>
            <w:r w:rsidRPr="009721B9">
              <w:rPr>
                <w:sz w:val="20"/>
                <w:lang w:val="de-DE"/>
              </w:rPr>
              <w:br/>
              <w:t>EIRP should not exceed 43 dBm (*)</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Noise Figure, dB</w:t>
            </w:r>
          </w:p>
        </w:tc>
        <w:tc>
          <w:tcPr>
            <w:tcW w:w="3898"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de-DE"/>
              </w:rPr>
              <w:t>9dB [TR 38.802]</w:t>
            </w:r>
          </w:p>
        </w:tc>
        <w:tc>
          <w:tcPr>
            <w:tcW w:w="3899" w:type="dxa"/>
            <w:shd w:val="clear" w:color="auto" w:fill="auto"/>
            <w:vAlign w:val="center"/>
          </w:tcPr>
          <w:p w:rsidR="00AC3D73" w:rsidRPr="009721B9" w:rsidRDefault="00AC3D73" w:rsidP="0071293A">
            <w:pPr>
              <w:pStyle w:val="3GPPText"/>
              <w:spacing w:before="0" w:after="0"/>
              <w:ind w:left="176"/>
              <w:jc w:val="center"/>
              <w:rPr>
                <w:sz w:val="20"/>
                <w:lang w:val="en-GB"/>
              </w:rPr>
            </w:pPr>
            <w:r w:rsidRPr="009721B9">
              <w:rPr>
                <w:sz w:val="20"/>
                <w:lang w:val="de-DE"/>
              </w:rPr>
              <w:t>13dB [TR 38.802]</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Antenna Configuration</w:t>
            </w:r>
          </w:p>
        </w:tc>
        <w:tc>
          <w:tcPr>
            <w:tcW w:w="3898" w:type="dxa"/>
            <w:shd w:val="clear" w:color="auto" w:fill="auto"/>
            <w:vAlign w:val="center"/>
          </w:tcPr>
          <w:p w:rsidR="00AC3D73" w:rsidRPr="00A3125A" w:rsidRDefault="00AC3D73" w:rsidP="0071293A">
            <w:pPr>
              <w:pStyle w:val="3GPPText"/>
              <w:spacing w:before="0" w:after="0"/>
              <w:jc w:val="center"/>
            </w:pPr>
            <w:r w:rsidRPr="009721B9">
              <w:rPr>
                <w:sz w:val="20"/>
                <w:lang w:val="en-GB"/>
              </w:rPr>
              <w:t xml:space="preserve">Panel model 1 [TR 38.802], </w:t>
            </w:r>
            <w:r w:rsidRPr="009721B9">
              <w:rPr>
                <w:sz w:val="20"/>
                <w:lang w:val="en-GB"/>
              </w:rPr>
              <w:br/>
              <w:t xml:space="preserve">Mg = 1, Ng = 1, P = 2, dH = 0.5λ, </w:t>
            </w:r>
            <w:r w:rsidRPr="009721B9">
              <w:rPr>
                <w:sz w:val="20"/>
                <w:lang w:val="en-GB"/>
              </w:rPr>
              <w:br/>
              <w:t>(M, N, P, Mg, Ng) = (1, 2, 2, 1, 1)</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Baseline: Multi-panel Configuration 1 and Panel Configuration a [TR 38.802]</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Multi-panel Configuration 1: (Mg, Ng) = (1, 2); Θmg,ng=90°; Ω0,1=Ω0,0+180°; (dg,H, dg,V)=(0,0)</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Panel Configuration a:</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 Each antenna array has shape dH=dV=0.5λ</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 xml:space="preserve">- Config a: (M, N, P) = (2, 4, 2), </w:t>
            </w:r>
            <w:r w:rsidRPr="009721B9">
              <w:rPr>
                <w:sz w:val="20"/>
                <w:lang w:val="en-GB"/>
              </w:rPr>
              <w:br/>
              <w:t>the polarization angles are 0° and 90°</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 The antenna elements of the same polarization of the same panel is virtualized into one TXRU</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Optional: Provided by company</w:t>
            </w:r>
          </w:p>
        </w:tc>
      </w:tr>
      <w:tr w:rsidR="00AC3D73" w:rsidRPr="0089326B" w:rsidTr="00AD5D24">
        <w:trPr>
          <w:trHeight w:val="253"/>
        </w:trPr>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Antenna</w:t>
            </w:r>
            <w:r w:rsidRPr="009721B9">
              <w:rPr>
                <w:sz w:val="20"/>
                <w:lang w:val="en-GB"/>
              </w:rPr>
              <w:br/>
              <w:t>Radiation Pattern</w:t>
            </w:r>
          </w:p>
        </w:tc>
        <w:tc>
          <w:tcPr>
            <w:tcW w:w="3898" w:type="dxa"/>
            <w:shd w:val="clear" w:color="auto" w:fill="auto"/>
            <w:vAlign w:val="center"/>
          </w:tcPr>
          <w:p w:rsidR="00AC3D73" w:rsidRPr="00A3125A" w:rsidRDefault="00AC3D73" w:rsidP="0071293A">
            <w:pPr>
              <w:pStyle w:val="3GPPText"/>
              <w:spacing w:before="0" w:after="0"/>
              <w:jc w:val="center"/>
            </w:pPr>
            <w:r w:rsidRPr="009721B9">
              <w:rPr>
                <w:sz w:val="20"/>
                <w:lang w:val="en-GB"/>
              </w:rPr>
              <w:t>Omni, 0dBi</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Antenna model in Table 2</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PHY/Link Level abstraction</w:t>
            </w:r>
          </w:p>
        </w:tc>
        <w:tc>
          <w:tcPr>
            <w:tcW w:w="7797" w:type="dxa"/>
            <w:gridSpan w:val="2"/>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 xml:space="preserve">Explicit simulation of all links, individual </w:t>
            </w:r>
            <w:r w:rsidRPr="009721B9">
              <w:rPr>
                <w:sz w:val="20"/>
              </w:rPr>
              <w:t xml:space="preserve">parameters </w:t>
            </w:r>
            <w:r w:rsidRPr="009721B9">
              <w:rPr>
                <w:sz w:val="20"/>
                <w:lang w:val="en-GB"/>
              </w:rPr>
              <w:t>estimation is applied. Companies to provide description of applied algorithms for estimation of signal location parameters. For future study whether a common algorithm is to be agreed upon.</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Network Synchronization assumption</w:t>
            </w:r>
          </w:p>
        </w:tc>
        <w:tc>
          <w:tcPr>
            <w:tcW w:w="7797" w:type="dxa"/>
            <w:gridSpan w:val="2"/>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Network synchronization error. Network sync error, per UE dropping, is defined as a truncated Gaussian distribution of (T1 ns) rms values between an gNB and a timing reference source which is assumed to have perfect timing, subject to a largest timing  difference of T2 ns, the range of timing errors is [-T2, T2], T2 = 2*T1.</w:t>
            </w:r>
          </w:p>
          <w:p w:rsidR="00AC3D73" w:rsidRPr="009721B9" w:rsidRDefault="00AC3D73" w:rsidP="0071293A">
            <w:pPr>
              <w:pStyle w:val="3GPPText"/>
              <w:tabs>
                <w:tab w:val="left" w:pos="6120"/>
              </w:tabs>
              <w:spacing w:before="0" w:after="0"/>
              <w:jc w:val="center"/>
              <w:rPr>
                <w:sz w:val="20"/>
                <w:lang w:val="en-GB"/>
              </w:rPr>
            </w:pPr>
          </w:p>
          <w:p w:rsidR="00AC3D73" w:rsidRPr="009721B9" w:rsidRDefault="00AC3D73" w:rsidP="0071293A">
            <w:pPr>
              <w:pStyle w:val="3GPPText"/>
              <w:spacing w:before="0" w:after="0"/>
              <w:jc w:val="center"/>
              <w:rPr>
                <w:sz w:val="20"/>
                <w:lang w:val="en-GB"/>
              </w:rPr>
            </w:pPr>
            <w:r w:rsidRPr="009721B9">
              <w:rPr>
                <w:sz w:val="20"/>
                <w:lang w:val="en-GB"/>
              </w:rPr>
              <w:t>T1 = 0 (perfectly synchronized) and T1 =50 ns are evaluated</w:t>
            </w:r>
          </w:p>
        </w:tc>
      </w:tr>
    </w:tbl>
    <w:p w:rsidR="00AC3D73" w:rsidRDefault="00AC3D73" w:rsidP="00AD5D24">
      <w:pPr>
        <w:pStyle w:val="3GPPText"/>
      </w:pPr>
      <w:bookmarkStart w:id="21" w:name="_Ref525300358"/>
    </w:p>
    <w:p w:rsidR="00AC3D73" w:rsidRPr="001B199C" w:rsidRDefault="00AC3D73" w:rsidP="00AC3D73">
      <w:pPr>
        <w:pStyle w:val="Caption"/>
        <w:rPr>
          <w:sz w:val="22"/>
          <w:lang w:eastAsia="ja-JP"/>
        </w:rPr>
      </w:pPr>
      <w:bookmarkStart w:id="22" w:name="_Ref526877956"/>
      <w:r w:rsidRPr="001B199C">
        <w:rPr>
          <w:sz w:val="22"/>
        </w:rPr>
        <w:t>Tab</w:t>
      </w:r>
      <w:bookmarkEnd w:id="21"/>
      <w:bookmarkEnd w:id="22"/>
      <w:r>
        <w:rPr>
          <w:sz w:val="22"/>
        </w:rPr>
        <w:t xml:space="preserve">le 2: </w:t>
      </w:r>
      <w:r w:rsidRPr="001B199C">
        <w:rPr>
          <w:sz w:val="22"/>
        </w:rPr>
        <w:t>UE antenna radiation pattern model 1 (FR2) (same as Table A.2</w:t>
      </w:r>
      <w:r w:rsidRPr="001B199C">
        <w:rPr>
          <w:rFonts w:hint="eastAsia"/>
          <w:sz w:val="22"/>
          <w:lang w:eastAsia="ja-JP"/>
        </w:rPr>
        <w:t>.1</w:t>
      </w:r>
      <w:r w:rsidRPr="001B199C">
        <w:rPr>
          <w:sz w:val="22"/>
        </w:rPr>
        <w:t>-</w:t>
      </w:r>
      <w:r w:rsidRPr="001B199C">
        <w:rPr>
          <w:rFonts w:hint="eastAsia"/>
          <w:sz w:val="22"/>
          <w:lang w:eastAsia="ja-JP"/>
        </w:rPr>
        <w:t>8</w:t>
      </w:r>
      <w:r w:rsidRPr="001B199C">
        <w:rPr>
          <w:sz w:val="22"/>
          <w:lang w:eastAsia="ja-JP"/>
        </w:rPr>
        <w:t xml:space="preserve"> in TR 38.802</w:t>
      </w:r>
      <w:r w:rsidRPr="001B199C">
        <w:rPr>
          <w:sz w:val="22"/>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7"/>
        <w:gridCol w:w="6152"/>
      </w:tblGrid>
      <w:tr w:rsidR="00AC3D73" w:rsidRPr="00E55D62" w:rsidTr="00AD5D24">
        <w:trPr>
          <w:cantSplit/>
        </w:trPr>
        <w:tc>
          <w:tcPr>
            <w:tcW w:w="3737" w:type="dxa"/>
            <w:shd w:val="clear" w:color="auto" w:fill="FFE599"/>
            <w:vAlign w:val="center"/>
          </w:tcPr>
          <w:p w:rsidR="00AC3D73" w:rsidRPr="00B4740F" w:rsidRDefault="00AC3D73" w:rsidP="0071293A">
            <w:pPr>
              <w:pStyle w:val="3GPPText"/>
              <w:spacing w:before="0" w:after="0"/>
              <w:jc w:val="left"/>
              <w:rPr>
                <w:b/>
                <w:sz w:val="20"/>
                <w:lang w:val="en-GB"/>
              </w:rPr>
            </w:pPr>
            <w:r w:rsidRPr="00B4740F">
              <w:rPr>
                <w:b/>
                <w:sz w:val="20"/>
                <w:lang w:val="en-GB"/>
              </w:rPr>
              <w:t>Parameter</w:t>
            </w:r>
          </w:p>
        </w:tc>
        <w:tc>
          <w:tcPr>
            <w:tcW w:w="6152" w:type="dxa"/>
            <w:shd w:val="clear" w:color="auto" w:fill="FFE599"/>
            <w:vAlign w:val="center"/>
          </w:tcPr>
          <w:p w:rsidR="00AC3D73" w:rsidRPr="00B4740F" w:rsidRDefault="00AC3D73" w:rsidP="0071293A">
            <w:pPr>
              <w:pStyle w:val="3GPPText"/>
              <w:spacing w:before="0" w:after="0"/>
              <w:jc w:val="center"/>
              <w:rPr>
                <w:b/>
                <w:sz w:val="20"/>
                <w:lang w:val="en-GB"/>
              </w:rPr>
            </w:pPr>
            <w:r w:rsidRPr="00B4740F">
              <w:rPr>
                <w:b/>
                <w:sz w:val="20"/>
                <w:lang w:val="en-GB"/>
              </w:rPr>
              <w:t>Values</w:t>
            </w:r>
          </w:p>
        </w:tc>
      </w:tr>
      <w:tr w:rsidR="00AC3D73" w:rsidRPr="00E55D62" w:rsidTr="00AD5D24">
        <w:trPr>
          <w:cantSplit/>
        </w:trPr>
        <w:tc>
          <w:tcPr>
            <w:tcW w:w="3737" w:type="dxa"/>
            <w:shd w:val="clear" w:color="auto" w:fill="auto"/>
            <w:vAlign w:val="center"/>
          </w:tcPr>
          <w:p w:rsidR="00AC3D73" w:rsidRPr="00B4740F" w:rsidRDefault="00AC3D73" w:rsidP="0071293A">
            <w:pPr>
              <w:pStyle w:val="3GPPText"/>
              <w:spacing w:before="0" w:after="0"/>
              <w:jc w:val="left"/>
              <w:rPr>
                <w:sz w:val="20"/>
                <w:lang w:val="en-GB"/>
              </w:rPr>
            </w:pPr>
            <w:r w:rsidRPr="00B4740F">
              <w:rPr>
                <w:sz w:val="20"/>
                <w:lang w:val="en-GB"/>
              </w:rPr>
              <w:t xml:space="preserve">Antenna element radiation pattern in </w:t>
            </w:r>
            <m:oMath>
              <m:r>
                <w:rPr>
                  <w:rFonts w:ascii="Cambria Math" w:hAnsi="Cambria Math"/>
                </w:rPr>
                <m:t>θ</m:t>
              </m:r>
              <m:r>
                <m:rPr>
                  <m:sty m:val="p"/>
                </m:rPr>
                <w:rPr>
                  <w:rFonts w:ascii="Cambria Math" w:hAnsi="Cambria Math"/>
                </w:rPr>
                <m:t>''</m:t>
              </m:r>
            </m:oMath>
            <w:r w:rsidRPr="00B4740F">
              <w:rPr>
                <w:sz w:val="20"/>
                <w:lang w:val="en-GB"/>
              </w:rPr>
              <w:t xml:space="preserve"> dim (dB)</w:t>
            </w:r>
          </w:p>
        </w:tc>
        <w:tc>
          <w:tcPr>
            <w:tcW w:w="6152" w:type="dxa"/>
            <w:vAlign w:val="center"/>
          </w:tcPr>
          <w:p w:rsidR="00AC3D73" w:rsidRPr="00A3125A" w:rsidRDefault="00AC3D73" w:rsidP="0071293A">
            <w:pPr>
              <w:pStyle w:val="3GPPText"/>
              <w:spacing w:before="0" w:after="0"/>
              <w:jc w:val="center"/>
              <w:rPr>
                <w:sz w:val="20"/>
                <w:lang w:val="en-GB"/>
              </w:rPr>
            </w:pPr>
            <w:r w:rsidRPr="00A3125A">
              <w:rPr>
                <w:sz w:val="20"/>
                <w:lang w:val="en-GB"/>
              </w:rPr>
              <w:object w:dxaOrig="5539"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42.5pt" o:ole="">
                  <v:imagedata r:id="rId14" o:title=""/>
                </v:shape>
                <o:OLEObject Type="Embed" ProgID="Equation.3" ShapeID="_x0000_i1025" DrawAspect="Content" ObjectID="_1630941197" r:id="rId15"/>
              </w:object>
            </w:r>
          </w:p>
        </w:tc>
      </w:tr>
      <w:tr w:rsidR="00AC3D73" w:rsidRPr="00E55D62" w:rsidTr="00AD5D24">
        <w:trPr>
          <w:cantSplit/>
        </w:trPr>
        <w:tc>
          <w:tcPr>
            <w:tcW w:w="3737" w:type="dxa"/>
            <w:shd w:val="clear" w:color="auto" w:fill="auto"/>
            <w:vAlign w:val="center"/>
          </w:tcPr>
          <w:p w:rsidR="00AC3D73" w:rsidRPr="00B4740F" w:rsidRDefault="00AC3D73" w:rsidP="0071293A">
            <w:pPr>
              <w:pStyle w:val="3GPPText"/>
              <w:spacing w:before="0" w:after="0"/>
              <w:jc w:val="left"/>
              <w:rPr>
                <w:sz w:val="20"/>
                <w:lang w:val="en-GB"/>
              </w:rPr>
            </w:pPr>
            <w:r w:rsidRPr="00B4740F">
              <w:rPr>
                <w:sz w:val="20"/>
                <w:lang w:val="en-GB"/>
              </w:rPr>
              <w:t xml:space="preserve">Antenna element radiation pattern in </w:t>
            </w:r>
            <m:oMath>
              <m:r>
                <w:rPr>
                  <w:rFonts w:ascii="Cambria Math" w:hAnsi="Cambria Math"/>
                </w:rPr>
                <m:t>φ</m:t>
              </m:r>
              <m:r>
                <m:rPr>
                  <m:sty m:val="p"/>
                </m:rPr>
                <w:rPr>
                  <w:rFonts w:ascii="Cambria Math" w:hAnsi="Cambria Math"/>
                </w:rPr>
                <m:t>''</m:t>
              </m:r>
            </m:oMath>
            <w:r w:rsidRPr="00B4740F">
              <w:rPr>
                <w:sz w:val="20"/>
                <w:lang w:val="en-GB"/>
              </w:rPr>
              <w:t xml:space="preserve"> dim (dB)</w:t>
            </w:r>
          </w:p>
        </w:tc>
        <w:tc>
          <w:tcPr>
            <w:tcW w:w="6152" w:type="dxa"/>
            <w:vAlign w:val="center"/>
          </w:tcPr>
          <w:p w:rsidR="00AC3D73" w:rsidRPr="00A3125A" w:rsidRDefault="00AC3D73" w:rsidP="0071293A">
            <w:pPr>
              <w:pStyle w:val="3GPPText"/>
              <w:spacing w:before="0" w:after="0"/>
              <w:jc w:val="center"/>
              <w:rPr>
                <w:sz w:val="20"/>
                <w:lang w:val="en-GB"/>
              </w:rPr>
            </w:pPr>
            <w:r w:rsidRPr="00A3125A">
              <w:rPr>
                <w:sz w:val="20"/>
                <w:lang w:val="en-GB"/>
              </w:rPr>
              <w:object w:dxaOrig="4840" w:dyaOrig="840">
                <v:shape id="_x0000_i1026" type="#_x0000_t75" style="width:240pt;height:42pt" o:ole="">
                  <v:imagedata r:id="rId16" o:title=""/>
                </v:shape>
                <o:OLEObject Type="Embed" ProgID="Equation.3" ShapeID="_x0000_i1026" DrawAspect="Content" ObjectID="_1630941198" r:id="rId17"/>
              </w:object>
            </w:r>
          </w:p>
        </w:tc>
      </w:tr>
      <w:tr w:rsidR="00AC3D73" w:rsidRPr="00E55D62" w:rsidTr="00AD5D24">
        <w:trPr>
          <w:cantSplit/>
        </w:trPr>
        <w:tc>
          <w:tcPr>
            <w:tcW w:w="3737" w:type="dxa"/>
            <w:shd w:val="clear" w:color="auto" w:fill="auto"/>
            <w:vAlign w:val="center"/>
          </w:tcPr>
          <w:p w:rsidR="00AC3D73" w:rsidRPr="00B4740F" w:rsidRDefault="00AC3D73" w:rsidP="0071293A">
            <w:pPr>
              <w:pStyle w:val="3GPPText"/>
              <w:spacing w:before="0" w:after="0"/>
              <w:jc w:val="left"/>
              <w:rPr>
                <w:sz w:val="20"/>
                <w:lang w:val="en-GB"/>
              </w:rPr>
            </w:pPr>
            <w:r w:rsidRPr="00B4740F">
              <w:rPr>
                <w:sz w:val="20"/>
                <w:lang w:val="en-GB"/>
              </w:rPr>
              <w:t>Combining method for 3D antenna element pattern (dB)</w:t>
            </w:r>
          </w:p>
        </w:tc>
        <w:tc>
          <w:tcPr>
            <w:tcW w:w="6152" w:type="dxa"/>
            <w:vAlign w:val="center"/>
          </w:tcPr>
          <w:p w:rsidR="00AC3D73" w:rsidRPr="00A3125A" w:rsidRDefault="00AC3D73" w:rsidP="0071293A">
            <w:pPr>
              <w:pStyle w:val="3GPPText"/>
              <w:spacing w:before="0" w:after="0"/>
              <w:jc w:val="center"/>
              <w:rPr>
                <w:sz w:val="20"/>
                <w:lang w:val="en-GB"/>
              </w:rPr>
            </w:pPr>
            <w:r w:rsidRPr="00A3125A">
              <w:rPr>
                <w:sz w:val="20"/>
                <w:lang w:val="en-GB"/>
              </w:rPr>
              <w:object w:dxaOrig="4200" w:dyaOrig="340">
                <v:shape id="_x0000_i1027" type="#_x0000_t75" style="width:211pt;height:19pt" o:ole="">
                  <v:imagedata r:id="rId18" o:title=""/>
                </v:shape>
                <o:OLEObject Type="Embed" ProgID="Equation.3" ShapeID="_x0000_i1027" DrawAspect="Content" ObjectID="_1630941199" r:id="rId19"/>
              </w:object>
            </w:r>
          </w:p>
        </w:tc>
      </w:tr>
      <w:tr w:rsidR="00AC3D73" w:rsidRPr="00E55D62" w:rsidTr="00AD5D24">
        <w:trPr>
          <w:cantSplit/>
        </w:trPr>
        <w:tc>
          <w:tcPr>
            <w:tcW w:w="3737" w:type="dxa"/>
            <w:shd w:val="clear" w:color="auto" w:fill="auto"/>
            <w:vAlign w:val="center"/>
          </w:tcPr>
          <w:p w:rsidR="00AC3D73" w:rsidRPr="00B4740F" w:rsidRDefault="00AC3D73" w:rsidP="0071293A">
            <w:pPr>
              <w:pStyle w:val="3GPPText"/>
              <w:spacing w:before="0" w:after="0"/>
              <w:jc w:val="left"/>
              <w:rPr>
                <w:sz w:val="20"/>
                <w:lang w:val="en-GB"/>
              </w:rPr>
            </w:pPr>
            <w:r w:rsidRPr="00B4740F">
              <w:rPr>
                <w:sz w:val="20"/>
                <w:lang w:val="en-GB"/>
              </w:rPr>
              <w:lastRenderedPageBreak/>
              <w:t>Maximum directional gain of an antenna element GE,max</w:t>
            </w:r>
          </w:p>
        </w:tc>
        <w:tc>
          <w:tcPr>
            <w:tcW w:w="6152" w:type="dxa"/>
            <w:vAlign w:val="center"/>
          </w:tcPr>
          <w:p w:rsidR="00AC3D73" w:rsidRPr="00A3125A" w:rsidRDefault="00AC3D73" w:rsidP="0071293A">
            <w:pPr>
              <w:pStyle w:val="3GPPText"/>
              <w:spacing w:before="0" w:after="0"/>
              <w:jc w:val="center"/>
              <w:rPr>
                <w:sz w:val="20"/>
                <w:lang w:val="en-GB"/>
              </w:rPr>
            </w:pPr>
            <w:r w:rsidRPr="00A3125A">
              <w:rPr>
                <w:rFonts w:hint="eastAsia"/>
                <w:sz w:val="20"/>
                <w:lang w:val="en-GB"/>
              </w:rPr>
              <w:t>5</w:t>
            </w:r>
            <w:r w:rsidRPr="00A3125A">
              <w:rPr>
                <w:sz w:val="20"/>
                <w:lang w:val="en-GB"/>
              </w:rPr>
              <w:t>dBi</w:t>
            </w:r>
          </w:p>
        </w:tc>
      </w:tr>
      <w:tr w:rsidR="00AC3D73" w:rsidRPr="00E55D62" w:rsidTr="00AD5D24">
        <w:trPr>
          <w:cantSplit/>
        </w:trPr>
        <w:tc>
          <w:tcPr>
            <w:tcW w:w="3737" w:type="dxa"/>
            <w:shd w:val="clear" w:color="auto" w:fill="auto"/>
            <w:vAlign w:val="center"/>
          </w:tcPr>
          <w:p w:rsidR="00AC3D73" w:rsidRPr="00B4740F" w:rsidRDefault="00AC3D73" w:rsidP="0071293A">
            <w:pPr>
              <w:pStyle w:val="3GPPText"/>
              <w:spacing w:before="0" w:after="0"/>
              <w:jc w:val="left"/>
              <w:rPr>
                <w:sz w:val="20"/>
                <w:lang w:val="en-GB"/>
              </w:rPr>
            </w:pPr>
          </w:p>
        </w:tc>
        <w:tc>
          <w:tcPr>
            <w:tcW w:w="6152" w:type="dxa"/>
            <w:vAlign w:val="center"/>
          </w:tcPr>
          <w:p w:rsidR="00AC3D73" w:rsidRPr="00A3125A" w:rsidRDefault="00AC3D73" w:rsidP="0071293A">
            <w:pPr>
              <w:pStyle w:val="3GPPText"/>
              <w:spacing w:before="0" w:after="0"/>
              <w:jc w:val="center"/>
              <w:rPr>
                <w:sz w:val="20"/>
                <w:lang w:val="en-GB"/>
              </w:rPr>
            </w:pPr>
            <w:r w:rsidRPr="00A3125A">
              <w:rPr>
                <w:sz w:val="20"/>
                <w:lang w:val="en-GB"/>
              </w:rPr>
              <w:t xml:space="preserve">Note: </w:t>
            </w:r>
            <w:r w:rsidRPr="00A3125A">
              <w:rPr>
                <w:sz w:val="20"/>
                <w:lang w:val="en-GB"/>
              </w:rPr>
              <w:object w:dxaOrig="720" w:dyaOrig="320">
                <v:shape id="_x0000_i1028" type="#_x0000_t75" style="width:38pt;height:19pt" o:ole="">
                  <v:imagedata r:id="rId20" o:title=""/>
                </v:shape>
                <o:OLEObject Type="Embed" ProgID="Equation.3" ShapeID="_x0000_i1028" DrawAspect="Content" ObjectID="_1630941200" r:id="rId21"/>
              </w:object>
            </w:r>
            <w:r w:rsidRPr="00A3125A">
              <w:rPr>
                <w:sz w:val="20"/>
                <w:lang w:val="en-GB"/>
              </w:rPr>
              <w:t xml:space="preserve"> are in local coordinate system.</w:t>
            </w:r>
          </w:p>
        </w:tc>
      </w:tr>
    </w:tbl>
    <w:p w:rsidR="00AD5D24" w:rsidRDefault="00AD5D24" w:rsidP="00AC3D73">
      <w:pPr>
        <w:rPr>
          <w:highlight w:val="green"/>
          <w:lang w:eastAsia="x-none"/>
        </w:rPr>
      </w:pPr>
    </w:p>
    <w:p w:rsidR="00AC3D73" w:rsidRDefault="00AC3D73" w:rsidP="00AC3D73">
      <w:pPr>
        <w:rPr>
          <w:lang w:eastAsia="x-none"/>
        </w:rPr>
      </w:pPr>
      <w:r w:rsidRPr="00721A4E">
        <w:rPr>
          <w:highlight w:val="green"/>
          <w:lang w:eastAsia="x-none"/>
        </w:rPr>
        <w:t>Agreement:</w:t>
      </w:r>
    </w:p>
    <w:p w:rsidR="00AC3D73" w:rsidRDefault="00AC3D73" w:rsidP="00AD5D24">
      <w:pPr>
        <w:pStyle w:val="3GPPAgreements"/>
      </w:pPr>
      <w:r>
        <w:rPr>
          <w:rFonts w:hint="eastAsia"/>
        </w:rPr>
        <w:t xml:space="preserve">Indoor Office parameters captured in </w:t>
      </w:r>
      <w:r>
        <w:t>the following Table</w:t>
      </w:r>
      <w:r>
        <w:rPr>
          <w:rFonts w:hint="eastAsia"/>
        </w:rPr>
        <w:t xml:space="preserve"> are agreed for NR positioning evaluations and captured in the 3GPP TR 38.855</w:t>
      </w:r>
    </w:p>
    <w:p w:rsidR="00AC3D73" w:rsidRDefault="00AC3D73" w:rsidP="00AD5D24">
      <w:pPr>
        <w:pStyle w:val="3GPPAgreements"/>
        <w:numPr>
          <w:ilvl w:val="1"/>
          <w:numId w:val="8"/>
        </w:numPr>
      </w:pPr>
      <w:r>
        <w:rPr>
          <w:rFonts w:hint="eastAsia"/>
        </w:rPr>
        <w:t>Note: companies are not precluded to provide analysis for additional scenarios of interest</w:t>
      </w:r>
    </w:p>
    <w:p w:rsidR="00AC3D73" w:rsidRDefault="00AC3D73" w:rsidP="00AD5D24">
      <w:pPr>
        <w:pStyle w:val="3GPPAgreements"/>
      </w:pPr>
      <w:r>
        <w:t>Modifications to the table for 2 GHz should be further discussed</w:t>
      </w:r>
    </w:p>
    <w:p w:rsidR="00AC3D73" w:rsidRPr="00B41163" w:rsidRDefault="00AC3D73" w:rsidP="00AC3D73">
      <w:pPr>
        <w:rPr>
          <w:b/>
          <w:lang w:eastAsia="x-none"/>
        </w:rPr>
      </w:pPr>
      <w:r w:rsidRPr="00B41163">
        <w:rPr>
          <w:b/>
          <w:lang w:eastAsia="x-none"/>
        </w:rPr>
        <w:t>Summary of Evaluation Parameters for Indoor Office Scenario</w:t>
      </w:r>
      <w:r>
        <w:rPr>
          <w:b/>
          <w:lang w:eastAsia="x-none"/>
        </w:rPr>
        <w:t xml:space="preserve"> applicable at least for 4 GHz</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3899"/>
        <w:gridCol w:w="3969"/>
      </w:tblGrid>
      <w:tr w:rsidR="00AC3D73" w:rsidRPr="0089326B" w:rsidTr="0071293A">
        <w:tc>
          <w:tcPr>
            <w:tcW w:w="2192" w:type="dxa"/>
            <w:shd w:val="clear" w:color="auto" w:fill="FFC000"/>
            <w:vAlign w:val="center"/>
          </w:tcPr>
          <w:p w:rsidR="00AC3D73" w:rsidRPr="009721B9" w:rsidRDefault="00AC3D73" w:rsidP="0071293A">
            <w:pPr>
              <w:pStyle w:val="3GPPText"/>
              <w:spacing w:before="0" w:after="0"/>
              <w:jc w:val="center"/>
              <w:rPr>
                <w:b/>
                <w:sz w:val="20"/>
                <w:lang w:val="en-GB"/>
              </w:rPr>
            </w:pPr>
            <w:r w:rsidRPr="009721B9">
              <w:rPr>
                <w:b/>
                <w:sz w:val="20"/>
                <w:lang w:val="en-GB"/>
              </w:rPr>
              <w:t>Parameters</w:t>
            </w:r>
          </w:p>
        </w:tc>
        <w:tc>
          <w:tcPr>
            <w:tcW w:w="3899" w:type="dxa"/>
            <w:shd w:val="clear" w:color="auto" w:fill="FFC000"/>
            <w:vAlign w:val="center"/>
          </w:tcPr>
          <w:p w:rsidR="00AC3D73" w:rsidRPr="009721B9" w:rsidRDefault="00AC3D73" w:rsidP="0071293A">
            <w:pPr>
              <w:pStyle w:val="3GPPText"/>
              <w:spacing w:before="0" w:after="0"/>
              <w:jc w:val="center"/>
              <w:rPr>
                <w:b/>
                <w:sz w:val="20"/>
                <w:lang w:val="en-GB"/>
              </w:rPr>
            </w:pPr>
            <w:r w:rsidRPr="009721B9">
              <w:rPr>
                <w:b/>
                <w:sz w:val="20"/>
                <w:lang w:val="en-GB"/>
              </w:rPr>
              <w:t>FR1 Specific Values</w:t>
            </w:r>
          </w:p>
        </w:tc>
        <w:tc>
          <w:tcPr>
            <w:tcW w:w="3969" w:type="dxa"/>
            <w:shd w:val="clear" w:color="auto" w:fill="FFC000"/>
            <w:vAlign w:val="center"/>
          </w:tcPr>
          <w:p w:rsidR="00AC3D73" w:rsidRPr="009721B9" w:rsidRDefault="00AC3D73" w:rsidP="0071293A">
            <w:pPr>
              <w:pStyle w:val="3GPPText"/>
              <w:spacing w:before="0" w:after="0"/>
              <w:jc w:val="center"/>
              <w:rPr>
                <w:b/>
                <w:sz w:val="20"/>
                <w:lang w:val="en-GB"/>
              </w:rPr>
            </w:pPr>
            <w:r w:rsidRPr="009721B9">
              <w:rPr>
                <w:b/>
                <w:sz w:val="20"/>
                <w:lang w:val="en-GB"/>
              </w:rPr>
              <w:t>FR2 Specific Values</w:t>
            </w:r>
          </w:p>
        </w:tc>
      </w:tr>
      <w:tr w:rsidR="00AC3D73" w:rsidRPr="0089326B" w:rsidTr="0071293A">
        <w:tc>
          <w:tcPr>
            <w:tcW w:w="2192" w:type="dxa"/>
            <w:shd w:val="clear" w:color="auto" w:fill="FFE599"/>
            <w:vAlign w:val="center"/>
          </w:tcPr>
          <w:p w:rsidR="00AC3D73" w:rsidRPr="009721B9" w:rsidRDefault="00AC3D73" w:rsidP="0071293A">
            <w:pPr>
              <w:pStyle w:val="3GPPText"/>
              <w:spacing w:before="0" w:after="0"/>
              <w:jc w:val="center"/>
              <w:rPr>
                <w:b/>
                <w:sz w:val="20"/>
                <w:lang w:val="en-GB"/>
              </w:rPr>
            </w:pPr>
            <w:r w:rsidRPr="009721B9">
              <w:rPr>
                <w:b/>
                <w:sz w:val="20"/>
                <w:lang w:val="en-GB"/>
              </w:rPr>
              <w:t>gNB model parameters</w:t>
            </w:r>
          </w:p>
        </w:tc>
        <w:tc>
          <w:tcPr>
            <w:tcW w:w="3899" w:type="dxa"/>
            <w:shd w:val="clear" w:color="auto" w:fill="FFE599"/>
            <w:vAlign w:val="center"/>
          </w:tcPr>
          <w:p w:rsidR="00AC3D73" w:rsidRPr="009721B9" w:rsidRDefault="00AC3D73" w:rsidP="0071293A">
            <w:pPr>
              <w:pStyle w:val="3GPPText"/>
              <w:spacing w:before="0" w:after="0"/>
              <w:jc w:val="center"/>
              <w:rPr>
                <w:b/>
                <w:sz w:val="20"/>
                <w:lang w:val="en-GB"/>
              </w:rPr>
            </w:pPr>
          </w:p>
        </w:tc>
        <w:tc>
          <w:tcPr>
            <w:tcW w:w="3969" w:type="dxa"/>
            <w:shd w:val="clear" w:color="auto" w:fill="FFE599"/>
            <w:vAlign w:val="center"/>
          </w:tcPr>
          <w:p w:rsidR="00AC3D73" w:rsidRPr="009721B9" w:rsidRDefault="00AC3D73" w:rsidP="0071293A">
            <w:pPr>
              <w:pStyle w:val="3GPPText"/>
              <w:spacing w:before="0" w:after="0"/>
              <w:jc w:val="center"/>
              <w:rPr>
                <w:b/>
                <w:sz w:val="20"/>
                <w:lang w:val="en-GB"/>
              </w:rPr>
            </w:pPr>
          </w:p>
        </w:tc>
      </w:tr>
      <w:tr w:rsidR="00AC3D73" w:rsidRPr="0089326B" w:rsidTr="0071293A">
        <w:trPr>
          <w:trHeight w:val="278"/>
        </w:trPr>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Total gNB TX Power, dBm</w:t>
            </w:r>
          </w:p>
        </w:tc>
        <w:tc>
          <w:tcPr>
            <w:tcW w:w="3899" w:type="dxa"/>
            <w:shd w:val="clear" w:color="auto" w:fill="auto"/>
          </w:tcPr>
          <w:p w:rsidR="00AC3D73" w:rsidRPr="009721B9" w:rsidRDefault="00AC3D73" w:rsidP="0071293A">
            <w:pPr>
              <w:pStyle w:val="3GPPText"/>
              <w:spacing w:before="0" w:after="0"/>
              <w:ind w:left="459"/>
              <w:jc w:val="center"/>
              <w:rPr>
                <w:sz w:val="20"/>
                <w:lang w:val="en-GB"/>
              </w:rPr>
            </w:pPr>
            <w:r w:rsidRPr="009721B9">
              <w:rPr>
                <w:sz w:val="20"/>
                <w:lang w:val="en-GB"/>
              </w:rPr>
              <w:t>24dBm</w:t>
            </w:r>
          </w:p>
        </w:tc>
        <w:tc>
          <w:tcPr>
            <w:tcW w:w="3969" w:type="dxa"/>
            <w:shd w:val="clear" w:color="auto" w:fill="auto"/>
          </w:tcPr>
          <w:p w:rsidR="00AC3D73" w:rsidRPr="009721B9" w:rsidRDefault="00AC3D73" w:rsidP="0071293A">
            <w:pPr>
              <w:pStyle w:val="3GPPText"/>
              <w:spacing w:before="0" w:after="0"/>
              <w:ind w:left="176"/>
              <w:jc w:val="center"/>
              <w:rPr>
                <w:sz w:val="20"/>
                <w:lang w:val="en-GB"/>
              </w:rPr>
            </w:pPr>
            <w:r w:rsidRPr="009721B9">
              <w:rPr>
                <w:sz w:val="20"/>
                <w:lang w:val="en-GB"/>
              </w:rPr>
              <w:t>24 dBm, EIRP should not exceed 58 dBm</w:t>
            </w:r>
          </w:p>
        </w:tc>
      </w:tr>
      <w:tr w:rsidR="00AC3D73" w:rsidRPr="00FF189D"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gNB Antenna Configuration</w:t>
            </w:r>
          </w:p>
        </w:tc>
        <w:tc>
          <w:tcPr>
            <w:tcW w:w="3899" w:type="dxa"/>
            <w:shd w:val="clear" w:color="auto" w:fill="auto"/>
          </w:tcPr>
          <w:p w:rsidR="00AC3D73" w:rsidRPr="009721B9" w:rsidRDefault="00AC3D73" w:rsidP="0071293A">
            <w:pPr>
              <w:pStyle w:val="3GPPText"/>
              <w:spacing w:before="0" w:after="0"/>
              <w:jc w:val="center"/>
              <w:rPr>
                <w:lang w:val="sv-SE"/>
              </w:rPr>
            </w:pPr>
            <w:r w:rsidRPr="009721B9">
              <w:rPr>
                <w:sz w:val="20"/>
                <w:lang w:val="sv-SE"/>
              </w:rPr>
              <w:t xml:space="preserve">(M, N, P, Mg, Ng) = (4, 4, 2, 1, 1), dH = dV = 0.5 </w:t>
            </w:r>
            <w:r w:rsidRPr="009721B9">
              <w:rPr>
                <w:sz w:val="20"/>
                <w:lang w:val="en-GB"/>
              </w:rPr>
              <w:t>λ</w:t>
            </w:r>
            <w:r w:rsidRPr="009721B9">
              <w:rPr>
                <w:sz w:val="20"/>
                <w:lang w:val="sv-SE"/>
              </w:rPr>
              <w:t>, [TR 38.802]</w:t>
            </w:r>
          </w:p>
        </w:tc>
        <w:tc>
          <w:tcPr>
            <w:tcW w:w="3969" w:type="dxa"/>
            <w:shd w:val="clear" w:color="auto" w:fill="auto"/>
          </w:tcPr>
          <w:p w:rsidR="00AC3D73" w:rsidRPr="009721B9" w:rsidRDefault="00AC3D73" w:rsidP="0071293A">
            <w:pPr>
              <w:pStyle w:val="3GPPText"/>
              <w:spacing w:before="0" w:after="0"/>
              <w:jc w:val="center"/>
              <w:rPr>
                <w:lang w:val="sv-SE"/>
              </w:rPr>
            </w:pPr>
            <w:r w:rsidRPr="009721B9">
              <w:rPr>
                <w:sz w:val="20"/>
                <w:lang w:val="sv-SE"/>
              </w:rPr>
              <w:t xml:space="preserve">(M, N, P, Mg, Ng) = (4, 8, 2, 1, 1), dH = dV = 0.5 </w:t>
            </w:r>
            <w:r w:rsidRPr="009721B9">
              <w:rPr>
                <w:sz w:val="20"/>
                <w:lang w:val="en-GB"/>
              </w:rPr>
              <w:t>λ</w:t>
            </w:r>
            <w:r w:rsidRPr="009721B9">
              <w:rPr>
                <w:sz w:val="20"/>
                <w:lang w:val="sv-SE"/>
              </w:rPr>
              <w:t>, [TR 38.802]</w:t>
            </w:r>
          </w:p>
          <w:p w:rsidR="00AC3D73" w:rsidRPr="009721B9" w:rsidRDefault="00AC3D73" w:rsidP="0071293A">
            <w:pPr>
              <w:pStyle w:val="3GPPText"/>
              <w:spacing w:before="0" w:after="0"/>
              <w:jc w:val="center"/>
              <w:rPr>
                <w:lang w:val="sv-SE"/>
              </w:rPr>
            </w:pPr>
          </w:p>
          <w:p w:rsidR="00AC3D73" w:rsidRPr="009721B9" w:rsidRDefault="00AC3D73" w:rsidP="0071293A">
            <w:pPr>
              <w:pStyle w:val="3GPPText"/>
              <w:spacing w:before="0" w:after="0"/>
              <w:jc w:val="center"/>
              <w:rPr>
                <w:lang w:val="sv-SE"/>
              </w:rPr>
            </w:pPr>
            <w:r w:rsidRPr="009721B9">
              <w:rPr>
                <w:sz w:val="20"/>
                <w:lang w:val="sv-SE"/>
              </w:rPr>
              <w:t>One TXRU per polarization per panel is assumed</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gNB Antenna Radiation Pattern</w:t>
            </w:r>
          </w:p>
        </w:tc>
        <w:tc>
          <w:tcPr>
            <w:tcW w:w="3899" w:type="dxa"/>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Single sector [TR 38.802]</w:t>
            </w:r>
          </w:p>
        </w:tc>
        <w:tc>
          <w:tcPr>
            <w:tcW w:w="3969" w:type="dxa"/>
            <w:shd w:val="clear" w:color="auto" w:fill="auto"/>
          </w:tcPr>
          <w:p w:rsidR="00AC3D73" w:rsidRPr="009721B9" w:rsidRDefault="00AC3D73" w:rsidP="0071293A">
            <w:pPr>
              <w:pStyle w:val="3GPPText"/>
              <w:spacing w:before="0" w:after="0"/>
              <w:jc w:val="left"/>
              <w:rPr>
                <w:sz w:val="20"/>
                <w:lang w:val="en-GB"/>
              </w:rPr>
            </w:pPr>
            <w:r w:rsidRPr="009721B9">
              <w:rPr>
                <w:sz w:val="20"/>
                <w:lang w:val="en-GB"/>
              </w:rPr>
              <w:t>3-sector antenna configuration [TR 38.802]</w:t>
            </w:r>
          </w:p>
          <w:p w:rsidR="00AC3D73" w:rsidRPr="009721B9" w:rsidRDefault="00AC3D73" w:rsidP="0071293A">
            <w:pPr>
              <w:pStyle w:val="3GPPText"/>
              <w:spacing w:before="0" w:after="0"/>
              <w:jc w:val="left"/>
              <w:rPr>
                <w:sz w:val="20"/>
                <w:lang w:val="en-GB"/>
              </w:rPr>
            </w:pPr>
          </w:p>
        </w:tc>
      </w:tr>
      <w:tr w:rsidR="00AC3D73" w:rsidRPr="0089326B" w:rsidTr="0071293A">
        <w:tc>
          <w:tcPr>
            <w:tcW w:w="2192" w:type="dxa"/>
            <w:shd w:val="clear" w:color="auto" w:fill="FFE599"/>
            <w:vAlign w:val="center"/>
          </w:tcPr>
          <w:p w:rsidR="00AC3D73" w:rsidRPr="009721B9" w:rsidRDefault="00AC3D73" w:rsidP="0071293A">
            <w:pPr>
              <w:pStyle w:val="3GPPText"/>
              <w:spacing w:before="0" w:after="0"/>
              <w:jc w:val="center"/>
              <w:rPr>
                <w:b/>
                <w:sz w:val="20"/>
                <w:lang w:val="en-GB"/>
              </w:rPr>
            </w:pPr>
            <w:r w:rsidRPr="009721B9">
              <w:rPr>
                <w:b/>
                <w:sz w:val="20"/>
                <w:lang w:val="en-GB"/>
              </w:rPr>
              <w:t>Propagation characteristics</w:t>
            </w:r>
          </w:p>
        </w:tc>
        <w:tc>
          <w:tcPr>
            <w:tcW w:w="3899" w:type="dxa"/>
            <w:shd w:val="clear" w:color="auto" w:fill="FFE599"/>
          </w:tcPr>
          <w:p w:rsidR="00AC3D73" w:rsidRPr="009721B9" w:rsidRDefault="00AC3D73" w:rsidP="0071293A">
            <w:pPr>
              <w:pStyle w:val="3GPPText"/>
              <w:spacing w:before="0" w:after="0"/>
              <w:jc w:val="left"/>
              <w:rPr>
                <w:sz w:val="20"/>
                <w:lang w:val="en-GB"/>
              </w:rPr>
            </w:pPr>
          </w:p>
        </w:tc>
        <w:tc>
          <w:tcPr>
            <w:tcW w:w="3969" w:type="dxa"/>
            <w:shd w:val="clear" w:color="auto" w:fill="FFE599"/>
          </w:tcPr>
          <w:p w:rsidR="00AC3D73" w:rsidRPr="009721B9" w:rsidRDefault="00AC3D73" w:rsidP="0071293A">
            <w:pPr>
              <w:pStyle w:val="3GPPText"/>
              <w:spacing w:before="0" w:after="0"/>
              <w:jc w:val="left"/>
              <w:rPr>
                <w:sz w:val="20"/>
                <w:lang w:val="en-GB"/>
              </w:rPr>
            </w:pPr>
          </w:p>
        </w:tc>
      </w:tr>
      <w:tr w:rsidR="00AC3D73" w:rsidRPr="0089326B" w:rsidTr="0071293A">
        <w:trPr>
          <w:trHeight w:val="447"/>
        </w:trPr>
        <w:tc>
          <w:tcPr>
            <w:tcW w:w="2192" w:type="dxa"/>
            <w:shd w:val="clear" w:color="auto" w:fill="auto"/>
            <w:vAlign w:val="center"/>
          </w:tcPr>
          <w:p w:rsidR="00AC3D73" w:rsidRPr="0089326B" w:rsidRDefault="00AC3D73" w:rsidP="0071293A">
            <w:r>
              <w:t>Channel Model</w:t>
            </w:r>
          </w:p>
        </w:tc>
        <w:tc>
          <w:tcPr>
            <w:tcW w:w="3899" w:type="dxa"/>
            <w:shd w:val="clear" w:color="auto" w:fill="auto"/>
          </w:tcPr>
          <w:p w:rsidR="00AC3D73" w:rsidRPr="00B41163" w:rsidRDefault="00AC3D73" w:rsidP="0071293A">
            <w:pPr>
              <w:pStyle w:val="3GPPText"/>
              <w:spacing w:before="0" w:after="0"/>
              <w:ind w:left="318"/>
              <w:jc w:val="center"/>
            </w:pPr>
            <w:r w:rsidRPr="009721B9">
              <w:rPr>
                <w:sz w:val="20"/>
                <w:lang w:val="en-GB"/>
              </w:rPr>
              <w:t>According to 3GPP TR 38.901</w:t>
            </w:r>
            <w:r w:rsidRPr="009721B9">
              <w:rPr>
                <w:sz w:val="20"/>
                <w:lang w:val="en-GB"/>
              </w:rPr>
              <w:br/>
              <w:t>(Indoor Open Office)</w:t>
            </w:r>
          </w:p>
        </w:tc>
        <w:tc>
          <w:tcPr>
            <w:tcW w:w="3969" w:type="dxa"/>
            <w:shd w:val="clear" w:color="auto" w:fill="auto"/>
          </w:tcPr>
          <w:p w:rsidR="00AC3D73" w:rsidRPr="009721B9" w:rsidRDefault="00AC3D73" w:rsidP="0071293A">
            <w:pPr>
              <w:pStyle w:val="3GPPText"/>
              <w:spacing w:before="0" w:after="0"/>
              <w:ind w:left="318"/>
              <w:jc w:val="center"/>
              <w:rPr>
                <w:sz w:val="20"/>
                <w:lang w:val="en-GB"/>
              </w:rPr>
            </w:pPr>
            <w:r w:rsidRPr="009721B9">
              <w:rPr>
                <w:sz w:val="20"/>
                <w:lang w:val="en-GB"/>
              </w:rPr>
              <w:t>According to 3GPP TR 38.901</w:t>
            </w:r>
            <w:r w:rsidRPr="009721B9">
              <w:rPr>
                <w:sz w:val="20"/>
                <w:lang w:val="en-GB"/>
              </w:rPr>
              <w:br/>
              <w:t>(Indoor Open Office)</w:t>
            </w:r>
          </w:p>
        </w:tc>
      </w:tr>
      <w:tr w:rsidR="00AC3D73" w:rsidRPr="0089326B" w:rsidTr="0071293A">
        <w:trPr>
          <w:trHeight w:val="201"/>
        </w:trPr>
        <w:tc>
          <w:tcPr>
            <w:tcW w:w="2192" w:type="dxa"/>
            <w:shd w:val="clear" w:color="auto" w:fill="auto"/>
            <w:vAlign w:val="center"/>
          </w:tcPr>
          <w:p w:rsidR="00AC3D73" w:rsidRDefault="00AC3D73" w:rsidP="0071293A">
            <w:r w:rsidRPr="004B0657">
              <w:t>Penetration Loss</w:t>
            </w:r>
          </w:p>
        </w:tc>
        <w:tc>
          <w:tcPr>
            <w:tcW w:w="3899" w:type="dxa"/>
            <w:shd w:val="clear" w:color="auto" w:fill="auto"/>
          </w:tcPr>
          <w:p w:rsidR="00AC3D73" w:rsidRPr="009721B9" w:rsidRDefault="00AC3D73" w:rsidP="0071293A">
            <w:pPr>
              <w:pStyle w:val="3GPPText"/>
              <w:spacing w:before="0" w:after="0"/>
              <w:jc w:val="center"/>
              <w:rPr>
                <w:lang w:val="en-GB"/>
              </w:rPr>
            </w:pPr>
            <w:r w:rsidRPr="009721B9">
              <w:rPr>
                <w:sz w:val="20"/>
                <w:lang w:val="en-GB"/>
              </w:rPr>
              <w:t>0dB</w:t>
            </w:r>
          </w:p>
        </w:tc>
        <w:tc>
          <w:tcPr>
            <w:tcW w:w="3969" w:type="dxa"/>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0dB</w:t>
            </w:r>
          </w:p>
        </w:tc>
      </w:tr>
      <w:tr w:rsidR="00AC3D73" w:rsidRPr="0089326B" w:rsidTr="0071293A">
        <w:tc>
          <w:tcPr>
            <w:tcW w:w="2192" w:type="dxa"/>
            <w:shd w:val="clear" w:color="auto" w:fill="FFE599"/>
            <w:vAlign w:val="center"/>
          </w:tcPr>
          <w:p w:rsidR="00AC3D73" w:rsidRPr="009721B9" w:rsidRDefault="00AC3D73" w:rsidP="0071293A">
            <w:pPr>
              <w:pStyle w:val="3GPPText"/>
              <w:spacing w:before="0" w:after="0"/>
              <w:jc w:val="center"/>
              <w:rPr>
                <w:b/>
                <w:sz w:val="20"/>
                <w:lang w:val="en-GB"/>
              </w:rPr>
            </w:pPr>
            <w:r w:rsidRPr="009721B9">
              <w:rPr>
                <w:b/>
                <w:sz w:val="20"/>
                <w:lang w:val="en-GB"/>
              </w:rPr>
              <w:t>Layout considerations</w:t>
            </w:r>
          </w:p>
        </w:tc>
        <w:tc>
          <w:tcPr>
            <w:tcW w:w="3899" w:type="dxa"/>
            <w:shd w:val="clear" w:color="auto" w:fill="FFE599"/>
          </w:tcPr>
          <w:p w:rsidR="00AC3D73" w:rsidRPr="009721B9" w:rsidRDefault="00AC3D73" w:rsidP="0071293A">
            <w:pPr>
              <w:pStyle w:val="3GPPText"/>
              <w:spacing w:before="0" w:after="0"/>
              <w:jc w:val="center"/>
              <w:rPr>
                <w:sz w:val="20"/>
                <w:lang w:val="en-GB"/>
              </w:rPr>
            </w:pPr>
          </w:p>
        </w:tc>
        <w:tc>
          <w:tcPr>
            <w:tcW w:w="3969" w:type="dxa"/>
            <w:shd w:val="clear" w:color="auto" w:fill="FFE599"/>
          </w:tcPr>
          <w:p w:rsidR="00AC3D73" w:rsidRPr="009721B9" w:rsidRDefault="00AC3D73" w:rsidP="0071293A">
            <w:pPr>
              <w:pStyle w:val="3GPPText"/>
              <w:spacing w:before="0" w:after="0"/>
              <w:jc w:val="center"/>
              <w:rPr>
                <w:sz w:val="20"/>
                <w:lang w:val="en-GB"/>
              </w:rPr>
            </w:pP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Layout</w:t>
            </w:r>
          </w:p>
        </w:tc>
        <w:tc>
          <w:tcPr>
            <w:tcW w:w="3899" w:type="dxa"/>
            <w:shd w:val="clear" w:color="auto" w:fill="auto"/>
          </w:tcPr>
          <w:p w:rsidR="00AC3D73" w:rsidRPr="009721B9" w:rsidRDefault="00AC3D73" w:rsidP="0071293A">
            <w:pPr>
              <w:pStyle w:val="3GPPText"/>
              <w:spacing w:before="0" w:after="0"/>
              <w:ind w:left="459"/>
              <w:jc w:val="center"/>
              <w:rPr>
                <w:sz w:val="20"/>
                <w:lang w:val="en-GB"/>
              </w:rPr>
            </w:pPr>
            <w:r w:rsidRPr="009721B9">
              <w:rPr>
                <w:sz w:val="20"/>
                <w:lang w:val="en-GB"/>
              </w:rPr>
              <w:t>Indoor floor: (12BSs per 120m x 50m), TRP number per floor:12, [TR 38.901] Inter-gNB distance = 20m</w:t>
            </w:r>
          </w:p>
        </w:tc>
        <w:tc>
          <w:tcPr>
            <w:tcW w:w="3969" w:type="dxa"/>
            <w:shd w:val="clear" w:color="auto" w:fill="auto"/>
          </w:tcPr>
          <w:p w:rsidR="00AC3D73" w:rsidRPr="009721B9" w:rsidRDefault="00AC3D73" w:rsidP="0071293A">
            <w:pPr>
              <w:pStyle w:val="3GPPText"/>
              <w:spacing w:before="0" w:after="0"/>
              <w:ind w:left="459"/>
              <w:jc w:val="center"/>
              <w:rPr>
                <w:sz w:val="20"/>
                <w:lang w:val="en-GB"/>
              </w:rPr>
            </w:pPr>
            <w:r w:rsidRPr="009721B9">
              <w:rPr>
                <w:sz w:val="20"/>
                <w:lang w:val="en-GB"/>
              </w:rPr>
              <w:t>Indoor floor: (12BSs per 120m x 50m), TRP number per floor:12, [TR 38.901] Inter-gNB distance = 20m</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Number of floors,</w:t>
            </w:r>
          </w:p>
          <w:p w:rsidR="00AC3D73" w:rsidRPr="009721B9" w:rsidRDefault="00AC3D73" w:rsidP="0071293A">
            <w:pPr>
              <w:pStyle w:val="3GPPText"/>
              <w:spacing w:before="0" w:after="0"/>
              <w:jc w:val="center"/>
              <w:rPr>
                <w:sz w:val="20"/>
                <w:lang w:val="en-GB"/>
              </w:rPr>
            </w:pPr>
            <w:r w:rsidRPr="009721B9">
              <w:rPr>
                <w:sz w:val="20"/>
                <w:lang w:val="en-GB"/>
              </w:rPr>
              <w:t>(floor height)</w:t>
            </w:r>
          </w:p>
        </w:tc>
        <w:tc>
          <w:tcPr>
            <w:tcW w:w="7868" w:type="dxa"/>
            <w:gridSpan w:val="2"/>
            <w:shd w:val="clear" w:color="auto" w:fill="auto"/>
          </w:tcPr>
          <w:p w:rsidR="00AC3D73" w:rsidRPr="009721B9" w:rsidRDefault="00AC3D73" w:rsidP="0071293A">
            <w:pPr>
              <w:pStyle w:val="3GPPText"/>
              <w:spacing w:before="0" w:after="0"/>
              <w:ind w:left="459"/>
              <w:jc w:val="center"/>
              <w:rPr>
                <w:b/>
                <w:sz w:val="20"/>
                <w:lang w:val="en-GB"/>
              </w:rPr>
            </w:pPr>
            <w:r w:rsidRPr="009721B9">
              <w:rPr>
                <w:sz w:val="20"/>
                <w:lang w:val="en-GB"/>
              </w:rPr>
              <w:t>1</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drop procedure</w:t>
            </w:r>
          </w:p>
        </w:tc>
        <w:tc>
          <w:tcPr>
            <w:tcW w:w="7868" w:type="dxa"/>
            <w:gridSpan w:val="2"/>
            <w:shd w:val="clear" w:color="auto" w:fill="auto"/>
          </w:tcPr>
          <w:p w:rsidR="00AC3D73" w:rsidRPr="009721B9" w:rsidRDefault="00AC3D73" w:rsidP="0071293A">
            <w:pPr>
              <w:pStyle w:val="3GPPText"/>
              <w:spacing w:before="0" w:after="0"/>
              <w:ind w:left="459"/>
              <w:jc w:val="center"/>
              <w:rPr>
                <w:sz w:val="20"/>
                <w:lang w:val="en-GB"/>
              </w:rPr>
            </w:pPr>
            <w:r w:rsidRPr="009721B9">
              <w:rPr>
                <w:sz w:val="20"/>
                <w:lang w:val="en-GB"/>
              </w:rPr>
              <w:t>100% indoor, uniformly distributed over the horizontal area</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mobility</w:t>
            </w:r>
          </w:p>
        </w:tc>
        <w:tc>
          <w:tcPr>
            <w:tcW w:w="7868" w:type="dxa"/>
            <w:gridSpan w:val="2"/>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3 km/h</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antenna height</w:t>
            </w:r>
          </w:p>
        </w:tc>
        <w:tc>
          <w:tcPr>
            <w:tcW w:w="7868" w:type="dxa"/>
            <w:gridSpan w:val="2"/>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1.5m</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Min. gNB - UE distance (2D), m</w:t>
            </w:r>
          </w:p>
        </w:tc>
        <w:tc>
          <w:tcPr>
            <w:tcW w:w="7868" w:type="dxa"/>
            <w:gridSpan w:val="2"/>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0m</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gNB antenna height</w:t>
            </w:r>
          </w:p>
        </w:tc>
        <w:tc>
          <w:tcPr>
            <w:tcW w:w="7868" w:type="dxa"/>
            <w:gridSpan w:val="2"/>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3m</w:t>
            </w:r>
          </w:p>
        </w:tc>
      </w:tr>
    </w:tbl>
    <w:p w:rsidR="00AC3D73" w:rsidRDefault="00AC3D73" w:rsidP="00AC3D73">
      <w:pPr>
        <w:widowControl w:val="0"/>
        <w:tabs>
          <w:tab w:val="num" w:pos="708"/>
        </w:tabs>
        <w:spacing w:after="60"/>
        <w:jc w:val="both"/>
      </w:pPr>
    </w:p>
    <w:p w:rsidR="00AC3D73" w:rsidRDefault="00AC3D73" w:rsidP="00AC3D73">
      <w:pPr>
        <w:rPr>
          <w:lang w:eastAsia="x-none"/>
        </w:rPr>
      </w:pPr>
      <w:r w:rsidRPr="002E31DB">
        <w:rPr>
          <w:highlight w:val="green"/>
          <w:lang w:eastAsia="x-none"/>
        </w:rPr>
        <w:t>Agreement:</w:t>
      </w:r>
    </w:p>
    <w:p w:rsidR="00AC3D73" w:rsidRPr="009106C4" w:rsidRDefault="00AC3D73" w:rsidP="00AD5D24">
      <w:pPr>
        <w:pStyle w:val="3GPPAgreements"/>
      </w:pPr>
      <w:r w:rsidRPr="009106C4">
        <w:rPr>
          <w:rFonts w:hint="eastAsia"/>
        </w:rPr>
        <w:t>UMi street canyon parameters captured in Table</w:t>
      </w:r>
      <w:r>
        <w:t>s 1 and X</w:t>
      </w:r>
      <w:r w:rsidRPr="009106C4">
        <w:rPr>
          <w:rFonts w:hint="eastAsia"/>
        </w:rPr>
        <w:t xml:space="preserve"> </w:t>
      </w:r>
      <w:r>
        <w:t xml:space="preserve">below provide the evaluation parameters </w:t>
      </w:r>
      <w:r w:rsidRPr="009106C4">
        <w:rPr>
          <w:rFonts w:hint="eastAsia"/>
        </w:rPr>
        <w:t xml:space="preserve">for NR positioning evaluations and </w:t>
      </w:r>
      <w:r>
        <w:t xml:space="preserve">should be </w:t>
      </w:r>
      <w:r w:rsidRPr="009106C4">
        <w:rPr>
          <w:rFonts w:hint="eastAsia"/>
        </w:rPr>
        <w:t>captured in the 3GPP TR 38.855</w:t>
      </w:r>
    </w:p>
    <w:p w:rsidR="00AC3D73" w:rsidRPr="001B199C" w:rsidRDefault="00AC3D73" w:rsidP="00AC3D73">
      <w:pPr>
        <w:pStyle w:val="Caption"/>
        <w:rPr>
          <w:sz w:val="22"/>
        </w:rPr>
      </w:pPr>
      <w:r>
        <w:rPr>
          <w:sz w:val="22"/>
        </w:rPr>
        <w:t xml:space="preserve">Table 1: </w:t>
      </w:r>
      <w:r w:rsidRPr="001B199C">
        <w:rPr>
          <w:sz w:val="22"/>
        </w:rPr>
        <w:t>Summary of Evaluation Parameters for UMi Street Canyon Scenario</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842"/>
        <w:gridCol w:w="3842"/>
      </w:tblGrid>
      <w:tr w:rsidR="00AC3D73" w:rsidRPr="002E31DB" w:rsidTr="00A34932">
        <w:tc>
          <w:tcPr>
            <w:tcW w:w="2268" w:type="dxa"/>
            <w:shd w:val="clear" w:color="auto" w:fill="A8D08D"/>
            <w:vAlign w:val="center"/>
          </w:tcPr>
          <w:p w:rsidR="00AC3D73" w:rsidRPr="00721247" w:rsidRDefault="00AC3D73" w:rsidP="0071293A">
            <w:pPr>
              <w:pStyle w:val="3GPPText"/>
              <w:spacing w:before="0" w:after="0"/>
              <w:jc w:val="center"/>
              <w:rPr>
                <w:b/>
                <w:sz w:val="20"/>
                <w:lang w:val="en-GB"/>
              </w:rPr>
            </w:pPr>
            <w:r w:rsidRPr="00721247">
              <w:rPr>
                <w:b/>
                <w:sz w:val="20"/>
                <w:lang w:val="en-GB"/>
              </w:rPr>
              <w:t>Parameters</w:t>
            </w:r>
          </w:p>
        </w:tc>
        <w:tc>
          <w:tcPr>
            <w:tcW w:w="3842" w:type="dxa"/>
            <w:shd w:val="clear" w:color="auto" w:fill="A8D08D"/>
            <w:vAlign w:val="center"/>
          </w:tcPr>
          <w:p w:rsidR="00AC3D73" w:rsidRPr="00721247" w:rsidRDefault="00AC3D73" w:rsidP="0071293A">
            <w:pPr>
              <w:pStyle w:val="3GPPText"/>
              <w:spacing w:before="0" w:after="0"/>
              <w:jc w:val="center"/>
              <w:rPr>
                <w:b/>
                <w:sz w:val="20"/>
                <w:lang w:val="en-GB"/>
              </w:rPr>
            </w:pPr>
            <w:r w:rsidRPr="00721247">
              <w:rPr>
                <w:b/>
                <w:sz w:val="20"/>
                <w:lang w:val="en-GB"/>
              </w:rPr>
              <w:t>FR1 Specific Values</w:t>
            </w:r>
          </w:p>
        </w:tc>
        <w:tc>
          <w:tcPr>
            <w:tcW w:w="3842" w:type="dxa"/>
            <w:shd w:val="clear" w:color="auto" w:fill="A8D08D"/>
            <w:vAlign w:val="center"/>
          </w:tcPr>
          <w:p w:rsidR="00AC3D73" w:rsidRPr="00721247" w:rsidRDefault="00AC3D73" w:rsidP="0071293A">
            <w:pPr>
              <w:pStyle w:val="3GPPText"/>
              <w:spacing w:before="0" w:after="0"/>
              <w:jc w:val="center"/>
              <w:rPr>
                <w:b/>
                <w:sz w:val="20"/>
                <w:lang w:val="en-GB"/>
              </w:rPr>
            </w:pPr>
            <w:r w:rsidRPr="00721247">
              <w:rPr>
                <w:b/>
                <w:sz w:val="20"/>
                <w:lang w:val="en-GB"/>
              </w:rPr>
              <w:t>FR2 Specific Values</w:t>
            </w:r>
          </w:p>
        </w:tc>
      </w:tr>
      <w:tr w:rsidR="00AC3D73" w:rsidRPr="002E31DB" w:rsidTr="00A34932">
        <w:tc>
          <w:tcPr>
            <w:tcW w:w="2268" w:type="dxa"/>
            <w:shd w:val="clear" w:color="auto" w:fill="E2EFD9"/>
            <w:vAlign w:val="center"/>
          </w:tcPr>
          <w:p w:rsidR="00AC3D73" w:rsidRPr="00721247" w:rsidRDefault="00AC3D73" w:rsidP="0071293A">
            <w:pPr>
              <w:pStyle w:val="3GPPText"/>
              <w:spacing w:before="0" w:after="0"/>
              <w:jc w:val="center"/>
              <w:rPr>
                <w:b/>
                <w:sz w:val="20"/>
                <w:lang w:val="en-GB"/>
              </w:rPr>
            </w:pPr>
            <w:r w:rsidRPr="00721247">
              <w:rPr>
                <w:b/>
                <w:sz w:val="20"/>
                <w:lang w:val="en-GB"/>
              </w:rPr>
              <w:t>gNB model parameters</w:t>
            </w:r>
          </w:p>
        </w:tc>
        <w:tc>
          <w:tcPr>
            <w:tcW w:w="3842" w:type="dxa"/>
            <w:shd w:val="clear" w:color="auto" w:fill="E2EFD9"/>
            <w:vAlign w:val="center"/>
          </w:tcPr>
          <w:p w:rsidR="00AC3D73" w:rsidRPr="00721247" w:rsidRDefault="00AC3D73" w:rsidP="0071293A">
            <w:pPr>
              <w:pStyle w:val="3GPPText"/>
              <w:spacing w:before="0" w:after="0"/>
              <w:jc w:val="center"/>
              <w:rPr>
                <w:b/>
                <w:sz w:val="20"/>
                <w:lang w:val="en-GB"/>
              </w:rPr>
            </w:pPr>
          </w:p>
        </w:tc>
        <w:tc>
          <w:tcPr>
            <w:tcW w:w="3842" w:type="dxa"/>
            <w:shd w:val="clear" w:color="auto" w:fill="E2EFD9"/>
            <w:vAlign w:val="center"/>
          </w:tcPr>
          <w:p w:rsidR="00AC3D73" w:rsidRPr="00721247" w:rsidRDefault="00AC3D73" w:rsidP="0071293A">
            <w:pPr>
              <w:pStyle w:val="3GPPText"/>
              <w:spacing w:before="0" w:after="0"/>
              <w:jc w:val="center"/>
              <w:rPr>
                <w:b/>
                <w:sz w:val="20"/>
                <w:lang w:val="en-GB"/>
              </w:rPr>
            </w:pP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Total gNB TX Power, dBm</w:t>
            </w:r>
          </w:p>
        </w:tc>
        <w:tc>
          <w:tcPr>
            <w:tcW w:w="38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44 dBm</w:t>
            </w:r>
          </w:p>
        </w:tc>
        <w:tc>
          <w:tcPr>
            <w:tcW w:w="3842" w:type="dxa"/>
            <w:shd w:val="clear" w:color="auto" w:fill="auto"/>
          </w:tcPr>
          <w:p w:rsidR="00AC3D73" w:rsidRPr="00721247" w:rsidRDefault="00AC3D73" w:rsidP="0071293A">
            <w:pPr>
              <w:pStyle w:val="3GPPText"/>
              <w:spacing w:before="0" w:after="0"/>
              <w:ind w:left="176"/>
              <w:jc w:val="left"/>
              <w:rPr>
                <w:b/>
                <w:sz w:val="20"/>
                <w:lang w:val="en-GB"/>
              </w:rPr>
            </w:pPr>
            <w:r w:rsidRPr="00721247">
              <w:rPr>
                <w:b/>
                <w:sz w:val="20"/>
                <w:lang w:val="en-GB"/>
              </w:rPr>
              <w:t>37 dBm per panel, EIRP should not exceed 73 dBm</w:t>
            </w:r>
          </w:p>
          <w:p w:rsidR="00AC3D73" w:rsidRPr="00721247" w:rsidRDefault="00AC3D73" w:rsidP="0071293A">
            <w:pPr>
              <w:pStyle w:val="3GPPText"/>
              <w:spacing w:before="0" w:after="0"/>
              <w:ind w:left="176"/>
              <w:jc w:val="left"/>
              <w:rPr>
                <w:sz w:val="20"/>
                <w:lang w:val="en-GB"/>
              </w:rPr>
            </w:pPr>
          </w:p>
        </w:tc>
      </w:tr>
      <w:tr w:rsidR="00AC3D73" w:rsidRPr="00F4123D"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lastRenderedPageBreak/>
              <w:t>gNB Antenna Configuration</w:t>
            </w:r>
          </w:p>
        </w:tc>
        <w:tc>
          <w:tcPr>
            <w:tcW w:w="3842" w:type="dxa"/>
            <w:shd w:val="clear" w:color="auto" w:fill="auto"/>
          </w:tcPr>
          <w:p w:rsidR="00AC3D73" w:rsidRPr="00721247" w:rsidRDefault="00AC3D73" w:rsidP="0071293A">
            <w:pPr>
              <w:pStyle w:val="3GPPText"/>
              <w:spacing w:before="0" w:after="0"/>
              <w:jc w:val="left"/>
              <w:rPr>
                <w:lang w:val="de-DE"/>
              </w:rPr>
            </w:pPr>
            <w:r w:rsidRPr="00721247">
              <w:rPr>
                <w:sz w:val="20"/>
                <w:lang w:val="de-DE"/>
              </w:rPr>
              <w:t xml:space="preserve"> (M, N, P, Mg, Ng) = (8, 8, 2, 1, 1), (dH, dV) = (0.5, 0.8)</w:t>
            </w:r>
            <w:r w:rsidRPr="00721247">
              <w:rPr>
                <w:sz w:val="20"/>
                <w:lang w:val="en-GB"/>
              </w:rPr>
              <w:t>λ</w:t>
            </w:r>
            <w:r w:rsidRPr="00721247">
              <w:rPr>
                <w:sz w:val="20"/>
                <w:lang w:val="de-DE"/>
              </w:rPr>
              <w:t>, [TR 38.802]</w:t>
            </w:r>
          </w:p>
        </w:tc>
        <w:tc>
          <w:tcPr>
            <w:tcW w:w="3842" w:type="dxa"/>
            <w:shd w:val="clear" w:color="auto" w:fill="auto"/>
          </w:tcPr>
          <w:p w:rsidR="00AC3D73" w:rsidRPr="00721247" w:rsidRDefault="00AC3D73" w:rsidP="0071293A">
            <w:pPr>
              <w:pStyle w:val="3GPPText"/>
              <w:spacing w:before="0" w:after="0"/>
              <w:jc w:val="left"/>
              <w:rPr>
                <w:lang w:val="de-DE"/>
              </w:rPr>
            </w:pPr>
            <w:r w:rsidRPr="00721247">
              <w:rPr>
                <w:sz w:val="20"/>
                <w:lang w:val="de-DE"/>
              </w:rPr>
              <w:t xml:space="preserve"> (M, N, P, Mg, Ng) = (4, 8, 2, 2, 2), (dH, dV) = (0.5, 0.5)</w:t>
            </w:r>
            <w:r w:rsidRPr="00721247">
              <w:rPr>
                <w:sz w:val="20"/>
                <w:lang w:val="en-GB"/>
              </w:rPr>
              <w:t>λ</w:t>
            </w:r>
            <w:r w:rsidRPr="00721247">
              <w:rPr>
                <w:sz w:val="20"/>
                <w:lang w:val="de-DE"/>
              </w:rPr>
              <w:t>, (dg,H,dg,V) = (4.0, 2.0)</w:t>
            </w:r>
            <w:r w:rsidRPr="00721247">
              <w:rPr>
                <w:sz w:val="20"/>
                <w:lang w:val="en-GB"/>
              </w:rPr>
              <w:t>λ</w:t>
            </w:r>
            <w:r w:rsidRPr="00721247">
              <w:rPr>
                <w:sz w:val="20"/>
                <w:lang w:val="de-DE"/>
              </w:rPr>
              <w:t>, [TR 38.802]</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gNB Antenna Radiation Pattern</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 xml:space="preserve">Directional, 8dBi [TR 38.802], Please refer to </w:t>
            </w:r>
            <w:r w:rsidRPr="00721247">
              <w:rPr>
                <w:lang w:val="en-GB"/>
              </w:rPr>
              <w:t>Table X</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 xml:space="preserve">Directional, 8dBi [TR 38.802], Please refer to </w:t>
            </w:r>
            <w:r w:rsidRPr="00721247">
              <w:rPr>
                <w:lang w:val="en-GB"/>
              </w:rPr>
              <w:t>Table X</w:t>
            </w:r>
          </w:p>
        </w:tc>
      </w:tr>
      <w:tr w:rsidR="00AC3D73" w:rsidRPr="002E31DB" w:rsidTr="00A34932">
        <w:tc>
          <w:tcPr>
            <w:tcW w:w="2268" w:type="dxa"/>
            <w:shd w:val="clear" w:color="auto" w:fill="E2EFD9"/>
            <w:vAlign w:val="center"/>
          </w:tcPr>
          <w:p w:rsidR="00AC3D73" w:rsidRPr="00721247" w:rsidRDefault="00AC3D73" w:rsidP="0071293A">
            <w:pPr>
              <w:pStyle w:val="3GPPText"/>
              <w:spacing w:before="0" w:after="0"/>
              <w:jc w:val="center"/>
              <w:rPr>
                <w:b/>
                <w:sz w:val="20"/>
                <w:lang w:val="en-GB"/>
              </w:rPr>
            </w:pPr>
            <w:r w:rsidRPr="00721247">
              <w:rPr>
                <w:b/>
                <w:sz w:val="20"/>
                <w:lang w:val="en-GB"/>
              </w:rPr>
              <w:t>Propagation characteristics</w:t>
            </w:r>
          </w:p>
        </w:tc>
        <w:tc>
          <w:tcPr>
            <w:tcW w:w="3842" w:type="dxa"/>
            <w:shd w:val="clear" w:color="auto" w:fill="E2EFD9"/>
          </w:tcPr>
          <w:p w:rsidR="00AC3D73" w:rsidRPr="00721247" w:rsidRDefault="00AC3D73" w:rsidP="0071293A">
            <w:pPr>
              <w:pStyle w:val="3GPPText"/>
              <w:spacing w:before="0" w:after="0"/>
              <w:jc w:val="left"/>
              <w:rPr>
                <w:sz w:val="20"/>
                <w:lang w:val="en-GB"/>
              </w:rPr>
            </w:pPr>
          </w:p>
        </w:tc>
        <w:tc>
          <w:tcPr>
            <w:tcW w:w="3842" w:type="dxa"/>
            <w:shd w:val="clear" w:color="auto" w:fill="E2EFD9"/>
          </w:tcPr>
          <w:p w:rsidR="00AC3D73" w:rsidRPr="00721247" w:rsidRDefault="00AC3D73" w:rsidP="0071293A">
            <w:pPr>
              <w:pStyle w:val="3GPPText"/>
              <w:spacing w:before="0" w:after="0"/>
              <w:jc w:val="left"/>
              <w:rPr>
                <w:sz w:val="20"/>
                <w:lang w:val="en-GB"/>
              </w:rPr>
            </w:pPr>
          </w:p>
        </w:tc>
      </w:tr>
      <w:tr w:rsidR="00AC3D73" w:rsidRPr="002E31DB" w:rsidTr="00A34932">
        <w:trPr>
          <w:trHeight w:val="447"/>
        </w:trPr>
        <w:tc>
          <w:tcPr>
            <w:tcW w:w="2268" w:type="dxa"/>
            <w:shd w:val="clear" w:color="auto" w:fill="auto"/>
            <w:vAlign w:val="center"/>
          </w:tcPr>
          <w:p w:rsidR="00AC3D73" w:rsidRPr="002E31DB" w:rsidRDefault="00AC3D73" w:rsidP="0071293A">
            <w:r w:rsidRPr="002E31DB">
              <w:t>Channel Model</w:t>
            </w:r>
          </w:p>
        </w:tc>
        <w:tc>
          <w:tcPr>
            <w:tcW w:w="3842" w:type="dxa"/>
            <w:shd w:val="clear" w:color="auto" w:fill="auto"/>
          </w:tcPr>
          <w:p w:rsidR="00AC3D73" w:rsidRPr="002E31DB" w:rsidRDefault="00AC3D73" w:rsidP="0071293A">
            <w:pPr>
              <w:pStyle w:val="3GPPText"/>
              <w:spacing w:before="0" w:after="0"/>
              <w:jc w:val="left"/>
            </w:pPr>
            <w:r w:rsidRPr="00721247">
              <w:rPr>
                <w:sz w:val="20"/>
                <w:lang w:val="en-GB"/>
              </w:rPr>
              <w:t>According to 3GPP TR 38.901</w:t>
            </w:r>
            <w:r w:rsidRPr="00721247">
              <w:rPr>
                <w:sz w:val="20"/>
                <w:lang w:val="en-GB"/>
              </w:rPr>
              <w:br/>
              <w:t>(UMi Street Canyon)</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According to 3GPP TR 38.901</w:t>
            </w:r>
            <w:r w:rsidRPr="00721247">
              <w:rPr>
                <w:sz w:val="20"/>
                <w:lang w:val="en-GB"/>
              </w:rPr>
              <w:br/>
              <w:t>(UMi Street Canyon)</w:t>
            </w:r>
          </w:p>
        </w:tc>
      </w:tr>
      <w:tr w:rsidR="00AC3D73" w:rsidRPr="002E31DB" w:rsidTr="00A34932">
        <w:trPr>
          <w:trHeight w:val="447"/>
        </w:trPr>
        <w:tc>
          <w:tcPr>
            <w:tcW w:w="2268" w:type="dxa"/>
            <w:shd w:val="clear" w:color="auto" w:fill="auto"/>
            <w:vAlign w:val="center"/>
          </w:tcPr>
          <w:p w:rsidR="00AC3D73" w:rsidRPr="002E31DB" w:rsidRDefault="00AC3D73" w:rsidP="0071293A">
            <w:r w:rsidRPr="002E31DB">
              <w:t>Penetration Loss</w:t>
            </w:r>
          </w:p>
        </w:tc>
        <w:tc>
          <w:tcPr>
            <w:tcW w:w="3842" w:type="dxa"/>
            <w:shd w:val="clear" w:color="auto" w:fill="auto"/>
          </w:tcPr>
          <w:p w:rsidR="00AC3D73" w:rsidRPr="00721247" w:rsidRDefault="00AC3D73" w:rsidP="0071293A">
            <w:pPr>
              <w:pStyle w:val="3GPPText"/>
              <w:spacing w:before="0" w:after="0"/>
              <w:jc w:val="left"/>
              <w:rPr>
                <w:b/>
                <w:sz w:val="20"/>
                <w:lang w:val="en-GB"/>
              </w:rPr>
            </w:pPr>
            <w:r w:rsidRPr="00721247">
              <w:rPr>
                <w:sz w:val="20"/>
                <w:lang w:val="en-GB"/>
              </w:rPr>
              <w:t xml:space="preserve">For outdoor UEs: 0 dB, </w:t>
            </w:r>
            <w:r w:rsidRPr="00721247">
              <w:rPr>
                <w:sz w:val="20"/>
                <w:lang w:val="en-GB"/>
              </w:rPr>
              <w:br/>
            </w:r>
          </w:p>
        </w:tc>
        <w:tc>
          <w:tcPr>
            <w:tcW w:w="3842" w:type="dxa"/>
            <w:shd w:val="clear" w:color="auto" w:fill="auto"/>
          </w:tcPr>
          <w:p w:rsidR="00AC3D73" w:rsidRPr="00721247" w:rsidRDefault="00AC3D73" w:rsidP="0071293A">
            <w:pPr>
              <w:pStyle w:val="3GPPText"/>
              <w:spacing w:before="0" w:after="0"/>
              <w:jc w:val="left"/>
              <w:rPr>
                <w:b/>
                <w:sz w:val="20"/>
                <w:lang w:val="en-GB"/>
              </w:rPr>
            </w:pPr>
            <w:r w:rsidRPr="00721247">
              <w:rPr>
                <w:sz w:val="20"/>
                <w:lang w:val="en-GB"/>
              </w:rPr>
              <w:t xml:space="preserve">For outdoor UEs: 0 dB, </w:t>
            </w:r>
            <w:r w:rsidRPr="00721247">
              <w:rPr>
                <w:sz w:val="20"/>
                <w:lang w:val="en-GB"/>
              </w:rPr>
              <w:br/>
            </w:r>
          </w:p>
        </w:tc>
      </w:tr>
      <w:tr w:rsidR="00AC3D73" w:rsidRPr="002E31DB" w:rsidTr="00A34932">
        <w:tc>
          <w:tcPr>
            <w:tcW w:w="2268" w:type="dxa"/>
            <w:shd w:val="clear" w:color="auto" w:fill="E2EFD9"/>
            <w:vAlign w:val="center"/>
          </w:tcPr>
          <w:p w:rsidR="00AC3D73" w:rsidRPr="00721247" w:rsidRDefault="00AC3D73" w:rsidP="0071293A">
            <w:pPr>
              <w:pStyle w:val="3GPPText"/>
              <w:spacing w:before="0" w:after="0"/>
              <w:jc w:val="center"/>
              <w:rPr>
                <w:b/>
                <w:sz w:val="20"/>
                <w:lang w:val="en-GB"/>
              </w:rPr>
            </w:pPr>
            <w:r w:rsidRPr="00721247">
              <w:rPr>
                <w:b/>
                <w:sz w:val="20"/>
                <w:lang w:val="en-GB"/>
              </w:rPr>
              <w:t>Layout considerations</w:t>
            </w:r>
          </w:p>
        </w:tc>
        <w:tc>
          <w:tcPr>
            <w:tcW w:w="3842" w:type="dxa"/>
            <w:shd w:val="clear" w:color="auto" w:fill="E2EFD9"/>
          </w:tcPr>
          <w:p w:rsidR="00AC3D73" w:rsidRPr="00721247" w:rsidRDefault="00AC3D73" w:rsidP="0071293A">
            <w:pPr>
              <w:pStyle w:val="3GPPText"/>
              <w:spacing w:before="0" w:after="0"/>
              <w:jc w:val="left"/>
              <w:rPr>
                <w:sz w:val="20"/>
                <w:lang w:val="en-GB"/>
              </w:rPr>
            </w:pPr>
          </w:p>
        </w:tc>
        <w:tc>
          <w:tcPr>
            <w:tcW w:w="3842" w:type="dxa"/>
            <w:shd w:val="clear" w:color="auto" w:fill="E2EFD9"/>
          </w:tcPr>
          <w:p w:rsidR="00AC3D73" w:rsidRPr="00721247" w:rsidRDefault="00AC3D73" w:rsidP="0071293A">
            <w:pPr>
              <w:pStyle w:val="3GPPText"/>
              <w:spacing w:before="0" w:after="0"/>
              <w:jc w:val="left"/>
              <w:rPr>
                <w:sz w:val="20"/>
                <w:lang w:val="en-GB"/>
              </w:rPr>
            </w:pP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Layout</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Hexagonal grid, 19 or 7 macro sites, 3 sectors per site, ISD = 200m, [TR 38.802] Wrap-around is applied</w:t>
            </w:r>
          </w:p>
          <w:p w:rsidR="00AC3D73" w:rsidRPr="00721247" w:rsidRDefault="00AC3D73" w:rsidP="0071293A">
            <w:pPr>
              <w:pStyle w:val="3GPPText"/>
              <w:spacing w:before="0" w:after="0"/>
              <w:jc w:val="left"/>
              <w:rPr>
                <w:sz w:val="20"/>
                <w:lang w:val="en-GB"/>
              </w:rPr>
            </w:pPr>
            <w:r w:rsidRPr="00721247">
              <w:rPr>
                <w:sz w:val="20"/>
                <w:lang w:val="en-GB"/>
              </w:rPr>
              <w:t>Note: in case if interference considerations are not properly taken into account for 7 sites companies are encouraged to provide results for 19 sites</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Hexagonal grid, 19 or 7 macro sites, 3 sectors per site, ISD = 200m, [TR 38.802], Wrap-around is applied</w:t>
            </w:r>
          </w:p>
          <w:p w:rsidR="00AC3D73" w:rsidRPr="00721247" w:rsidRDefault="00AC3D73" w:rsidP="0071293A">
            <w:pPr>
              <w:pStyle w:val="3GPPText"/>
              <w:spacing w:before="0" w:after="0"/>
              <w:jc w:val="left"/>
              <w:rPr>
                <w:sz w:val="20"/>
                <w:lang w:val="en-GB"/>
              </w:rPr>
            </w:pPr>
            <w:r w:rsidRPr="00721247">
              <w:rPr>
                <w:sz w:val="20"/>
                <w:lang w:val="en-GB"/>
              </w:rPr>
              <w:t>Note: in case if interference considerations are not properly taken into account for 7 sites companies are encouraged to provide results for 19 sites</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Number of floors,</w:t>
            </w:r>
          </w:p>
          <w:p w:rsidR="00AC3D73" w:rsidRPr="00721247" w:rsidRDefault="00AC3D73" w:rsidP="0071293A">
            <w:pPr>
              <w:pStyle w:val="3GPPText"/>
              <w:spacing w:before="0" w:after="0"/>
              <w:jc w:val="center"/>
              <w:rPr>
                <w:sz w:val="20"/>
                <w:lang w:val="en-GB"/>
              </w:rPr>
            </w:pPr>
            <w:r w:rsidRPr="00721247">
              <w:rPr>
                <w:sz w:val="20"/>
                <w:lang w:val="en-GB"/>
              </w:rPr>
              <w:t>(floor height)</w:t>
            </w:r>
          </w:p>
        </w:tc>
        <w:tc>
          <w:tcPr>
            <w:tcW w:w="7684" w:type="dxa"/>
            <w:gridSpan w:val="2"/>
            <w:shd w:val="clear" w:color="auto" w:fill="auto"/>
          </w:tcPr>
          <w:p w:rsidR="00AC3D73" w:rsidRPr="00721247" w:rsidRDefault="00AC3D73" w:rsidP="0071293A">
            <w:pPr>
              <w:pStyle w:val="3GPPText"/>
              <w:spacing w:before="0" w:after="0"/>
              <w:jc w:val="left"/>
              <w:rPr>
                <w:b/>
                <w:sz w:val="20"/>
                <w:lang w:val="en-GB"/>
              </w:rPr>
            </w:pPr>
            <w:r w:rsidRPr="00721247">
              <w:rPr>
                <w:b/>
                <w:sz w:val="20"/>
                <w:lang w:val="de-DE"/>
              </w:rPr>
              <w:t>All users are on the ground</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drop procedure</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100% outdoor uniformly distributed over the horizontal area</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100% outdoor uniformly distributed over the horizontal area</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mobility</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Outdoor: 3km/h</w:t>
            </w:r>
          </w:p>
          <w:p w:rsidR="00AC3D73" w:rsidRPr="00721247" w:rsidRDefault="00AC3D73" w:rsidP="0071293A">
            <w:pPr>
              <w:pStyle w:val="3GPPText"/>
              <w:spacing w:before="0" w:after="0"/>
              <w:jc w:val="left"/>
              <w:rPr>
                <w:sz w:val="20"/>
                <w:lang w:val="en-GB"/>
              </w:rPr>
            </w:pPr>
            <w:r w:rsidRPr="00721247">
              <w:rPr>
                <w:sz w:val="20"/>
                <w:lang w:val="en-GB"/>
              </w:rPr>
              <w:t>Only for modelling of Doppler effects</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Outdoor: 3km/h</w:t>
            </w:r>
          </w:p>
          <w:p w:rsidR="00AC3D73" w:rsidRPr="00721247" w:rsidRDefault="00AC3D73" w:rsidP="0071293A">
            <w:pPr>
              <w:pStyle w:val="3GPPText"/>
              <w:spacing w:before="0" w:after="0"/>
              <w:jc w:val="left"/>
              <w:rPr>
                <w:sz w:val="20"/>
                <w:lang w:val="en-GB"/>
              </w:rPr>
            </w:pPr>
            <w:r w:rsidRPr="00721247">
              <w:rPr>
                <w:sz w:val="20"/>
                <w:lang w:val="en-GB"/>
              </w:rPr>
              <w:t>Only for modelling of Doppler effects</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antenna height</w:t>
            </w:r>
          </w:p>
        </w:tc>
        <w:tc>
          <w:tcPr>
            <w:tcW w:w="7684" w:type="dxa"/>
            <w:gridSpan w:val="2"/>
            <w:shd w:val="clear" w:color="auto" w:fill="auto"/>
          </w:tcPr>
          <w:p w:rsidR="00AC3D73" w:rsidRPr="00721247" w:rsidRDefault="00AC3D73" w:rsidP="0071293A">
            <w:pPr>
              <w:pStyle w:val="3GPPText"/>
              <w:spacing w:before="0" w:after="0"/>
              <w:jc w:val="left"/>
              <w:rPr>
                <w:sz w:val="20"/>
                <w:lang w:val="en-GB"/>
              </w:rPr>
            </w:pPr>
            <w:r w:rsidRPr="00721247">
              <w:rPr>
                <w:sz w:val="20"/>
                <w:lang w:val="en-GB"/>
              </w:rPr>
              <w:t>1.5 m</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Min. gNB - UE distance (2D), m</w:t>
            </w:r>
          </w:p>
        </w:tc>
        <w:tc>
          <w:tcPr>
            <w:tcW w:w="7684" w:type="dxa"/>
            <w:gridSpan w:val="2"/>
            <w:shd w:val="clear" w:color="auto" w:fill="auto"/>
          </w:tcPr>
          <w:p w:rsidR="00AC3D73" w:rsidRPr="00721247" w:rsidRDefault="00AC3D73" w:rsidP="0071293A">
            <w:pPr>
              <w:pStyle w:val="3GPPText"/>
              <w:spacing w:before="0" w:after="0"/>
              <w:jc w:val="left"/>
              <w:rPr>
                <w:sz w:val="20"/>
                <w:lang w:val="en-GB"/>
              </w:rPr>
            </w:pPr>
            <w:r w:rsidRPr="00721247">
              <w:rPr>
                <w:sz w:val="20"/>
                <w:lang w:val="en-GB"/>
              </w:rPr>
              <w:t>10 m</w:t>
            </w:r>
          </w:p>
        </w:tc>
      </w:tr>
      <w:tr w:rsidR="00AC3D73" w:rsidRPr="0089326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gNB antenna height</w:t>
            </w:r>
          </w:p>
        </w:tc>
        <w:tc>
          <w:tcPr>
            <w:tcW w:w="7684" w:type="dxa"/>
            <w:gridSpan w:val="2"/>
            <w:shd w:val="clear" w:color="auto" w:fill="auto"/>
          </w:tcPr>
          <w:p w:rsidR="00AC3D73" w:rsidRPr="00721247" w:rsidRDefault="00AC3D73" w:rsidP="0071293A">
            <w:pPr>
              <w:pStyle w:val="3GPPText"/>
              <w:spacing w:before="0" w:after="0"/>
              <w:jc w:val="left"/>
              <w:rPr>
                <w:sz w:val="20"/>
                <w:lang w:val="en-GB"/>
              </w:rPr>
            </w:pPr>
            <w:r w:rsidRPr="00721247">
              <w:rPr>
                <w:sz w:val="20"/>
                <w:lang w:val="en-GB"/>
              </w:rPr>
              <w:t>10 m by default. Companies can bring results with uniform distribution [5-20]m</w:t>
            </w:r>
          </w:p>
          <w:p w:rsidR="00AC3D73" w:rsidRPr="00721247" w:rsidRDefault="00AC3D73" w:rsidP="0071293A">
            <w:pPr>
              <w:pStyle w:val="3GPPText"/>
              <w:spacing w:before="0" w:after="0"/>
              <w:jc w:val="left"/>
              <w:rPr>
                <w:sz w:val="20"/>
                <w:lang w:val="en-GB"/>
              </w:rPr>
            </w:pPr>
            <w:r w:rsidRPr="00721247">
              <w:rPr>
                <w:sz w:val="20"/>
                <w:lang w:val="en-GB"/>
              </w:rPr>
              <w:t>Default assumption can be revisited if benefits from using uniform distribution is shown</w:t>
            </w:r>
          </w:p>
        </w:tc>
      </w:tr>
    </w:tbl>
    <w:p w:rsidR="00AC3D73" w:rsidRDefault="00AC3D73" w:rsidP="007B423E">
      <w:pPr>
        <w:pStyle w:val="3GPPText"/>
      </w:pPr>
    </w:p>
    <w:p w:rsidR="00AC3D73" w:rsidRPr="009212C2" w:rsidRDefault="00AC3D73" w:rsidP="00AC3D73">
      <w:pPr>
        <w:pStyle w:val="Caption"/>
        <w:rPr>
          <w:lang w:eastAsia="ja-JP"/>
        </w:rPr>
      </w:pPr>
      <w:r>
        <w:rPr>
          <w:sz w:val="22"/>
        </w:rPr>
        <w:t>Table X:</w:t>
      </w:r>
      <w:r w:rsidRPr="001B199C">
        <w:rPr>
          <w:rFonts w:hint="eastAsia"/>
          <w:sz w:val="22"/>
        </w:rPr>
        <w:t xml:space="preserve"> </w:t>
      </w:r>
      <w:r w:rsidRPr="00F36A62">
        <w:rPr>
          <w:rFonts w:hint="eastAsia"/>
          <w:sz w:val="22"/>
        </w:rPr>
        <w:t>3-Sector BS</w:t>
      </w:r>
      <w:r w:rsidRPr="00F36A62">
        <w:rPr>
          <w:sz w:val="22"/>
        </w:rPr>
        <w:t xml:space="preserve"> antenna radiation pattern</w:t>
      </w:r>
      <w:r w:rsidRPr="00F36A62">
        <w:rPr>
          <w:rFonts w:hint="eastAsia"/>
          <w:sz w:val="22"/>
        </w:rPr>
        <w:t xml:space="preserve"> </w:t>
      </w:r>
      <w:r w:rsidRPr="001B199C">
        <w:rPr>
          <w:sz w:val="22"/>
          <w:lang w:eastAsia="ja-JP"/>
        </w:rPr>
        <w:t xml:space="preserve">(same as </w:t>
      </w:r>
      <w:r w:rsidRPr="00F36A62">
        <w:rPr>
          <w:sz w:val="22"/>
        </w:rPr>
        <w:t>Table A.2</w:t>
      </w:r>
      <w:r w:rsidRPr="00F36A62">
        <w:rPr>
          <w:rFonts w:hint="eastAsia"/>
          <w:sz w:val="22"/>
        </w:rPr>
        <w:t>.1</w:t>
      </w:r>
      <w:r w:rsidRPr="00F36A62">
        <w:rPr>
          <w:sz w:val="22"/>
        </w:rPr>
        <w:t>-</w:t>
      </w:r>
      <w:r w:rsidRPr="00F36A62">
        <w:rPr>
          <w:rFonts w:hint="eastAsia"/>
          <w:sz w:val="22"/>
        </w:rPr>
        <w:t>6:</w:t>
      </w:r>
      <w:r w:rsidRPr="001B199C">
        <w:rPr>
          <w:sz w:val="22"/>
          <w:lang w:eastAsia="ja-JP"/>
        </w:rPr>
        <w:t xml:space="preserve"> in TR 38.802)</w:t>
      </w:r>
    </w:p>
    <w:tbl>
      <w:tblPr>
        <w:tblpPr w:leftFromText="142" w:rightFromText="142" w:vertAnchor="text" w:tblpXSpec="center" w:tblpY="1"/>
        <w:tblOverlap w:val="never"/>
        <w:tblW w:w="9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0"/>
        <w:gridCol w:w="6271"/>
      </w:tblGrid>
      <w:tr w:rsidR="00AC3D73" w:rsidRPr="00F36A62" w:rsidTr="0071293A">
        <w:trPr>
          <w:cantSplit/>
        </w:trPr>
        <w:tc>
          <w:tcPr>
            <w:tcW w:w="3700" w:type="dxa"/>
            <w:shd w:val="clear" w:color="auto" w:fill="FFE599"/>
            <w:vAlign w:val="center"/>
          </w:tcPr>
          <w:p w:rsidR="00AC3D73" w:rsidRPr="00F36A62" w:rsidRDefault="00AC3D73" w:rsidP="0071293A">
            <w:pPr>
              <w:pStyle w:val="3GPPText"/>
              <w:spacing w:before="0" w:after="0"/>
              <w:rPr>
                <w:b/>
                <w:sz w:val="20"/>
              </w:rPr>
            </w:pPr>
            <w:r w:rsidRPr="00F36A62">
              <w:rPr>
                <w:b/>
                <w:sz w:val="20"/>
              </w:rPr>
              <w:t>Parameter</w:t>
            </w:r>
          </w:p>
        </w:tc>
        <w:tc>
          <w:tcPr>
            <w:tcW w:w="6271" w:type="dxa"/>
            <w:shd w:val="clear" w:color="auto" w:fill="FFE599"/>
            <w:vAlign w:val="center"/>
          </w:tcPr>
          <w:p w:rsidR="00AC3D73" w:rsidRPr="00F36A62" w:rsidRDefault="00AC3D73" w:rsidP="0071293A">
            <w:pPr>
              <w:pStyle w:val="3GPPText"/>
              <w:spacing w:before="0" w:after="0"/>
              <w:rPr>
                <w:b/>
                <w:sz w:val="20"/>
              </w:rPr>
            </w:pPr>
            <w:r w:rsidRPr="00F36A62">
              <w:rPr>
                <w:b/>
                <w:sz w:val="20"/>
              </w:rPr>
              <w:t>Values</w:t>
            </w:r>
          </w:p>
        </w:tc>
      </w:tr>
      <w:tr w:rsidR="00AC3D73" w:rsidRPr="00F36A62" w:rsidTr="0071293A">
        <w:trPr>
          <w:cantSplit/>
        </w:trPr>
        <w:tc>
          <w:tcPr>
            <w:tcW w:w="3700" w:type="dxa"/>
            <w:shd w:val="clear" w:color="auto" w:fill="auto"/>
            <w:vAlign w:val="center"/>
          </w:tcPr>
          <w:p w:rsidR="00AC3D73" w:rsidRPr="00F36A62" w:rsidRDefault="00AC3D73" w:rsidP="0071293A">
            <w:pPr>
              <w:pStyle w:val="3GPPText"/>
              <w:spacing w:before="0" w:after="0"/>
              <w:jc w:val="left"/>
              <w:rPr>
                <w:sz w:val="20"/>
              </w:rPr>
            </w:pPr>
            <w:r w:rsidRPr="00F36A62">
              <w:rPr>
                <w:sz w:val="20"/>
              </w:rPr>
              <w:t>Antenna element vertical radiation pattern (dB)</w:t>
            </w:r>
          </w:p>
        </w:tc>
        <w:tc>
          <w:tcPr>
            <w:tcW w:w="6271" w:type="dxa"/>
            <w:vAlign w:val="center"/>
          </w:tcPr>
          <w:p w:rsidR="00AC3D73" w:rsidRPr="00F36A62" w:rsidRDefault="00AC3D73" w:rsidP="0071293A">
            <w:pPr>
              <w:pStyle w:val="3GPPText"/>
              <w:spacing w:before="0" w:after="0"/>
              <w:jc w:val="center"/>
              <w:rPr>
                <w:sz w:val="20"/>
              </w:rPr>
            </w:pPr>
            <w:r w:rsidRPr="00F36A62">
              <w:rPr>
                <w:sz w:val="20"/>
              </w:rPr>
              <w:object w:dxaOrig="5520" w:dyaOrig="859">
                <v:shape id="_x0000_i1029" type="#_x0000_t75" style="width:277.5pt;height:43pt" o:ole="">
                  <v:imagedata r:id="rId22" o:title=""/>
                </v:shape>
                <o:OLEObject Type="Embed" ProgID="Equation.3" ShapeID="_x0000_i1029" DrawAspect="Content" ObjectID="_1630941201" r:id="rId23"/>
              </w:object>
            </w:r>
          </w:p>
        </w:tc>
      </w:tr>
      <w:tr w:rsidR="00AC3D73" w:rsidRPr="00F36A62" w:rsidTr="0071293A">
        <w:trPr>
          <w:cantSplit/>
        </w:trPr>
        <w:tc>
          <w:tcPr>
            <w:tcW w:w="3700" w:type="dxa"/>
            <w:shd w:val="clear" w:color="auto" w:fill="auto"/>
            <w:vAlign w:val="center"/>
          </w:tcPr>
          <w:p w:rsidR="00AC3D73" w:rsidRPr="00F36A62" w:rsidRDefault="00AC3D73" w:rsidP="0071293A">
            <w:pPr>
              <w:pStyle w:val="3GPPText"/>
              <w:spacing w:before="0" w:after="0"/>
              <w:jc w:val="left"/>
              <w:rPr>
                <w:sz w:val="20"/>
              </w:rPr>
            </w:pPr>
            <w:r w:rsidRPr="00F36A62">
              <w:rPr>
                <w:sz w:val="20"/>
              </w:rPr>
              <w:t>Antenna element horizontal radiation pattern (dB)</w:t>
            </w:r>
          </w:p>
        </w:tc>
        <w:tc>
          <w:tcPr>
            <w:tcW w:w="6271" w:type="dxa"/>
            <w:vAlign w:val="center"/>
          </w:tcPr>
          <w:p w:rsidR="00AC3D73" w:rsidRPr="00F36A62" w:rsidRDefault="00AC3D73" w:rsidP="0071293A">
            <w:pPr>
              <w:pStyle w:val="3GPPText"/>
              <w:spacing w:before="0" w:after="0"/>
              <w:jc w:val="center"/>
              <w:rPr>
                <w:sz w:val="20"/>
              </w:rPr>
            </w:pPr>
            <w:r w:rsidRPr="00F36A62">
              <w:rPr>
                <w:sz w:val="20"/>
              </w:rPr>
              <w:object w:dxaOrig="4819" w:dyaOrig="840">
                <v:shape id="_x0000_i1030" type="#_x0000_t75" style="width:239.5pt;height:42pt" o:ole="">
                  <v:imagedata r:id="rId24" o:title=""/>
                </v:shape>
                <o:OLEObject Type="Embed" ProgID="Equation.3" ShapeID="_x0000_i1030" DrawAspect="Content" ObjectID="_1630941202" r:id="rId25"/>
              </w:object>
            </w:r>
          </w:p>
        </w:tc>
      </w:tr>
      <w:tr w:rsidR="00AC3D73" w:rsidRPr="00F36A62" w:rsidTr="0071293A">
        <w:trPr>
          <w:cantSplit/>
        </w:trPr>
        <w:tc>
          <w:tcPr>
            <w:tcW w:w="3700" w:type="dxa"/>
            <w:shd w:val="clear" w:color="auto" w:fill="auto"/>
            <w:vAlign w:val="center"/>
          </w:tcPr>
          <w:p w:rsidR="00AC3D73" w:rsidRPr="00F36A62" w:rsidRDefault="00AC3D73" w:rsidP="0071293A">
            <w:pPr>
              <w:pStyle w:val="3GPPText"/>
              <w:spacing w:before="0" w:after="0"/>
              <w:jc w:val="left"/>
              <w:rPr>
                <w:sz w:val="20"/>
              </w:rPr>
            </w:pPr>
            <w:r w:rsidRPr="00F36A62">
              <w:rPr>
                <w:sz w:val="20"/>
              </w:rPr>
              <w:t>Combining method for 3D antenna element pattern (dB)</w:t>
            </w:r>
          </w:p>
        </w:tc>
        <w:tc>
          <w:tcPr>
            <w:tcW w:w="6271" w:type="dxa"/>
            <w:vAlign w:val="center"/>
          </w:tcPr>
          <w:p w:rsidR="00AC3D73" w:rsidRPr="00F36A62" w:rsidRDefault="00AC3D73" w:rsidP="0071293A">
            <w:pPr>
              <w:pStyle w:val="3GPPText"/>
              <w:spacing w:before="0" w:after="0"/>
              <w:jc w:val="center"/>
              <w:rPr>
                <w:sz w:val="20"/>
              </w:rPr>
            </w:pPr>
            <w:r w:rsidRPr="00F36A62">
              <w:rPr>
                <w:sz w:val="20"/>
              </w:rPr>
              <w:object w:dxaOrig="4200" w:dyaOrig="340">
                <v:shape id="_x0000_i1031" type="#_x0000_t75" style="width:212.5pt;height:19pt" o:ole="">
                  <v:imagedata r:id="rId18" o:title=""/>
                </v:shape>
                <o:OLEObject Type="Embed" ProgID="Equation.3" ShapeID="_x0000_i1031" DrawAspect="Content" ObjectID="_1630941203" r:id="rId26"/>
              </w:object>
            </w:r>
          </w:p>
        </w:tc>
      </w:tr>
      <w:tr w:rsidR="00AC3D73" w:rsidRPr="00F36A62" w:rsidTr="0071293A">
        <w:trPr>
          <w:cantSplit/>
        </w:trPr>
        <w:tc>
          <w:tcPr>
            <w:tcW w:w="3700" w:type="dxa"/>
            <w:shd w:val="clear" w:color="auto" w:fill="auto"/>
            <w:vAlign w:val="center"/>
          </w:tcPr>
          <w:p w:rsidR="00AC3D73" w:rsidRPr="00F36A62" w:rsidRDefault="00AC3D73" w:rsidP="0071293A">
            <w:pPr>
              <w:pStyle w:val="3GPPText"/>
              <w:spacing w:before="0" w:after="0"/>
              <w:jc w:val="left"/>
              <w:rPr>
                <w:sz w:val="20"/>
              </w:rPr>
            </w:pPr>
            <w:r w:rsidRPr="00F36A62">
              <w:rPr>
                <w:sz w:val="20"/>
              </w:rPr>
              <w:t>Maximum directional gain of an antenna element GE,max</w:t>
            </w:r>
          </w:p>
        </w:tc>
        <w:tc>
          <w:tcPr>
            <w:tcW w:w="6271" w:type="dxa"/>
            <w:vAlign w:val="center"/>
          </w:tcPr>
          <w:p w:rsidR="00AC3D73" w:rsidRPr="00F36A62" w:rsidRDefault="00AC3D73" w:rsidP="0071293A">
            <w:pPr>
              <w:pStyle w:val="3GPPText"/>
              <w:spacing w:before="0" w:after="0"/>
              <w:jc w:val="center"/>
              <w:rPr>
                <w:sz w:val="20"/>
              </w:rPr>
            </w:pPr>
            <w:r w:rsidRPr="00F36A62">
              <w:rPr>
                <w:sz w:val="20"/>
              </w:rPr>
              <w:t>8dBi</w:t>
            </w:r>
          </w:p>
        </w:tc>
      </w:tr>
    </w:tbl>
    <w:p w:rsidR="007B423E" w:rsidRDefault="007B423E" w:rsidP="007B423E">
      <w:pPr>
        <w:pStyle w:val="3GPPText"/>
        <w:rPr>
          <w:highlight w:val="green"/>
        </w:rPr>
      </w:pPr>
    </w:p>
    <w:p w:rsidR="00AC3D73" w:rsidRDefault="00AC3D73" w:rsidP="00AC3D73">
      <w:pPr>
        <w:rPr>
          <w:lang w:eastAsia="x-none"/>
        </w:rPr>
      </w:pPr>
      <w:r w:rsidRPr="0049561D">
        <w:rPr>
          <w:highlight w:val="green"/>
          <w:lang w:eastAsia="x-none"/>
        </w:rPr>
        <w:t>Agreement:</w:t>
      </w:r>
    </w:p>
    <w:p w:rsidR="00AC3D73" w:rsidRDefault="00AC3D73" w:rsidP="00AD5D24">
      <w:pPr>
        <w:pStyle w:val="3GPPAgreements"/>
      </w:pPr>
      <w:r w:rsidRPr="0049561D">
        <w:rPr>
          <w:rFonts w:hint="eastAsia"/>
        </w:rPr>
        <w:t xml:space="preserve">UMa parameters captured in </w:t>
      </w:r>
      <w:r>
        <w:t xml:space="preserve">the Table below </w:t>
      </w:r>
      <w:r w:rsidRPr="0049561D">
        <w:rPr>
          <w:rFonts w:hint="eastAsia"/>
        </w:rPr>
        <w:t>are agreed for NR positioning evaluations and captured in the 3GPP TR 38.855</w:t>
      </w:r>
    </w:p>
    <w:p w:rsidR="00AC3D73" w:rsidRDefault="00AC3D73" w:rsidP="00AC3D73">
      <w:pPr>
        <w:rPr>
          <w:b/>
          <w:lang w:eastAsia="x-none"/>
        </w:rPr>
      </w:pPr>
      <w:r>
        <w:rPr>
          <w:b/>
          <w:lang w:eastAsia="x-none"/>
        </w:rPr>
        <w:t xml:space="preserve">Table: </w:t>
      </w:r>
      <w:r w:rsidRPr="0049561D">
        <w:rPr>
          <w:b/>
          <w:lang w:eastAsia="x-none"/>
        </w:rPr>
        <w:t>Summary of Evaluation Parameters for UMa Scenario</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542"/>
      </w:tblGrid>
      <w:tr w:rsidR="00AC3D73" w:rsidRPr="0089326B" w:rsidTr="00A34932">
        <w:tc>
          <w:tcPr>
            <w:tcW w:w="2410" w:type="dxa"/>
            <w:shd w:val="clear" w:color="auto" w:fill="8EAADB"/>
            <w:vAlign w:val="center"/>
          </w:tcPr>
          <w:p w:rsidR="00AC3D73" w:rsidRPr="00721247" w:rsidRDefault="00AC3D73" w:rsidP="0071293A">
            <w:pPr>
              <w:pStyle w:val="3GPPText"/>
              <w:spacing w:before="0" w:after="0"/>
              <w:jc w:val="center"/>
              <w:rPr>
                <w:b/>
                <w:sz w:val="20"/>
                <w:lang w:val="en-GB"/>
              </w:rPr>
            </w:pPr>
            <w:r w:rsidRPr="00721247">
              <w:rPr>
                <w:b/>
                <w:sz w:val="20"/>
                <w:lang w:val="en-GB"/>
              </w:rPr>
              <w:t>Parameters</w:t>
            </w:r>
          </w:p>
        </w:tc>
        <w:tc>
          <w:tcPr>
            <w:tcW w:w="7542" w:type="dxa"/>
            <w:shd w:val="clear" w:color="auto" w:fill="8EAADB"/>
            <w:vAlign w:val="center"/>
          </w:tcPr>
          <w:p w:rsidR="00AC3D73" w:rsidRPr="00721247" w:rsidRDefault="00AC3D73" w:rsidP="0071293A">
            <w:pPr>
              <w:pStyle w:val="3GPPText"/>
              <w:spacing w:before="0" w:after="0"/>
              <w:jc w:val="center"/>
              <w:rPr>
                <w:b/>
                <w:sz w:val="20"/>
                <w:lang w:val="en-GB"/>
              </w:rPr>
            </w:pPr>
            <w:r w:rsidRPr="00721247">
              <w:rPr>
                <w:b/>
                <w:sz w:val="20"/>
                <w:lang w:val="en-GB"/>
              </w:rPr>
              <w:t>FR1 Specific Values</w:t>
            </w:r>
          </w:p>
        </w:tc>
      </w:tr>
      <w:tr w:rsidR="00AC3D73" w:rsidRPr="0089326B" w:rsidTr="00A34932">
        <w:tc>
          <w:tcPr>
            <w:tcW w:w="2410" w:type="dxa"/>
            <w:shd w:val="clear" w:color="auto" w:fill="D9E2F3"/>
            <w:vAlign w:val="center"/>
          </w:tcPr>
          <w:p w:rsidR="00AC3D73" w:rsidRPr="00721247" w:rsidRDefault="00AC3D73" w:rsidP="0071293A">
            <w:pPr>
              <w:pStyle w:val="3GPPText"/>
              <w:spacing w:before="0" w:after="0"/>
              <w:jc w:val="center"/>
              <w:rPr>
                <w:b/>
                <w:sz w:val="20"/>
                <w:lang w:val="en-GB"/>
              </w:rPr>
            </w:pPr>
            <w:r w:rsidRPr="00721247">
              <w:rPr>
                <w:b/>
                <w:sz w:val="20"/>
                <w:lang w:val="en-GB"/>
              </w:rPr>
              <w:t>gNB model parameters</w:t>
            </w:r>
          </w:p>
        </w:tc>
        <w:tc>
          <w:tcPr>
            <w:tcW w:w="7542" w:type="dxa"/>
            <w:shd w:val="clear" w:color="auto" w:fill="D9E2F3"/>
            <w:vAlign w:val="center"/>
          </w:tcPr>
          <w:p w:rsidR="00AC3D73" w:rsidRPr="00721247" w:rsidRDefault="00AC3D73" w:rsidP="0071293A">
            <w:pPr>
              <w:pStyle w:val="3GPPText"/>
              <w:spacing w:before="0" w:after="0"/>
              <w:jc w:val="center"/>
              <w:rPr>
                <w:b/>
                <w:sz w:val="20"/>
                <w:lang w:val="en-GB"/>
              </w:rPr>
            </w:pPr>
          </w:p>
        </w:tc>
      </w:tr>
      <w:tr w:rsidR="00AC3D73" w:rsidRPr="0089326B"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lastRenderedPageBreak/>
              <w:t>Total gNB TX Power, dBm</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49 dBm</w:t>
            </w:r>
          </w:p>
        </w:tc>
      </w:tr>
      <w:tr w:rsidR="00AC3D73" w:rsidRPr="0089326B"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gNB Antenna Configuration</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sv-SE"/>
              </w:rPr>
              <w:t xml:space="preserve">(M, N, P, Mg, Ng) = (8, 8, 2, 1, 1), </w:t>
            </w:r>
            <w:r w:rsidRPr="00721247" w:rsidDel="00012331">
              <w:rPr>
                <w:sz w:val="20"/>
                <w:lang w:val="sv-SE"/>
              </w:rPr>
              <w:t xml:space="preserve"> </w:t>
            </w:r>
            <w:r w:rsidRPr="00721247">
              <w:rPr>
                <w:sz w:val="20"/>
                <w:lang w:val="sv-SE"/>
              </w:rPr>
              <w:t>(dH, dV) = (0.5, 0.8)</w:t>
            </w:r>
            <w:r w:rsidRPr="00721247">
              <w:rPr>
                <w:sz w:val="20"/>
                <w:lang w:val="en-GB"/>
              </w:rPr>
              <w:t>λ</w:t>
            </w:r>
            <w:r w:rsidRPr="00721247">
              <w:rPr>
                <w:sz w:val="20"/>
                <w:lang w:val="sv-SE"/>
              </w:rPr>
              <w:t>, [TR 38.802]</w:t>
            </w:r>
          </w:p>
          <w:p w:rsidR="00AC3D73" w:rsidRPr="0049561D" w:rsidRDefault="00AC3D73" w:rsidP="0071293A">
            <w:pPr>
              <w:pStyle w:val="3GPPText"/>
              <w:spacing w:before="0" w:after="0"/>
              <w:jc w:val="left"/>
            </w:pPr>
            <w:r w:rsidRPr="00721247">
              <w:rPr>
                <w:sz w:val="20"/>
                <w:lang w:val="sv-SE"/>
              </w:rPr>
              <w:t>Apllicable for 2GHz and 4 GHz carrier frequency. Could be reconsidered for 2GHz</w:t>
            </w:r>
          </w:p>
        </w:tc>
      </w:tr>
      <w:tr w:rsidR="00AC3D73" w:rsidRPr="0089326B"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gNB Antenna Radiation Pattern</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 xml:space="preserve">Directional, 8dBi [TR 38.802], Please refer to </w:t>
            </w:r>
            <w:r w:rsidRPr="00721247">
              <w:rPr>
                <w:lang w:val="en-GB"/>
              </w:rPr>
              <w:t>Table X</w:t>
            </w:r>
          </w:p>
        </w:tc>
      </w:tr>
      <w:tr w:rsidR="00AC3D73" w:rsidRPr="0089326B" w:rsidTr="00A34932">
        <w:tc>
          <w:tcPr>
            <w:tcW w:w="2410" w:type="dxa"/>
            <w:shd w:val="clear" w:color="auto" w:fill="D9E2F3"/>
            <w:vAlign w:val="center"/>
          </w:tcPr>
          <w:p w:rsidR="00AC3D73" w:rsidRPr="00721247" w:rsidRDefault="00AC3D73" w:rsidP="0071293A">
            <w:pPr>
              <w:pStyle w:val="3GPPText"/>
              <w:spacing w:before="0" w:after="0"/>
              <w:jc w:val="center"/>
              <w:rPr>
                <w:b/>
                <w:sz w:val="20"/>
                <w:lang w:val="en-GB"/>
              </w:rPr>
            </w:pPr>
            <w:r w:rsidRPr="00721247">
              <w:rPr>
                <w:b/>
                <w:sz w:val="20"/>
                <w:lang w:val="en-GB"/>
              </w:rPr>
              <w:t>Propagation characteristics</w:t>
            </w:r>
          </w:p>
        </w:tc>
        <w:tc>
          <w:tcPr>
            <w:tcW w:w="7542" w:type="dxa"/>
            <w:shd w:val="clear" w:color="auto" w:fill="D9E2F3"/>
          </w:tcPr>
          <w:p w:rsidR="00AC3D73" w:rsidRPr="00721247" w:rsidRDefault="00AC3D73" w:rsidP="0071293A">
            <w:pPr>
              <w:pStyle w:val="3GPPText"/>
              <w:spacing w:before="0" w:after="0"/>
              <w:jc w:val="left"/>
              <w:rPr>
                <w:sz w:val="20"/>
                <w:lang w:val="en-GB"/>
              </w:rPr>
            </w:pPr>
          </w:p>
        </w:tc>
      </w:tr>
      <w:tr w:rsidR="00AC3D73" w:rsidRPr="0089326B" w:rsidTr="00A34932">
        <w:trPr>
          <w:trHeight w:val="447"/>
        </w:trPr>
        <w:tc>
          <w:tcPr>
            <w:tcW w:w="2410" w:type="dxa"/>
            <w:shd w:val="clear" w:color="auto" w:fill="auto"/>
            <w:vAlign w:val="center"/>
          </w:tcPr>
          <w:p w:rsidR="00AC3D73" w:rsidRPr="0089326B" w:rsidRDefault="00AC3D73" w:rsidP="0071293A">
            <w:r>
              <w:t>Channel Model</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According to 3GPP TR 38.901 (UMa scenario)</w:t>
            </w:r>
          </w:p>
        </w:tc>
      </w:tr>
      <w:tr w:rsidR="00AC3D73" w:rsidRPr="0089326B" w:rsidTr="00A34932">
        <w:trPr>
          <w:trHeight w:val="447"/>
        </w:trPr>
        <w:tc>
          <w:tcPr>
            <w:tcW w:w="2410" w:type="dxa"/>
            <w:shd w:val="clear" w:color="auto" w:fill="auto"/>
            <w:vAlign w:val="center"/>
          </w:tcPr>
          <w:p w:rsidR="00AC3D73" w:rsidRPr="00721247" w:rsidRDefault="00AC3D73" w:rsidP="0071293A">
            <w:pPr>
              <w:rPr>
                <w:highlight w:val="green"/>
              </w:rPr>
            </w:pPr>
            <w:r w:rsidRPr="00D66F73">
              <w:t>Penetration Loss</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sz w:val="20"/>
                <w:lang w:val="en-GB"/>
              </w:rPr>
              <w:t xml:space="preserve">For outdoor UEs: 0 dB, </w:t>
            </w:r>
            <w:r w:rsidRPr="00721247">
              <w:rPr>
                <w:sz w:val="20"/>
                <w:lang w:val="en-GB"/>
              </w:rPr>
              <w:br/>
              <w:t>For indoor UEs: 20 dB + 0.5 d2D-in, [TR 38.901]</w:t>
            </w:r>
          </w:p>
        </w:tc>
      </w:tr>
      <w:tr w:rsidR="00AC3D73" w:rsidRPr="0089326B" w:rsidTr="00A34932">
        <w:tc>
          <w:tcPr>
            <w:tcW w:w="2410" w:type="dxa"/>
            <w:shd w:val="clear" w:color="auto" w:fill="D9E2F3"/>
            <w:vAlign w:val="center"/>
          </w:tcPr>
          <w:p w:rsidR="00AC3D73" w:rsidRPr="00721247" w:rsidRDefault="00AC3D73" w:rsidP="0071293A">
            <w:pPr>
              <w:pStyle w:val="3GPPText"/>
              <w:spacing w:before="0" w:after="0"/>
              <w:jc w:val="center"/>
              <w:rPr>
                <w:b/>
                <w:sz w:val="20"/>
                <w:lang w:val="en-GB"/>
              </w:rPr>
            </w:pPr>
            <w:r w:rsidRPr="00721247">
              <w:rPr>
                <w:b/>
                <w:sz w:val="20"/>
                <w:lang w:val="en-GB"/>
              </w:rPr>
              <w:t>Layout considerations</w:t>
            </w:r>
          </w:p>
        </w:tc>
        <w:tc>
          <w:tcPr>
            <w:tcW w:w="7542" w:type="dxa"/>
            <w:shd w:val="clear" w:color="auto" w:fill="D9E2F3"/>
          </w:tcPr>
          <w:p w:rsidR="00AC3D73" w:rsidRPr="00721247" w:rsidRDefault="00AC3D73" w:rsidP="0071293A">
            <w:pPr>
              <w:pStyle w:val="3GPPText"/>
              <w:spacing w:before="0" w:after="0"/>
              <w:jc w:val="left"/>
              <w:rPr>
                <w:sz w:val="20"/>
                <w:lang w:val="en-GB"/>
              </w:rPr>
            </w:pPr>
          </w:p>
        </w:tc>
      </w:tr>
      <w:tr w:rsidR="00AC3D73" w:rsidRPr="0089326B"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Layout</w:t>
            </w:r>
          </w:p>
        </w:tc>
        <w:tc>
          <w:tcPr>
            <w:tcW w:w="7542" w:type="dxa"/>
            <w:shd w:val="clear" w:color="auto" w:fill="auto"/>
          </w:tcPr>
          <w:p w:rsidR="00AC3D73" w:rsidRPr="0049561D" w:rsidRDefault="00AC3D73" w:rsidP="0071293A">
            <w:pPr>
              <w:pStyle w:val="3GPPText"/>
              <w:spacing w:before="0" w:after="0"/>
              <w:jc w:val="left"/>
            </w:pPr>
            <w:r w:rsidRPr="00721247">
              <w:rPr>
                <w:b/>
                <w:sz w:val="20"/>
                <w:lang w:val="de-DE"/>
              </w:rPr>
              <w:t xml:space="preserve"> </w:t>
            </w:r>
            <w:r w:rsidRPr="00721247">
              <w:rPr>
                <w:sz w:val="20"/>
                <w:lang w:val="en-GB"/>
              </w:rPr>
              <w:t>Hexagonal grid, 19 or 7 macro sites, 3 sectors per site, ISD = 500m, [TR 38.802] Wrap-around is applied</w:t>
            </w:r>
          </w:p>
          <w:p w:rsidR="00AC3D73" w:rsidRPr="00721247" w:rsidRDefault="00AC3D73" w:rsidP="0071293A">
            <w:pPr>
              <w:pStyle w:val="3GPPText"/>
              <w:spacing w:before="0" w:after="0"/>
              <w:jc w:val="left"/>
              <w:rPr>
                <w:sz w:val="20"/>
                <w:lang w:val="en-GB"/>
              </w:rPr>
            </w:pPr>
            <w:r w:rsidRPr="00721247">
              <w:rPr>
                <w:sz w:val="20"/>
                <w:lang w:val="en-GB"/>
              </w:rPr>
              <w:t>Note: in case if interference considerations are not properly taken into account for 7 sites companies are encouraged to provide results for 19 sites</w:t>
            </w:r>
          </w:p>
        </w:tc>
      </w:tr>
      <w:tr w:rsidR="00AC3D73" w:rsidRPr="00D66F73"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Number of floors,</w:t>
            </w:r>
          </w:p>
          <w:p w:rsidR="00AC3D73" w:rsidRPr="00721247" w:rsidRDefault="00AC3D73" w:rsidP="0071293A">
            <w:pPr>
              <w:pStyle w:val="3GPPText"/>
              <w:spacing w:before="0" w:after="0"/>
              <w:jc w:val="center"/>
              <w:rPr>
                <w:sz w:val="20"/>
                <w:lang w:val="en-GB"/>
              </w:rPr>
            </w:pPr>
            <w:r w:rsidRPr="00721247">
              <w:rPr>
                <w:sz w:val="20"/>
                <w:lang w:val="en-GB"/>
              </w:rPr>
              <w:t>(floor height)</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8, (3m), [TR 37.857]</w:t>
            </w:r>
          </w:p>
        </w:tc>
      </w:tr>
      <w:tr w:rsidR="00AC3D73" w:rsidRPr="00D66F73"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drop procedure</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50% indoor and 50% outdoor uniformly distributed over the horizontal area (separate statistic)</w:t>
            </w:r>
          </w:p>
          <w:p w:rsidR="00AC3D73" w:rsidRPr="00721247" w:rsidRDefault="00AC3D73" w:rsidP="0071293A">
            <w:pPr>
              <w:pStyle w:val="3GPPText"/>
              <w:spacing w:before="0" w:after="0"/>
              <w:jc w:val="left"/>
              <w:rPr>
                <w:sz w:val="20"/>
                <w:u w:val="single"/>
                <w:lang w:val="en-GB"/>
              </w:rPr>
            </w:pPr>
          </w:p>
        </w:tc>
      </w:tr>
      <w:tr w:rsidR="00AC3D73" w:rsidRPr="00D66F73"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mobility (for modelling Doppler effects)</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Indoor: 3km/h / Outdoor: 60km/h</w:t>
            </w:r>
          </w:p>
        </w:tc>
      </w:tr>
      <w:tr w:rsidR="00AC3D73" w:rsidRPr="00D66F73"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antenna height</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1.5 m [TR 37.857]</w:t>
            </w:r>
          </w:p>
        </w:tc>
      </w:tr>
      <w:tr w:rsidR="00AC3D73" w:rsidRPr="00D66F73"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Min. gNB - UE distance (2D), m</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35m [TR 37.857]</w:t>
            </w:r>
          </w:p>
        </w:tc>
      </w:tr>
      <w:tr w:rsidR="00AC3D73" w:rsidRPr="0089326B" w:rsidTr="00A34932">
        <w:trPr>
          <w:trHeight w:val="350"/>
        </w:trPr>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gNB antenna height</w:t>
            </w:r>
          </w:p>
        </w:tc>
        <w:tc>
          <w:tcPr>
            <w:tcW w:w="75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Uniformly distributed [20-50] m</w:t>
            </w:r>
          </w:p>
        </w:tc>
      </w:tr>
    </w:tbl>
    <w:p w:rsidR="00AC3D73" w:rsidRPr="009106C4" w:rsidRDefault="00AC3D73" w:rsidP="00AD5D24">
      <w:pPr>
        <w:pStyle w:val="3GPPText"/>
      </w:pPr>
    </w:p>
    <w:p w:rsidR="00AC3D73" w:rsidRDefault="00AC3D73" w:rsidP="007B423E">
      <w:pPr>
        <w:pStyle w:val="Heading3"/>
      </w:pPr>
      <w:bookmarkStart w:id="23" w:name="_Toc525997567"/>
      <w:r>
        <w:t>P</w:t>
      </w:r>
      <w:r w:rsidRPr="00F25BD8">
        <w:t xml:space="preserve">otential </w:t>
      </w:r>
      <w:r>
        <w:t>Techniques for NR Positioning</w:t>
      </w:r>
      <w:bookmarkEnd w:id="23"/>
    </w:p>
    <w:p w:rsidR="00AC3D73" w:rsidRPr="00F7115E" w:rsidRDefault="00AC3D73" w:rsidP="00AC3D73">
      <w:pPr>
        <w:rPr>
          <w:lang w:eastAsia="x-none"/>
        </w:rPr>
      </w:pPr>
      <w:r w:rsidRPr="00F7115E">
        <w:rPr>
          <w:highlight w:val="green"/>
          <w:lang w:eastAsia="x-none"/>
        </w:rPr>
        <w:t>Agreement:</w:t>
      </w:r>
    </w:p>
    <w:p w:rsidR="00AC3D73" w:rsidRDefault="00AC3D73" w:rsidP="00A34932">
      <w:pPr>
        <w:pStyle w:val="3GPPAgreements"/>
      </w:pPr>
      <w:r>
        <w:t>The RAT dependent solutions considered for study include</w:t>
      </w:r>
    </w:p>
    <w:p w:rsidR="00AC3D73" w:rsidRDefault="00AC3D73" w:rsidP="00A34932">
      <w:pPr>
        <w:pStyle w:val="3GPPAgreements"/>
        <w:numPr>
          <w:ilvl w:val="1"/>
          <w:numId w:val="8"/>
        </w:numPr>
      </w:pPr>
      <w:r>
        <w:t>Downlink based solutions</w:t>
      </w:r>
    </w:p>
    <w:p w:rsidR="00AC3D73" w:rsidRDefault="00AC3D73" w:rsidP="00A34932">
      <w:pPr>
        <w:pStyle w:val="3GPPAgreements"/>
        <w:numPr>
          <w:ilvl w:val="1"/>
          <w:numId w:val="8"/>
        </w:numPr>
      </w:pPr>
      <w:r>
        <w:t>Downlink and uplink based solutions</w:t>
      </w:r>
    </w:p>
    <w:p w:rsidR="00AC3D73" w:rsidRDefault="00AC3D73" w:rsidP="00A34932">
      <w:pPr>
        <w:pStyle w:val="3GPPAgreements"/>
        <w:numPr>
          <w:ilvl w:val="1"/>
          <w:numId w:val="8"/>
        </w:numPr>
      </w:pPr>
      <w:r>
        <w:t>Uplink based solutions</w:t>
      </w:r>
    </w:p>
    <w:p w:rsidR="00BA51D3" w:rsidRDefault="00BA51D3" w:rsidP="00BA51D3">
      <w:pPr>
        <w:pStyle w:val="3GPPAgreements"/>
        <w:numPr>
          <w:ilvl w:val="0"/>
          <w:numId w:val="0"/>
        </w:numPr>
        <w:ind w:left="284" w:hanging="284"/>
      </w:pPr>
    </w:p>
    <w:p w:rsidR="00BA51D3" w:rsidRDefault="00BA51D3" w:rsidP="007B423E">
      <w:pPr>
        <w:pStyle w:val="Heading2"/>
      </w:pPr>
      <w:r w:rsidRPr="00782845">
        <w:t>Study on NR positioning support</w:t>
      </w:r>
      <w:r>
        <w:t xml:space="preserve"> – RAN1#95</w:t>
      </w:r>
    </w:p>
    <w:p w:rsidR="005050BE" w:rsidRDefault="005050BE" w:rsidP="005050BE">
      <w:pPr>
        <w:rPr>
          <w:lang w:eastAsia="x-none"/>
        </w:rPr>
      </w:pPr>
      <w:r w:rsidRPr="00A4643F">
        <w:rPr>
          <w:highlight w:val="green"/>
          <w:lang w:eastAsia="x-none"/>
        </w:rPr>
        <w:t>R1-</w:t>
      </w:r>
      <w:r w:rsidRPr="007B423E">
        <w:rPr>
          <w:highlight w:val="green"/>
          <w:lang w:eastAsia="x-none"/>
        </w:rPr>
        <w:t xml:space="preserve">1813589 </w:t>
      </w:r>
      <w:r w:rsidR="007B423E" w:rsidRPr="007B423E">
        <w:rPr>
          <w:highlight w:val="green"/>
          <w:lang w:eastAsia="x-none"/>
        </w:rPr>
        <w:t xml:space="preserve">TR 38.855 Study on NR positioning support v0.0.2 </w:t>
      </w:r>
      <w:r w:rsidRPr="007B423E">
        <w:rPr>
          <w:highlight w:val="green"/>
          <w:lang w:eastAsia="x-none"/>
        </w:rPr>
        <w:t>is endorsed</w:t>
      </w:r>
    </w:p>
    <w:p w:rsidR="005050BE" w:rsidRDefault="005050BE" w:rsidP="005050BE">
      <w:pPr>
        <w:rPr>
          <w:highlight w:val="green"/>
          <w:lang w:eastAsia="x-none"/>
        </w:rPr>
      </w:pPr>
      <w:r w:rsidRPr="00A4643F">
        <w:rPr>
          <w:highlight w:val="green"/>
          <w:lang w:eastAsia="x-none"/>
        </w:rPr>
        <w:t>The text pr</w:t>
      </w:r>
      <w:r w:rsidRPr="007B423E">
        <w:rPr>
          <w:highlight w:val="green"/>
          <w:lang w:eastAsia="x-none"/>
        </w:rPr>
        <w:t xml:space="preserve">oposals in R1-1813869 </w:t>
      </w:r>
      <w:r w:rsidR="007B423E" w:rsidRPr="007B423E">
        <w:rPr>
          <w:highlight w:val="green"/>
          <w:lang w:eastAsia="x-none"/>
        </w:rPr>
        <w:t>“Text proposal for deployment scenarios and evaluation methodologies for NR positioning</w:t>
      </w:r>
      <w:r w:rsidR="007B423E">
        <w:rPr>
          <w:highlight w:val="green"/>
          <w:lang w:eastAsia="x-none"/>
        </w:rPr>
        <w:t xml:space="preserve">” </w:t>
      </w:r>
      <w:r w:rsidRPr="00A4643F">
        <w:rPr>
          <w:highlight w:val="green"/>
          <w:lang w:eastAsia="x-none"/>
        </w:rPr>
        <w:t>are agreed for inclusion into the TR</w:t>
      </w:r>
    </w:p>
    <w:p w:rsidR="005050BE" w:rsidRDefault="005050BE" w:rsidP="005050BE">
      <w:pPr>
        <w:rPr>
          <w:lang w:eastAsia="x-none"/>
        </w:rPr>
      </w:pPr>
    </w:p>
    <w:p w:rsidR="005050BE" w:rsidRDefault="005050BE" w:rsidP="007B423E">
      <w:pPr>
        <w:pStyle w:val="Heading3"/>
      </w:pPr>
      <w:bookmarkStart w:id="24" w:name="_Toc529364830"/>
      <w:r>
        <w:t>Remaining Details on Requirements for NR Positioning</w:t>
      </w:r>
      <w:bookmarkEnd w:id="24"/>
    </w:p>
    <w:p w:rsidR="005050BE" w:rsidRDefault="005050BE" w:rsidP="005050BE">
      <w:pPr>
        <w:ind w:left="1440" w:hanging="1440"/>
        <w:rPr>
          <w:lang w:eastAsia="x-none"/>
        </w:rPr>
      </w:pPr>
      <w:r w:rsidRPr="00A4643F">
        <w:rPr>
          <w:highlight w:val="green"/>
          <w:lang w:eastAsia="x-none"/>
        </w:rPr>
        <w:t>Agreement:</w:t>
      </w:r>
    </w:p>
    <w:p w:rsidR="005050BE" w:rsidRDefault="005050BE" w:rsidP="005050BE">
      <w:pPr>
        <w:pStyle w:val="3GPPAgreements"/>
      </w:pPr>
      <w:r>
        <w:rPr>
          <w:rFonts w:hint="eastAsia"/>
        </w:rPr>
        <w:t>For commercial use cases, remove brackets from target performance requirements on horizontal positioning error tha</w:t>
      </w:r>
      <w:r>
        <w:t xml:space="preserve">t </w:t>
      </w:r>
      <w:r>
        <w:rPr>
          <w:rFonts w:hint="eastAsia"/>
        </w:rPr>
        <w:t>were agreed at the RAN1#94bis meeting</w:t>
      </w:r>
    </w:p>
    <w:p w:rsidR="005050BE" w:rsidRDefault="005050BE" w:rsidP="005050BE">
      <w:pPr>
        <w:pStyle w:val="3GPPAgreements"/>
      </w:pPr>
      <w:r>
        <w:rPr>
          <w:rFonts w:hint="eastAsia"/>
        </w:rPr>
        <w:t>Add Note:</w:t>
      </w:r>
    </w:p>
    <w:p w:rsidR="005050BE" w:rsidRDefault="005050BE" w:rsidP="005050BE">
      <w:pPr>
        <w:pStyle w:val="3GPPAgreements"/>
        <w:numPr>
          <w:ilvl w:val="1"/>
          <w:numId w:val="8"/>
        </w:numPr>
        <w:rPr>
          <w:lang w:eastAsia="x-none"/>
        </w:rPr>
      </w:pPr>
      <w:r>
        <w:rPr>
          <w:rFonts w:hint="eastAsia"/>
          <w:lang w:eastAsia="x-none"/>
        </w:rPr>
        <w:t xml:space="preserve">For </w:t>
      </w:r>
      <w:r>
        <w:rPr>
          <w:rFonts w:hint="eastAsia"/>
        </w:rPr>
        <w:t>commercial</w:t>
      </w:r>
      <w:r>
        <w:rPr>
          <w:rFonts w:hint="eastAsia"/>
          <w:lang w:eastAsia="x-none"/>
        </w:rPr>
        <w:t xml:space="preserve"> use cases, indoor deployment means indoor deployed UEs and gNBs</w:t>
      </w:r>
    </w:p>
    <w:p w:rsidR="005050BE" w:rsidRDefault="005050BE" w:rsidP="005050BE">
      <w:pPr>
        <w:pStyle w:val="3GPPAgreements"/>
        <w:numPr>
          <w:ilvl w:val="1"/>
          <w:numId w:val="8"/>
        </w:numPr>
        <w:rPr>
          <w:lang w:eastAsia="x-none"/>
        </w:rPr>
      </w:pPr>
      <w:r>
        <w:rPr>
          <w:rFonts w:hint="eastAsia"/>
          <w:lang w:eastAsia="x-none"/>
        </w:rPr>
        <w:lastRenderedPageBreak/>
        <w:t xml:space="preserve">For </w:t>
      </w:r>
      <w:r>
        <w:rPr>
          <w:rFonts w:hint="eastAsia"/>
        </w:rPr>
        <w:t>commercial</w:t>
      </w:r>
      <w:r>
        <w:rPr>
          <w:rFonts w:hint="eastAsia"/>
          <w:lang w:eastAsia="x-none"/>
        </w:rPr>
        <w:t xml:space="preserve"> use cases, outdoor deployment means outdoor deployed UEs and gNBs</w:t>
      </w:r>
    </w:p>
    <w:p w:rsidR="005050BE" w:rsidRDefault="005050BE" w:rsidP="005050BE">
      <w:pPr>
        <w:rPr>
          <w:lang w:eastAsia="x-none"/>
        </w:rPr>
      </w:pPr>
    </w:p>
    <w:p w:rsidR="005050BE" w:rsidRDefault="005050BE" w:rsidP="005050BE">
      <w:pPr>
        <w:rPr>
          <w:lang w:eastAsia="x-none"/>
        </w:rPr>
      </w:pPr>
      <w:r w:rsidRPr="00A4643F">
        <w:rPr>
          <w:highlight w:val="green"/>
          <w:lang w:eastAsia="x-none"/>
        </w:rPr>
        <w:t>Agreement:</w:t>
      </w:r>
    </w:p>
    <w:p w:rsidR="005050BE" w:rsidRDefault="005050BE" w:rsidP="005050BE">
      <w:pPr>
        <w:pStyle w:val="3GPPAgreements"/>
      </w:pPr>
      <w:r>
        <w:rPr>
          <w:rFonts w:hint="eastAsia"/>
        </w:rPr>
        <w:t>The following note is added under the regulatory and commercial NR positioning target requirements</w:t>
      </w:r>
    </w:p>
    <w:p w:rsidR="005050BE" w:rsidRDefault="005050BE" w:rsidP="005050BE">
      <w:pPr>
        <w:pStyle w:val="3GPPAgreements"/>
        <w:numPr>
          <w:ilvl w:val="1"/>
          <w:numId w:val="8"/>
        </w:numPr>
        <w:rPr>
          <w:lang w:eastAsia="x-none"/>
        </w:rPr>
      </w:pPr>
      <w:r>
        <w:rPr>
          <w:rFonts w:hint="eastAsia"/>
          <w:lang w:eastAsia="x-none"/>
        </w:rPr>
        <w:t xml:space="preserve">Note: It is </w:t>
      </w:r>
      <w:r>
        <w:rPr>
          <w:rFonts w:hint="eastAsia"/>
        </w:rPr>
        <w:t>understood</w:t>
      </w:r>
      <w:r>
        <w:rPr>
          <w:rFonts w:hint="eastAsia"/>
          <w:lang w:eastAsia="x-none"/>
        </w:rPr>
        <w:t xml:space="preserve"> that no single positioning technology has to meet all the requirements for every scenario</w:t>
      </w:r>
    </w:p>
    <w:p w:rsidR="005050BE" w:rsidRDefault="005050BE" w:rsidP="005050BE">
      <w:pPr>
        <w:rPr>
          <w:lang w:eastAsia="x-none"/>
        </w:rPr>
      </w:pPr>
    </w:p>
    <w:p w:rsidR="005050BE" w:rsidRDefault="005050BE" w:rsidP="007B423E">
      <w:pPr>
        <w:pStyle w:val="Heading3"/>
      </w:pPr>
      <w:bookmarkStart w:id="25" w:name="_Toc529364831"/>
      <w:r>
        <w:t>Remaining Details on Evaluation Methodology</w:t>
      </w:r>
      <w:bookmarkEnd w:id="25"/>
    </w:p>
    <w:p w:rsidR="005050BE" w:rsidRDefault="005050BE" w:rsidP="005050BE">
      <w:pPr>
        <w:ind w:left="1440" w:hanging="1440"/>
        <w:rPr>
          <w:lang w:eastAsia="x-none"/>
        </w:rPr>
      </w:pPr>
      <w:r w:rsidRPr="0032364A">
        <w:rPr>
          <w:highlight w:val="green"/>
          <w:lang w:eastAsia="x-none"/>
        </w:rPr>
        <w:t>Agreement:</w:t>
      </w:r>
    </w:p>
    <w:p w:rsidR="005050BE" w:rsidRDefault="005050BE" w:rsidP="005050BE">
      <w:pPr>
        <w:pStyle w:val="3GPPAgreements"/>
      </w:pPr>
      <w:r>
        <w:t>The evaluation methodology does not define any baseline reference signals.</w:t>
      </w:r>
    </w:p>
    <w:p w:rsidR="005050BE" w:rsidRDefault="005050BE" w:rsidP="005050BE">
      <w:pPr>
        <w:pStyle w:val="3GPPAgreements"/>
      </w:pPr>
      <w:r>
        <w:t>The results from the evaluations can potentially be used to select a subset of the reference signals studied as part of the evaluations when considering design options</w:t>
      </w:r>
    </w:p>
    <w:p w:rsidR="005050BE" w:rsidRDefault="005050BE" w:rsidP="005050BE">
      <w:pPr>
        <w:ind w:left="1440" w:hanging="1440"/>
        <w:rPr>
          <w:lang w:eastAsia="x-none"/>
        </w:rPr>
      </w:pPr>
    </w:p>
    <w:p w:rsidR="005050BE" w:rsidRPr="00A04095" w:rsidRDefault="005050BE" w:rsidP="005050BE">
      <w:pPr>
        <w:ind w:left="1440" w:hanging="1440"/>
        <w:rPr>
          <w:lang w:eastAsia="x-none"/>
        </w:rPr>
      </w:pPr>
      <w:r w:rsidRPr="00A04095">
        <w:rPr>
          <w:highlight w:val="green"/>
          <w:lang w:eastAsia="x-none"/>
        </w:rPr>
        <w:t>Agreement:</w:t>
      </w:r>
    </w:p>
    <w:p w:rsidR="005050BE" w:rsidRDefault="005050BE" w:rsidP="005050BE">
      <w:pPr>
        <w:pStyle w:val="3GPPAgreements"/>
      </w:pPr>
      <w:r w:rsidRPr="00A04095">
        <w:t>The existing channel models as provided in the TR 38.901 are used for NR positioning evaluation as a baseline.</w:t>
      </w:r>
    </w:p>
    <w:p w:rsidR="005050BE" w:rsidRPr="00A04095" w:rsidRDefault="005050BE" w:rsidP="005050BE">
      <w:pPr>
        <w:pStyle w:val="3GPPAgreements"/>
        <w:numPr>
          <w:ilvl w:val="1"/>
          <w:numId w:val="8"/>
        </w:numPr>
        <w:rPr>
          <w:lang w:eastAsia="x-none"/>
        </w:rPr>
      </w:pPr>
      <w:r w:rsidRPr="00A04095">
        <w:rPr>
          <w:lang w:eastAsia="x-none"/>
        </w:rPr>
        <w:t>Note: Companies can provide additional results and describe modifications made for NLOS channel model</w:t>
      </w:r>
    </w:p>
    <w:p w:rsidR="005050BE" w:rsidRDefault="005050BE" w:rsidP="005050BE">
      <w:pPr>
        <w:ind w:left="1440" w:hanging="1440"/>
        <w:rPr>
          <w:lang w:eastAsia="x-none"/>
        </w:rPr>
      </w:pPr>
    </w:p>
    <w:p w:rsidR="005050BE" w:rsidRDefault="005050BE" w:rsidP="007B423E">
      <w:pPr>
        <w:pStyle w:val="Heading3"/>
      </w:pPr>
      <w:bookmarkStart w:id="26" w:name="_Toc529364832"/>
      <w:r>
        <w:t>P</w:t>
      </w:r>
      <w:r w:rsidRPr="00F25BD8">
        <w:t xml:space="preserve">otential </w:t>
      </w:r>
      <w:r>
        <w:t>Techniques for NR Positioning</w:t>
      </w:r>
      <w:bookmarkEnd w:id="26"/>
    </w:p>
    <w:p w:rsidR="005050BE" w:rsidRDefault="005050BE" w:rsidP="005050BE">
      <w:pPr>
        <w:rPr>
          <w:lang w:eastAsia="x-none"/>
        </w:rPr>
      </w:pPr>
      <w:r w:rsidRPr="000326BE">
        <w:rPr>
          <w:highlight w:val="green"/>
          <w:lang w:eastAsia="x-none"/>
        </w:rPr>
        <w:t>Agreement:</w:t>
      </w:r>
    </w:p>
    <w:p w:rsidR="005050BE" w:rsidRPr="00F22E4F" w:rsidRDefault="005050BE" w:rsidP="005050BE">
      <w:pPr>
        <w:pStyle w:val="3GPPAgreements"/>
      </w:pPr>
      <w:r w:rsidRPr="00F22E4F">
        <w:t>The following candidate techniques are considered for study of DL positioning:</w:t>
      </w:r>
    </w:p>
    <w:p w:rsidR="005050BE" w:rsidRPr="0036399B" w:rsidRDefault="005050BE" w:rsidP="005050BE">
      <w:pPr>
        <w:pStyle w:val="3GPPAgreements"/>
        <w:numPr>
          <w:ilvl w:val="1"/>
          <w:numId w:val="8"/>
        </w:numPr>
        <w:rPr>
          <w:lang w:eastAsia="x-none"/>
        </w:rPr>
      </w:pPr>
      <w:r w:rsidRPr="0036399B">
        <w:rPr>
          <w:lang w:eastAsia="x-none"/>
        </w:rPr>
        <w:t xml:space="preserve">Timing based </w:t>
      </w:r>
      <w:r w:rsidRPr="0036399B">
        <w:t>techniques</w:t>
      </w:r>
      <w:r w:rsidRPr="0036399B">
        <w:rPr>
          <w:lang w:eastAsia="x-none"/>
        </w:rPr>
        <w:t xml:space="preserve"> </w:t>
      </w:r>
    </w:p>
    <w:p w:rsidR="005050BE" w:rsidRPr="0036399B" w:rsidRDefault="005050BE" w:rsidP="005050BE">
      <w:pPr>
        <w:pStyle w:val="3GPPAgreements"/>
        <w:numPr>
          <w:ilvl w:val="2"/>
          <w:numId w:val="8"/>
        </w:numPr>
        <w:rPr>
          <w:lang w:eastAsia="x-none"/>
        </w:rPr>
      </w:pPr>
      <w:r w:rsidRPr="0036399B">
        <w:rPr>
          <w:lang w:eastAsia="x-none"/>
        </w:rPr>
        <w:t>Timing of arrival path(s)</w:t>
      </w:r>
    </w:p>
    <w:p w:rsidR="005050BE" w:rsidRPr="0036399B" w:rsidRDefault="005050BE" w:rsidP="005050BE">
      <w:pPr>
        <w:pStyle w:val="3GPPAgreements"/>
        <w:numPr>
          <w:ilvl w:val="2"/>
          <w:numId w:val="8"/>
        </w:numPr>
        <w:rPr>
          <w:lang w:eastAsia="x-none"/>
        </w:rPr>
      </w:pPr>
      <w:r w:rsidRPr="0036399B">
        <w:rPr>
          <w:lang w:eastAsia="x-none"/>
        </w:rPr>
        <w:t>Phase difference based techniques</w:t>
      </w:r>
    </w:p>
    <w:p w:rsidR="005050BE" w:rsidRPr="0036399B" w:rsidRDefault="005050BE" w:rsidP="005050BE">
      <w:pPr>
        <w:pStyle w:val="3GPPAgreements"/>
        <w:numPr>
          <w:ilvl w:val="3"/>
          <w:numId w:val="8"/>
        </w:numPr>
        <w:rPr>
          <w:lang w:eastAsia="x-none"/>
        </w:rPr>
      </w:pPr>
      <w:r w:rsidRPr="0036399B">
        <w:rPr>
          <w:lang w:eastAsia="x-none"/>
        </w:rPr>
        <w:t>Note: feasibility needs to be further assessed</w:t>
      </w:r>
    </w:p>
    <w:p w:rsidR="005050BE" w:rsidRPr="0036399B" w:rsidRDefault="005050BE" w:rsidP="005050BE">
      <w:pPr>
        <w:pStyle w:val="3GPPAgreements"/>
        <w:numPr>
          <w:ilvl w:val="1"/>
          <w:numId w:val="8"/>
        </w:numPr>
        <w:rPr>
          <w:lang w:eastAsia="x-none"/>
        </w:rPr>
      </w:pPr>
      <w:r w:rsidRPr="0036399B">
        <w:rPr>
          <w:lang w:eastAsia="x-none"/>
        </w:rPr>
        <w:t xml:space="preserve">Angle-based </w:t>
      </w:r>
      <w:r w:rsidRPr="0036399B">
        <w:t>techniques</w:t>
      </w:r>
    </w:p>
    <w:p w:rsidR="005050BE" w:rsidRPr="0036399B" w:rsidRDefault="005050BE" w:rsidP="005050BE">
      <w:pPr>
        <w:pStyle w:val="3GPPAgreements"/>
        <w:numPr>
          <w:ilvl w:val="2"/>
          <w:numId w:val="8"/>
        </w:numPr>
        <w:rPr>
          <w:lang w:eastAsia="x-none"/>
        </w:rPr>
      </w:pPr>
      <w:r w:rsidRPr="0036399B">
        <w:rPr>
          <w:lang w:eastAsia="x-none"/>
        </w:rPr>
        <w:t>Downlink angle</w:t>
      </w:r>
      <w:r>
        <w:rPr>
          <w:lang w:eastAsia="x-none"/>
        </w:rPr>
        <w:t>(s)</w:t>
      </w:r>
      <w:r w:rsidRPr="0036399B">
        <w:rPr>
          <w:lang w:eastAsia="x-none"/>
        </w:rPr>
        <w:t xml:space="preserve"> of departure </w:t>
      </w:r>
    </w:p>
    <w:p w:rsidR="005050BE" w:rsidRPr="0036399B" w:rsidRDefault="005050BE" w:rsidP="005050BE">
      <w:pPr>
        <w:pStyle w:val="3GPPAgreements"/>
        <w:numPr>
          <w:ilvl w:val="2"/>
          <w:numId w:val="8"/>
        </w:numPr>
        <w:rPr>
          <w:lang w:eastAsia="x-none"/>
        </w:rPr>
      </w:pPr>
      <w:r w:rsidRPr="0036399B">
        <w:rPr>
          <w:lang w:eastAsia="x-none"/>
        </w:rPr>
        <w:t>Downlink angle</w:t>
      </w:r>
      <w:r>
        <w:rPr>
          <w:lang w:eastAsia="x-none"/>
        </w:rPr>
        <w:t>(s)</w:t>
      </w:r>
      <w:r w:rsidRPr="0036399B">
        <w:rPr>
          <w:lang w:eastAsia="x-none"/>
        </w:rPr>
        <w:t xml:space="preserve"> of arrival </w:t>
      </w:r>
    </w:p>
    <w:p w:rsidR="005050BE" w:rsidRPr="0036399B" w:rsidRDefault="005050BE" w:rsidP="005050BE">
      <w:pPr>
        <w:pStyle w:val="3GPPAgreements"/>
        <w:numPr>
          <w:ilvl w:val="1"/>
          <w:numId w:val="8"/>
        </w:numPr>
        <w:rPr>
          <w:lang w:eastAsia="x-none"/>
        </w:rPr>
      </w:pPr>
      <w:r w:rsidRPr="0036399B">
        <w:rPr>
          <w:lang w:eastAsia="x-none"/>
        </w:rPr>
        <w:t xml:space="preserve">Carrier-phase </w:t>
      </w:r>
      <w:r w:rsidRPr="0036399B">
        <w:t>based</w:t>
      </w:r>
      <w:r w:rsidRPr="0036399B">
        <w:rPr>
          <w:lang w:eastAsia="x-none"/>
        </w:rPr>
        <w:t xml:space="preserve"> techniques</w:t>
      </w:r>
    </w:p>
    <w:p w:rsidR="005050BE" w:rsidRPr="0036399B" w:rsidRDefault="005050BE" w:rsidP="005050BE">
      <w:pPr>
        <w:pStyle w:val="3GPPAgreements"/>
        <w:numPr>
          <w:ilvl w:val="2"/>
          <w:numId w:val="8"/>
        </w:numPr>
        <w:rPr>
          <w:lang w:eastAsia="x-none"/>
        </w:rPr>
      </w:pPr>
      <w:r w:rsidRPr="0036399B">
        <w:rPr>
          <w:lang w:eastAsia="x-none"/>
        </w:rPr>
        <w:t>Note: feasibility needs to be further assessed</w:t>
      </w:r>
    </w:p>
    <w:p w:rsidR="005050BE" w:rsidRDefault="005050BE" w:rsidP="005050BE">
      <w:pPr>
        <w:pStyle w:val="3GPPAgreements"/>
        <w:numPr>
          <w:ilvl w:val="1"/>
          <w:numId w:val="8"/>
        </w:numPr>
        <w:rPr>
          <w:lang w:eastAsia="x-none"/>
        </w:rPr>
      </w:pPr>
      <w:r w:rsidRPr="0036399B">
        <w:rPr>
          <w:lang w:eastAsia="x-none"/>
        </w:rPr>
        <w:t xml:space="preserve">Received </w:t>
      </w:r>
      <w:r w:rsidRPr="0036399B">
        <w:t>reference</w:t>
      </w:r>
      <w:r w:rsidRPr="0036399B">
        <w:rPr>
          <w:lang w:eastAsia="x-none"/>
        </w:rPr>
        <w:t xml:space="preserve"> signal power based techniques</w:t>
      </w:r>
    </w:p>
    <w:p w:rsidR="005050BE" w:rsidRPr="000326BE" w:rsidRDefault="005050BE" w:rsidP="005050BE">
      <w:pPr>
        <w:pStyle w:val="3GPPAgreements"/>
        <w:numPr>
          <w:ilvl w:val="1"/>
          <w:numId w:val="8"/>
        </w:numPr>
        <w:rPr>
          <w:lang w:eastAsia="x-none"/>
        </w:rPr>
      </w:pPr>
      <w:r w:rsidRPr="00F22E4F">
        <w:rPr>
          <w:lang w:eastAsia="x-none"/>
        </w:rPr>
        <w:t xml:space="preserve">Cell ID and TRP </w:t>
      </w:r>
      <w:r w:rsidRPr="00F22E4F">
        <w:t>related</w:t>
      </w:r>
      <w:r w:rsidRPr="00F22E4F">
        <w:rPr>
          <w:lang w:eastAsia="x-none"/>
        </w:rPr>
        <w:t xml:space="preserve"> information (e.g. RS resource </w:t>
      </w:r>
      <w:r>
        <w:rPr>
          <w:lang w:eastAsia="x-none"/>
        </w:rPr>
        <w:t xml:space="preserve">and/or resource set </w:t>
      </w:r>
      <w:r w:rsidRPr="00F22E4F">
        <w:rPr>
          <w:lang w:eastAsia="x-none"/>
        </w:rPr>
        <w:t>ID)</w:t>
      </w:r>
    </w:p>
    <w:p w:rsidR="005050BE" w:rsidRDefault="005050BE" w:rsidP="005050BE">
      <w:pPr>
        <w:rPr>
          <w:lang w:eastAsia="x-none"/>
        </w:rPr>
      </w:pPr>
    </w:p>
    <w:p w:rsidR="005050BE" w:rsidRDefault="005050BE" w:rsidP="005050BE">
      <w:pPr>
        <w:rPr>
          <w:lang w:eastAsia="x-none"/>
        </w:rPr>
      </w:pPr>
      <w:r w:rsidRPr="000326BE">
        <w:rPr>
          <w:highlight w:val="green"/>
          <w:lang w:eastAsia="x-none"/>
        </w:rPr>
        <w:t>Agreement:</w:t>
      </w:r>
    </w:p>
    <w:p w:rsidR="005050BE" w:rsidRPr="000326BE" w:rsidRDefault="005050BE" w:rsidP="005050BE">
      <w:pPr>
        <w:pStyle w:val="3GPPAgreements"/>
      </w:pPr>
      <w:r w:rsidRPr="000326BE">
        <w:t>The following candidate techniques are considered for study of UL positioning:</w:t>
      </w:r>
    </w:p>
    <w:p w:rsidR="005050BE" w:rsidRDefault="005050BE" w:rsidP="005050BE">
      <w:pPr>
        <w:pStyle w:val="3GPPAgreements"/>
        <w:numPr>
          <w:ilvl w:val="1"/>
          <w:numId w:val="8"/>
        </w:numPr>
        <w:rPr>
          <w:lang w:eastAsia="x-none"/>
        </w:rPr>
      </w:pPr>
      <w:r w:rsidRPr="000326BE">
        <w:rPr>
          <w:lang w:eastAsia="x-none"/>
        </w:rPr>
        <w:t xml:space="preserve">Timing based </w:t>
      </w:r>
      <w:r w:rsidRPr="000326BE">
        <w:t>techniques</w:t>
      </w:r>
      <w:r w:rsidRPr="000326BE">
        <w:rPr>
          <w:lang w:eastAsia="x-none"/>
        </w:rPr>
        <w:t xml:space="preserve"> </w:t>
      </w:r>
    </w:p>
    <w:p w:rsidR="005050BE" w:rsidRPr="000326BE" w:rsidRDefault="005050BE" w:rsidP="00F900F7">
      <w:pPr>
        <w:numPr>
          <w:ilvl w:val="1"/>
          <w:numId w:val="24"/>
        </w:numPr>
        <w:overflowPunct/>
        <w:autoSpaceDE/>
        <w:autoSpaceDN/>
        <w:adjustRightInd/>
        <w:spacing w:after="0"/>
        <w:textAlignment w:val="auto"/>
        <w:rPr>
          <w:lang w:val="en-US" w:eastAsia="x-none"/>
        </w:rPr>
      </w:pPr>
      <w:r w:rsidRPr="000326BE">
        <w:rPr>
          <w:lang w:val="en-US" w:eastAsia="x-none"/>
        </w:rPr>
        <w:t>Timing of arrival path(s)</w:t>
      </w:r>
    </w:p>
    <w:p w:rsidR="005050BE" w:rsidRDefault="005050BE" w:rsidP="005050BE">
      <w:pPr>
        <w:pStyle w:val="3GPPAgreements"/>
        <w:numPr>
          <w:ilvl w:val="1"/>
          <w:numId w:val="8"/>
        </w:numPr>
      </w:pPr>
      <w:r w:rsidRPr="000326BE">
        <w:t>Angle-based techniques</w:t>
      </w:r>
    </w:p>
    <w:p w:rsidR="005050BE" w:rsidRDefault="005050BE" w:rsidP="00F900F7">
      <w:pPr>
        <w:numPr>
          <w:ilvl w:val="1"/>
          <w:numId w:val="24"/>
        </w:numPr>
        <w:overflowPunct/>
        <w:autoSpaceDE/>
        <w:autoSpaceDN/>
        <w:adjustRightInd/>
        <w:spacing w:after="0"/>
        <w:textAlignment w:val="auto"/>
        <w:rPr>
          <w:lang w:val="en-US" w:eastAsia="x-none"/>
        </w:rPr>
      </w:pPr>
      <w:r w:rsidRPr="000326BE">
        <w:rPr>
          <w:lang w:val="en-US" w:eastAsia="x-none"/>
        </w:rPr>
        <w:t>Uplink angle</w:t>
      </w:r>
      <w:r>
        <w:rPr>
          <w:lang w:val="en-US" w:eastAsia="x-none"/>
        </w:rPr>
        <w:t>(s)</w:t>
      </w:r>
      <w:r w:rsidRPr="000326BE">
        <w:rPr>
          <w:lang w:val="en-US" w:eastAsia="x-none"/>
        </w:rPr>
        <w:t xml:space="preserve"> of departure </w:t>
      </w:r>
    </w:p>
    <w:p w:rsidR="005050BE" w:rsidRPr="000326BE" w:rsidRDefault="005050BE" w:rsidP="00F900F7">
      <w:pPr>
        <w:numPr>
          <w:ilvl w:val="1"/>
          <w:numId w:val="24"/>
        </w:numPr>
        <w:overflowPunct/>
        <w:autoSpaceDE/>
        <w:autoSpaceDN/>
        <w:adjustRightInd/>
        <w:spacing w:after="0"/>
        <w:textAlignment w:val="auto"/>
        <w:rPr>
          <w:lang w:val="en-US" w:eastAsia="x-none"/>
        </w:rPr>
      </w:pPr>
      <w:r w:rsidRPr="000326BE">
        <w:t>Uplink angle</w:t>
      </w:r>
      <w:r>
        <w:t>(s)</w:t>
      </w:r>
      <w:r w:rsidRPr="000326BE">
        <w:t xml:space="preserve"> of arrival </w:t>
      </w:r>
    </w:p>
    <w:p w:rsidR="005050BE" w:rsidRDefault="005050BE" w:rsidP="005050BE">
      <w:pPr>
        <w:pStyle w:val="3GPPAgreements"/>
        <w:numPr>
          <w:ilvl w:val="1"/>
          <w:numId w:val="8"/>
        </w:numPr>
        <w:rPr>
          <w:lang w:eastAsia="x-none"/>
        </w:rPr>
      </w:pPr>
      <w:r w:rsidRPr="000326BE">
        <w:rPr>
          <w:lang w:eastAsia="x-none"/>
        </w:rPr>
        <w:t xml:space="preserve">Carrier-phase based </w:t>
      </w:r>
      <w:r w:rsidRPr="000326BE">
        <w:t>techniques</w:t>
      </w:r>
    </w:p>
    <w:p w:rsidR="005050BE" w:rsidRDefault="005050BE" w:rsidP="00F900F7">
      <w:pPr>
        <w:numPr>
          <w:ilvl w:val="1"/>
          <w:numId w:val="24"/>
        </w:numPr>
        <w:overflowPunct/>
        <w:autoSpaceDE/>
        <w:autoSpaceDN/>
        <w:adjustRightInd/>
        <w:spacing w:after="0"/>
        <w:textAlignment w:val="auto"/>
        <w:rPr>
          <w:lang w:val="en-US" w:eastAsia="x-none"/>
        </w:rPr>
      </w:pPr>
      <w:r w:rsidRPr="000326BE">
        <w:rPr>
          <w:lang w:val="en-US" w:eastAsia="x-none"/>
        </w:rPr>
        <w:t>Note: feasibility needs to be further assessed</w:t>
      </w:r>
    </w:p>
    <w:p w:rsidR="005050BE" w:rsidRPr="000326BE" w:rsidRDefault="005050BE" w:rsidP="005050BE">
      <w:pPr>
        <w:pStyle w:val="3GPPAgreements"/>
        <w:numPr>
          <w:ilvl w:val="1"/>
          <w:numId w:val="8"/>
        </w:numPr>
        <w:rPr>
          <w:lang w:eastAsia="x-none"/>
        </w:rPr>
      </w:pPr>
      <w:r w:rsidRPr="000326BE">
        <w:rPr>
          <w:lang w:eastAsia="x-none"/>
        </w:rPr>
        <w:t xml:space="preserve">Received reference </w:t>
      </w:r>
      <w:r w:rsidRPr="000326BE">
        <w:t>signal</w:t>
      </w:r>
      <w:r w:rsidRPr="000326BE">
        <w:rPr>
          <w:lang w:eastAsia="x-none"/>
        </w:rPr>
        <w:t xml:space="preserve"> power based techniques</w:t>
      </w:r>
    </w:p>
    <w:p w:rsidR="005050BE" w:rsidRDefault="005050BE" w:rsidP="005050BE">
      <w:pPr>
        <w:rPr>
          <w:lang w:val="en-US" w:eastAsia="x-none"/>
        </w:rPr>
      </w:pPr>
    </w:p>
    <w:p w:rsidR="005050BE" w:rsidRDefault="005050BE" w:rsidP="005050BE">
      <w:pPr>
        <w:rPr>
          <w:lang w:val="en-US" w:eastAsia="x-none"/>
        </w:rPr>
      </w:pPr>
      <w:r w:rsidRPr="00C13963">
        <w:rPr>
          <w:highlight w:val="green"/>
          <w:lang w:val="en-US" w:eastAsia="x-none"/>
        </w:rPr>
        <w:t>Agreement:</w:t>
      </w:r>
    </w:p>
    <w:p w:rsidR="005050BE" w:rsidRPr="00C13963" w:rsidRDefault="005050BE" w:rsidP="005050BE">
      <w:pPr>
        <w:pStyle w:val="3GPPAgreements"/>
      </w:pPr>
      <w:r>
        <w:t>T</w:t>
      </w:r>
      <w:r w:rsidRPr="00C13963">
        <w:t>he following candidate techniques are considered for study of DL and UL positioning:</w:t>
      </w:r>
    </w:p>
    <w:p w:rsidR="005050BE" w:rsidRDefault="005050BE" w:rsidP="005050BE">
      <w:pPr>
        <w:pStyle w:val="3GPPAgreements"/>
        <w:numPr>
          <w:ilvl w:val="1"/>
          <w:numId w:val="8"/>
        </w:numPr>
        <w:rPr>
          <w:lang w:eastAsia="x-none"/>
        </w:rPr>
      </w:pPr>
      <w:r w:rsidRPr="00C13963">
        <w:rPr>
          <w:lang w:eastAsia="x-none"/>
        </w:rPr>
        <w:t>Timing based techniques</w:t>
      </w:r>
    </w:p>
    <w:p w:rsidR="005050BE" w:rsidRDefault="005050BE" w:rsidP="005050BE">
      <w:pPr>
        <w:pStyle w:val="3GPPAgreements"/>
        <w:numPr>
          <w:ilvl w:val="2"/>
          <w:numId w:val="8"/>
        </w:numPr>
        <w:rPr>
          <w:lang w:eastAsia="x-none"/>
        </w:rPr>
      </w:pPr>
      <w:r w:rsidRPr="00C13963">
        <w:rPr>
          <w:lang w:eastAsia="x-none"/>
        </w:rPr>
        <w:t>Round trip time measurement including support for multiple TRPs</w:t>
      </w:r>
    </w:p>
    <w:p w:rsidR="005050BE" w:rsidRDefault="005050BE" w:rsidP="005050BE">
      <w:pPr>
        <w:pStyle w:val="3GPPAgreements"/>
        <w:numPr>
          <w:ilvl w:val="1"/>
          <w:numId w:val="8"/>
        </w:numPr>
        <w:rPr>
          <w:lang w:eastAsia="x-none"/>
        </w:rPr>
      </w:pPr>
      <w:r w:rsidRPr="00C13963">
        <w:rPr>
          <w:lang w:eastAsia="x-none"/>
        </w:rPr>
        <w:t>Combination of DL and UL techniques for NR positioning</w:t>
      </w:r>
    </w:p>
    <w:p w:rsidR="005050BE" w:rsidRPr="00C13963" w:rsidRDefault="005050BE" w:rsidP="005050BE">
      <w:pPr>
        <w:pStyle w:val="3GPPAgreements"/>
        <w:numPr>
          <w:ilvl w:val="2"/>
          <w:numId w:val="8"/>
        </w:numPr>
        <w:rPr>
          <w:lang w:eastAsia="x-none"/>
        </w:rPr>
      </w:pPr>
      <w:r w:rsidRPr="00C13963">
        <w:rPr>
          <w:lang w:eastAsia="x-none"/>
        </w:rPr>
        <w:t>e.g. E-CID like techniques (including one or multiple cells)</w:t>
      </w:r>
    </w:p>
    <w:p w:rsidR="005050BE" w:rsidRDefault="005050BE" w:rsidP="005050BE">
      <w:pPr>
        <w:rPr>
          <w:lang w:val="en-US" w:eastAsia="x-none"/>
        </w:rPr>
      </w:pPr>
    </w:p>
    <w:p w:rsidR="005050BE" w:rsidRDefault="005050BE" w:rsidP="005050BE">
      <w:pPr>
        <w:rPr>
          <w:lang w:val="en-US" w:eastAsia="x-none"/>
        </w:rPr>
      </w:pPr>
      <w:r w:rsidRPr="00590526">
        <w:rPr>
          <w:highlight w:val="green"/>
          <w:lang w:val="en-US" w:eastAsia="x-none"/>
        </w:rPr>
        <w:t>Agreement:</w:t>
      </w:r>
    </w:p>
    <w:p w:rsidR="005050BE" w:rsidRDefault="005050BE" w:rsidP="005050BE">
      <w:pPr>
        <w:pStyle w:val="3GPPAgreements"/>
      </w:pPr>
      <w:r w:rsidRPr="00C13963">
        <w:rPr>
          <w:rFonts w:hint="eastAsia"/>
        </w:rPr>
        <w:t>Combination of DL, UL and DL + UL techniques can be used for NR positioning</w:t>
      </w:r>
    </w:p>
    <w:p w:rsidR="005050BE" w:rsidRDefault="005050BE" w:rsidP="005050BE">
      <w:pPr>
        <w:pStyle w:val="3GPPAgreements"/>
      </w:pPr>
      <w:r>
        <w:t>Combination of RAT-dependent and RAT-independent techniques can be considered for NR positioning</w:t>
      </w:r>
    </w:p>
    <w:p w:rsidR="005050BE" w:rsidRDefault="005050BE" w:rsidP="005050BE">
      <w:pPr>
        <w:rPr>
          <w:lang w:val="en-US" w:eastAsia="x-none"/>
        </w:rPr>
      </w:pPr>
    </w:p>
    <w:p w:rsidR="005050BE" w:rsidRDefault="005050BE" w:rsidP="005050BE">
      <w:pPr>
        <w:rPr>
          <w:lang w:val="en-US" w:eastAsia="x-none"/>
        </w:rPr>
      </w:pPr>
      <w:r w:rsidRPr="0067057E">
        <w:rPr>
          <w:highlight w:val="green"/>
          <w:lang w:val="en-US" w:eastAsia="x-none"/>
        </w:rPr>
        <w:t>Agreement:</w:t>
      </w:r>
    </w:p>
    <w:p w:rsidR="005050BE" w:rsidRPr="0067057E" w:rsidRDefault="005050BE" w:rsidP="005050BE">
      <w:pPr>
        <w:pStyle w:val="3GPPAgreements"/>
      </w:pPr>
      <w:r w:rsidRPr="0067057E">
        <w:t xml:space="preserve">The following candidate reference signals were identified for DL positioning evaluation and are </w:t>
      </w:r>
      <w:r>
        <w:t xml:space="preserve">to be </w:t>
      </w:r>
      <w:r w:rsidRPr="0067057E">
        <w:t>further studied</w:t>
      </w:r>
    </w:p>
    <w:p w:rsidR="005050BE" w:rsidRDefault="005050BE" w:rsidP="005050BE">
      <w:pPr>
        <w:pStyle w:val="3GPPAgreements"/>
        <w:numPr>
          <w:ilvl w:val="1"/>
          <w:numId w:val="8"/>
        </w:numPr>
        <w:rPr>
          <w:lang w:eastAsia="x-none"/>
        </w:rPr>
      </w:pPr>
      <w:r w:rsidRPr="0067057E">
        <w:rPr>
          <w:rFonts w:hint="eastAsia"/>
          <w:lang w:eastAsia="x-none"/>
        </w:rPr>
        <w:t>NR CSI-RS (including TRS configuration)</w:t>
      </w:r>
    </w:p>
    <w:p w:rsidR="005050BE" w:rsidRDefault="005050BE" w:rsidP="005050BE">
      <w:pPr>
        <w:pStyle w:val="3GPPAgreements"/>
        <w:numPr>
          <w:ilvl w:val="1"/>
          <w:numId w:val="8"/>
        </w:numPr>
        <w:rPr>
          <w:lang w:eastAsia="x-none"/>
        </w:rPr>
      </w:pPr>
      <w:r w:rsidRPr="0067057E">
        <w:rPr>
          <w:rFonts w:hint="eastAsia"/>
          <w:lang w:eastAsia="x-none"/>
        </w:rPr>
        <w:t>NR Synchronization Signals (SSBs)</w:t>
      </w:r>
    </w:p>
    <w:p w:rsidR="005050BE" w:rsidRDefault="005050BE" w:rsidP="005050BE">
      <w:pPr>
        <w:pStyle w:val="3GPPAgreements"/>
        <w:numPr>
          <w:ilvl w:val="1"/>
          <w:numId w:val="8"/>
        </w:numPr>
        <w:rPr>
          <w:lang w:eastAsia="x-none"/>
        </w:rPr>
      </w:pPr>
      <w:r w:rsidRPr="0067057E">
        <w:rPr>
          <w:rFonts w:hint="eastAsia"/>
          <w:lang w:eastAsia="x-none"/>
        </w:rPr>
        <w:t>New DL positioning reference signals (DL PRS)</w:t>
      </w:r>
    </w:p>
    <w:p w:rsidR="005050BE" w:rsidRDefault="005050BE" w:rsidP="005050BE">
      <w:pPr>
        <w:rPr>
          <w:lang w:val="en-US" w:eastAsia="x-none"/>
        </w:rPr>
      </w:pPr>
    </w:p>
    <w:p w:rsidR="005050BE" w:rsidRDefault="005050BE" w:rsidP="005050BE">
      <w:pPr>
        <w:rPr>
          <w:lang w:val="en-US" w:eastAsia="x-none"/>
        </w:rPr>
      </w:pPr>
      <w:r w:rsidRPr="0067057E">
        <w:rPr>
          <w:highlight w:val="green"/>
          <w:lang w:val="en-US" w:eastAsia="x-none"/>
        </w:rPr>
        <w:t>Agreement:</w:t>
      </w:r>
    </w:p>
    <w:p w:rsidR="005050BE" w:rsidRPr="0067057E" w:rsidRDefault="005050BE" w:rsidP="005050BE">
      <w:pPr>
        <w:pStyle w:val="3GPPAgreements"/>
      </w:pPr>
      <w:r w:rsidRPr="0067057E">
        <w:t>The following candidate reference signals were identified for UL positioning evaluation and are</w:t>
      </w:r>
      <w:r>
        <w:t xml:space="preserve"> to be</w:t>
      </w:r>
      <w:r w:rsidRPr="0067057E">
        <w:t xml:space="preserve"> further studied</w:t>
      </w:r>
    </w:p>
    <w:p w:rsidR="005050BE" w:rsidRPr="0067057E" w:rsidRDefault="005050BE" w:rsidP="005050BE">
      <w:pPr>
        <w:pStyle w:val="3GPPAgreements"/>
        <w:numPr>
          <w:ilvl w:val="1"/>
          <w:numId w:val="8"/>
        </w:numPr>
        <w:rPr>
          <w:lang w:eastAsia="x-none"/>
        </w:rPr>
      </w:pPr>
      <w:r w:rsidRPr="0067057E">
        <w:rPr>
          <w:lang w:eastAsia="x-none"/>
        </w:rPr>
        <w:t>NR PRACH</w:t>
      </w:r>
    </w:p>
    <w:p w:rsidR="005050BE" w:rsidRPr="0067057E" w:rsidRDefault="005050BE" w:rsidP="005050BE">
      <w:pPr>
        <w:pStyle w:val="3GPPAgreements"/>
        <w:numPr>
          <w:ilvl w:val="1"/>
          <w:numId w:val="8"/>
        </w:numPr>
        <w:rPr>
          <w:lang w:eastAsia="x-none"/>
        </w:rPr>
      </w:pPr>
      <w:r w:rsidRPr="0067057E">
        <w:rPr>
          <w:lang w:eastAsia="x-none"/>
        </w:rPr>
        <w:t>NR SRS</w:t>
      </w:r>
    </w:p>
    <w:p w:rsidR="005050BE" w:rsidRDefault="005050BE" w:rsidP="005050BE">
      <w:pPr>
        <w:pStyle w:val="3GPPAgreements"/>
        <w:numPr>
          <w:ilvl w:val="1"/>
          <w:numId w:val="8"/>
        </w:numPr>
        <w:rPr>
          <w:lang w:eastAsia="x-none"/>
        </w:rPr>
      </w:pPr>
      <w:r w:rsidRPr="0067057E">
        <w:rPr>
          <w:lang w:eastAsia="x-none"/>
        </w:rPr>
        <w:t>NR UL DMRS</w:t>
      </w:r>
    </w:p>
    <w:p w:rsidR="005050BE" w:rsidRPr="0067057E" w:rsidRDefault="005050BE" w:rsidP="005050BE">
      <w:pPr>
        <w:pStyle w:val="3GPPAgreements"/>
        <w:numPr>
          <w:ilvl w:val="1"/>
          <w:numId w:val="8"/>
        </w:numPr>
        <w:rPr>
          <w:lang w:eastAsia="x-none"/>
        </w:rPr>
      </w:pPr>
      <w:r>
        <w:rPr>
          <w:lang w:eastAsia="x-none"/>
        </w:rPr>
        <w:t>NR UL PTRS</w:t>
      </w:r>
    </w:p>
    <w:p w:rsidR="005050BE" w:rsidRPr="0067057E" w:rsidRDefault="005050BE" w:rsidP="005050BE">
      <w:pPr>
        <w:pStyle w:val="3GPPAgreements"/>
        <w:numPr>
          <w:ilvl w:val="1"/>
          <w:numId w:val="8"/>
        </w:numPr>
        <w:rPr>
          <w:lang w:eastAsia="x-none"/>
        </w:rPr>
      </w:pPr>
      <w:r w:rsidRPr="0067057E">
        <w:rPr>
          <w:lang w:eastAsia="x-none"/>
        </w:rPr>
        <w:t>New UL positioning reference signals (UL PRS)</w:t>
      </w:r>
    </w:p>
    <w:p w:rsidR="005050BE" w:rsidRDefault="005050BE" w:rsidP="00BA51D3">
      <w:pPr>
        <w:pStyle w:val="3GPPAgreements"/>
        <w:numPr>
          <w:ilvl w:val="0"/>
          <w:numId w:val="0"/>
        </w:numPr>
        <w:ind w:left="284" w:hanging="284"/>
      </w:pPr>
    </w:p>
    <w:p w:rsidR="00BA51D3" w:rsidRDefault="00BA51D3" w:rsidP="007B423E">
      <w:pPr>
        <w:pStyle w:val="Heading2"/>
      </w:pPr>
      <w:r w:rsidRPr="00782845">
        <w:t>Study on NR positioning support</w:t>
      </w:r>
      <w:r>
        <w:t xml:space="preserve"> – RAN1 # AdHoc - 1901</w:t>
      </w:r>
    </w:p>
    <w:p w:rsidR="007B1917" w:rsidRPr="007B1917" w:rsidRDefault="007B1917" w:rsidP="007B1917"/>
    <w:p w:rsidR="007C4411" w:rsidRDefault="007C4411" w:rsidP="007C4411">
      <w:pPr>
        <w:rPr>
          <w:lang w:eastAsia="x-none"/>
        </w:rPr>
      </w:pPr>
      <w:r w:rsidRPr="00AE2D15">
        <w:rPr>
          <w:b/>
          <w:highlight w:val="green"/>
          <w:lang w:eastAsia="x-none"/>
        </w:rPr>
        <w:t>R1-1901450</w:t>
      </w:r>
      <w:r w:rsidR="007B1917" w:rsidRPr="007B1917">
        <w:rPr>
          <w:lang w:eastAsia="x-none"/>
        </w:rPr>
        <w:t xml:space="preserve"> 3GPP TR 38.855</w:t>
      </w:r>
      <w:r w:rsidR="007B1917" w:rsidRPr="007B1917">
        <w:rPr>
          <w:rFonts w:hint="eastAsia"/>
          <w:lang w:eastAsia="x-none"/>
        </w:rPr>
        <w:t xml:space="preserve"> </w:t>
      </w:r>
      <w:r w:rsidR="007B1917" w:rsidRPr="00583506">
        <w:rPr>
          <w:lang w:eastAsia="x-none"/>
        </w:rPr>
        <w:t>V1.0.</w:t>
      </w:r>
      <w:r w:rsidR="007B1917">
        <w:rPr>
          <w:lang w:eastAsia="x-none"/>
        </w:rPr>
        <w:t>1</w:t>
      </w:r>
      <w:r w:rsidR="007B1917" w:rsidRPr="00583506">
        <w:t xml:space="preserve"> </w:t>
      </w:r>
      <w:r w:rsidR="007B1917" w:rsidRPr="003C66BB">
        <w:rPr>
          <w:lang w:eastAsia="x-none"/>
        </w:rPr>
        <w:t>Endorse updated version of TR based on agreements from this meeting</w:t>
      </w:r>
    </w:p>
    <w:p w:rsidR="007B1917" w:rsidRPr="00AE2D15" w:rsidRDefault="007B1917" w:rsidP="007C4411">
      <w:pPr>
        <w:rPr>
          <w:b/>
          <w:highlight w:val="green"/>
          <w:lang w:eastAsia="x-none"/>
        </w:rPr>
      </w:pPr>
    </w:p>
    <w:p w:rsidR="007C4411" w:rsidRDefault="007C4411" w:rsidP="007B423E">
      <w:pPr>
        <w:pStyle w:val="Heading3"/>
      </w:pPr>
      <w:r>
        <w:t>DL only based Positioning</w:t>
      </w:r>
    </w:p>
    <w:p w:rsidR="007C4411" w:rsidRDefault="007C4411" w:rsidP="007C4411">
      <w:r w:rsidRPr="008F0871">
        <w:rPr>
          <w:highlight w:val="green"/>
        </w:rPr>
        <w:t>Agreement:</w:t>
      </w:r>
    </w:p>
    <w:p w:rsidR="007C4411" w:rsidRPr="00813D0F" w:rsidRDefault="007C4411" w:rsidP="007C4411">
      <w:pPr>
        <w:pStyle w:val="3GPPAgreements"/>
      </w:pPr>
      <w:r w:rsidRPr="002158A3">
        <w:t xml:space="preserve">NR </w:t>
      </w:r>
      <w:r>
        <w:t xml:space="preserve">should </w:t>
      </w:r>
      <w:r w:rsidRPr="002158A3">
        <w:t xml:space="preserve">support </w:t>
      </w:r>
      <w:r>
        <w:t>timing (DL-</w:t>
      </w:r>
      <w:r w:rsidRPr="002158A3">
        <w:t>TDOA</w:t>
      </w:r>
      <w:r>
        <w:t>)</w:t>
      </w:r>
      <w:r w:rsidRPr="002158A3">
        <w:t xml:space="preserve"> </w:t>
      </w:r>
      <w:r>
        <w:t xml:space="preserve">based DL-only </w:t>
      </w:r>
      <w:r w:rsidRPr="002158A3">
        <w:t>positioning technique</w:t>
      </w:r>
      <w:r>
        <w:t>s</w:t>
      </w:r>
      <w:r w:rsidRPr="002158A3">
        <w:t xml:space="preserve"> in FR1 and FR2</w:t>
      </w:r>
    </w:p>
    <w:p w:rsidR="007C4411" w:rsidRPr="008F0871" w:rsidRDefault="007C4411" w:rsidP="007C4411">
      <w:pPr>
        <w:pStyle w:val="3GPPAgreements"/>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rsidR="007C4411" w:rsidRPr="00350D2C" w:rsidRDefault="007C4411" w:rsidP="007C4411">
      <w:pPr>
        <w:pStyle w:val="3GPPAgreements"/>
        <w:numPr>
          <w:ilvl w:val="1"/>
          <w:numId w:val="8"/>
        </w:numPr>
      </w:pPr>
      <w:r>
        <w:t>Note: This does not necessarily need different reference signals from the timing based DL-only positioning techniques</w:t>
      </w:r>
    </w:p>
    <w:p w:rsidR="007C4411" w:rsidRDefault="007C4411" w:rsidP="007C4411">
      <w:pPr>
        <w:rPr>
          <w:lang w:val="en-US"/>
        </w:rPr>
      </w:pPr>
    </w:p>
    <w:p w:rsidR="007C4411" w:rsidRDefault="007C4411" w:rsidP="007C4411">
      <w:pPr>
        <w:rPr>
          <w:lang w:val="en-US"/>
        </w:rPr>
      </w:pPr>
      <w:r w:rsidRPr="00350D2C">
        <w:rPr>
          <w:highlight w:val="green"/>
          <w:lang w:val="en-US"/>
        </w:rPr>
        <w:t>Agreement:</w:t>
      </w:r>
    </w:p>
    <w:p w:rsidR="007C4411" w:rsidRDefault="007C4411" w:rsidP="007C4411">
      <w:pPr>
        <w:pStyle w:val="3GPPAgreements"/>
      </w:pPr>
      <w:r w:rsidRPr="008F0871">
        <w:rPr>
          <w:rFonts w:hint="eastAsia"/>
        </w:rPr>
        <w:t xml:space="preserve">Enhancements </w:t>
      </w:r>
      <w:r>
        <w:t>to performance obtainable based on existing NR DL reference signals (e.g., based on extensions to current reference signals or with new reference signals) are necessary to meet accuracy requirements at least in some scenarios</w:t>
      </w:r>
    </w:p>
    <w:p w:rsidR="007C4411" w:rsidRDefault="007C4411" w:rsidP="007C4411">
      <w:pPr>
        <w:rPr>
          <w:lang w:val="en-US"/>
        </w:rPr>
      </w:pPr>
    </w:p>
    <w:p w:rsidR="007C4411" w:rsidRPr="002D2BA7" w:rsidRDefault="007C4411" w:rsidP="007C4411">
      <w:pPr>
        <w:rPr>
          <w:rFonts w:cs="Times"/>
          <w:lang w:val="en-US"/>
        </w:rPr>
      </w:pPr>
      <w:r w:rsidRPr="002D2BA7">
        <w:rPr>
          <w:rFonts w:cs="Times"/>
          <w:highlight w:val="green"/>
          <w:lang w:val="en-US"/>
        </w:rPr>
        <w:t>Agreement:</w:t>
      </w:r>
    </w:p>
    <w:p w:rsidR="007C4411" w:rsidRPr="002D2BA7" w:rsidRDefault="007C4411" w:rsidP="007C4411">
      <w:pPr>
        <w:pStyle w:val="3GPPAgreements"/>
        <w:rPr>
          <w:rFonts w:cs="Times"/>
        </w:rPr>
      </w:pPr>
      <w:r w:rsidRPr="002D2BA7">
        <w:rPr>
          <w:rFonts w:cs="Times"/>
        </w:rPr>
        <w:t xml:space="preserve">NR DL PRS </w:t>
      </w:r>
      <w:r w:rsidRPr="007C4411">
        <w:t>design</w:t>
      </w:r>
      <w:r w:rsidRPr="002D2BA7">
        <w:rPr>
          <w:rFonts w:cs="Times"/>
        </w:rPr>
        <w:t xml:space="preserve"> for FR1 and FR2 supports:</w:t>
      </w:r>
    </w:p>
    <w:p w:rsidR="007C4411" w:rsidRPr="007C4411" w:rsidRDefault="007C4411" w:rsidP="007C4411">
      <w:pPr>
        <w:pStyle w:val="3GPPAgreements"/>
        <w:numPr>
          <w:ilvl w:val="1"/>
          <w:numId w:val="8"/>
        </w:numPr>
      </w:pPr>
      <w:r w:rsidRPr="007C4411">
        <w:t>Configurable NR DL PRS signal bandwidth</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granularity of configuration, relationship with BWPs, whether the configuration is cell and/or UE specific</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Configurable NR DL PRS signal numerology (SCS)</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configurability of CP for NR DL PRS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Configurable NR DL PRS frequency and time allocation</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Use of DL beam sweeping / alignment</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i.e. beam alignment of gNB DL PRS transmission and UE reception of DL PRS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Localized in time NR DL PRS transmissions with periodic and/or on-demand resource allocation</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signaling details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 xml:space="preserve">Dedicated NR DL PRS resources - time-frequency grid at resource block level </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PRS transmitted in one cell may or may not collide with PRS transmissions in other cell</w:t>
      </w:r>
    </w:p>
    <w:p w:rsidR="007C4411" w:rsidRPr="002D2BA7" w:rsidRDefault="007C4411" w:rsidP="007C4411">
      <w:pPr>
        <w:numPr>
          <w:ilvl w:val="3"/>
          <w:numId w:val="8"/>
        </w:numPr>
        <w:overflowPunct/>
        <w:autoSpaceDE/>
        <w:autoSpaceDN/>
        <w:adjustRightInd/>
        <w:spacing w:after="0"/>
        <w:textAlignment w:val="auto"/>
        <w:rPr>
          <w:rFonts w:cs="Times"/>
          <w:bCs/>
          <w:lang w:val="en-US"/>
        </w:rPr>
      </w:pPr>
      <w:r w:rsidRPr="002D2BA7">
        <w:rPr>
          <w:rFonts w:cs="Times"/>
          <w:bCs/>
          <w:lang w:val="en-US"/>
        </w:rPr>
        <w:t>e.g. frequency vShift/comb-offset is the same or different for two different PRSs in the same RB</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There is no data/control transmission in time-frequency grid of dedicated NR-DL PRS resources</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FDM multiplexing with other signals at RE level inside of PRS time-frequency grid is precluded</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interference randomization techniques across PRS signals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FFS shared in time/frequency NR DL PRS resources with other transmissions including data/control</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which physical channel/signals can share resources with NR DL PRS</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interference randomization techniques for PRS transmission with other signals</w:t>
      </w:r>
    </w:p>
    <w:p w:rsidR="007C4411" w:rsidRPr="002D2BA7" w:rsidRDefault="007C4411" w:rsidP="007C4411">
      <w:pPr>
        <w:rPr>
          <w:rFonts w:cs="Times"/>
          <w:lang w:val="en-US"/>
        </w:rPr>
      </w:pPr>
    </w:p>
    <w:p w:rsidR="007C4411" w:rsidRPr="002D2BA7" w:rsidRDefault="007C4411" w:rsidP="007C4411">
      <w:pPr>
        <w:rPr>
          <w:rFonts w:cs="Times"/>
          <w:lang w:val="en-US"/>
        </w:rPr>
      </w:pPr>
      <w:r w:rsidRPr="002D2BA7">
        <w:rPr>
          <w:rFonts w:cs="Times"/>
          <w:highlight w:val="green"/>
          <w:lang w:val="en-US"/>
        </w:rPr>
        <w:t>Agreement:</w:t>
      </w:r>
    </w:p>
    <w:p w:rsidR="007C4411" w:rsidRPr="007C4411" w:rsidRDefault="007C4411" w:rsidP="007C4411">
      <w:pPr>
        <w:pStyle w:val="3GPPAgreements"/>
      </w:pPr>
      <w:r w:rsidRPr="007C4411">
        <w:t>For NR DL PRS resource design:</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One antenna port is supported.</w:t>
      </w:r>
    </w:p>
    <w:p w:rsidR="007C4411" w:rsidRPr="002D2BA7" w:rsidRDefault="007C4411" w:rsidP="007C4411">
      <w:pPr>
        <w:pStyle w:val="3GPPAgreements"/>
        <w:numPr>
          <w:ilvl w:val="2"/>
          <w:numId w:val="8"/>
        </w:numPr>
        <w:rPr>
          <w:rFonts w:ascii="Times" w:hAnsi="Times" w:cs="Times"/>
        </w:rPr>
      </w:pPr>
      <w:r w:rsidRPr="002D2BA7">
        <w:rPr>
          <w:rFonts w:ascii="Times" w:hAnsi="Times" w:cs="Times"/>
        </w:rPr>
        <w:t>FFS: configurable number of antenna ports (more than one) in addition to support of a single port</w:t>
      </w:r>
    </w:p>
    <w:p w:rsidR="007C4411" w:rsidRPr="002D2BA7" w:rsidRDefault="007C4411" w:rsidP="007C4411">
      <w:pPr>
        <w:pStyle w:val="3GPPAgreements"/>
        <w:numPr>
          <w:ilvl w:val="0"/>
          <w:numId w:val="0"/>
        </w:numPr>
        <w:ind w:left="284" w:hanging="284"/>
        <w:rPr>
          <w:rFonts w:ascii="Times" w:hAnsi="Times" w:cs="Times"/>
        </w:rPr>
      </w:pPr>
    </w:p>
    <w:p w:rsidR="007C4411" w:rsidRPr="002D2BA7" w:rsidRDefault="007C4411" w:rsidP="007C4411">
      <w:pPr>
        <w:pStyle w:val="3GPPAgreements"/>
        <w:numPr>
          <w:ilvl w:val="0"/>
          <w:numId w:val="0"/>
        </w:numPr>
        <w:ind w:left="284" w:hanging="284"/>
        <w:rPr>
          <w:rFonts w:ascii="Times" w:hAnsi="Times" w:cs="Times"/>
        </w:rPr>
      </w:pPr>
      <w:r w:rsidRPr="002D2BA7">
        <w:rPr>
          <w:rFonts w:ascii="Times" w:hAnsi="Times" w:cs="Times"/>
          <w:highlight w:val="green"/>
        </w:rPr>
        <w:t>Agreement:</w:t>
      </w:r>
    </w:p>
    <w:p w:rsidR="007C4411" w:rsidRPr="007C4411" w:rsidRDefault="007C4411" w:rsidP="007C4411">
      <w:pPr>
        <w:pStyle w:val="3GPPAgreements"/>
      </w:pPr>
      <w:r w:rsidRPr="007C4411">
        <w:t xml:space="preserve">A PRS resource should have a PRS resource ID and a PRS sequence should have a PRS sequence ID </w:t>
      </w:r>
    </w:p>
    <w:p w:rsidR="007C4411" w:rsidRPr="002D2BA7" w:rsidRDefault="007C4411" w:rsidP="007C4411">
      <w:pPr>
        <w:pStyle w:val="3GPPAgreements"/>
        <w:numPr>
          <w:ilvl w:val="0"/>
          <w:numId w:val="0"/>
        </w:numPr>
        <w:rPr>
          <w:rFonts w:ascii="Times" w:hAnsi="Times" w:cs="Times"/>
        </w:rPr>
      </w:pPr>
    </w:p>
    <w:p w:rsidR="007C4411" w:rsidRPr="002D2BA7" w:rsidRDefault="007C4411" w:rsidP="007C4411">
      <w:pPr>
        <w:rPr>
          <w:rFonts w:cs="Times"/>
          <w:lang w:val="en-US"/>
        </w:rPr>
      </w:pPr>
      <w:r w:rsidRPr="002D2BA7">
        <w:rPr>
          <w:rFonts w:cs="Times"/>
          <w:highlight w:val="green"/>
          <w:lang w:val="en-US"/>
        </w:rPr>
        <w:t>Agreement:</w:t>
      </w:r>
    </w:p>
    <w:p w:rsidR="007C4411" w:rsidRPr="002D2BA7" w:rsidRDefault="007C4411" w:rsidP="007C4411">
      <w:pPr>
        <w:pStyle w:val="3GPPAgreements"/>
        <w:rPr>
          <w:rFonts w:ascii="Times" w:hAnsi="Times" w:cs="Times"/>
        </w:rPr>
      </w:pPr>
      <w:r w:rsidRPr="002D2BA7">
        <w:rPr>
          <w:rFonts w:ascii="Times" w:hAnsi="Times" w:cs="Times"/>
        </w:rPr>
        <w:t>NR DL PRS resource is defined as a set of resource elements used for NR DL PRS transmission that can span multiple PRBs within N (1 or more) consecutive symbol(s) within a slot, where N is FFS.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In any OFDM symbol, PRS resource occupies consecutive PRBs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FFS if multiple symbols can be non-consecutive</w:t>
      </w:r>
    </w:p>
    <w:p w:rsidR="007C4411" w:rsidRPr="002D2BA7" w:rsidRDefault="007C4411" w:rsidP="007C4411">
      <w:pPr>
        <w:pStyle w:val="3GPPAgreements"/>
        <w:numPr>
          <w:ilvl w:val="1"/>
          <w:numId w:val="8"/>
        </w:numPr>
        <w:rPr>
          <w:rFonts w:ascii="Times" w:hAnsi="Times" w:cs="Times"/>
        </w:rPr>
      </w:pPr>
      <w:r w:rsidRPr="002D2BA7">
        <w:rPr>
          <w:rFonts w:ascii="Times" w:hAnsi="Times" w:cs="Times"/>
          <w:lang w:val="en-GB"/>
        </w:rPr>
        <w:t>FFS on PRS Resource Set</w:t>
      </w:r>
    </w:p>
    <w:p w:rsidR="007C4411" w:rsidRPr="002D2BA7" w:rsidRDefault="007C4411" w:rsidP="007C4411">
      <w:pPr>
        <w:pStyle w:val="3GPPAgreements"/>
        <w:rPr>
          <w:rFonts w:ascii="Times" w:hAnsi="Times" w:cs="Times"/>
        </w:rPr>
      </w:pPr>
      <w:r w:rsidRPr="002D2BA7">
        <w:rPr>
          <w:rFonts w:ascii="Times" w:hAnsi="Times" w:cs="Times"/>
        </w:rPr>
        <w:t>FFS: whether support of PRS frequency hopping is needed</w:t>
      </w:r>
    </w:p>
    <w:p w:rsidR="007C4411" w:rsidRPr="002D2BA7" w:rsidRDefault="007C4411" w:rsidP="007C4411">
      <w:pPr>
        <w:pStyle w:val="3GPPAgreements"/>
        <w:numPr>
          <w:ilvl w:val="0"/>
          <w:numId w:val="0"/>
        </w:numPr>
        <w:rPr>
          <w:rFonts w:ascii="Times" w:hAnsi="Times" w:cs="Times"/>
        </w:rPr>
      </w:pPr>
    </w:p>
    <w:p w:rsidR="007C4411" w:rsidRPr="002D2BA7" w:rsidRDefault="007C4411" w:rsidP="007C4411">
      <w:pPr>
        <w:pStyle w:val="3GPPAgreements"/>
        <w:numPr>
          <w:ilvl w:val="0"/>
          <w:numId w:val="0"/>
        </w:numPr>
        <w:rPr>
          <w:rFonts w:ascii="Times" w:hAnsi="Times" w:cs="Times"/>
        </w:rPr>
      </w:pPr>
      <w:r w:rsidRPr="002D2BA7">
        <w:rPr>
          <w:rFonts w:ascii="Times" w:hAnsi="Times" w:cs="Times"/>
          <w:highlight w:val="green"/>
        </w:rPr>
        <w:t>Agreement:</w:t>
      </w:r>
    </w:p>
    <w:p w:rsidR="007C4411" w:rsidRPr="002D2BA7" w:rsidRDefault="007C4411" w:rsidP="007C4411">
      <w:pPr>
        <w:pStyle w:val="3GPPAgreements"/>
        <w:rPr>
          <w:rFonts w:ascii="Times" w:hAnsi="Times" w:cs="Times"/>
        </w:rPr>
      </w:pPr>
      <w:r w:rsidRPr="002D2BA7">
        <w:rPr>
          <w:rFonts w:ascii="Times" w:hAnsi="Times" w:cs="Times"/>
        </w:rPr>
        <w:t>NR supports RSTD measurements for NR DL PRS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FFS: RSTD b/w different configured PRS resources, beams, TRPs, cells, etc.</w:t>
      </w:r>
    </w:p>
    <w:p w:rsidR="007C4411" w:rsidRDefault="007C4411" w:rsidP="007C4411">
      <w:pPr>
        <w:pStyle w:val="3GPPAgreements"/>
        <w:rPr>
          <w:rFonts w:ascii="Times" w:hAnsi="Times" w:cs="Times"/>
        </w:rPr>
      </w:pPr>
      <w:r w:rsidRPr="002D2BA7">
        <w:rPr>
          <w:rFonts w:ascii="Times" w:hAnsi="Times" w:cs="Times"/>
        </w:rPr>
        <w:t>NR supports RSRP measurement for NR DL PRS</w:t>
      </w:r>
    </w:p>
    <w:p w:rsidR="007C4411" w:rsidRPr="002D2BA7" w:rsidRDefault="007C4411" w:rsidP="007C4411">
      <w:pPr>
        <w:pStyle w:val="3GPPAgreements"/>
        <w:rPr>
          <w:rFonts w:ascii="Times" w:hAnsi="Times" w:cs="Times"/>
        </w:rPr>
      </w:pPr>
      <w:r w:rsidRPr="002D2BA7">
        <w:rPr>
          <w:rFonts w:ascii="Times" w:hAnsi="Times" w:cs="Times"/>
        </w:rPr>
        <w:t>FFS if NR supports RSTD measurement quality metric for NR DL PRS</w:t>
      </w:r>
    </w:p>
    <w:p w:rsidR="007C4411" w:rsidRPr="002D2BA7" w:rsidRDefault="007C4411" w:rsidP="007C4411">
      <w:pPr>
        <w:pStyle w:val="3GPPAgreements"/>
        <w:rPr>
          <w:rFonts w:ascii="Times" w:hAnsi="Times" w:cs="Times"/>
        </w:rPr>
      </w:pPr>
      <w:r w:rsidRPr="002D2BA7">
        <w:rPr>
          <w:rFonts w:ascii="Times" w:hAnsi="Times" w:cs="Times"/>
        </w:rPr>
        <w:t>FFS other measurements</w:t>
      </w:r>
    </w:p>
    <w:p w:rsidR="007C4411" w:rsidRDefault="007C4411" w:rsidP="007B423E">
      <w:pPr>
        <w:pStyle w:val="3GPPText"/>
      </w:pPr>
    </w:p>
    <w:p w:rsidR="007C4411" w:rsidRPr="00721686" w:rsidRDefault="007C4411" w:rsidP="00721686">
      <w:pPr>
        <w:pStyle w:val="3GPPAgreements"/>
        <w:rPr>
          <w:rFonts w:ascii="Times" w:hAnsi="Times" w:cs="Times"/>
        </w:rPr>
      </w:pPr>
      <w:r w:rsidRPr="00721686">
        <w:rPr>
          <w:rFonts w:ascii="Times" w:hAnsi="Times" w:cs="Times"/>
        </w:rPr>
        <w:t>Additional aspects that have been proposed during the study:</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Receive signal waveform reporting</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UE-based positioning</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Multipath measurements</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SFN transmissions for positioning</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Techniques to lower UE complexity for OTDOA</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Broadcast of assistance data</w:t>
      </w:r>
    </w:p>
    <w:p w:rsidR="00721686" w:rsidRDefault="007C4411" w:rsidP="00721686">
      <w:pPr>
        <w:pStyle w:val="3GPPAgreements"/>
        <w:numPr>
          <w:ilvl w:val="1"/>
          <w:numId w:val="8"/>
        </w:numPr>
        <w:rPr>
          <w:rFonts w:ascii="Times" w:hAnsi="Times" w:cs="Times"/>
        </w:rPr>
      </w:pPr>
      <w:r w:rsidRPr="00721686">
        <w:rPr>
          <w:rFonts w:ascii="Times" w:hAnsi="Times" w:cs="Times"/>
        </w:rPr>
        <w:t>LMUs</w:t>
      </w:r>
    </w:p>
    <w:p w:rsidR="007B423E" w:rsidRPr="007B423E" w:rsidRDefault="007B423E" w:rsidP="007B423E">
      <w:pPr>
        <w:pStyle w:val="3GPPText"/>
      </w:pPr>
    </w:p>
    <w:p w:rsidR="007C4411" w:rsidRDefault="007C4411" w:rsidP="007B423E">
      <w:pPr>
        <w:pStyle w:val="Heading3"/>
      </w:pPr>
      <w:r>
        <w:t>UL only based Positioning</w:t>
      </w:r>
    </w:p>
    <w:p w:rsidR="007C4411" w:rsidRDefault="007C4411" w:rsidP="007C4411">
      <w:pPr>
        <w:rPr>
          <w:lang w:eastAsia="x-none"/>
        </w:rPr>
      </w:pPr>
      <w:r w:rsidRPr="00F90591">
        <w:rPr>
          <w:highlight w:val="green"/>
          <w:lang w:eastAsia="x-none"/>
        </w:rPr>
        <w:t>Agreement:</w:t>
      </w:r>
    </w:p>
    <w:p w:rsidR="007C4411" w:rsidRPr="00F90591" w:rsidRDefault="007C4411" w:rsidP="007C4411">
      <w:pPr>
        <w:pStyle w:val="3GPPAgreements"/>
      </w:pPr>
      <w:r w:rsidRPr="00F90591">
        <w:rPr>
          <w:rFonts w:hint="eastAsia"/>
        </w:rPr>
        <w:t>NR UL SRS is used as a starting point for design and analysis of UL PRS</w:t>
      </w:r>
    </w:p>
    <w:p w:rsidR="007C4411" w:rsidRPr="00F90591" w:rsidRDefault="007C4411" w:rsidP="007C4411">
      <w:pPr>
        <w:pStyle w:val="3GPPAgreements"/>
        <w:numPr>
          <w:ilvl w:val="1"/>
          <w:numId w:val="8"/>
        </w:numPr>
      </w:pPr>
      <w:r w:rsidRPr="00F90591">
        <w:rPr>
          <w:rFonts w:hint="eastAsia"/>
        </w:rPr>
        <w:t>Further study if and which enhancements are needed</w:t>
      </w:r>
    </w:p>
    <w:p w:rsidR="007C4411" w:rsidRDefault="007C4411" w:rsidP="007C4411">
      <w:pPr>
        <w:pStyle w:val="3GPPAgreements"/>
        <w:numPr>
          <w:ilvl w:val="2"/>
          <w:numId w:val="8"/>
        </w:numPr>
      </w:pPr>
      <w:r w:rsidRPr="00F90591">
        <w:rPr>
          <w:rFonts w:hint="eastAsia"/>
        </w:rPr>
        <w:t>FFS</w:t>
      </w:r>
      <w:r>
        <w:t>:</w:t>
      </w:r>
      <w:r w:rsidRPr="00F90591">
        <w:rPr>
          <w:rFonts w:hint="eastAsia"/>
        </w:rPr>
        <w:t xml:space="preserve"> NR UL PRS relationship with UL BWP and component carrier</w:t>
      </w:r>
    </w:p>
    <w:p w:rsidR="007C4411" w:rsidRDefault="007C4411" w:rsidP="007B423E">
      <w:pPr>
        <w:pStyle w:val="3GPPText"/>
      </w:pPr>
    </w:p>
    <w:p w:rsidR="007C4411" w:rsidRDefault="007C4411" w:rsidP="007C4411">
      <w:pPr>
        <w:rPr>
          <w:lang w:val="en-US" w:eastAsia="x-none"/>
        </w:rPr>
      </w:pPr>
      <w:r w:rsidRPr="00152D73">
        <w:rPr>
          <w:highlight w:val="green"/>
          <w:lang w:val="en-US" w:eastAsia="x-none"/>
        </w:rPr>
        <w:t>Agreement:</w:t>
      </w:r>
    </w:p>
    <w:p w:rsidR="007C4411" w:rsidRPr="008854A5" w:rsidRDefault="007C4411" w:rsidP="007C4411">
      <w:pPr>
        <w:pStyle w:val="3GPPAgreements"/>
      </w:pPr>
      <w:r>
        <w:t>FFS: At least the following</w:t>
      </w:r>
      <w:r w:rsidRPr="008854A5">
        <w:t xml:space="preserve"> aspects </w:t>
      </w:r>
      <w:r>
        <w:t>for</w:t>
      </w:r>
      <w:r w:rsidRPr="008854A5">
        <w:t xml:space="preserve"> NR UL PRS design</w:t>
      </w:r>
    </w:p>
    <w:p w:rsidR="007C4411" w:rsidRDefault="007C4411" w:rsidP="007C4411">
      <w:pPr>
        <w:pStyle w:val="3GPPAgreements"/>
        <w:numPr>
          <w:ilvl w:val="1"/>
          <w:numId w:val="8"/>
        </w:numPr>
      </w:pPr>
      <w:r>
        <w:t>Use of UL beam sweeping at FR2</w:t>
      </w:r>
    </w:p>
    <w:p w:rsidR="007C4411" w:rsidRPr="008854A5" w:rsidRDefault="007C4411" w:rsidP="007C4411">
      <w:pPr>
        <w:pStyle w:val="3GPPAgreements"/>
        <w:numPr>
          <w:ilvl w:val="2"/>
          <w:numId w:val="8"/>
        </w:numPr>
      </w:pPr>
      <w:r w:rsidRPr="008854A5">
        <w:t>Beam sweeping includes possibility of quasi-omni transmission</w:t>
      </w:r>
    </w:p>
    <w:p w:rsidR="007C4411" w:rsidRPr="008854A5" w:rsidRDefault="007C4411" w:rsidP="007C4411">
      <w:pPr>
        <w:pStyle w:val="3GPPAgreements"/>
        <w:numPr>
          <w:ilvl w:val="1"/>
          <w:numId w:val="8"/>
        </w:numPr>
      </w:pPr>
      <w:r w:rsidRPr="008854A5">
        <w:t>Use of UL beam alignment at FR2 through DL reception and beam correspondence</w:t>
      </w:r>
    </w:p>
    <w:p w:rsidR="007C4411" w:rsidRPr="008854A5" w:rsidRDefault="007C4411" w:rsidP="007C4411">
      <w:pPr>
        <w:pStyle w:val="3GPPAgreements"/>
        <w:numPr>
          <w:ilvl w:val="1"/>
          <w:numId w:val="8"/>
        </w:numPr>
      </w:pPr>
      <w:r w:rsidRPr="008854A5">
        <w:t>UL Power control aspects</w:t>
      </w:r>
    </w:p>
    <w:p w:rsidR="007C4411" w:rsidRPr="008854A5" w:rsidRDefault="007C4411" w:rsidP="007C4411">
      <w:pPr>
        <w:pStyle w:val="3GPPAgreements"/>
        <w:numPr>
          <w:ilvl w:val="1"/>
          <w:numId w:val="8"/>
        </w:numPr>
      </w:pPr>
      <w:r w:rsidRPr="008854A5">
        <w:t>UL timing advance aspects</w:t>
      </w:r>
    </w:p>
    <w:p w:rsidR="007C4411" w:rsidRDefault="007C4411" w:rsidP="007B423E">
      <w:pPr>
        <w:pStyle w:val="3GPPText"/>
      </w:pPr>
    </w:p>
    <w:p w:rsidR="007C4411" w:rsidRPr="00237DCC" w:rsidRDefault="007C4411" w:rsidP="007C4411">
      <w:pPr>
        <w:rPr>
          <w:rFonts w:cs="Times"/>
          <w:lang w:val="en-US" w:eastAsia="x-none"/>
        </w:rPr>
      </w:pPr>
      <w:r w:rsidRPr="00237DCC">
        <w:rPr>
          <w:rFonts w:cs="Times"/>
          <w:highlight w:val="green"/>
          <w:lang w:val="en-US" w:eastAsia="x-none"/>
        </w:rPr>
        <w:t>Agreement:</w:t>
      </w:r>
    </w:p>
    <w:p w:rsidR="007C4411" w:rsidRPr="007C4411" w:rsidRDefault="007C4411" w:rsidP="007C4411">
      <w:pPr>
        <w:pStyle w:val="3GPPAgreements"/>
      </w:pPr>
      <w:r w:rsidRPr="007C4411">
        <w:t>The following measurements for NR UL PRS at serving and neighbor gNBs should be supported:</w:t>
      </w:r>
    </w:p>
    <w:p w:rsidR="007C4411" w:rsidRPr="007C4411" w:rsidRDefault="007C4411" w:rsidP="007C4411">
      <w:pPr>
        <w:pStyle w:val="3GPPAgreements"/>
        <w:numPr>
          <w:ilvl w:val="1"/>
          <w:numId w:val="8"/>
        </w:numPr>
      </w:pPr>
      <w:r w:rsidRPr="007C4411">
        <w:t>UL RTOA measurements</w:t>
      </w:r>
    </w:p>
    <w:p w:rsidR="007C4411" w:rsidRPr="007C4411" w:rsidRDefault="007C4411" w:rsidP="007C4411">
      <w:pPr>
        <w:pStyle w:val="3GPPAgreements"/>
        <w:numPr>
          <w:ilvl w:val="1"/>
          <w:numId w:val="8"/>
        </w:numPr>
      </w:pPr>
      <w:r w:rsidRPr="007C4411">
        <w:t>UL Angle Of Arrival (AOA) measurements (including Azimuth and Zenith Angles)</w:t>
      </w:r>
    </w:p>
    <w:p w:rsidR="007C4411" w:rsidRPr="007C4411" w:rsidRDefault="007C4411" w:rsidP="007C4411">
      <w:pPr>
        <w:pStyle w:val="3GPPAgreements"/>
        <w:numPr>
          <w:ilvl w:val="1"/>
          <w:numId w:val="8"/>
        </w:numPr>
      </w:pPr>
      <w:r w:rsidRPr="007C4411">
        <w:t>UL RSRP (reference signal received power) measurements</w:t>
      </w:r>
    </w:p>
    <w:p w:rsidR="007C4411" w:rsidRPr="007C4411" w:rsidRDefault="007C4411" w:rsidP="007C4411">
      <w:pPr>
        <w:pStyle w:val="3GPPAgreements"/>
        <w:numPr>
          <w:ilvl w:val="1"/>
          <w:numId w:val="8"/>
        </w:numPr>
      </w:pPr>
      <w:r w:rsidRPr="007C4411">
        <w:t>gNB RX-TX time difference measurements</w:t>
      </w:r>
    </w:p>
    <w:p w:rsidR="007C4411" w:rsidRDefault="007C4411" w:rsidP="007B423E">
      <w:pPr>
        <w:pStyle w:val="3GPPText"/>
      </w:pPr>
    </w:p>
    <w:p w:rsidR="007C4411" w:rsidRDefault="007C4411" w:rsidP="007B423E">
      <w:pPr>
        <w:pStyle w:val="Heading3"/>
      </w:pPr>
      <w:r>
        <w:t>Combination of DL &amp; UL based Positioning</w:t>
      </w:r>
    </w:p>
    <w:p w:rsidR="007C4411" w:rsidRDefault="007C4411" w:rsidP="007C4411">
      <w:pPr>
        <w:rPr>
          <w:lang w:eastAsia="x-none"/>
        </w:rPr>
      </w:pPr>
      <w:r w:rsidRPr="001C3DF4">
        <w:rPr>
          <w:highlight w:val="green"/>
          <w:lang w:eastAsia="x-none"/>
        </w:rPr>
        <w:t>Agreement:</w:t>
      </w:r>
    </w:p>
    <w:p w:rsidR="007C4411" w:rsidRDefault="007C4411" w:rsidP="007537D8">
      <w:pPr>
        <w:pStyle w:val="3GPPAgreements"/>
        <w:numPr>
          <w:ilvl w:val="0"/>
          <w:numId w:val="25"/>
        </w:numPr>
        <w:rPr>
          <w:lang w:eastAsia="x-none"/>
        </w:rPr>
      </w:pPr>
      <w:r w:rsidRPr="00690F82">
        <w:rPr>
          <w:lang w:eastAsia="x-none"/>
        </w:rPr>
        <w:t>NR should support timing (UL-TDOA) based UL-only positioning techniques in FR1 and FR2</w:t>
      </w:r>
    </w:p>
    <w:p w:rsidR="007C4411" w:rsidRPr="00690F82" w:rsidRDefault="007C4411" w:rsidP="007537D8">
      <w:pPr>
        <w:pStyle w:val="3GPPAgreements"/>
        <w:numPr>
          <w:ilvl w:val="1"/>
          <w:numId w:val="25"/>
        </w:numPr>
        <w:rPr>
          <w:lang w:eastAsia="x-none"/>
        </w:rPr>
      </w:pPr>
      <w:r>
        <w:rPr>
          <w:lang w:eastAsia="x-none"/>
        </w:rPr>
        <w:t xml:space="preserve">UL-TDOA with two or more </w:t>
      </w:r>
      <w:r w:rsidRPr="00690F82">
        <w:rPr>
          <w:lang w:eastAsia="x-none"/>
        </w:rPr>
        <w:t xml:space="preserve">neighboring gNBs/TRPs for NR UL positioning </w:t>
      </w:r>
      <w:r>
        <w:rPr>
          <w:lang w:eastAsia="x-none"/>
        </w:rPr>
        <w:t xml:space="preserve">should be </w:t>
      </w:r>
      <w:r w:rsidRPr="00690F82">
        <w:rPr>
          <w:lang w:eastAsia="x-none"/>
        </w:rPr>
        <w:t>support</w:t>
      </w:r>
      <w:r>
        <w:rPr>
          <w:lang w:eastAsia="x-none"/>
        </w:rPr>
        <w:t>ed</w:t>
      </w:r>
    </w:p>
    <w:p w:rsidR="007C4411" w:rsidRDefault="007C4411" w:rsidP="007537D8">
      <w:pPr>
        <w:pStyle w:val="3GPPAgreements"/>
        <w:numPr>
          <w:ilvl w:val="0"/>
          <w:numId w:val="25"/>
        </w:numPr>
        <w:rPr>
          <w:lang w:eastAsia="x-none"/>
        </w:rPr>
      </w:pPr>
      <w:r w:rsidRPr="00690F82">
        <w:rPr>
          <w:lang w:eastAsia="x-none"/>
        </w:rPr>
        <w:t>NR should support UL-AoA based positioning techniques in FR1 and FR2</w:t>
      </w:r>
    </w:p>
    <w:p w:rsidR="007C4411" w:rsidRPr="00690F82" w:rsidRDefault="007C4411" w:rsidP="007537D8">
      <w:pPr>
        <w:pStyle w:val="3GPPAgreements"/>
        <w:numPr>
          <w:ilvl w:val="1"/>
          <w:numId w:val="25"/>
        </w:numPr>
        <w:rPr>
          <w:lang w:eastAsia="x-none"/>
        </w:rPr>
      </w:pPr>
      <w:r>
        <w:rPr>
          <w:lang w:eastAsia="x-none"/>
        </w:rPr>
        <w:t xml:space="preserve">UL-AoA with one or more </w:t>
      </w:r>
      <w:r w:rsidRPr="00690F82">
        <w:rPr>
          <w:lang w:eastAsia="x-none"/>
        </w:rPr>
        <w:t xml:space="preserve">neighboring gNBs/TRPs for NR UL positioning </w:t>
      </w:r>
      <w:r>
        <w:rPr>
          <w:lang w:eastAsia="x-none"/>
        </w:rPr>
        <w:t xml:space="preserve">should be </w:t>
      </w:r>
      <w:r w:rsidRPr="00690F82">
        <w:rPr>
          <w:lang w:eastAsia="x-none"/>
        </w:rPr>
        <w:t>support</w:t>
      </w:r>
      <w:r>
        <w:rPr>
          <w:lang w:eastAsia="x-none"/>
        </w:rPr>
        <w:t>ed</w:t>
      </w:r>
    </w:p>
    <w:p w:rsidR="007C4411" w:rsidRPr="00D273ED" w:rsidRDefault="007C4411" w:rsidP="007C4411">
      <w:pPr>
        <w:pStyle w:val="3GPPAgreements"/>
        <w:rPr>
          <w:lang w:eastAsia="x-none"/>
        </w:rPr>
      </w:pPr>
      <w:r w:rsidRPr="00690F82">
        <w:rPr>
          <w:lang w:eastAsia="x-none"/>
        </w:rPr>
        <w:t xml:space="preserve">Round-trip time </w:t>
      </w:r>
      <w:r>
        <w:rPr>
          <w:lang w:eastAsia="x-none"/>
        </w:rPr>
        <w:t xml:space="preserve">(RTT) </w:t>
      </w:r>
      <w:r w:rsidRPr="00690F82">
        <w:rPr>
          <w:lang w:eastAsia="x-none"/>
        </w:rPr>
        <w:t xml:space="preserve">with </w:t>
      </w:r>
      <w:r>
        <w:rPr>
          <w:lang w:eastAsia="x-none"/>
        </w:rPr>
        <w:t>one or more</w:t>
      </w:r>
      <w:r w:rsidRPr="00690F82">
        <w:rPr>
          <w:lang w:eastAsia="x-none"/>
        </w:rPr>
        <w:t xml:space="preserve"> neighboring gNBs/TRPs for NR DL and UL positioning </w:t>
      </w:r>
      <w:r>
        <w:rPr>
          <w:lang w:eastAsia="x-none"/>
        </w:rPr>
        <w:t xml:space="preserve">should be </w:t>
      </w:r>
      <w:r w:rsidRPr="00690F82">
        <w:rPr>
          <w:lang w:eastAsia="x-none"/>
        </w:rPr>
        <w:t>supported</w:t>
      </w:r>
      <w:r>
        <w:rPr>
          <w:lang w:eastAsia="x-none"/>
        </w:rPr>
        <w:t xml:space="preserve"> for FR1 and FR2</w:t>
      </w:r>
    </w:p>
    <w:p w:rsidR="007C4411" w:rsidRDefault="007C4411" w:rsidP="007C4411">
      <w:pPr>
        <w:rPr>
          <w:lang w:eastAsia="x-none"/>
        </w:rPr>
      </w:pPr>
    </w:p>
    <w:p w:rsidR="007C4411" w:rsidRDefault="007C4411" w:rsidP="007C4411">
      <w:pPr>
        <w:rPr>
          <w:lang w:eastAsia="x-none"/>
        </w:rPr>
      </w:pPr>
      <w:r w:rsidRPr="001433EC">
        <w:rPr>
          <w:highlight w:val="green"/>
          <w:lang w:eastAsia="x-none"/>
        </w:rPr>
        <w:lastRenderedPageBreak/>
        <w:t>Agreement:</w:t>
      </w:r>
    </w:p>
    <w:p w:rsidR="007C4411" w:rsidRDefault="007C4411" w:rsidP="007C4411">
      <w:pPr>
        <w:pStyle w:val="3GPPAgreements"/>
      </w:pPr>
      <w:r w:rsidRPr="00237DCC">
        <w:t xml:space="preserve">The following measurements for NR </w:t>
      </w:r>
      <w:r>
        <w:t>DL</w:t>
      </w:r>
      <w:r w:rsidRPr="00237DCC">
        <w:t xml:space="preserve"> PRS </w:t>
      </w:r>
      <w:r>
        <w:t>for</w:t>
      </w:r>
      <w:r w:rsidRPr="00237DCC">
        <w:t xml:space="preserve"> serving and neighbor gNBs </w:t>
      </w:r>
      <w:r>
        <w:t>should be</w:t>
      </w:r>
      <w:r w:rsidRPr="00237DCC">
        <w:t xml:space="preserve"> supported:</w:t>
      </w:r>
    </w:p>
    <w:p w:rsidR="007C4411" w:rsidRPr="007C4411" w:rsidRDefault="007C4411" w:rsidP="007C4411">
      <w:pPr>
        <w:pStyle w:val="3GPPAgreements"/>
        <w:numPr>
          <w:ilvl w:val="1"/>
          <w:numId w:val="8"/>
        </w:numPr>
      </w:pPr>
      <w:r w:rsidRPr="007C4411">
        <w:t>UE RX-TX time difference measurements</w:t>
      </w:r>
    </w:p>
    <w:p w:rsidR="007C4411" w:rsidRDefault="007C4411" w:rsidP="007C4411">
      <w:pPr>
        <w:rPr>
          <w:lang w:eastAsia="x-none"/>
        </w:rPr>
      </w:pPr>
    </w:p>
    <w:p w:rsidR="007C4411" w:rsidRDefault="007C4411" w:rsidP="007C4411">
      <w:pPr>
        <w:rPr>
          <w:lang w:eastAsia="x-none"/>
        </w:rPr>
      </w:pPr>
      <w:r w:rsidRPr="00D4145D">
        <w:rPr>
          <w:highlight w:val="green"/>
          <w:lang w:eastAsia="x-none"/>
        </w:rPr>
        <w:t>Agreement:</w:t>
      </w:r>
    </w:p>
    <w:p w:rsidR="007C4411" w:rsidRDefault="007C4411" w:rsidP="007C4411">
      <w:pPr>
        <w:pStyle w:val="3GPPAgreements"/>
      </w:pPr>
      <w:r>
        <w:t>Further study whether it is beneficial to support and if so, how to support, NR based positioning for UEs in RRC-IDLE and/or RRC-INACTIVE states</w:t>
      </w:r>
    </w:p>
    <w:p w:rsidR="007C4411" w:rsidRDefault="007C4411" w:rsidP="007C4411">
      <w:pPr>
        <w:pStyle w:val="3GPPAgreements"/>
        <w:numPr>
          <w:ilvl w:val="1"/>
          <w:numId w:val="8"/>
        </w:numPr>
      </w:pPr>
      <w:r>
        <w:t>Note: This involves RAN2 aspects</w:t>
      </w:r>
    </w:p>
    <w:p w:rsidR="007C4411" w:rsidRDefault="007C4411" w:rsidP="007B423E">
      <w:pPr>
        <w:pStyle w:val="Heading3"/>
      </w:pPr>
      <w:r>
        <w:t>System-level Performance Evaluation for RAT-Dependent Positioning Techniques</w:t>
      </w:r>
    </w:p>
    <w:p w:rsidR="007C4411" w:rsidRDefault="007C4411" w:rsidP="007C4411">
      <w:pPr>
        <w:rPr>
          <w:lang w:eastAsia="x-none"/>
        </w:rPr>
      </w:pPr>
      <w:r w:rsidRPr="009C49ED">
        <w:rPr>
          <w:highlight w:val="green"/>
          <w:lang w:eastAsia="x-none"/>
        </w:rPr>
        <w:t>Agreement:</w:t>
      </w:r>
    </w:p>
    <w:p w:rsidR="007C4411" w:rsidRDefault="007C4411" w:rsidP="007C4411">
      <w:pPr>
        <w:pStyle w:val="3GPPAgreements"/>
      </w:pPr>
      <w:r>
        <w:t>The template in Section 3 of R1-1901416 is agreed for inclusion of simulation results in Section 8 of the TR</w:t>
      </w:r>
    </w:p>
    <w:p w:rsidR="007C4411" w:rsidRDefault="007C4411" w:rsidP="007C4411">
      <w:pPr>
        <w:pStyle w:val="3GPPAgreements"/>
        <w:numPr>
          <w:ilvl w:val="1"/>
          <w:numId w:val="8"/>
        </w:numPr>
      </w:pPr>
      <w:r>
        <w:t>Section 8 will also include a summary of the results</w:t>
      </w:r>
    </w:p>
    <w:p w:rsidR="007C4411" w:rsidRDefault="007C4411" w:rsidP="007C4411">
      <w:pPr>
        <w:pStyle w:val="3GPPAgreements"/>
      </w:pPr>
      <w:r>
        <w:t>These text proposals for Subsections of TR titled “Results from Company …” should be provided by each company as part of their contribution into RAN1#96</w:t>
      </w:r>
    </w:p>
    <w:p w:rsidR="007C4411" w:rsidRDefault="007C4411" w:rsidP="007C4411">
      <w:pPr>
        <w:pStyle w:val="3GPPAgreements"/>
      </w:pPr>
      <w:r>
        <w:t>Any analysis of the results can be included in the contribution but should be separate from the above text proposal</w:t>
      </w:r>
    </w:p>
    <w:p w:rsidR="007C4411" w:rsidRDefault="007C4411" w:rsidP="007C4411">
      <w:pPr>
        <w:pStyle w:val="3GPPAgreements"/>
        <w:numPr>
          <w:ilvl w:val="1"/>
          <w:numId w:val="8"/>
        </w:numPr>
      </w:pPr>
      <w:r>
        <w:t>Note: Rapporteurs to provide any guidance on formatting for the contributions from companies in advance of the contribution deadline</w:t>
      </w:r>
    </w:p>
    <w:p w:rsidR="007C4411" w:rsidRPr="00316BF7" w:rsidRDefault="007C4411" w:rsidP="007C4411">
      <w:pPr>
        <w:rPr>
          <w:lang w:val="en-US"/>
        </w:rPr>
      </w:pPr>
    </w:p>
    <w:p w:rsidR="007C4411" w:rsidRDefault="007C4411" w:rsidP="007C4411">
      <w:pPr>
        <w:rPr>
          <w:lang w:eastAsia="x-none"/>
        </w:rPr>
      </w:pPr>
      <w:r w:rsidRPr="009C49ED">
        <w:rPr>
          <w:highlight w:val="green"/>
          <w:lang w:eastAsia="x-none"/>
        </w:rPr>
        <w:t>Agreement:</w:t>
      </w:r>
    </w:p>
    <w:p w:rsidR="007C4411" w:rsidRPr="009C49ED" w:rsidRDefault="007C4411" w:rsidP="007C4411">
      <w:pPr>
        <w:pStyle w:val="3GPPAgreements"/>
      </w:pPr>
      <w:r>
        <w:t>The following p</w:t>
      </w:r>
      <w:r w:rsidRPr="009C49ED">
        <w:t xml:space="preserve">arameters </w:t>
      </w:r>
      <w:r>
        <w:t>should</w:t>
      </w:r>
      <w:r w:rsidRPr="009C49ED">
        <w:t xml:space="preserve"> be listed for </w:t>
      </w:r>
      <w:r>
        <w:t xml:space="preserve">the </w:t>
      </w:r>
      <w:r w:rsidRPr="009C49ED">
        <w:t>set of results</w:t>
      </w:r>
      <w:r>
        <w:t xml:space="preserve"> provided by each company for each scenario</w:t>
      </w:r>
      <w:r w:rsidRPr="009C49ED">
        <w:t>:</w:t>
      </w:r>
    </w:p>
    <w:p w:rsidR="007C4411" w:rsidRPr="009C49ED" w:rsidRDefault="007C4411" w:rsidP="007C4411">
      <w:pPr>
        <w:rPr>
          <w:lang w:eastAsia="x-none"/>
        </w:rPr>
      </w:pPr>
    </w:p>
    <w:tbl>
      <w:tblPr>
        <w:tblW w:w="9913" w:type="dxa"/>
        <w:tblLayout w:type="fixed"/>
        <w:tblCellMar>
          <w:left w:w="70" w:type="dxa"/>
          <w:right w:w="70" w:type="dxa"/>
        </w:tblCellMar>
        <w:tblLook w:val="04A0" w:firstRow="1" w:lastRow="0" w:firstColumn="1" w:lastColumn="0" w:noHBand="0" w:noVBand="1"/>
      </w:tblPr>
      <w:tblGrid>
        <w:gridCol w:w="4999"/>
        <w:gridCol w:w="3496"/>
        <w:gridCol w:w="1418"/>
      </w:tblGrid>
      <w:tr w:rsidR="007C4411" w:rsidRPr="009C49ED" w:rsidTr="007C4411">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FFD966" w:themeFill="accent4" w:themeFillTint="99"/>
            <w:vAlign w:val="center"/>
            <w:hideMark/>
          </w:tcPr>
          <w:p w:rsidR="007C4411" w:rsidRPr="009C49ED" w:rsidRDefault="007C4411" w:rsidP="007C4411">
            <w:pPr>
              <w:spacing w:after="0"/>
              <w:rPr>
                <w:lang w:val="en-US" w:eastAsia="x-none"/>
              </w:rPr>
            </w:pPr>
            <w:r w:rsidRPr="009C49ED">
              <w:rPr>
                <w:lang w:val="en-US" w:eastAsia="x-none"/>
              </w:rPr>
              <w:t>Parameter</w:t>
            </w:r>
          </w:p>
        </w:tc>
        <w:tc>
          <w:tcPr>
            <w:tcW w:w="3496" w:type="dxa"/>
            <w:tcBorders>
              <w:top w:val="single" w:sz="4" w:space="0" w:color="auto"/>
              <w:left w:val="single" w:sz="4" w:space="0" w:color="auto"/>
              <w:bottom w:val="nil"/>
              <w:right w:val="single" w:sz="4" w:space="0" w:color="auto"/>
            </w:tcBorders>
            <w:shd w:val="clear" w:color="auto" w:fill="FFD966" w:themeFill="accent4" w:themeFillTint="99"/>
            <w:noWrap/>
            <w:vAlign w:val="bottom"/>
            <w:hideMark/>
          </w:tcPr>
          <w:p w:rsidR="007C4411" w:rsidRPr="009C49ED" w:rsidRDefault="007C4411" w:rsidP="007C4411">
            <w:pPr>
              <w:spacing w:after="0"/>
              <w:rPr>
                <w:lang w:val="en-US" w:eastAsia="x-none"/>
              </w:rPr>
            </w:pPr>
            <w:r>
              <w:rPr>
                <w:lang w:val="en-US" w:eastAsia="x-none"/>
              </w:rPr>
              <w:t>[</w:t>
            </w:r>
            <w:r w:rsidRPr="009C49ED">
              <w:rPr>
                <w:lang w:val="en-US" w:eastAsia="x-none"/>
              </w:rPr>
              <w:t>Source 1 Uma, FR1</w:t>
            </w:r>
            <w:r>
              <w:rPr>
                <w:lang w:val="en-US" w:eastAsia="x-none"/>
              </w:rPr>
              <w:t>]</w:t>
            </w:r>
          </w:p>
        </w:tc>
        <w:tc>
          <w:tcPr>
            <w:tcW w:w="1418" w:type="dxa"/>
            <w:tcBorders>
              <w:top w:val="single" w:sz="4" w:space="0" w:color="auto"/>
              <w:left w:val="single" w:sz="4" w:space="0" w:color="auto"/>
              <w:bottom w:val="nil"/>
              <w:right w:val="single" w:sz="4" w:space="0" w:color="auto"/>
            </w:tcBorders>
            <w:shd w:val="clear" w:color="auto" w:fill="FFD966" w:themeFill="accent4" w:themeFillTint="99"/>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Channel model (baseline, otherwise state any modifications)</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 xml:space="preserve">Carrier frequency </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Subcarrier spacing</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Reference Signal Transmission Bandwidth</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7C4411">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Reference Signal Physical Structure and Resource Allocation (RE pattern) (reference to figure in contribution)</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 xml:space="preserve">Reference signal (type of sequence, number of ports, …) </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Number of sites</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Number of symbols used per occasion</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number of occasions used per positioning estimate</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Power-boosting level</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Uplink power control (applied/not applied)</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interference modelling (ideal muting, or other)</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7C4411">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316BF7">
            <w:pPr>
              <w:spacing w:after="0"/>
              <w:rPr>
                <w:lang w:val="en-US" w:eastAsia="x-none"/>
              </w:rPr>
            </w:pPr>
            <w:r w:rsidRPr="009C49ED">
              <w:rPr>
                <w:lang w:val="en-US" w:eastAsia="x-none"/>
              </w:rPr>
              <w:t>Description of Measurement Algorithm (e.g. super resolution, interference cancellation, …)</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7C4411">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Description of positioning technique / applied positioning algorithm (e.g. Least square, taylor series, etc)</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Network synchronization assumptions</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7C4411">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Beam-related assumption (beam sweeping / alignment assumptions at the tx and rx sides)</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Precoding assumptions (codebook, nrof antenna elements used, etc)</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Additional notes, if any</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 xml:space="preserve"> </w:t>
            </w: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bl>
    <w:p w:rsidR="007C4411" w:rsidRPr="002B3674" w:rsidRDefault="007C4411" w:rsidP="007C4411">
      <w:pPr>
        <w:rPr>
          <w:lang w:eastAsia="x-none"/>
        </w:rPr>
      </w:pPr>
    </w:p>
    <w:p w:rsidR="007C4411" w:rsidRDefault="007C4411" w:rsidP="007B423E">
      <w:pPr>
        <w:pStyle w:val="Heading3"/>
      </w:pPr>
      <w:bookmarkStart w:id="27" w:name="_Toc535730585"/>
      <w:r>
        <w:t>P</w:t>
      </w:r>
      <w:r w:rsidRPr="00F25BD8">
        <w:t xml:space="preserve">otential </w:t>
      </w:r>
      <w:r>
        <w:t>Techniques for NR RAT Independent Positioning</w:t>
      </w:r>
      <w:bookmarkEnd w:id="27"/>
    </w:p>
    <w:p w:rsidR="007C4411" w:rsidRPr="007C4411" w:rsidRDefault="007C4411" w:rsidP="007C4411">
      <w:pPr>
        <w:rPr>
          <w:b/>
          <w:u w:val="single"/>
          <w:lang w:eastAsia="x-none"/>
        </w:rPr>
      </w:pPr>
      <w:r w:rsidRPr="007C4411">
        <w:rPr>
          <w:b/>
          <w:u w:val="single"/>
          <w:lang w:eastAsia="x-none"/>
        </w:rPr>
        <w:t>Conclusion:</w:t>
      </w:r>
    </w:p>
    <w:p w:rsidR="007C4411" w:rsidRDefault="007C4411" w:rsidP="007C4411">
      <w:pPr>
        <w:pStyle w:val="3GPPAgreements"/>
      </w:pPr>
      <w:r>
        <w:t>Results provided by companies for techniques not addressed by the results in Section 8 of the TR can be included in Section 7.2 of the TR</w:t>
      </w:r>
    </w:p>
    <w:p w:rsidR="007C4411" w:rsidRDefault="007C4411" w:rsidP="007C4411">
      <w:pPr>
        <w:pStyle w:val="3GPPAgreements"/>
        <w:numPr>
          <w:ilvl w:val="1"/>
          <w:numId w:val="8"/>
        </w:numPr>
      </w:pPr>
      <w:r>
        <w:t>Note: No common simulation assumptions have been agreed for RAT independent and hybrid positioning methods</w:t>
      </w:r>
    </w:p>
    <w:p w:rsidR="007C4411" w:rsidRDefault="007C4411" w:rsidP="00BA51D3">
      <w:pPr>
        <w:pStyle w:val="3GPPAgreements"/>
        <w:numPr>
          <w:ilvl w:val="0"/>
          <w:numId w:val="0"/>
        </w:numPr>
        <w:ind w:left="284" w:hanging="284"/>
      </w:pPr>
    </w:p>
    <w:p w:rsidR="00BA51D3" w:rsidRDefault="00BA51D3" w:rsidP="007B423E">
      <w:pPr>
        <w:pStyle w:val="Heading2"/>
      </w:pPr>
      <w:r w:rsidRPr="00782845">
        <w:t>Study on NR positioning support</w:t>
      </w:r>
      <w:r>
        <w:t xml:space="preserve"> – RAN1#96</w:t>
      </w:r>
    </w:p>
    <w:bookmarkEnd w:id="1"/>
    <w:bookmarkEnd w:id="17"/>
    <w:p w:rsidR="005020A1" w:rsidRDefault="005020A1" w:rsidP="007B1917">
      <w:pPr>
        <w:pStyle w:val="3GPPText"/>
      </w:pPr>
    </w:p>
    <w:p w:rsidR="007B1917" w:rsidRDefault="005020A1" w:rsidP="007B1917">
      <w:pPr>
        <w:rPr>
          <w:lang w:eastAsia="x-none"/>
        </w:rPr>
      </w:pPr>
      <w:r w:rsidRPr="00415C24">
        <w:rPr>
          <w:b/>
          <w:lang w:eastAsia="x-none"/>
        </w:rPr>
        <w:t>R1-1903534</w:t>
      </w:r>
      <w:r w:rsidRPr="00415C24">
        <w:rPr>
          <w:lang w:eastAsia="x-none"/>
        </w:rPr>
        <w:tab/>
        <w:t>TR 38.855 v1.0.5</w:t>
      </w:r>
      <w:r w:rsidR="007B1917">
        <w:rPr>
          <w:lang w:eastAsia="x-none"/>
        </w:rPr>
        <w:t xml:space="preserve"> </w:t>
      </w:r>
      <w:r w:rsidR="007B1917" w:rsidRPr="00415C24">
        <w:rPr>
          <w:highlight w:val="green"/>
          <w:lang w:eastAsia="x-none"/>
        </w:rPr>
        <w:t>Endorsed</w:t>
      </w:r>
      <w:r w:rsidR="007B1917">
        <w:rPr>
          <w:highlight w:val="green"/>
          <w:lang w:eastAsia="x-none"/>
        </w:rPr>
        <w:t xml:space="preserve"> v1.0.5</w:t>
      </w:r>
    </w:p>
    <w:p w:rsidR="005020A1" w:rsidRPr="00415C24" w:rsidRDefault="005020A1" w:rsidP="005020A1">
      <w:pPr>
        <w:rPr>
          <w:highlight w:val="cyan"/>
          <w:lang w:eastAsia="x-none"/>
        </w:rPr>
      </w:pPr>
      <w:r w:rsidRPr="00415C24">
        <w:rPr>
          <w:highlight w:val="cyan"/>
          <w:lang w:eastAsia="x-none"/>
        </w:rPr>
        <w:t>Updated version for email approval till 3/6 (Florent, Ericsson)</w:t>
      </w:r>
      <w:r>
        <w:rPr>
          <w:highlight w:val="cyan"/>
          <w:lang w:eastAsia="x-none"/>
        </w:rPr>
        <w:t xml:space="preserve"> with the following:</w:t>
      </w:r>
    </w:p>
    <w:p w:rsidR="005020A1" w:rsidRPr="00415C24" w:rsidRDefault="005020A1" w:rsidP="005020A1">
      <w:pPr>
        <w:pStyle w:val="3GPPAgreements"/>
        <w:rPr>
          <w:highlight w:val="cyan"/>
        </w:rPr>
      </w:pPr>
      <w:r w:rsidRPr="00415C24">
        <w:rPr>
          <w:highlight w:val="cyan"/>
        </w:rPr>
        <w:t>removing Section 9.5, and moving the contents Section 9.3.2 – a new section</w:t>
      </w:r>
    </w:p>
    <w:p w:rsidR="005020A1" w:rsidRPr="00415C24" w:rsidRDefault="005020A1" w:rsidP="005020A1">
      <w:pPr>
        <w:pStyle w:val="3GPPAgreements"/>
        <w:rPr>
          <w:highlight w:val="cyan"/>
        </w:rPr>
      </w:pPr>
      <w:r w:rsidRPr="00415C24">
        <w:rPr>
          <w:highlight w:val="cyan"/>
        </w:rPr>
        <w:t>removing editor’s comments</w:t>
      </w:r>
    </w:p>
    <w:p w:rsidR="005020A1" w:rsidRPr="00415C24" w:rsidRDefault="005020A1" w:rsidP="005020A1">
      <w:pPr>
        <w:pStyle w:val="3GPPAgreements"/>
        <w:rPr>
          <w:highlight w:val="cyan"/>
        </w:rPr>
      </w:pPr>
      <w:r w:rsidRPr="00415C24">
        <w:rPr>
          <w:highlight w:val="cyan"/>
        </w:rPr>
        <w:t>removing void sections (section 8) and correct reference</w:t>
      </w:r>
    </w:p>
    <w:p w:rsidR="005020A1" w:rsidRPr="007B1917" w:rsidRDefault="005020A1" w:rsidP="007B1917">
      <w:pPr>
        <w:pStyle w:val="3GPPText"/>
      </w:pPr>
    </w:p>
    <w:p w:rsidR="005020A1" w:rsidRPr="00657E88" w:rsidRDefault="005020A1" w:rsidP="005020A1">
      <w:pPr>
        <w:rPr>
          <w:lang w:eastAsia="x-none"/>
        </w:rPr>
      </w:pPr>
      <w:r w:rsidRPr="00287EE2">
        <w:rPr>
          <w:b/>
          <w:lang w:eastAsia="x-none"/>
        </w:rPr>
        <w:t>R1-190</w:t>
      </w:r>
      <w:r>
        <w:rPr>
          <w:b/>
          <w:lang w:eastAsia="x-none"/>
        </w:rPr>
        <w:t>3775</w:t>
      </w:r>
      <w:r>
        <w:rPr>
          <w:b/>
          <w:lang w:eastAsia="x-none"/>
        </w:rPr>
        <w:tab/>
      </w:r>
      <w:r>
        <w:rPr>
          <w:lang w:eastAsia="x-none"/>
        </w:rPr>
        <w:t>TR 38.855 v1.0.4</w:t>
      </w:r>
      <w:r w:rsidR="007B1917">
        <w:rPr>
          <w:lang w:eastAsia="x-none"/>
        </w:rPr>
        <w:t xml:space="preserve"> </w:t>
      </w:r>
      <w:r w:rsidRPr="00004280">
        <w:rPr>
          <w:highlight w:val="green"/>
          <w:lang w:eastAsia="x-none"/>
        </w:rPr>
        <w:t>R1-1903775 is endorsed</w:t>
      </w:r>
      <w:r w:rsidRPr="00657E88">
        <w:rPr>
          <w:lang w:eastAsia="x-none"/>
        </w:rPr>
        <w:t xml:space="preserve"> with the following modifications:</w:t>
      </w:r>
    </w:p>
    <w:p w:rsidR="005020A1" w:rsidRDefault="005020A1" w:rsidP="005020A1">
      <w:pPr>
        <w:pStyle w:val="3GPPAgreements"/>
      </w:pPr>
      <w:r>
        <w:t>In section 7.1, fix typo for the word “Whether”</w:t>
      </w:r>
    </w:p>
    <w:p w:rsidR="005020A1" w:rsidRDefault="005020A1" w:rsidP="005020A1">
      <w:pPr>
        <w:pStyle w:val="3GPPAgreements"/>
      </w:pPr>
      <w:r>
        <w:t>Add reference at the end of Section 7.2.1</w:t>
      </w:r>
    </w:p>
    <w:p w:rsidR="005020A1" w:rsidRDefault="005020A1" w:rsidP="005020A1">
      <w:pPr>
        <w:pStyle w:val="3GPPAgreements"/>
      </w:pPr>
      <w:r>
        <w:t>Remove company names in Section 8.</w:t>
      </w:r>
    </w:p>
    <w:p w:rsidR="005020A1" w:rsidRDefault="005020A1" w:rsidP="005020A1">
      <w:pPr>
        <w:pStyle w:val="3GPPAgreements"/>
      </w:pPr>
      <w:r>
        <w:t>Fix legend in Figure 8.3.3.10-1</w:t>
      </w:r>
    </w:p>
    <w:p w:rsidR="005020A1" w:rsidRDefault="005020A1" w:rsidP="005020A1">
      <w:pPr>
        <w:pStyle w:val="3GPPAgreements"/>
      </w:pPr>
      <w:r>
        <w:t>Fix Umi and Uma where applicable</w:t>
      </w:r>
    </w:p>
    <w:p w:rsidR="005020A1" w:rsidRDefault="005020A1" w:rsidP="005020A1">
      <w:pPr>
        <w:pStyle w:val="3GPPAgreements"/>
      </w:pPr>
      <w:r>
        <w:t>Remove “End of text proposal change” in Section 9.3.1</w:t>
      </w:r>
    </w:p>
    <w:p w:rsidR="005020A1" w:rsidRDefault="005020A1" w:rsidP="005020A1">
      <w:pPr>
        <w:pStyle w:val="3GPPAgreements"/>
      </w:pPr>
      <w:r>
        <w:t>Change “:” to “.” in Section 10.</w:t>
      </w:r>
    </w:p>
    <w:p w:rsidR="005020A1" w:rsidRDefault="005020A1" w:rsidP="005020A1">
      <w:pPr>
        <w:pStyle w:val="3GPPAgreements"/>
      </w:pPr>
      <w:r>
        <w:t>Add agreed TP for Section 7.2.3</w:t>
      </w:r>
    </w:p>
    <w:p w:rsidR="005020A1" w:rsidRDefault="005020A1" w:rsidP="005020A1">
      <w:pPr>
        <w:pStyle w:val="3GPPAgreements"/>
      </w:pPr>
      <w:r>
        <w:t>Incorporate any input from RAN3</w:t>
      </w:r>
    </w:p>
    <w:p w:rsidR="005020A1" w:rsidRPr="00657E88" w:rsidRDefault="005020A1" w:rsidP="005020A1">
      <w:pPr>
        <w:pStyle w:val="3GPPAgreements"/>
      </w:pPr>
      <w:r>
        <w:t>Enhancements identified in Section 9.4 can be considered for future specification work</w:t>
      </w:r>
    </w:p>
    <w:p w:rsidR="005020A1" w:rsidRDefault="005020A1" w:rsidP="007B1917">
      <w:pPr>
        <w:pStyle w:val="3GPPText"/>
      </w:pPr>
    </w:p>
    <w:p w:rsidR="005020A1" w:rsidRDefault="005020A1" w:rsidP="005020A1">
      <w:pPr>
        <w:rPr>
          <w:lang w:eastAsia="x-none"/>
        </w:rPr>
      </w:pPr>
      <w:r w:rsidRPr="00B36E0F">
        <w:rPr>
          <w:b/>
          <w:lang w:eastAsia="x-none"/>
        </w:rPr>
        <w:t>R1-1903722</w:t>
      </w:r>
      <w:r>
        <w:rPr>
          <w:lang w:eastAsia="x-none"/>
        </w:rPr>
        <w:tab/>
      </w:r>
      <w:r w:rsidRPr="00B36E0F">
        <w:rPr>
          <w:lang w:eastAsia="x-none"/>
        </w:rPr>
        <w:t>TP for TR 38.855, Section 2, 7.2 and 7.2.4 on RAT independent positioning</w:t>
      </w:r>
    </w:p>
    <w:p w:rsidR="005020A1" w:rsidRDefault="005020A1" w:rsidP="005020A1">
      <w:pPr>
        <w:rPr>
          <w:lang w:eastAsia="x-none"/>
        </w:rPr>
      </w:pPr>
      <w:r w:rsidRPr="00B36E0F">
        <w:rPr>
          <w:highlight w:val="green"/>
          <w:lang w:eastAsia="x-none"/>
        </w:rPr>
        <w:t>Agreement:</w:t>
      </w:r>
    </w:p>
    <w:p w:rsidR="005020A1" w:rsidRDefault="005020A1" w:rsidP="005020A1">
      <w:pPr>
        <w:pStyle w:val="3GPPAgreements"/>
      </w:pPr>
      <w:r>
        <w:t>The TP for Section 7.2.4 proposed in R1-1903722 excluding the first paragraph is endorsed as Section 7.2.3 in the TR, ensuring that the references are aligned with the TR.</w:t>
      </w:r>
    </w:p>
    <w:p w:rsidR="005020A1" w:rsidRDefault="005020A1" w:rsidP="007B1917">
      <w:pPr>
        <w:pStyle w:val="3GPPText"/>
      </w:pPr>
    </w:p>
    <w:p w:rsidR="005020A1" w:rsidRDefault="005020A1" w:rsidP="005020A1">
      <w:pPr>
        <w:ind w:left="1440" w:hanging="1440"/>
        <w:rPr>
          <w:lang w:eastAsia="x-none"/>
        </w:rPr>
      </w:pPr>
      <w:r w:rsidRPr="00740F9D">
        <w:rPr>
          <w:highlight w:val="green"/>
          <w:lang w:eastAsia="x-none"/>
        </w:rPr>
        <w:t>Agreement:</w:t>
      </w:r>
    </w:p>
    <w:p w:rsidR="005020A1" w:rsidRDefault="005020A1" w:rsidP="005020A1">
      <w:pPr>
        <w:pStyle w:val="3GPPAgreements"/>
      </w:pPr>
      <w:r>
        <w:t>The text proposal in Section 3 of R1-1903485 is endorsed for the Conclusions section of the TR</w:t>
      </w:r>
    </w:p>
    <w:p w:rsidR="005020A1" w:rsidRDefault="005020A1" w:rsidP="007B1917">
      <w:pPr>
        <w:pStyle w:val="3GPPText"/>
      </w:pPr>
    </w:p>
    <w:p w:rsidR="005020A1" w:rsidRDefault="005020A1" w:rsidP="005020A1">
      <w:pPr>
        <w:ind w:left="1440" w:hanging="1440"/>
        <w:rPr>
          <w:lang w:eastAsia="x-none"/>
        </w:rPr>
      </w:pPr>
      <w:r w:rsidRPr="00222790">
        <w:rPr>
          <w:b/>
          <w:lang w:eastAsia="x-none"/>
        </w:rPr>
        <w:t>R1-1903442</w:t>
      </w:r>
      <w:r>
        <w:rPr>
          <w:lang w:eastAsia="x-none"/>
        </w:rPr>
        <w:tab/>
        <w:t>TR 38.855 v1.0.2</w:t>
      </w:r>
    </w:p>
    <w:p w:rsidR="005020A1" w:rsidRDefault="005020A1" w:rsidP="005020A1">
      <w:pPr>
        <w:ind w:left="1440" w:hanging="1440"/>
        <w:rPr>
          <w:lang w:eastAsia="x-none"/>
        </w:rPr>
      </w:pPr>
      <w:r w:rsidRPr="00222790">
        <w:rPr>
          <w:highlight w:val="green"/>
          <w:lang w:eastAsia="x-none"/>
        </w:rPr>
        <w:t>Agreement:</w:t>
      </w:r>
    </w:p>
    <w:p w:rsidR="005020A1" w:rsidRPr="005020A1" w:rsidRDefault="005020A1" w:rsidP="005020A1">
      <w:pPr>
        <w:pStyle w:val="3GPPAgreements"/>
      </w:pPr>
      <w:r w:rsidRPr="005020A1">
        <w:t>R1-1903442 with the agreed text proposal for the Conclusions section from Section 3 of R1-1903485 is endorsed as v1.0.2 of the TR in R1-1903487.</w:t>
      </w:r>
    </w:p>
    <w:p w:rsidR="005020A1" w:rsidRDefault="005020A1" w:rsidP="007B1917">
      <w:pPr>
        <w:pStyle w:val="3GPPText"/>
      </w:pPr>
    </w:p>
    <w:p w:rsidR="005020A1" w:rsidRDefault="005020A1" w:rsidP="005020A1">
      <w:pPr>
        <w:rPr>
          <w:lang w:eastAsia="x-none"/>
        </w:rPr>
      </w:pPr>
      <w:r w:rsidRPr="00024EDE">
        <w:rPr>
          <w:b/>
          <w:lang w:eastAsia="x-none"/>
        </w:rPr>
        <w:t>R1-1903534</w:t>
      </w:r>
      <w:r>
        <w:rPr>
          <w:lang w:eastAsia="x-none"/>
        </w:rPr>
        <w:tab/>
        <w:t>TR 38.855 v1.0.2</w:t>
      </w:r>
    </w:p>
    <w:p w:rsidR="005020A1" w:rsidRDefault="005020A1" w:rsidP="005020A1">
      <w:pPr>
        <w:rPr>
          <w:lang w:eastAsia="x-none"/>
        </w:rPr>
      </w:pPr>
      <w:r>
        <w:rPr>
          <w:lang w:eastAsia="x-none"/>
        </w:rPr>
        <w:t>TPs in Sections 7.2 and 8.4 capturing observations from the evaluation results</w:t>
      </w:r>
    </w:p>
    <w:p w:rsidR="005020A1" w:rsidRDefault="005020A1" w:rsidP="005020A1">
      <w:pPr>
        <w:rPr>
          <w:lang w:eastAsia="x-none"/>
        </w:rPr>
      </w:pPr>
      <w:r>
        <w:rPr>
          <w:lang w:eastAsia="x-none"/>
        </w:rPr>
        <w:t>Check all the editorial changes</w:t>
      </w:r>
    </w:p>
    <w:p w:rsidR="005020A1" w:rsidRDefault="005020A1" w:rsidP="005020A1">
      <w:pPr>
        <w:rPr>
          <w:lang w:eastAsia="x-none"/>
        </w:rPr>
      </w:pPr>
      <w:r w:rsidRPr="00024EDE">
        <w:rPr>
          <w:b/>
          <w:highlight w:val="green"/>
          <w:lang w:eastAsia="x-none"/>
        </w:rPr>
        <w:t>R1-1903688</w:t>
      </w:r>
      <w:r>
        <w:rPr>
          <w:lang w:eastAsia="x-none"/>
        </w:rPr>
        <w:tab/>
        <w:t>TR 38.855 v1.0.3</w:t>
      </w:r>
    </w:p>
    <w:p w:rsidR="005020A1" w:rsidRDefault="005020A1" w:rsidP="007B1917">
      <w:pPr>
        <w:pStyle w:val="3GPPText"/>
      </w:pPr>
    </w:p>
    <w:p w:rsidR="005020A1" w:rsidRDefault="005020A1" w:rsidP="005020A1">
      <w:pPr>
        <w:rPr>
          <w:lang w:eastAsia="x-none"/>
        </w:rPr>
      </w:pPr>
      <w:r w:rsidRPr="001A32A3">
        <w:rPr>
          <w:highlight w:val="green"/>
          <w:lang w:eastAsia="x-none"/>
        </w:rPr>
        <w:t>Agreement:</w:t>
      </w:r>
    </w:p>
    <w:p w:rsidR="005020A1" w:rsidRDefault="005020A1" w:rsidP="005020A1">
      <w:pPr>
        <w:pStyle w:val="3GPPAgreements"/>
      </w:pPr>
      <w:r>
        <w:t>Include the following in Section 10 of the TR prior to the recommendation to start normative work for NR positioning:</w:t>
      </w:r>
    </w:p>
    <w:p w:rsidR="005020A1" w:rsidRDefault="005020A1" w:rsidP="005020A1">
      <w:pPr>
        <w:pStyle w:val="3GPPAgreements"/>
        <w:rPr>
          <w:lang w:eastAsia="x-none"/>
        </w:rPr>
      </w:pPr>
      <w:r>
        <w:t>DL-only UE-based positioning is feasible from a RAN1 perspective. System level aspects need further consideration in other working groups.</w:t>
      </w:r>
    </w:p>
    <w:p w:rsidR="005020A1" w:rsidRDefault="005020A1" w:rsidP="007B1917">
      <w:pPr>
        <w:pStyle w:val="3GPPText"/>
      </w:pPr>
    </w:p>
    <w:p w:rsidR="005020A1" w:rsidRDefault="005020A1" w:rsidP="005020A1">
      <w:pPr>
        <w:rPr>
          <w:lang w:eastAsia="x-none"/>
        </w:rPr>
      </w:pPr>
      <w:r w:rsidRPr="008B436C">
        <w:rPr>
          <w:highlight w:val="green"/>
          <w:lang w:eastAsia="x-none"/>
        </w:rPr>
        <w:t>Agreement:</w:t>
      </w:r>
    </w:p>
    <w:p w:rsidR="005020A1" w:rsidRDefault="005020A1" w:rsidP="005020A1">
      <w:pPr>
        <w:pStyle w:val="3GPPAgreements"/>
      </w:pPr>
      <w:r>
        <w:t>Capture the following in Section 10 of the TR:</w:t>
      </w:r>
    </w:p>
    <w:p w:rsidR="005020A1" w:rsidRDefault="005020A1" w:rsidP="005020A1">
      <w:pPr>
        <w:pStyle w:val="3GPPAgreements"/>
      </w:pPr>
      <w:r>
        <w:t xml:space="preserve">GNSS SSR completion (PPP-RTK support) can be considered for further specification work. </w:t>
      </w:r>
    </w:p>
    <w:p w:rsidR="005020A1" w:rsidRDefault="005020A1" w:rsidP="007B1917">
      <w:pPr>
        <w:pStyle w:val="3GPPText"/>
      </w:pPr>
    </w:p>
    <w:p w:rsidR="005020A1" w:rsidRDefault="005020A1" w:rsidP="005020A1">
      <w:pPr>
        <w:rPr>
          <w:lang w:eastAsia="x-none"/>
        </w:rPr>
      </w:pPr>
      <w:r w:rsidRPr="00C854AF">
        <w:rPr>
          <w:highlight w:val="green"/>
          <w:lang w:eastAsia="x-none"/>
        </w:rPr>
        <w:t>Agreement:</w:t>
      </w:r>
    </w:p>
    <w:p w:rsidR="005020A1" w:rsidRDefault="005020A1" w:rsidP="005020A1">
      <w:pPr>
        <w:pStyle w:val="3GPPAgreements"/>
      </w:pPr>
      <w:r>
        <w:t>Include the following in Section 10 of the TR:</w:t>
      </w:r>
    </w:p>
    <w:p w:rsidR="005020A1" w:rsidRDefault="005020A1" w:rsidP="005020A1">
      <w:pPr>
        <w:pStyle w:val="3GPPAgreements"/>
        <w:numPr>
          <w:ilvl w:val="1"/>
          <w:numId w:val="8"/>
        </w:numPr>
      </w:pPr>
      <w:r>
        <w:t>A variety of enhancements for UL SRS were proposed by many sources and were reported to be beneficial by these sources.</w:t>
      </w:r>
    </w:p>
    <w:p w:rsidR="005020A1" w:rsidRDefault="005020A1" w:rsidP="007B1917">
      <w:pPr>
        <w:pStyle w:val="3GPPText"/>
      </w:pPr>
    </w:p>
    <w:p w:rsidR="005020A1" w:rsidRDefault="005020A1" w:rsidP="005020A1">
      <w:pPr>
        <w:rPr>
          <w:lang w:eastAsia="x-none"/>
        </w:rPr>
      </w:pPr>
      <w:r w:rsidRPr="0091355E">
        <w:rPr>
          <w:highlight w:val="green"/>
          <w:lang w:eastAsia="x-none"/>
        </w:rPr>
        <w:t>Agreement:</w:t>
      </w:r>
    </w:p>
    <w:p w:rsidR="005020A1" w:rsidRDefault="005020A1" w:rsidP="005020A1">
      <w:pPr>
        <w:pStyle w:val="3GPPAgreements"/>
      </w:pPr>
      <w:r>
        <w:t>Modify a statement in Section 10 of the TR as follows:</w:t>
      </w:r>
    </w:p>
    <w:p w:rsidR="005020A1" w:rsidRDefault="005020A1" w:rsidP="005020A1">
      <w:pPr>
        <w:pStyle w:val="3GPPAgreements"/>
        <w:numPr>
          <w:ilvl w:val="1"/>
          <w:numId w:val="8"/>
        </w:numPr>
      </w:pPr>
      <w:r>
        <w:t xml:space="preserve">“It was identified that enhancements are necessary </w:t>
      </w:r>
      <w:r w:rsidRPr="00C854AF">
        <w:rPr>
          <w:color w:val="FF0000"/>
        </w:rPr>
        <w:t>(</w:t>
      </w:r>
      <w:r w:rsidRPr="00F5749A">
        <w:t>e.g., based on extensions to current reference signals or with new reference signals)</w:t>
      </w:r>
      <w:r>
        <w:t xml:space="preserve"> to meet horizontal accuracy requirements in some scenarios. In order to achieve target performance characteristics, …”</w:t>
      </w:r>
    </w:p>
    <w:p w:rsidR="005020A1" w:rsidRDefault="005020A1" w:rsidP="007B1917">
      <w:pPr>
        <w:pStyle w:val="3GPPText"/>
      </w:pPr>
    </w:p>
    <w:p w:rsidR="005020A1" w:rsidRDefault="005020A1" w:rsidP="005020A1">
      <w:pPr>
        <w:ind w:left="1440" w:hanging="1440"/>
        <w:rPr>
          <w:lang w:eastAsia="x-none"/>
        </w:rPr>
      </w:pPr>
      <w:r w:rsidRPr="00712791">
        <w:rPr>
          <w:b/>
          <w:lang w:eastAsia="x-none"/>
        </w:rPr>
        <w:t>R1-1903701</w:t>
      </w:r>
      <w:r>
        <w:rPr>
          <w:lang w:eastAsia="x-none"/>
        </w:rPr>
        <w:tab/>
      </w:r>
      <w:r w:rsidRPr="00712791">
        <w:rPr>
          <w:lang w:eastAsia="x-none"/>
        </w:rPr>
        <w:t>TP for TR 38.855, Section 2 and 7.2 on RAT independent positioning</w:t>
      </w:r>
    </w:p>
    <w:p w:rsidR="005020A1" w:rsidRDefault="005020A1" w:rsidP="005020A1">
      <w:pPr>
        <w:ind w:left="1440" w:hanging="1440"/>
        <w:rPr>
          <w:lang w:eastAsia="x-none"/>
        </w:rPr>
      </w:pPr>
      <w:r w:rsidRPr="00712791">
        <w:rPr>
          <w:highlight w:val="green"/>
          <w:lang w:eastAsia="x-none"/>
        </w:rPr>
        <w:t>Agreement:</w:t>
      </w:r>
    </w:p>
    <w:p w:rsidR="005020A1" w:rsidRDefault="005020A1" w:rsidP="005020A1">
      <w:pPr>
        <w:pStyle w:val="3GPPAgreements"/>
      </w:pPr>
      <w:r>
        <w:t>The TPs in R1-1903701 are endorsed with the following text for Section 7.2.3:</w:t>
      </w:r>
    </w:p>
    <w:p w:rsidR="005020A1" w:rsidRDefault="005020A1" w:rsidP="005020A1">
      <w:pPr>
        <w:pStyle w:val="3GPPAgreements"/>
      </w:pPr>
      <w:r w:rsidRPr="000A7F2A">
        <w:t xml:space="preserve">Support for RAT independent positioning in NR was introduced in Rel. 15. Hybridization between RAT independent and NR RAT dependent positioning methods </w:t>
      </w:r>
      <w:r>
        <w:t>should be</w:t>
      </w:r>
      <w:r w:rsidRPr="000A7F2A">
        <w:t xml:space="preserve"> supported for NR.</w:t>
      </w:r>
    </w:p>
    <w:p w:rsidR="005020A1" w:rsidRDefault="005020A1" w:rsidP="007B1917">
      <w:pPr>
        <w:pStyle w:val="3GPPText"/>
      </w:pPr>
    </w:p>
    <w:p w:rsidR="005020A1" w:rsidRDefault="005020A1" w:rsidP="005020A1">
      <w:pPr>
        <w:ind w:left="1530" w:hanging="1530"/>
        <w:rPr>
          <w:lang w:eastAsia="x-none"/>
        </w:rPr>
      </w:pPr>
      <w:r w:rsidRPr="000A7F2A">
        <w:rPr>
          <w:b/>
          <w:lang w:eastAsia="x-none"/>
        </w:rPr>
        <w:t>R1-1903702</w:t>
      </w:r>
      <w:r>
        <w:rPr>
          <w:lang w:eastAsia="x-none"/>
        </w:rPr>
        <w:tab/>
      </w:r>
      <w:r w:rsidRPr="000A7F2A">
        <w:rPr>
          <w:lang w:eastAsia="x-none"/>
        </w:rPr>
        <w:t>TP for TR 38.855, Section 8.x on RAT independent positioning evaluations</w:t>
      </w:r>
    </w:p>
    <w:p w:rsidR="005020A1" w:rsidRDefault="005020A1" w:rsidP="005020A1">
      <w:pPr>
        <w:ind w:left="1530" w:hanging="1530"/>
        <w:rPr>
          <w:lang w:eastAsia="x-none"/>
        </w:rPr>
      </w:pPr>
      <w:r w:rsidRPr="003236B6">
        <w:rPr>
          <w:highlight w:val="green"/>
          <w:lang w:eastAsia="x-none"/>
        </w:rPr>
        <w:t>Agreement:</w:t>
      </w:r>
    </w:p>
    <w:p w:rsidR="005020A1" w:rsidRDefault="005020A1" w:rsidP="005020A1">
      <w:pPr>
        <w:pStyle w:val="3GPPAgreements"/>
      </w:pPr>
      <w:r>
        <w:t>The TP in R1-1903702 is agreed with the following modifications:</w:t>
      </w:r>
    </w:p>
    <w:p w:rsidR="005020A1" w:rsidRDefault="005020A1" w:rsidP="005020A1">
      <w:pPr>
        <w:pStyle w:val="3GPPAgreements"/>
        <w:numPr>
          <w:ilvl w:val="1"/>
          <w:numId w:val="8"/>
        </w:numPr>
      </w:pPr>
      <w:r>
        <w:t>Include the figures that have been deleted</w:t>
      </w:r>
    </w:p>
    <w:p w:rsidR="005020A1" w:rsidRDefault="005020A1" w:rsidP="005020A1">
      <w:pPr>
        <w:pStyle w:val="3GPPAgreements"/>
        <w:numPr>
          <w:ilvl w:val="1"/>
          <w:numId w:val="8"/>
        </w:numPr>
      </w:pPr>
      <w:r>
        <w:t>Change 5G-GNSS to NR-GNSS</w:t>
      </w:r>
    </w:p>
    <w:p w:rsidR="005020A1" w:rsidRDefault="005020A1" w:rsidP="005020A1">
      <w:pPr>
        <w:pStyle w:val="3GPPAgreements"/>
        <w:numPr>
          <w:ilvl w:val="1"/>
          <w:numId w:val="8"/>
        </w:numPr>
      </w:pPr>
      <w:r>
        <w:t>All mentions of company names or the word company should be changed to “source” with a reference provided to the contribution where the results were included.</w:t>
      </w:r>
    </w:p>
    <w:p w:rsidR="005020A1" w:rsidRPr="003236B6" w:rsidRDefault="005020A1" w:rsidP="005020A1">
      <w:pPr>
        <w:pStyle w:val="3GPPAgreements"/>
        <w:numPr>
          <w:ilvl w:val="1"/>
          <w:numId w:val="8"/>
        </w:numPr>
      </w:pPr>
      <w:r>
        <w:lastRenderedPageBreak/>
        <w:t>Insert the statement, “No conclusions can be drawn from the results in this Section”, in Section 8.x.1 after the statement, “</w:t>
      </w:r>
      <w:r w:rsidRPr="00CE07DE">
        <w:t>No GNSS models or scenarios have been agreed in 3GPP for positioning evaluations.</w:t>
      </w:r>
      <w:r>
        <w:t>”</w:t>
      </w:r>
    </w:p>
    <w:p w:rsidR="005020A1" w:rsidRPr="003236B6" w:rsidRDefault="005020A1" w:rsidP="007B1917">
      <w:pPr>
        <w:pStyle w:val="3GPPText"/>
      </w:pPr>
    </w:p>
    <w:p w:rsidR="005020A1" w:rsidRPr="0098652B" w:rsidRDefault="005020A1" w:rsidP="005020A1">
      <w:pPr>
        <w:rPr>
          <w:u w:val="single"/>
          <w:lang w:eastAsia="x-none"/>
        </w:rPr>
      </w:pPr>
      <w:r w:rsidRPr="005020A1">
        <w:rPr>
          <w:b/>
          <w:u w:val="single"/>
          <w:lang w:eastAsia="x-none"/>
        </w:rPr>
        <w:t>Conclusion</w:t>
      </w:r>
      <w:r w:rsidRPr="0098652B">
        <w:rPr>
          <w:u w:val="single"/>
          <w:lang w:eastAsia="x-none"/>
        </w:rPr>
        <w:t>:</w:t>
      </w:r>
    </w:p>
    <w:p w:rsidR="005020A1" w:rsidRDefault="005020A1" w:rsidP="005020A1">
      <w:pPr>
        <w:rPr>
          <w:lang w:eastAsia="x-none"/>
        </w:rPr>
      </w:pPr>
      <w:r>
        <w:t>DL-only UE-based positioning is feasible from a RAN1 perspective. System level aspects need further consideration in other working groups.</w:t>
      </w:r>
    </w:p>
    <w:p w:rsidR="005020A1" w:rsidRDefault="005020A1" w:rsidP="007B1917">
      <w:pPr>
        <w:pStyle w:val="3GPPText"/>
      </w:pPr>
    </w:p>
    <w:p w:rsidR="005020A1" w:rsidRDefault="005020A1" w:rsidP="005020A1">
      <w:pPr>
        <w:ind w:left="1440" w:hanging="1440"/>
        <w:rPr>
          <w:lang w:eastAsia="x-none"/>
        </w:rPr>
      </w:pPr>
      <w:r w:rsidRPr="00E01B65">
        <w:rPr>
          <w:b/>
          <w:lang w:eastAsia="x-none"/>
        </w:rPr>
        <w:t>R1-1903691</w:t>
      </w:r>
      <w:r>
        <w:rPr>
          <w:lang w:eastAsia="x-none"/>
        </w:rPr>
        <w:tab/>
      </w:r>
      <w:r w:rsidRPr="00E01B65">
        <w:rPr>
          <w:lang w:eastAsia="x-none"/>
        </w:rPr>
        <w:t>Text Proposal on Additional NR Positioning Enhancements for the 3GPP TR 38.855</w:t>
      </w:r>
    </w:p>
    <w:p w:rsidR="005020A1" w:rsidRDefault="005020A1" w:rsidP="005020A1">
      <w:pPr>
        <w:ind w:left="1440" w:hanging="1440"/>
        <w:rPr>
          <w:lang w:eastAsia="x-none"/>
        </w:rPr>
      </w:pPr>
      <w:r w:rsidRPr="00E51121">
        <w:rPr>
          <w:highlight w:val="green"/>
          <w:lang w:eastAsia="x-none"/>
        </w:rPr>
        <w:t>Agreement:</w:t>
      </w:r>
    </w:p>
    <w:p w:rsidR="005020A1" w:rsidRDefault="005020A1" w:rsidP="005020A1">
      <w:pPr>
        <w:pStyle w:val="3GPPAgreements"/>
      </w:pPr>
      <w:r>
        <w:t>The text proposal in R1-1903691 is agreed for inclusion in the TR with the following modifications:</w:t>
      </w:r>
    </w:p>
    <w:p w:rsidR="005020A1" w:rsidRDefault="005020A1" w:rsidP="005020A1">
      <w:pPr>
        <w:pStyle w:val="3GPPAgreements"/>
        <w:numPr>
          <w:ilvl w:val="1"/>
          <w:numId w:val="8"/>
        </w:numPr>
      </w:pPr>
      <w:r w:rsidRPr="00E01B65">
        <w:t>Phase-based RSTD measurement (PDoA) was proposed in [15</w:t>
      </w:r>
      <w:r>
        <w:t>] to</w:t>
      </w:r>
      <w:r w:rsidRPr="00E01B65">
        <w:t xml:space="preserve"> be applied for DL-TDOA or RTT positioning techniques [16].</w:t>
      </w:r>
    </w:p>
    <w:p w:rsidR="005020A1" w:rsidRDefault="005020A1" w:rsidP="005020A1">
      <w:pPr>
        <w:pStyle w:val="3GPPAgreements"/>
        <w:numPr>
          <w:ilvl w:val="1"/>
          <w:numId w:val="8"/>
        </w:numPr>
      </w:pPr>
      <w:r>
        <w:t>Add the following statement at the beginning of Section 9.6: “Multiple sources proposed a variety of UL SRS enhancements for NR positioning”.</w:t>
      </w:r>
    </w:p>
    <w:p w:rsidR="005020A1" w:rsidRDefault="005020A1" w:rsidP="007B1917">
      <w:pPr>
        <w:pStyle w:val="3GPPText"/>
      </w:pPr>
    </w:p>
    <w:p w:rsidR="005020A1" w:rsidRDefault="005020A1" w:rsidP="005020A1">
      <w:pPr>
        <w:ind w:left="1440" w:hanging="1440"/>
        <w:rPr>
          <w:lang w:eastAsia="x-none"/>
        </w:rPr>
      </w:pPr>
      <w:r w:rsidRPr="00E51121">
        <w:rPr>
          <w:b/>
          <w:lang w:eastAsia="x-none"/>
        </w:rPr>
        <w:t>R1-1903689</w:t>
      </w:r>
      <w:r>
        <w:rPr>
          <w:lang w:eastAsia="x-none"/>
        </w:rPr>
        <w:tab/>
        <w:t>O</w:t>
      </w:r>
      <w:r w:rsidRPr="00E51121">
        <w:rPr>
          <w:lang w:eastAsia="x-none"/>
        </w:rPr>
        <w:t>ffline session notes for 7.2.10.1.4 on evaluations of positioning solutions (Wednesday)</w:t>
      </w:r>
    </w:p>
    <w:p w:rsidR="005020A1" w:rsidRDefault="005020A1" w:rsidP="005020A1">
      <w:pPr>
        <w:ind w:left="1440" w:hanging="1440"/>
        <w:rPr>
          <w:lang w:eastAsia="x-none"/>
        </w:rPr>
      </w:pPr>
      <w:r w:rsidRPr="005020A1">
        <w:rPr>
          <w:highlight w:val="green"/>
          <w:lang w:eastAsia="x-none"/>
        </w:rPr>
        <w:t>Agreement</w:t>
      </w:r>
      <w:r>
        <w:rPr>
          <w:lang w:eastAsia="x-none"/>
        </w:rPr>
        <w:t>:</w:t>
      </w:r>
    </w:p>
    <w:p w:rsidR="005020A1" w:rsidRDefault="005020A1" w:rsidP="005020A1">
      <w:pPr>
        <w:pStyle w:val="3GPPAgreements"/>
      </w:pPr>
      <w:r>
        <w:t>The TPs in R1-1903689 are endorsed for inclusion in the TR with the following modifications:</w:t>
      </w:r>
    </w:p>
    <w:p w:rsidR="005020A1" w:rsidRDefault="005020A1" w:rsidP="005020A1">
      <w:pPr>
        <w:pStyle w:val="3GPPAgreements"/>
        <w:numPr>
          <w:ilvl w:val="1"/>
          <w:numId w:val="8"/>
        </w:numPr>
      </w:pPr>
      <w:r>
        <w:t>Replace “polaris” with a reference number in the TP for Section 8.4.1.2</w:t>
      </w:r>
    </w:p>
    <w:p w:rsidR="005020A1" w:rsidRDefault="005020A1" w:rsidP="005020A1">
      <w:pPr>
        <w:pStyle w:val="3GPPAgreements"/>
        <w:numPr>
          <w:ilvl w:val="1"/>
          <w:numId w:val="8"/>
        </w:numPr>
      </w:pPr>
      <w:r>
        <w:t>Replace “8 out of 12” with “7 out of 12” in the TP for Section 8.4.1.3</w:t>
      </w:r>
    </w:p>
    <w:p w:rsidR="005020A1" w:rsidRDefault="005020A1" w:rsidP="005020A1">
      <w:pPr>
        <w:pStyle w:val="3GPPAgreements"/>
        <w:numPr>
          <w:ilvl w:val="1"/>
          <w:numId w:val="8"/>
        </w:numPr>
      </w:pPr>
      <w:r>
        <w:t>Fix typo (ources) in the TP for Section 8.4.1.3</w:t>
      </w:r>
    </w:p>
    <w:p w:rsidR="005020A1" w:rsidRDefault="005020A1" w:rsidP="005020A1">
      <w:pPr>
        <w:pStyle w:val="3GPPAgreements"/>
        <w:numPr>
          <w:ilvl w:val="1"/>
          <w:numId w:val="8"/>
        </w:numPr>
      </w:pPr>
      <w:r>
        <w:t>Change all occurences of UTDOA to UL-TDOA.</w:t>
      </w:r>
    </w:p>
    <w:p w:rsidR="005020A1" w:rsidRDefault="005020A1" w:rsidP="005020A1">
      <w:pPr>
        <w:pStyle w:val="3GPPAgreements"/>
        <w:numPr>
          <w:ilvl w:val="1"/>
          <w:numId w:val="8"/>
        </w:numPr>
      </w:pPr>
      <w:r>
        <w:t>Replace all occurences “HW” with the appropriate reference number.</w:t>
      </w:r>
    </w:p>
    <w:p w:rsidR="005020A1" w:rsidRDefault="005020A1" w:rsidP="005020A1">
      <w:pPr>
        <w:pStyle w:val="3GPPAgreements"/>
        <w:numPr>
          <w:ilvl w:val="1"/>
          <w:numId w:val="8"/>
        </w:numPr>
      </w:pPr>
      <w:r>
        <w:t>In the second and fourth bullets in the TP for Section 8.4.3-3 (which mistakenly has been labelled as 8.4.3-1), insert “</w:t>
      </w:r>
      <w:r w:rsidRPr="00295D59">
        <w:t>and outdoor UEs</w:t>
      </w:r>
      <w:r>
        <w:t>” after “For scenario 3,”.</w:t>
      </w:r>
    </w:p>
    <w:p w:rsidR="007B1917" w:rsidRDefault="007B1917" w:rsidP="007B1917">
      <w:pPr>
        <w:pStyle w:val="3GPPText"/>
      </w:pPr>
    </w:p>
    <w:p w:rsidR="0006781B" w:rsidRDefault="0006781B" w:rsidP="0006781B">
      <w:pPr>
        <w:pStyle w:val="Heading3"/>
      </w:pPr>
      <w:r>
        <w:t>DL only based Positioning</w:t>
      </w:r>
    </w:p>
    <w:p w:rsidR="0006781B" w:rsidRPr="007B1917" w:rsidRDefault="0006781B" w:rsidP="007B1917">
      <w:pPr>
        <w:pStyle w:val="3GPPText"/>
      </w:pPr>
    </w:p>
    <w:p w:rsidR="0071293A" w:rsidRPr="00000741" w:rsidRDefault="0071293A" w:rsidP="00000741">
      <w:pPr>
        <w:ind w:left="1440" w:hanging="1440"/>
        <w:rPr>
          <w:highlight w:val="green"/>
          <w:lang w:eastAsia="x-none"/>
        </w:rPr>
      </w:pPr>
      <w:r w:rsidRPr="005B20A2">
        <w:rPr>
          <w:highlight w:val="green"/>
          <w:lang w:eastAsia="x-none"/>
        </w:rPr>
        <w:t>Agreement:</w:t>
      </w:r>
    </w:p>
    <w:p w:rsidR="0071293A" w:rsidRDefault="0071293A" w:rsidP="0071293A">
      <w:pPr>
        <w:pStyle w:val="3GPPAgreements"/>
      </w:pPr>
      <w:r>
        <w:t>The following is agreed for inclusion in TR 38.855:</w:t>
      </w:r>
    </w:p>
    <w:p w:rsidR="0071293A" w:rsidRDefault="0071293A" w:rsidP="0071293A">
      <w:pPr>
        <w:pStyle w:val="3GPPAgreements"/>
      </w:pPr>
      <w:r>
        <w:t xml:space="preserve">NR DL PRS resource design with one antenna port should be supported. The use of more than two antenna ports per NR DL PRS resource need not supported. </w:t>
      </w:r>
    </w:p>
    <w:p w:rsidR="0071293A" w:rsidRPr="007B1917" w:rsidRDefault="0071293A" w:rsidP="007B1917">
      <w:pPr>
        <w:pStyle w:val="3GPPText"/>
      </w:pPr>
    </w:p>
    <w:p w:rsidR="0071293A" w:rsidRPr="00000741" w:rsidRDefault="0071293A" w:rsidP="00000741">
      <w:pPr>
        <w:ind w:left="1440" w:hanging="1440"/>
        <w:rPr>
          <w:highlight w:val="green"/>
          <w:lang w:eastAsia="x-none"/>
        </w:rPr>
      </w:pPr>
      <w:r w:rsidRPr="00F80F74">
        <w:rPr>
          <w:highlight w:val="green"/>
          <w:lang w:eastAsia="x-none"/>
        </w:rPr>
        <w:t>Agreement:</w:t>
      </w:r>
    </w:p>
    <w:p w:rsidR="0071293A" w:rsidRDefault="0071293A" w:rsidP="0071293A">
      <w:pPr>
        <w:pStyle w:val="3GPPAgreements"/>
      </w:pPr>
      <w:r>
        <w:t xml:space="preserve">New DL positioning reference signals should </w:t>
      </w:r>
      <w:r w:rsidRPr="00F80F74">
        <w:t>be</w:t>
      </w:r>
      <w:r>
        <w:t xml:space="preserve"> </w:t>
      </w:r>
      <w:r w:rsidRPr="00F80F74">
        <w:t>defi</w:t>
      </w:r>
      <w:r>
        <w:t>ned for supporting NR positioning. When and how existing NR DL reference signals can be used for positioning needs further discussion.</w:t>
      </w:r>
    </w:p>
    <w:p w:rsidR="0071293A" w:rsidRDefault="0071293A" w:rsidP="007B1917">
      <w:pPr>
        <w:pStyle w:val="3GPPText"/>
        <w:rPr>
          <w:highlight w:val="green"/>
        </w:rPr>
      </w:pPr>
    </w:p>
    <w:p w:rsidR="0006781B" w:rsidRDefault="0006781B" w:rsidP="0006781B">
      <w:pPr>
        <w:pStyle w:val="Heading3"/>
      </w:pPr>
      <w:r>
        <w:t>UL only based Positioning</w:t>
      </w:r>
    </w:p>
    <w:p w:rsidR="0006781B" w:rsidRDefault="0006781B" w:rsidP="007B1917">
      <w:pPr>
        <w:pStyle w:val="3GPPText"/>
        <w:rPr>
          <w:highlight w:val="green"/>
        </w:rPr>
      </w:pPr>
    </w:p>
    <w:p w:rsidR="0006781B" w:rsidRDefault="0006781B" w:rsidP="0006781B">
      <w:pPr>
        <w:pStyle w:val="Heading3"/>
      </w:pPr>
      <w:r>
        <w:lastRenderedPageBreak/>
        <w:t>Combination of DL &amp; UL based Positioning</w:t>
      </w:r>
    </w:p>
    <w:p w:rsidR="0006781B" w:rsidRPr="00000741" w:rsidRDefault="0006781B" w:rsidP="007B1917">
      <w:pPr>
        <w:pStyle w:val="3GPPText"/>
        <w:rPr>
          <w:highlight w:val="green"/>
        </w:rPr>
      </w:pPr>
    </w:p>
    <w:p w:rsidR="003D5C5E" w:rsidRDefault="003D5C5E" w:rsidP="00000741">
      <w:pPr>
        <w:ind w:left="1440" w:hanging="1440"/>
        <w:rPr>
          <w:lang w:eastAsia="x-none"/>
        </w:rPr>
      </w:pPr>
      <w:r w:rsidRPr="00334E1D">
        <w:rPr>
          <w:highlight w:val="green"/>
          <w:lang w:eastAsia="x-none"/>
        </w:rPr>
        <w:t>Agreement:</w:t>
      </w:r>
    </w:p>
    <w:p w:rsidR="003D5C5E" w:rsidRDefault="003D5C5E" w:rsidP="003D5C5E">
      <w:pPr>
        <w:pStyle w:val="3GPPAgreements"/>
        <w:rPr>
          <w:lang w:eastAsia="x-none"/>
        </w:rPr>
      </w:pPr>
      <w:r>
        <w:rPr>
          <w:rFonts w:hint="eastAsia"/>
          <w:lang w:eastAsia="x-none"/>
        </w:rPr>
        <w:t xml:space="preserve">NR </w:t>
      </w:r>
      <w:r>
        <w:t>should</w:t>
      </w:r>
      <w:r>
        <w:rPr>
          <w:lang w:eastAsia="x-none"/>
        </w:rPr>
        <w:t xml:space="preserve"> </w:t>
      </w:r>
      <w:r>
        <w:rPr>
          <w:rFonts w:hint="eastAsia"/>
        </w:rPr>
        <w:t>support</w:t>
      </w:r>
      <w:r>
        <w:rPr>
          <w:rFonts w:hint="eastAsia"/>
          <w:lang w:eastAsia="x-none"/>
        </w:rPr>
        <w:t xml:space="preserve"> E-CID based positioning</w:t>
      </w:r>
    </w:p>
    <w:p w:rsidR="003D5C5E" w:rsidRDefault="003D5C5E" w:rsidP="003D5C5E">
      <w:pPr>
        <w:pStyle w:val="3GPPAgreements"/>
        <w:numPr>
          <w:ilvl w:val="1"/>
          <w:numId w:val="8"/>
        </w:numPr>
        <w:rPr>
          <w:lang w:eastAsia="x-none"/>
        </w:rPr>
      </w:pPr>
      <w:r>
        <w:rPr>
          <w:rFonts w:hint="eastAsia"/>
          <w:lang w:eastAsia="x-none"/>
        </w:rPr>
        <w:t>E-</w:t>
      </w:r>
      <w:r>
        <w:rPr>
          <w:rFonts w:hint="eastAsia"/>
        </w:rPr>
        <w:t>CID</w:t>
      </w:r>
      <w:r>
        <w:rPr>
          <w:rFonts w:hint="eastAsia"/>
          <w:lang w:eastAsia="x-none"/>
        </w:rPr>
        <w:t xml:space="preserve"> </w:t>
      </w:r>
      <w:r>
        <w:rPr>
          <w:rFonts w:hint="eastAsia"/>
        </w:rPr>
        <w:t>downlink</w:t>
      </w:r>
      <w:r>
        <w:rPr>
          <w:rFonts w:hint="eastAsia"/>
          <w:lang w:eastAsia="x-none"/>
        </w:rPr>
        <w:t xml:space="preserve"> measurements </w:t>
      </w:r>
      <w:r>
        <w:rPr>
          <w:lang w:eastAsia="x-none"/>
        </w:rPr>
        <w:t>should be</w:t>
      </w:r>
      <w:r>
        <w:rPr>
          <w:rFonts w:hint="eastAsia"/>
          <w:lang w:eastAsia="x-none"/>
        </w:rPr>
        <w:t xml:space="preserve"> supported based on at least RRM measurements defined in NR Rel. 15</w:t>
      </w:r>
    </w:p>
    <w:p w:rsidR="003D5C5E" w:rsidRDefault="003D5C5E" w:rsidP="003D5C5E">
      <w:pPr>
        <w:pStyle w:val="3GPPAgreements"/>
        <w:numPr>
          <w:ilvl w:val="1"/>
          <w:numId w:val="8"/>
        </w:numPr>
        <w:rPr>
          <w:lang w:eastAsia="x-none"/>
        </w:rPr>
      </w:pPr>
      <w:r>
        <w:rPr>
          <w:rFonts w:hint="eastAsia"/>
        </w:rPr>
        <w:t>Note</w:t>
      </w:r>
      <w:r>
        <w:rPr>
          <w:rFonts w:hint="eastAsia"/>
          <w:lang w:eastAsia="x-none"/>
        </w:rPr>
        <w:t>:</w:t>
      </w:r>
    </w:p>
    <w:p w:rsidR="003D5C5E" w:rsidRDefault="003D5C5E" w:rsidP="003D5C5E">
      <w:pPr>
        <w:pStyle w:val="3GPPAgreements"/>
        <w:numPr>
          <w:ilvl w:val="2"/>
          <w:numId w:val="8"/>
        </w:numPr>
        <w:rPr>
          <w:lang w:eastAsia="x-none"/>
        </w:rPr>
      </w:pPr>
      <w:r>
        <w:rPr>
          <w:lang w:eastAsia="x-none"/>
        </w:rPr>
        <w:t>Support of NR Rel-16 signals, measurements and procedures for E-CID are to be discussed when specified</w:t>
      </w:r>
    </w:p>
    <w:p w:rsidR="003D5C5E" w:rsidRDefault="003D5C5E" w:rsidP="003D5C5E">
      <w:pPr>
        <w:pStyle w:val="3GPPAgreements"/>
        <w:numPr>
          <w:ilvl w:val="2"/>
          <w:numId w:val="8"/>
        </w:numPr>
        <w:rPr>
          <w:lang w:eastAsia="x-none"/>
        </w:rPr>
      </w:pPr>
      <w:r>
        <w:rPr>
          <w:lang w:eastAsia="x-none"/>
        </w:rPr>
        <w:t>NR Rel-15 signals may be used to define additional UE/gNB measurements to facilitate E-CID support</w:t>
      </w:r>
    </w:p>
    <w:p w:rsidR="003D5C5E" w:rsidRDefault="003D5C5E" w:rsidP="007B1917">
      <w:pPr>
        <w:pStyle w:val="3GPPText"/>
      </w:pPr>
    </w:p>
    <w:p w:rsidR="003D5C5E" w:rsidRDefault="003D5C5E" w:rsidP="003D5C5E">
      <w:pPr>
        <w:rPr>
          <w:lang w:eastAsia="x-none"/>
        </w:rPr>
      </w:pPr>
      <w:r w:rsidRPr="00B40AE8">
        <w:rPr>
          <w:highlight w:val="green"/>
          <w:lang w:eastAsia="x-none"/>
        </w:rPr>
        <w:t>Agreement:</w:t>
      </w:r>
    </w:p>
    <w:p w:rsidR="003D5C5E" w:rsidRDefault="003D5C5E" w:rsidP="007B1917">
      <w:pPr>
        <w:pStyle w:val="3GPPAgreements"/>
        <w:rPr>
          <w:lang w:eastAsia="x-none"/>
        </w:rPr>
      </w:pPr>
      <w:r w:rsidRPr="00B40AE8">
        <w:rPr>
          <w:rFonts w:hint="eastAsia"/>
          <w:lang w:eastAsia="x-none"/>
        </w:rPr>
        <w:t xml:space="preserve">The reference signals agreed for DL-only and UL-only positioning techniques </w:t>
      </w:r>
      <w:r>
        <w:rPr>
          <w:lang w:eastAsia="x-none"/>
        </w:rPr>
        <w:t>can be</w:t>
      </w:r>
      <w:r w:rsidRPr="00B40AE8">
        <w:rPr>
          <w:rFonts w:hint="eastAsia"/>
          <w:lang w:eastAsia="x-none"/>
        </w:rPr>
        <w:t xml:space="preserve"> reused for DL+UL RTT positioning with multiple TPs/gNBs</w:t>
      </w:r>
    </w:p>
    <w:p w:rsidR="00236AD1" w:rsidRDefault="00236AD1" w:rsidP="00236AD1">
      <w:pPr>
        <w:pStyle w:val="3GPPAgreements"/>
        <w:numPr>
          <w:ilvl w:val="0"/>
          <w:numId w:val="0"/>
        </w:numPr>
        <w:ind w:left="284" w:hanging="284"/>
        <w:rPr>
          <w:lang w:eastAsia="x-none"/>
        </w:rPr>
      </w:pPr>
    </w:p>
    <w:p w:rsidR="0006781B" w:rsidRDefault="0006781B" w:rsidP="0006781B">
      <w:pPr>
        <w:pStyle w:val="Heading3"/>
      </w:pPr>
      <w:r>
        <w:t>System-level Performance Evaluation for RAT-Dependent Positioning Techniques</w:t>
      </w:r>
    </w:p>
    <w:p w:rsidR="0006781B" w:rsidRDefault="0006781B" w:rsidP="00236AD1">
      <w:pPr>
        <w:pStyle w:val="3GPPAgreements"/>
        <w:numPr>
          <w:ilvl w:val="0"/>
          <w:numId w:val="0"/>
        </w:numPr>
        <w:ind w:left="284" w:hanging="284"/>
        <w:rPr>
          <w:lang w:eastAsia="x-none"/>
        </w:rPr>
      </w:pPr>
    </w:p>
    <w:p w:rsidR="00236AD1" w:rsidRDefault="00236AD1" w:rsidP="00236AD1">
      <w:pPr>
        <w:ind w:left="1440" w:hanging="1440"/>
        <w:rPr>
          <w:lang w:eastAsia="x-none"/>
        </w:rPr>
      </w:pPr>
      <w:r w:rsidRPr="00F4324E">
        <w:rPr>
          <w:highlight w:val="green"/>
          <w:lang w:eastAsia="x-none"/>
        </w:rPr>
        <w:t>Agreement:</w:t>
      </w:r>
    </w:p>
    <w:p w:rsidR="00236AD1" w:rsidRDefault="00236AD1" w:rsidP="00236AD1">
      <w:pPr>
        <w:pStyle w:val="3GPPAgreements"/>
        <w:rPr>
          <w:lang w:eastAsia="x-none"/>
        </w:rPr>
      </w:pPr>
      <w:r>
        <w:rPr>
          <w:lang w:eastAsia="x-none"/>
        </w:rPr>
        <w:t>The following text proposal for the section summarizing evaluations in TR 38.855 is agreed</w:t>
      </w:r>
    </w:p>
    <w:p w:rsidR="00236AD1" w:rsidRDefault="00236AD1" w:rsidP="00236AD1">
      <w:pPr>
        <w:ind w:left="1440" w:hanging="1440"/>
        <w:rPr>
          <w:lang w:eastAsia="x-none"/>
        </w:rPr>
      </w:pPr>
      <w:r>
        <w:rPr>
          <w:lang w:eastAsia="x-none"/>
        </w:rPr>
        <w:t>---------------------------begin TP for 8.4.1.1 in 38.855:-----------------------</w:t>
      </w:r>
    </w:p>
    <w:p w:rsidR="00236AD1" w:rsidRDefault="00236AD1" w:rsidP="00236AD1">
      <w:pPr>
        <w:rPr>
          <w:lang w:eastAsia="x-none"/>
        </w:rPr>
      </w:pPr>
      <w:r>
        <w:rPr>
          <w:lang w:eastAsia="x-none"/>
        </w:rPr>
        <w:t xml:space="preserve">For the Indoor open office scenario, channel models and simulation assumptions, the following can be observed for horizontal accuracy as described in section 5 of the TR for regulatory and commercial requirements: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 xml:space="preserve">For scenario 1, the evaluations from 12 sources showed that DL-TDOA can meet the regulatory requirements.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 xml:space="preserve">For scenario 1, the evaluations from 12 sources showed that DL-TDOA can meet the commercial requirements, when no synchronization error is included in the evaluation. When synchronization error is modeled, the commercial requirements as described in section 5 of the TR are not met.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 xml:space="preserve">For scenario 1, 1 source evaluated DL AoD for FR2, and observed that it can meet the regulatory requirements.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 xml:space="preserve">For scenario 1, 1 source evaluated DL AoD for FR2, and observed that it can meet the commercial requirements.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 xml:space="preserve">For scenario 1, 1 source evaluated DL-TDOA+AoD for FR2, and observed that it can meet the regulatory requirements.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 xml:space="preserve">For scenario 1,  1 source evaluated DL-TDOA+AoD for FR2, and observed that it can meet the commercial requirements, when no synchronization error is included in the evaluation. When synchronization error is modeled, the commercial requirements for horizontal accuracy are not met.          </w:t>
      </w:r>
    </w:p>
    <w:p w:rsidR="00236AD1" w:rsidRDefault="00236AD1" w:rsidP="00236AD1">
      <w:pPr>
        <w:ind w:left="1440" w:hanging="1440"/>
        <w:rPr>
          <w:lang w:eastAsia="x-none"/>
        </w:rPr>
      </w:pPr>
      <w:r>
        <w:rPr>
          <w:lang w:eastAsia="x-none"/>
        </w:rPr>
        <w:t>-----End TP------</w:t>
      </w:r>
    </w:p>
    <w:p w:rsidR="00236AD1" w:rsidRDefault="00236AD1" w:rsidP="00236AD1">
      <w:pPr>
        <w:pStyle w:val="3GPPAgreements"/>
        <w:numPr>
          <w:ilvl w:val="0"/>
          <w:numId w:val="0"/>
        </w:numPr>
        <w:ind w:left="284" w:hanging="284"/>
        <w:rPr>
          <w:lang w:eastAsia="x-none"/>
        </w:rPr>
      </w:pPr>
    </w:p>
    <w:sectPr w:rsidR="00236AD1" w:rsidSect="007C4411">
      <w:headerReference w:type="even" r:id="rId27"/>
      <w:footerReference w:type="even" r:id="rId28"/>
      <w:footerReference w:type="default" r:id="rId2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7DF" w:rsidRDefault="00F737DF">
      <w:r>
        <w:separator/>
      </w:r>
    </w:p>
  </w:endnote>
  <w:endnote w:type="continuationSeparator" w:id="0">
    <w:p w:rsidR="00F737DF" w:rsidRDefault="00F73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8E5" w:rsidRDefault="006568E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6568E5" w:rsidRDefault="006568E5"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8E5" w:rsidRPr="00270202" w:rsidRDefault="006568E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D1E04">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D1E04">
      <w:rPr>
        <w:rStyle w:val="CharChar2"/>
        <w:b/>
        <w:i/>
        <w:noProof/>
        <w:sz w:val="18"/>
      </w:rPr>
      <w:t>29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7DF" w:rsidRDefault="00F737DF">
      <w:r>
        <w:separator/>
      </w:r>
    </w:p>
  </w:footnote>
  <w:footnote w:type="continuationSeparator" w:id="0">
    <w:p w:rsidR="00F737DF" w:rsidRDefault="00F73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8E5" w:rsidRDefault="006568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8D6290A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pStyle w:val="3nobreakH3Underrubrik2h3MemoHeading3helloTitre"/>
      <w:lvlText w:val="○"/>
      <w:lvlJc w:val="left"/>
      <w:pPr>
        <w:ind w:left="567" w:hanging="283"/>
      </w:pPr>
      <w:rPr>
        <w:rFonts w:ascii="Times New Roman" w:hAnsi="Times New Roman" w:cs="Times New Roman" w:hint="default"/>
        <w:b/>
        <w:color w:val="auto"/>
        <w:sz w:val="22"/>
      </w:rPr>
    </w:lvl>
    <w:lvl w:ilvl="3">
      <w:start w:val="1"/>
      <w:numFmt w:val="bullet"/>
      <w:pStyle w:val="4h4H4H41h41H42h42H43h43H411h411H421h421H44h2"/>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EB54EF"/>
    <w:multiLevelType w:val="hybridMultilevel"/>
    <w:tmpl w:val="972E5420"/>
    <w:lvl w:ilvl="0" w:tplc="54CA44B4">
      <w:numFmt w:val="bullet"/>
      <w:lvlText w:val="–"/>
      <w:lvlJc w:val="left"/>
      <w:pPr>
        <w:ind w:left="1800" w:hanging="144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117DE2"/>
    <w:multiLevelType w:val="multilevel"/>
    <w:tmpl w:val="7A906378"/>
    <w:numStyleLink w:val="3GPPListofBullets"/>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9E522B32"/>
    <w:lvl w:ilvl="0" w:tplc="6346FEA6">
      <w:start w:val="1"/>
      <w:numFmt w:val="bullet"/>
      <w:pStyle w:val="Proposalsub"/>
      <w:lvlText w:val=""/>
      <w:lvlJc w:val="left"/>
      <w:pPr>
        <w:ind w:left="1211" w:hanging="360"/>
      </w:pPr>
      <w:rPr>
        <w:rFonts w:ascii="Symbol" w:hAnsi="Symbol" w:hint="default"/>
      </w:rPr>
    </w:lvl>
    <w:lvl w:ilvl="1" w:tplc="DE62F73E">
      <w:numFmt w:val="bullet"/>
      <w:pStyle w:val="Proposalsubsub"/>
      <w:lvlText w:val="-"/>
      <w:lvlJc w:val="left"/>
      <w:pPr>
        <w:ind w:left="1651" w:hanging="400"/>
      </w:pPr>
      <w:rPr>
        <w:rFonts w:ascii="Times New Roman" w:eastAsia="Batang" w:hAnsi="Times New Roman" w:cs="Times New Roman" w:hint="default"/>
      </w:rPr>
    </w:lvl>
    <w:lvl w:ilvl="2" w:tplc="5B3EB83C">
      <w:start w:val="677"/>
      <w:numFmt w:val="bullet"/>
      <w:lvlText w:val="–"/>
      <w:lvlJc w:val="left"/>
      <w:pPr>
        <w:ind w:left="2051" w:hanging="400"/>
      </w:pPr>
      <w:rPr>
        <w:rFonts w:ascii="Arial" w:hAnsi="Arial"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81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BD1FDD"/>
    <w:multiLevelType w:val="hybridMultilevel"/>
    <w:tmpl w:val="FED25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5"/>
  </w:num>
  <w:num w:numId="4">
    <w:abstractNumId w:val="16"/>
  </w:num>
  <w:num w:numId="5">
    <w:abstractNumId w:val="7"/>
  </w:num>
  <w:num w:numId="6">
    <w:abstractNumId w:val="4"/>
  </w:num>
  <w:num w:numId="7">
    <w:abstractNumId w:val="20"/>
  </w:num>
  <w:num w:numId="8">
    <w:abstractNumId w:val="23"/>
  </w:num>
  <w:num w:numId="9">
    <w:abstractNumId w:val="2"/>
  </w:num>
  <w:num w:numId="10">
    <w:abstractNumId w:val="25"/>
  </w:num>
  <w:num w:numId="11">
    <w:abstractNumId w:val="31"/>
  </w:num>
  <w:num w:numId="12">
    <w:abstractNumId w:val="29"/>
  </w:num>
  <w:num w:numId="13">
    <w:abstractNumId w:val="10"/>
  </w:num>
  <w:num w:numId="14">
    <w:abstractNumId w:val="32"/>
  </w:num>
  <w:num w:numId="15">
    <w:abstractNumId w:val="14"/>
  </w:num>
  <w:num w:numId="16">
    <w:abstractNumId w:val="30"/>
  </w:num>
  <w:num w:numId="17">
    <w:abstractNumId w:val="0"/>
  </w:num>
  <w:num w:numId="18">
    <w:abstractNumId w:val="19"/>
  </w:num>
  <w:num w:numId="19">
    <w:abstractNumId w:val="13"/>
  </w:num>
  <w:num w:numId="20">
    <w:abstractNumId w:val="27"/>
  </w:num>
  <w:num w:numId="21">
    <w:abstractNumId w:val="22"/>
  </w:num>
  <w:num w:numId="22">
    <w:abstractNumId w:val="9"/>
  </w:num>
  <w:num w:numId="23">
    <w:abstractNumId w:val="26"/>
  </w:num>
  <w:num w:numId="24">
    <w:abstractNumId w:val="21"/>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8"/>
  </w:num>
  <w:num w:numId="28">
    <w:abstractNumId w:val="28"/>
  </w:num>
  <w:num w:numId="29">
    <w:abstractNumId w:val="17"/>
  </w:num>
  <w:num w:numId="30">
    <w:abstractNumId w:val="11"/>
  </w:num>
  <w:num w:numId="31">
    <w:abstractNumId w:val="6"/>
  </w:num>
  <w:num w:numId="32">
    <w:abstractNumId w:val="8"/>
  </w:num>
  <w:num w:numId="33">
    <w:abstractNumId w:val="5"/>
  </w:num>
  <w:num w:numId="34">
    <w:abstractNumId w:val="23"/>
  </w:num>
  <w:num w:numId="35">
    <w:abstractNumId w:val="3"/>
  </w:num>
  <w:num w:numId="36">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741"/>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42"/>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1F"/>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7C8"/>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13"/>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CA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81B"/>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475"/>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B7FF2"/>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539"/>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CCB"/>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3F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61A"/>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210"/>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AD1"/>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50B"/>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3F82"/>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CA"/>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C0D"/>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5AC"/>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2FCD"/>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3E8"/>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E04"/>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BF7"/>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6F63"/>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07"/>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B64"/>
    <w:rsid w:val="00396FFE"/>
    <w:rsid w:val="00397682"/>
    <w:rsid w:val="003978B8"/>
    <w:rsid w:val="00397B96"/>
    <w:rsid w:val="00397C89"/>
    <w:rsid w:val="00397F00"/>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C5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19F"/>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003"/>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BBE"/>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6C47"/>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DAF"/>
    <w:rsid w:val="00476EAE"/>
    <w:rsid w:val="00477410"/>
    <w:rsid w:val="004774C5"/>
    <w:rsid w:val="004775ED"/>
    <w:rsid w:val="004777B0"/>
    <w:rsid w:val="004777C7"/>
    <w:rsid w:val="004777D8"/>
    <w:rsid w:val="00477CB9"/>
    <w:rsid w:val="00477DFF"/>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85B"/>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007"/>
    <w:rsid w:val="005020A1"/>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BE"/>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89"/>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AFC"/>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47F"/>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E9"/>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5B30"/>
    <w:rsid w:val="005C6110"/>
    <w:rsid w:val="005C65D6"/>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26D"/>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ED5"/>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1DB"/>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8E5"/>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09"/>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6C6"/>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2F5"/>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6AA"/>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4E"/>
    <w:rsid w:val="0071293A"/>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686"/>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0B09"/>
    <w:rsid w:val="0073116A"/>
    <w:rsid w:val="0073128B"/>
    <w:rsid w:val="0073171A"/>
    <w:rsid w:val="00731A41"/>
    <w:rsid w:val="00731B2A"/>
    <w:rsid w:val="00731CE8"/>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AC4"/>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4B5"/>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1FA7"/>
    <w:rsid w:val="00752497"/>
    <w:rsid w:val="007525D9"/>
    <w:rsid w:val="0075288B"/>
    <w:rsid w:val="00752C8B"/>
    <w:rsid w:val="00752FE7"/>
    <w:rsid w:val="007536BB"/>
    <w:rsid w:val="007537D8"/>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581"/>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1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C9F"/>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A11"/>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64A"/>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917"/>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23E"/>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411"/>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1E04"/>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82C"/>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224"/>
    <w:rsid w:val="008535EC"/>
    <w:rsid w:val="0085378A"/>
    <w:rsid w:val="00853B2A"/>
    <w:rsid w:val="00853C45"/>
    <w:rsid w:val="00854090"/>
    <w:rsid w:val="008540E5"/>
    <w:rsid w:val="008541B6"/>
    <w:rsid w:val="00854290"/>
    <w:rsid w:val="0085434A"/>
    <w:rsid w:val="00854983"/>
    <w:rsid w:val="00854B60"/>
    <w:rsid w:val="0085547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AD5"/>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1EB2"/>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2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1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98"/>
    <w:rsid w:val="009218D2"/>
    <w:rsid w:val="00921A74"/>
    <w:rsid w:val="00921C9F"/>
    <w:rsid w:val="00921CA2"/>
    <w:rsid w:val="00921EB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824"/>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F71"/>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C63"/>
    <w:rsid w:val="009537A7"/>
    <w:rsid w:val="00953B1F"/>
    <w:rsid w:val="00953EBE"/>
    <w:rsid w:val="00953F8D"/>
    <w:rsid w:val="009541D7"/>
    <w:rsid w:val="009544E0"/>
    <w:rsid w:val="009548C3"/>
    <w:rsid w:val="00954AFF"/>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3D5"/>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0E1"/>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34E"/>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154"/>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486D"/>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BCE"/>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6"/>
    <w:rsid w:val="00A218AE"/>
    <w:rsid w:val="00A21A9D"/>
    <w:rsid w:val="00A21AAA"/>
    <w:rsid w:val="00A21E51"/>
    <w:rsid w:val="00A2208C"/>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932"/>
    <w:rsid w:val="00A34982"/>
    <w:rsid w:val="00A34C1C"/>
    <w:rsid w:val="00A34D1D"/>
    <w:rsid w:val="00A34F2A"/>
    <w:rsid w:val="00A352E3"/>
    <w:rsid w:val="00A353C4"/>
    <w:rsid w:val="00A35735"/>
    <w:rsid w:val="00A35A0B"/>
    <w:rsid w:val="00A36081"/>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55"/>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367"/>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3D73"/>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17"/>
    <w:rsid w:val="00AD3BEC"/>
    <w:rsid w:val="00AD3D63"/>
    <w:rsid w:val="00AD3F0A"/>
    <w:rsid w:val="00AD48F9"/>
    <w:rsid w:val="00AD4C9A"/>
    <w:rsid w:val="00AD4FAD"/>
    <w:rsid w:val="00AD514B"/>
    <w:rsid w:val="00AD523F"/>
    <w:rsid w:val="00AD5D24"/>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53B"/>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84"/>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755"/>
    <w:rsid w:val="00B12E5E"/>
    <w:rsid w:val="00B12F78"/>
    <w:rsid w:val="00B137BE"/>
    <w:rsid w:val="00B137D3"/>
    <w:rsid w:val="00B1388A"/>
    <w:rsid w:val="00B139D5"/>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E5"/>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4D9C"/>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33B"/>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1D3"/>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2AC"/>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36"/>
    <w:rsid w:val="00C20F77"/>
    <w:rsid w:val="00C212F0"/>
    <w:rsid w:val="00C214DF"/>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D1"/>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6"/>
    <w:rsid w:val="00C36DAD"/>
    <w:rsid w:val="00C37050"/>
    <w:rsid w:val="00C37149"/>
    <w:rsid w:val="00C37493"/>
    <w:rsid w:val="00C3749F"/>
    <w:rsid w:val="00C37B14"/>
    <w:rsid w:val="00C37C86"/>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67E71"/>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3DA"/>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2E6"/>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5FDA"/>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7E1"/>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183"/>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5FE9"/>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EF0"/>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94B"/>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9D9"/>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1C2"/>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082"/>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391"/>
    <w:rsid w:val="00E87565"/>
    <w:rsid w:val="00E875CA"/>
    <w:rsid w:val="00E879F0"/>
    <w:rsid w:val="00E87AC1"/>
    <w:rsid w:val="00E87AE6"/>
    <w:rsid w:val="00E87DCE"/>
    <w:rsid w:val="00E87E12"/>
    <w:rsid w:val="00E90199"/>
    <w:rsid w:val="00E908F1"/>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B24"/>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0C0"/>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0F3E"/>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2AFD"/>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757"/>
    <w:rsid w:val="00F138CE"/>
    <w:rsid w:val="00F13EB3"/>
    <w:rsid w:val="00F13FAF"/>
    <w:rsid w:val="00F1403E"/>
    <w:rsid w:val="00F1415B"/>
    <w:rsid w:val="00F1476B"/>
    <w:rsid w:val="00F149F8"/>
    <w:rsid w:val="00F154EC"/>
    <w:rsid w:val="00F15860"/>
    <w:rsid w:val="00F15F91"/>
    <w:rsid w:val="00F16BB1"/>
    <w:rsid w:val="00F16F7C"/>
    <w:rsid w:val="00F17182"/>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0A"/>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14"/>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672"/>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3B3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49A"/>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12C"/>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7DF"/>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5CD"/>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1A3"/>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0F7"/>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3AA"/>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6C8"/>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index heading" w:uiPriority="99"/>
    <w:lsdException w:name="caption" w:uiPriority="99" w:qFormat="1"/>
    <w:lsdException w:name="table of figures" w:uiPriority="99"/>
    <w:lsdException w:name="annotation reference" w:qFormat="1"/>
    <w:lsdException w:name="List Bullet 3" w:qFormat="1"/>
    <w:lsdException w:name="List Number 3" w:uiPriority="99"/>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basedOn w:val="Heading1"/>
    <w:next w:val="Normal"/>
    <w:link w:val="Heading8Char"/>
    <w:uiPriority w:val="9"/>
    <w:qFormat/>
    <w:rsid w:val="00A63872"/>
    <w:pPr>
      <w:ind w:left="0" w:firstLine="0"/>
      <w:outlineLvl w:val="7"/>
    </w:pPr>
  </w:style>
  <w:style w:type="paragraph" w:styleId="Heading9">
    <w:name w:val="heading 9"/>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3GPPAgreements"/>
    <w:link w:val="TOC2Char"/>
    <w:uiPriority w:val="39"/>
    <w:rsid w:val="00A63872"/>
    <w:pPr>
      <w:spacing w:before="0"/>
      <w:ind w:left="851" w:hanging="851"/>
    </w:pPr>
  </w:style>
  <w:style w:type="paragraph" w:styleId="Index2">
    <w:name w:val="index 2"/>
    <w:basedOn w:val="Index1"/>
    <w:semiHidden/>
    <w:rsid w:val="00A63872"/>
    <w:pPr>
      <w:ind w:left="400"/>
    </w:pPr>
  </w:style>
  <w:style w:type="paragraph" w:styleId="Index1">
    <w:name w:val="index 1"/>
    <w:basedOn w:val="Normal"/>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qFormat/>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0">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题注,cap1"/>
    <w:basedOn w:val="Normal"/>
    <w:next w:val="Normal"/>
    <w:link w:val="CaptionChar"/>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题注 Char"/>
    <w:link w:val="Caption"/>
    <w:uiPriority w:val="99"/>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link w:val="LGTdocChar"/>
    <w:qFormat/>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8C3922"/>
    <w:pPr>
      <w:numPr>
        <w:numId w:val="8"/>
      </w:numPr>
      <w:spacing w:before="60" w:after="60"/>
      <w:jc w:val="both"/>
    </w:pPr>
    <w:rPr>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8C3922"/>
    <w:rPr>
      <w:rFonts w:ascii="Times New Roman" w:hAnsi="Times New Roman"/>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uiPriority w:val="39"/>
    <w:rsid w:val="00104381"/>
    <w:rPr>
      <w:rFonts w:ascii="Times New Roman" w:hAnsi="Times New Roman"/>
      <w:lang w:eastAsia="zh-CN"/>
    </w:rPr>
  </w:style>
  <w:style w:type="paragraph" w:customStyle="1" w:styleId="TdocHeader2">
    <w:name w:val="Tdoc_Header_2"/>
    <w:basedOn w:val="Normal"/>
    <w:rsid w:val="00E8739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ing1">
    <w:name w:val="Tdoc_Heading_1"/>
    <w:basedOn w:val="Heading1"/>
    <w:next w:val="BodyText"/>
    <w:autoRedefine/>
    <w:rsid w:val="00E87391"/>
    <w:pPr>
      <w:keepNext w:val="0"/>
      <w:keepLines w:val="0"/>
      <w:widowControl w:val="0"/>
      <w:numPr>
        <w:numId w:val="0"/>
      </w:numPr>
      <w:pBdr>
        <w:top w:val="none" w:sz="0" w:space="0" w:color="auto"/>
      </w:pBdr>
      <w:tabs>
        <w:tab w:val="num" w:pos="360"/>
      </w:tabs>
      <w:overflowPunct/>
      <w:autoSpaceDE/>
      <w:autoSpaceDN/>
      <w:adjustRightInd/>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E87391"/>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E87391"/>
    <w:pPr>
      <w:overflowPunct/>
      <w:autoSpaceDE/>
      <w:autoSpaceDN/>
      <w:adjustRightInd/>
      <w:spacing w:after="0"/>
      <w:ind w:left="720" w:hanging="720"/>
      <w:textAlignment w:val="auto"/>
    </w:pPr>
    <w:rPr>
      <w:rFonts w:ascii="Times" w:eastAsia="Batang" w:hAnsi="Times"/>
      <w:szCs w:val="24"/>
    </w:rPr>
  </w:style>
  <w:style w:type="paragraph" w:customStyle="1" w:styleId="h1">
    <w:name w:val="h1"/>
    <w:basedOn w:val="Normal"/>
    <w:rsid w:val="00E87391"/>
    <w:pPr>
      <w:overflowPunct/>
      <w:autoSpaceDE/>
      <w:autoSpaceDN/>
      <w:adjustRightInd/>
      <w:spacing w:after="0"/>
      <w:ind w:left="720" w:hanging="72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873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Date">
    <w:name w:val="Date"/>
    <w:basedOn w:val="Normal"/>
    <w:next w:val="Normal"/>
    <w:link w:val="DateChar"/>
    <w:rsid w:val="00E87391"/>
    <w:pPr>
      <w:overflowPunct/>
      <w:autoSpaceDE/>
      <w:autoSpaceDN/>
      <w:adjustRightInd/>
      <w:spacing w:after="0"/>
      <w:ind w:left="720" w:hanging="720"/>
      <w:textAlignment w:val="auto"/>
    </w:pPr>
    <w:rPr>
      <w:rFonts w:ascii="Times" w:eastAsia="Batang" w:hAnsi="Times"/>
      <w:szCs w:val="24"/>
      <w:lang w:eastAsia="x-none"/>
    </w:rPr>
  </w:style>
  <w:style w:type="character" w:customStyle="1" w:styleId="DateChar">
    <w:name w:val="Date Char"/>
    <w:link w:val="Date"/>
    <w:rsid w:val="00E87391"/>
    <w:rPr>
      <w:rFonts w:ascii="Times" w:eastAsia="Batang" w:hAnsi="Times"/>
      <w:szCs w:val="24"/>
      <w:lang w:val="en-GB" w:eastAsia="x-none"/>
    </w:rPr>
  </w:style>
  <w:style w:type="paragraph" w:customStyle="1" w:styleId="Default">
    <w:name w:val="Default"/>
    <w:rsid w:val="00E87391"/>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rsid w:val="00E87391"/>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E87391"/>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E87391"/>
    <w:rPr>
      <w:rFonts w:eastAsia="MS Mincho"/>
      <w:lang w:val="en-GB" w:eastAsia="en-US" w:bidi="ar-SA"/>
    </w:rPr>
  </w:style>
  <w:style w:type="character" w:customStyle="1" w:styleId="B2Char">
    <w:name w:val="B2 Char"/>
    <w:link w:val="B2"/>
    <w:qFormat/>
    <w:rsid w:val="00E87391"/>
    <w:rPr>
      <w:rFonts w:ascii="Times New Roman" w:hAnsi="Times New Roman"/>
      <w:lang w:val="en-GB"/>
    </w:rPr>
  </w:style>
  <w:style w:type="character" w:customStyle="1" w:styleId="Alcatel-Lucent-4">
    <w:name w:val="Alcatel-Lucent-4"/>
    <w:semiHidden/>
    <w:rsid w:val="00E87391"/>
    <w:rPr>
      <w:rFonts w:ascii="Arial" w:hAnsi="Arial" w:cs="Arial"/>
      <w:color w:val="auto"/>
      <w:sz w:val="20"/>
      <w:szCs w:val="20"/>
    </w:rPr>
  </w:style>
  <w:style w:type="character" w:customStyle="1" w:styleId="B1Char1">
    <w:name w:val="B1 Char1"/>
    <w:qFormat/>
    <w:rsid w:val="00E87391"/>
    <w:rPr>
      <w:rFonts w:ascii="Times New Roman" w:hAnsi="Times New Roman"/>
      <w:lang w:val="en-GB" w:eastAsia="en-US"/>
    </w:rPr>
  </w:style>
  <w:style w:type="numbering" w:customStyle="1" w:styleId="StyleBulleted">
    <w:name w:val="Style Bulleted"/>
    <w:rsid w:val="00E87391"/>
    <w:pPr>
      <w:numPr>
        <w:numId w:val="10"/>
      </w:numPr>
    </w:pPr>
  </w:style>
  <w:style w:type="paragraph" w:customStyle="1" w:styleId="ZchnZchn">
    <w:name w:val="Zchn Zchn"/>
    <w:rsid w:val="00E87391"/>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E87391"/>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E87391"/>
    <w:rPr>
      <w:rFonts w:ascii="Times New Roman" w:eastAsia="Times New Roman" w:hAnsi="Times New Roman"/>
      <w:szCs w:val="24"/>
      <w:lang w:val="x-none" w:eastAsia="ko-KR"/>
    </w:rPr>
  </w:style>
  <w:style w:type="character" w:customStyle="1" w:styleId="B1Zchn">
    <w:name w:val="B1 Zchn"/>
    <w:rsid w:val="00E8739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E8739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E87391"/>
    <w:rPr>
      <w:rFonts w:ascii="Arial" w:hAnsi="Arial" w:cs="Arial"/>
      <w:color w:val="auto"/>
      <w:sz w:val="20"/>
      <w:szCs w:val="20"/>
    </w:rPr>
  </w:style>
  <w:style w:type="character" w:customStyle="1" w:styleId="UnresolvedMention">
    <w:name w:val="Unresolved Mention"/>
    <w:uiPriority w:val="99"/>
    <w:semiHidden/>
    <w:unhideWhenUsed/>
    <w:rsid w:val="00E87391"/>
    <w:rPr>
      <w:color w:val="808080"/>
      <w:shd w:val="clear" w:color="auto" w:fill="E6E6E6"/>
    </w:rPr>
  </w:style>
  <w:style w:type="paragraph" w:customStyle="1" w:styleId="Comments">
    <w:name w:val="Comments"/>
    <w:basedOn w:val="Normal"/>
    <w:link w:val="CommentsChar"/>
    <w:qFormat/>
    <w:rsid w:val="00E87391"/>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87391"/>
    <w:rPr>
      <w:rFonts w:ascii="Arial" w:eastAsia="MS Mincho" w:hAnsi="Arial"/>
      <w:i/>
      <w:sz w:val="18"/>
      <w:szCs w:val="24"/>
      <w:lang w:val="en-GB" w:eastAsia="en-GB"/>
    </w:rPr>
  </w:style>
  <w:style w:type="character" w:customStyle="1" w:styleId="5">
    <w:name w:val="(文字) (文字)5"/>
    <w:semiHidden/>
    <w:rsid w:val="00E87391"/>
    <w:rPr>
      <w:rFonts w:ascii="Times New Roman" w:hAnsi="Times New Roman"/>
      <w:lang w:eastAsia="en-US"/>
    </w:rPr>
  </w:style>
  <w:style w:type="paragraph" w:customStyle="1" w:styleId="TableCell">
    <w:name w:val="TableCell"/>
    <w:basedOn w:val="Normal"/>
    <w:qFormat/>
    <w:rsid w:val="00E87391"/>
    <w:pPr>
      <w:overflowPunct/>
      <w:snapToGrid w:val="0"/>
      <w:spacing w:before="20" w:after="20"/>
      <w:textAlignment w:val="auto"/>
    </w:pPr>
    <w:rPr>
      <w:rFonts w:eastAsia="Times New Roman"/>
      <w:szCs w:val="21"/>
      <w:lang w:val="en-US" w:eastAsia="zh-CN"/>
    </w:rPr>
  </w:style>
  <w:style w:type="character" w:styleId="Strong">
    <w:name w:val="Strong"/>
    <w:uiPriority w:val="22"/>
    <w:qFormat/>
    <w:rsid w:val="00E87391"/>
    <w:rPr>
      <w:b/>
      <w:bCs/>
    </w:rPr>
  </w:style>
  <w:style w:type="numbering" w:customStyle="1" w:styleId="StyleBulletedSymbolsymbolLeft025Hanging0">
    <w:name w:val="Style Bulleted Symbol (symbol) Left:  0.25&quot; Hanging:  0."/>
    <w:basedOn w:val="NoList"/>
    <w:rsid w:val="00E87391"/>
    <w:pPr>
      <w:numPr>
        <w:numId w:val="15"/>
      </w:numPr>
    </w:pPr>
  </w:style>
  <w:style w:type="paragraph" w:customStyle="1" w:styleId="Doc-text2">
    <w:name w:val="Doc-text2"/>
    <w:basedOn w:val="Normal"/>
    <w:link w:val="Doc-text2Char"/>
    <w:qFormat/>
    <w:rsid w:val="00E873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87391"/>
    <w:rPr>
      <w:rFonts w:ascii="Arial" w:eastAsia="MS Mincho" w:hAnsi="Arial"/>
      <w:szCs w:val="24"/>
      <w:lang w:val="en-GB" w:eastAsia="en-GB"/>
    </w:rPr>
  </w:style>
  <w:style w:type="paragraph" w:customStyle="1" w:styleId="ListParagraph3">
    <w:name w:val="List Paragraph3"/>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6Char">
    <w:name w:val="Heading 6 Char"/>
    <w:link w:val="Heading6"/>
    <w:uiPriority w:val="9"/>
    <w:rsid w:val="00E87391"/>
    <w:rPr>
      <w:rFonts w:ascii="Arial" w:hAnsi="Arial"/>
      <w:lang w:val="en-GB"/>
    </w:rPr>
  </w:style>
  <w:style w:type="character" w:customStyle="1" w:styleId="Heading7Char">
    <w:name w:val="Heading 7 Char"/>
    <w:link w:val="Heading7"/>
    <w:uiPriority w:val="9"/>
    <w:rsid w:val="00E87391"/>
    <w:rPr>
      <w:rFonts w:ascii="Arial" w:hAnsi="Arial"/>
      <w:lang w:val="en-GB"/>
    </w:rPr>
  </w:style>
  <w:style w:type="character" w:customStyle="1" w:styleId="Heading8Char">
    <w:name w:val="Heading 8 Char"/>
    <w:link w:val="Heading8"/>
    <w:uiPriority w:val="9"/>
    <w:rsid w:val="00E87391"/>
    <w:rPr>
      <w:rFonts w:ascii="Arial" w:hAnsi="Arial"/>
      <w:sz w:val="36"/>
      <w:lang w:val="en-GB"/>
    </w:rPr>
  </w:style>
  <w:style w:type="character" w:customStyle="1" w:styleId="Heading9Char">
    <w:name w:val="Heading 9 Char"/>
    <w:link w:val="Heading9"/>
    <w:uiPriority w:val="9"/>
    <w:rsid w:val="00E87391"/>
    <w:rPr>
      <w:rFonts w:ascii="Arial" w:hAnsi="Arial"/>
      <w:sz w:val="36"/>
      <w:lang w:val="en-GB"/>
    </w:rPr>
  </w:style>
  <w:style w:type="character" w:customStyle="1" w:styleId="BodyTextChar">
    <w:name w:val="Body Text Char"/>
    <w:aliases w:val="bt Char"/>
    <w:link w:val="BodyText"/>
    <w:rsid w:val="00E87391"/>
    <w:rPr>
      <w:rFonts w:ascii="Times" w:hAnsi="Times"/>
      <w:szCs w:val="24"/>
    </w:rPr>
  </w:style>
  <w:style w:type="character" w:customStyle="1" w:styleId="DocumentMapChar">
    <w:name w:val="Document Map Char"/>
    <w:link w:val="DocumentMap"/>
    <w:semiHidden/>
    <w:rsid w:val="00E87391"/>
    <w:rPr>
      <w:rFonts w:ascii="Tahoma" w:hAnsi="Tahoma"/>
      <w:shd w:val="clear" w:color="auto" w:fill="000080"/>
      <w:lang w:val="en-GB"/>
    </w:rPr>
  </w:style>
  <w:style w:type="character" w:customStyle="1" w:styleId="BalloonTextChar">
    <w:name w:val="Balloon Text Char"/>
    <w:link w:val="BalloonText"/>
    <w:semiHidden/>
    <w:rsid w:val="00E87391"/>
    <w:rPr>
      <w:rFonts w:ascii="Tahoma" w:hAnsi="Tahoma" w:cs="Tahoma"/>
      <w:sz w:val="16"/>
      <w:szCs w:val="16"/>
      <w:lang w:val="en-GB"/>
    </w:rPr>
  </w:style>
  <w:style w:type="character" w:customStyle="1" w:styleId="CommentSubjectChar">
    <w:name w:val="Comment Subject Char"/>
    <w:link w:val="CommentSubject"/>
    <w:semiHidden/>
    <w:rsid w:val="00E87391"/>
    <w:rPr>
      <w:rFonts w:ascii="Times New Roman" w:hAnsi="Times New Roman"/>
      <w:b/>
      <w:bCs/>
      <w:lang w:val="en-GB" w:eastAsia="x-none"/>
    </w:rPr>
  </w:style>
  <w:style w:type="paragraph" w:customStyle="1" w:styleId="ListParagraph2">
    <w:name w:val="List Paragraph2"/>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paragraph" w:styleId="PlainText">
    <w:name w:val="Plain Text"/>
    <w:basedOn w:val="Normal"/>
    <w:link w:val="PlainTextChar"/>
    <w:uiPriority w:val="99"/>
    <w:unhideWhenUsed/>
    <w:rsid w:val="00E87391"/>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link w:val="PlainText"/>
    <w:uiPriority w:val="99"/>
    <w:rsid w:val="00E87391"/>
    <w:rPr>
      <w:rFonts w:ascii="Arial" w:eastAsia="MS Gothic" w:hAnsi="Arial"/>
      <w:color w:val="000000"/>
      <w:lang w:val="x-none"/>
    </w:rPr>
  </w:style>
  <w:style w:type="paragraph" w:customStyle="1" w:styleId="ListParagraph5">
    <w:name w:val="List Paragraph5"/>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E87391"/>
    <w:rPr>
      <w:i/>
      <w:iCs/>
      <w:color w:val="404040"/>
    </w:rPr>
  </w:style>
  <w:style w:type="character" w:customStyle="1" w:styleId="5Char">
    <w:name w:val="标题 5 Char"/>
    <w:aliases w:val="H5 Char1"/>
    <w:link w:val="50"/>
    <w:rsid w:val="00E87391"/>
    <w:rPr>
      <w:rFonts w:ascii="Arial" w:hAnsi="Arial"/>
    </w:rPr>
  </w:style>
  <w:style w:type="paragraph" w:customStyle="1" w:styleId="50">
    <w:name w:val="标题 5"/>
    <w:aliases w:val="H5"/>
    <w:basedOn w:val="Normal"/>
    <w:link w:val="5Char"/>
    <w:rsid w:val="00E87391"/>
    <w:pPr>
      <w:keepNext/>
      <w:tabs>
        <w:tab w:val="num" w:pos="1008"/>
      </w:tabs>
      <w:overflowPunct/>
      <w:autoSpaceDE/>
      <w:autoSpaceDN/>
      <w:adjustRightInd/>
      <w:spacing w:before="240" w:after="60"/>
      <w:ind w:left="1008" w:hanging="1008"/>
      <w:textAlignment w:val="auto"/>
    </w:pPr>
    <w:rPr>
      <w:rFonts w:ascii="Arial" w:hAnsi="Arial"/>
      <w:lang w:val="en-US"/>
    </w:rPr>
  </w:style>
  <w:style w:type="paragraph" w:customStyle="1" w:styleId="8">
    <w:name w:val="标题 8"/>
    <w:aliases w:val="Table Heading"/>
    <w:basedOn w:val="Normal"/>
    <w:rsid w:val="00E87391"/>
    <w:pPr>
      <w:tabs>
        <w:tab w:val="num" w:pos="1440"/>
      </w:tabs>
      <w:overflowPunct/>
      <w:autoSpaceDE/>
      <w:autoSpaceDN/>
      <w:adjustRightInd/>
      <w:spacing w:before="240" w:after="60"/>
      <w:ind w:left="720" w:hanging="720"/>
      <w:textAlignment w:val="auto"/>
    </w:pPr>
    <w:rPr>
      <w:rFonts w:eastAsia="MS PGothic"/>
      <w:i/>
      <w:iCs/>
      <w:sz w:val="24"/>
      <w:szCs w:val="24"/>
      <w:lang w:val="en-US" w:eastAsia="ja-JP"/>
    </w:rPr>
  </w:style>
  <w:style w:type="paragraph" w:customStyle="1" w:styleId="9">
    <w:name w:val="标题 9"/>
    <w:aliases w:val="Figure Heading,FH"/>
    <w:basedOn w:val="Normal"/>
    <w:rsid w:val="00E87391"/>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paragraph" w:customStyle="1" w:styleId="6">
    <w:name w:val="标题 6"/>
    <w:basedOn w:val="Normal"/>
    <w:rsid w:val="00E8739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E8739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E87391"/>
    <w:rPr>
      <w:rFonts w:ascii="Arial" w:hAnsi="Arial"/>
      <w:b/>
      <w:bCs/>
      <w:i/>
      <w:iCs/>
      <w:sz w:val="24"/>
      <w:szCs w:val="28"/>
      <w:lang w:val="en-GB" w:eastAsia="x-none"/>
    </w:rPr>
  </w:style>
  <w:style w:type="paragraph" w:customStyle="1" w:styleId="Proposal">
    <w:name w:val="Proposal"/>
    <w:basedOn w:val="Normal"/>
    <w:link w:val="ProposalChar"/>
    <w:qFormat/>
    <w:rsid w:val="00E87391"/>
    <w:pPr>
      <w:tabs>
        <w:tab w:val="left" w:pos="1701"/>
      </w:tabs>
      <w:ind w:left="1701" w:hanging="1701"/>
      <w:jc w:val="both"/>
    </w:pPr>
    <w:rPr>
      <w:rFonts w:eastAsia="Times New Roman"/>
      <w:b/>
      <w:bCs/>
      <w:lang w:eastAsia="zh-CN"/>
    </w:rPr>
  </w:style>
  <w:style w:type="paragraph" w:customStyle="1" w:styleId="61">
    <w:name w:val="标题 61"/>
    <w:basedOn w:val="Normal"/>
    <w:rsid w:val="00E8739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E87391"/>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rsid w:val="00E87391"/>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E8739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E87391"/>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E87391"/>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Normal"/>
    <w:rsid w:val="00E87391"/>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E873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rsid w:val="00E87391"/>
    <w:rPr>
      <w:rFonts w:ascii="Arial" w:eastAsia="Times New Roman" w:hAnsi="Arial"/>
      <w:spacing w:val="2"/>
    </w:rPr>
  </w:style>
  <w:style w:type="character" w:customStyle="1" w:styleId="colour">
    <w:name w:val="colour"/>
    <w:rsid w:val="00E87391"/>
    <w:rPr>
      <w:rFonts w:cs="Times New Roman"/>
    </w:rPr>
  </w:style>
  <w:style w:type="character" w:customStyle="1" w:styleId="13">
    <w:name w:val="表 (青) 13 (文字)"/>
    <w:link w:val="ColorfulList-Accent1"/>
    <w:uiPriority w:val="34"/>
    <w:locked/>
    <w:rsid w:val="00E87391"/>
    <w:rPr>
      <w:rFonts w:eastAsia="MS Gothic"/>
      <w:sz w:val="24"/>
      <w:szCs w:val="24"/>
      <w:lang w:val="en-GB" w:eastAsia="en-US"/>
    </w:rPr>
  </w:style>
  <w:style w:type="table" w:styleId="ColorfulList-Accent1">
    <w:name w:val="Colorful List Accent 1"/>
    <w:basedOn w:val="TableNormal"/>
    <w:link w:val="13"/>
    <w:uiPriority w:val="34"/>
    <w:rsid w:val="00E87391"/>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rsid w:val="00E87391"/>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E8739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E8739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styleId="ListNumber3">
    <w:name w:val="List Number 3"/>
    <w:basedOn w:val="Normal"/>
    <w:uiPriority w:val="99"/>
    <w:rsid w:val="00E87391"/>
    <w:pPr>
      <w:numPr>
        <w:numId w:val="17"/>
      </w:numPr>
      <w:spacing w:after="180"/>
    </w:pPr>
    <w:rPr>
      <w:rFonts w:eastAsia="Times New Roman"/>
    </w:rPr>
  </w:style>
  <w:style w:type="paragraph" w:customStyle="1" w:styleId="Bullet0">
    <w:name w:val="Bullet"/>
    <w:basedOn w:val="Normal"/>
    <w:rsid w:val="00E87391"/>
    <w:pPr>
      <w:numPr>
        <w:numId w:val="18"/>
      </w:numPr>
      <w:tabs>
        <w:tab w:val="clear" w:pos="1440"/>
        <w:tab w:val="num" w:pos="432"/>
      </w:tabs>
      <w:overflowPunct/>
      <w:autoSpaceDE/>
      <w:autoSpaceDN/>
      <w:adjustRightInd/>
      <w:spacing w:after="0"/>
      <w:ind w:left="432" w:hanging="432"/>
      <w:textAlignment w:val="auto"/>
    </w:pPr>
    <w:rPr>
      <w:sz w:val="24"/>
      <w:szCs w:val="24"/>
      <w:lang w:val="en-US"/>
    </w:rPr>
  </w:style>
  <w:style w:type="character" w:customStyle="1" w:styleId="Mention">
    <w:name w:val="Mention"/>
    <w:uiPriority w:val="99"/>
    <w:semiHidden/>
    <w:unhideWhenUsed/>
    <w:rsid w:val="00E87391"/>
    <w:rPr>
      <w:color w:val="2B579A"/>
      <w:shd w:val="clear" w:color="auto" w:fill="E6E6E6"/>
    </w:rPr>
  </w:style>
  <w:style w:type="paragraph" w:customStyle="1" w:styleId="bullet">
    <w:name w:val="bullet"/>
    <w:basedOn w:val="ListParagraph"/>
    <w:link w:val="bulletChar"/>
    <w:qFormat/>
    <w:rsid w:val="00E87391"/>
    <w:pPr>
      <w:widowControl w:val="0"/>
      <w:numPr>
        <w:numId w:val="19"/>
      </w:numPr>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E87391"/>
    <w:rPr>
      <w:rFonts w:ascii="Times New Roman" w:eastAsia="Times New Roman" w:hAnsi="Times New Roman"/>
      <w:kern w:val="2"/>
      <w:szCs w:val="24"/>
      <w:lang w:val="en-GB"/>
    </w:rPr>
  </w:style>
  <w:style w:type="table" w:customStyle="1" w:styleId="GridTable1Light1">
    <w:name w:val="Grid Table 1 Light1"/>
    <w:basedOn w:val="TableNormal"/>
    <w:qFormat/>
    <w:rsid w:val="00E87391"/>
    <w:rPr>
      <w:rFonts w:ascii="Times New Roman" w:eastAsia="Times New Roman" w:hAnsi="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ascii="Times New Roman" w:hAnsi="Times New Roman" w:cs="Times New Roman" w:hint="default"/>
        <w:b/>
        <w:bCs/>
      </w:rPr>
      <w:tblPr/>
      <w:tcPr>
        <w:tcBorders>
          <w:bottom w:val="single" w:sz="12" w:space="0" w:color="666666"/>
        </w:tcBorders>
      </w:tcPr>
    </w:tblStylePr>
    <w:tblStylePr w:type="lastRow">
      <w:rPr>
        <w:rFonts w:ascii="Times New Roman" w:hAnsi="Times New Roman" w:cs="Times New Roman" w:hint="default"/>
        <w:b/>
        <w:bCs/>
      </w:rPr>
      <w:tblPr/>
      <w:tcPr>
        <w:tcBorders>
          <w:top w:val="double" w:sz="2" w:space="0" w:color="666666"/>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8739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87391"/>
    <w:rPr>
      <w:rFonts w:ascii="Arial" w:hAnsi="Arial"/>
      <w:b/>
      <w:i/>
      <w:szCs w:val="26"/>
      <w:lang w:val="en-GB" w:eastAsia="x-none"/>
    </w:rPr>
  </w:style>
  <w:style w:type="character" w:customStyle="1" w:styleId="BodyText2Char">
    <w:name w:val="Body Text 2 Char"/>
    <w:link w:val="BodyText2"/>
    <w:rsid w:val="00E87391"/>
    <w:rPr>
      <w:rFonts w:ascii="Arial" w:hAnsi="Arial"/>
      <w:sz w:val="22"/>
      <w:lang w:val="en-GB"/>
    </w:rPr>
  </w:style>
  <w:style w:type="paragraph" w:customStyle="1" w:styleId="Paragraph">
    <w:name w:val="Paragraph"/>
    <w:basedOn w:val="Normal"/>
    <w:link w:val="ParagraphChar"/>
    <w:qFormat/>
    <w:rsid w:val="00E87391"/>
    <w:pPr>
      <w:overflowPunct/>
      <w:autoSpaceDE/>
      <w:autoSpaceDN/>
      <w:adjustRightInd/>
      <w:spacing w:before="220" w:after="0"/>
      <w:textAlignment w:val="auto"/>
    </w:pPr>
    <w:rPr>
      <w:sz w:val="22"/>
    </w:rPr>
  </w:style>
  <w:style w:type="character" w:customStyle="1" w:styleId="ParagraphChar">
    <w:name w:val="Paragraph Char"/>
    <w:link w:val="Paragraph"/>
    <w:locked/>
    <w:rsid w:val="00E87391"/>
    <w:rPr>
      <w:rFonts w:ascii="Times New Roman" w:hAnsi="Times New Roman"/>
      <w:sz w:val="22"/>
      <w:lang w:val="en-GB"/>
    </w:rPr>
  </w:style>
  <w:style w:type="character" w:customStyle="1" w:styleId="ColorfulList-Accent1Char">
    <w:name w:val="Colorful List - Accent 1 Char"/>
    <w:uiPriority w:val="34"/>
    <w:locked/>
    <w:rsid w:val="00E87391"/>
    <w:rPr>
      <w:rFonts w:eastAsia="MS Gothic"/>
      <w:sz w:val="24"/>
      <w:szCs w:val="24"/>
      <w:lang w:eastAsia="en-US"/>
    </w:rPr>
  </w:style>
  <w:style w:type="paragraph" w:customStyle="1" w:styleId="maintext">
    <w:name w:val="main text"/>
    <w:basedOn w:val="Normal"/>
    <w:link w:val="maintextChar"/>
    <w:qFormat/>
    <w:rsid w:val="00E8739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87391"/>
    <w:rPr>
      <w:rFonts w:ascii="Times New Roman" w:eastAsia="Malgun Gothic" w:hAnsi="Times New Roman"/>
      <w:lang w:val="en-GB" w:eastAsia="ko-KR"/>
    </w:rPr>
  </w:style>
  <w:style w:type="table" w:styleId="GridTable4-Accent5">
    <w:name w:val="Grid Table 4 Accent 5"/>
    <w:basedOn w:val="TableNormal"/>
    <w:uiPriority w:val="49"/>
    <w:rsid w:val="00E87391"/>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87391"/>
    <w:rPr>
      <w:color w:val="000000"/>
    </w:rPr>
  </w:style>
  <w:style w:type="numbering" w:customStyle="1" w:styleId="StyleBulletedSymbolsymbolLeft025Hanging025">
    <w:name w:val="Style Bulleted Symbol (symbol) Left:  0.25&quot; Hanging:  0.25&quot;"/>
    <w:basedOn w:val="NoList"/>
    <w:rsid w:val="00E87391"/>
    <w:pPr>
      <w:numPr>
        <w:numId w:val="13"/>
      </w:numPr>
    </w:pPr>
  </w:style>
  <w:style w:type="numbering" w:customStyle="1" w:styleId="StyleBulletedSymbolsymbolLeft025Hanging0251">
    <w:name w:val="Style Bulleted Symbol (symbol) Left:  0.25&quot; Hanging:  0.25&quot;1"/>
    <w:basedOn w:val="NoList"/>
    <w:rsid w:val="00E87391"/>
    <w:pPr>
      <w:numPr>
        <w:numId w:val="14"/>
      </w:numPr>
    </w:pPr>
  </w:style>
  <w:style w:type="numbering" w:customStyle="1" w:styleId="StyleBulletedSymbolsymbolLeft025Hanging0252">
    <w:name w:val="Style Bulleted Symbol (symbol) Left:  0.25&quot; Hanging:  0.25&quot;2"/>
    <w:basedOn w:val="NoList"/>
    <w:rsid w:val="00E87391"/>
    <w:pPr>
      <w:numPr>
        <w:numId w:val="16"/>
      </w:numPr>
    </w:pPr>
  </w:style>
  <w:style w:type="paragraph" w:customStyle="1" w:styleId="1">
    <w:name w:val="목록 단락1"/>
    <w:basedOn w:val="Normal"/>
    <w:uiPriority w:val="34"/>
    <w:qFormat/>
    <w:rsid w:val="00E87391"/>
    <w:pPr>
      <w:overflowPunct/>
      <w:autoSpaceDE/>
      <w:autoSpaceDN/>
      <w:adjustRightInd/>
      <w:snapToGrid w:val="0"/>
      <w:spacing w:after="100" w:afterAutospacing="1"/>
      <w:ind w:leftChars="400" w:left="400"/>
      <w:jc w:val="both"/>
      <w:textAlignment w:val="auto"/>
    </w:pPr>
    <w:rPr>
      <w:rFonts w:eastAsia="MS Gothic"/>
      <w:sz w:val="24"/>
      <w:lang w:eastAsia="ja-JP"/>
    </w:rPr>
  </w:style>
  <w:style w:type="character" w:customStyle="1" w:styleId="B3Char">
    <w:name w:val="B3 Char"/>
    <w:link w:val="B30"/>
    <w:qFormat/>
    <w:rsid w:val="00E87391"/>
    <w:rPr>
      <w:rFonts w:ascii="Times New Roman" w:hAnsi="Times New Roman"/>
      <w:lang w:val="en-GB"/>
    </w:rPr>
  </w:style>
  <w:style w:type="paragraph" w:customStyle="1" w:styleId="Test">
    <w:name w:val="Test"/>
    <w:basedOn w:val="Normal"/>
    <w:qFormat/>
    <w:rsid w:val="00E87391"/>
    <w:pPr>
      <w:overflowPunct/>
      <w:autoSpaceDE/>
      <w:autoSpaceDN/>
      <w:adjustRightInd/>
      <w:spacing w:before="60" w:after="60" w:line="280" w:lineRule="atLeast"/>
      <w:ind w:left="2160"/>
      <w:jc w:val="both"/>
      <w:textAlignment w:val="auto"/>
    </w:pPr>
    <w:rPr>
      <w:rFonts w:eastAsia="MS Mincho"/>
    </w:rPr>
  </w:style>
  <w:style w:type="paragraph" w:customStyle="1" w:styleId="CharChar1CharCharCharCharCharCharCharCharCharCharCharCharCharCharChar0">
    <w:name w:val="Char Char1 Char Char Char Char Char Char Char Char Char Char Char Char Char Char Char"/>
    <w:semiHidden/>
    <w:rsid w:val="00E873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
    <w:name w:val="(文字) (文字)5"/>
    <w:semiHidden/>
    <w:rsid w:val="00E87391"/>
    <w:rPr>
      <w:rFonts w:ascii="Times New Roman" w:hAnsi="Times New Roman"/>
      <w:lang w:eastAsia="en-US"/>
    </w:rPr>
  </w:style>
  <w:style w:type="paragraph" w:customStyle="1" w:styleId="2">
    <w:name w:val="列出段落2"/>
    <w:basedOn w:val="Normal"/>
    <w:uiPriority w:val="34"/>
    <w:qFormat/>
    <w:rsid w:val="00E87391"/>
    <w:pPr>
      <w:overflowPunct/>
      <w:autoSpaceDE/>
      <w:autoSpaceDN/>
      <w:adjustRightInd/>
      <w:spacing w:after="0"/>
      <w:ind w:leftChars="400" w:left="840" w:hanging="720"/>
      <w:textAlignment w:val="auto"/>
    </w:pPr>
    <w:rPr>
      <w:rFonts w:ascii="Times" w:eastAsia="Batang" w:hAnsi="Times"/>
      <w:szCs w:val="24"/>
      <w:lang w:eastAsia="zh-CN"/>
    </w:rPr>
  </w:style>
  <w:style w:type="paragraph" w:customStyle="1" w:styleId="bullet1">
    <w:name w:val="bullet1"/>
    <w:basedOn w:val="Normal"/>
    <w:link w:val="bullet1Char"/>
    <w:qFormat/>
    <w:rsid w:val="00E87391"/>
    <w:pPr>
      <w:numPr>
        <w:numId w:val="20"/>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link w:val="bullet2Char"/>
    <w:qFormat/>
    <w:rsid w:val="00E87391"/>
    <w:pPr>
      <w:numPr>
        <w:ilvl w:val="1"/>
        <w:numId w:val="20"/>
      </w:numPr>
      <w:overflowPunct/>
      <w:autoSpaceDE/>
      <w:autoSpaceDN/>
      <w:adjustRightInd/>
      <w:spacing w:after="0"/>
      <w:textAlignment w:val="auto"/>
    </w:pPr>
    <w:rPr>
      <w:rFonts w:ascii="Times" w:hAnsi="Times"/>
      <w:kern w:val="2"/>
      <w:sz w:val="24"/>
      <w:szCs w:val="24"/>
      <w:lang w:eastAsia="zh-CN"/>
    </w:rPr>
  </w:style>
  <w:style w:type="paragraph" w:customStyle="1" w:styleId="bullet3">
    <w:name w:val="bullet3"/>
    <w:basedOn w:val="Normal"/>
    <w:qFormat/>
    <w:rsid w:val="00E87391"/>
    <w:pPr>
      <w:numPr>
        <w:ilvl w:val="2"/>
        <w:numId w:val="20"/>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E87391"/>
    <w:pPr>
      <w:numPr>
        <w:ilvl w:val="3"/>
        <w:numId w:val="20"/>
      </w:numPr>
      <w:overflowPunct/>
      <w:autoSpaceDE/>
      <w:autoSpaceDN/>
      <w:adjustRightInd/>
      <w:spacing w:after="0"/>
      <w:textAlignment w:val="auto"/>
    </w:pPr>
    <w:rPr>
      <w:rFonts w:ascii="Times" w:eastAsia="Batang" w:hAnsi="Times"/>
      <w:szCs w:val="24"/>
    </w:rPr>
  </w:style>
  <w:style w:type="table" w:customStyle="1" w:styleId="TableGrid5">
    <w:name w:val="Table Grid5"/>
    <w:basedOn w:val="TableNormal"/>
    <w:uiPriority w:val="39"/>
    <w:qFormat/>
    <w:rsid w:val="00E87391"/>
    <w:pPr>
      <w:spacing w:after="160" w:line="259"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佐藤２"/>
    <w:basedOn w:val="Normal"/>
    <w:qFormat/>
    <w:rsid w:val="00E87391"/>
    <w:pPr>
      <w:numPr>
        <w:numId w:val="21"/>
      </w:numPr>
      <w:overflowPunct/>
      <w:autoSpaceDE/>
      <w:autoSpaceDN/>
      <w:adjustRightInd/>
      <w:spacing w:after="180"/>
      <w:textAlignment w:val="auto"/>
    </w:pPr>
    <w:rPr>
      <w:rFonts w:ascii="Calibri" w:eastAsia="MS PGothic" w:hAnsi="Calibri" w:cs="MS PGothic"/>
      <w:sz w:val="22"/>
      <w:szCs w:val="22"/>
      <w:lang w:val="en-US" w:eastAsia="ja-JP"/>
    </w:rPr>
  </w:style>
  <w:style w:type="character" w:customStyle="1" w:styleId="B3Char2">
    <w:name w:val="B3 Char2"/>
    <w:qFormat/>
    <w:rsid w:val="00E87391"/>
    <w:rPr>
      <w:rFonts w:eastAsia="SimSun"/>
      <w:lang w:val="en-GB" w:eastAsia="en-US"/>
    </w:rPr>
  </w:style>
  <w:style w:type="character" w:customStyle="1" w:styleId="BoldCommentsChar">
    <w:name w:val="Bold Comments Char"/>
    <w:link w:val="BoldComments"/>
    <w:rsid w:val="00E87391"/>
    <w:rPr>
      <w:rFonts w:ascii="Arial" w:eastAsia="MS Mincho" w:hAnsi="Arial"/>
      <w:b/>
      <w:szCs w:val="24"/>
    </w:rPr>
  </w:style>
  <w:style w:type="paragraph" w:customStyle="1" w:styleId="BoldComments">
    <w:name w:val="Bold Comments"/>
    <w:basedOn w:val="Normal"/>
    <w:link w:val="BoldCommentsChar"/>
    <w:qFormat/>
    <w:rsid w:val="00E87391"/>
    <w:pPr>
      <w:overflowPunct/>
      <w:autoSpaceDE/>
      <w:autoSpaceDN/>
      <w:adjustRightInd/>
      <w:spacing w:before="240" w:after="60"/>
      <w:textAlignment w:val="auto"/>
      <w:outlineLvl w:val="8"/>
    </w:pPr>
    <w:rPr>
      <w:rFonts w:ascii="Arial" w:eastAsia="MS Mincho" w:hAnsi="Arial"/>
      <w:b/>
      <w:szCs w:val="24"/>
      <w:lang w:val="en-US"/>
    </w:rPr>
  </w:style>
  <w:style w:type="character" w:customStyle="1" w:styleId="ProposalChar">
    <w:name w:val="Proposal Char"/>
    <w:link w:val="Proposal"/>
    <w:qFormat/>
    <w:rsid w:val="00E87391"/>
    <w:rPr>
      <w:rFonts w:ascii="Times New Roman" w:eastAsia="Times New Roman" w:hAnsi="Times New Roman"/>
      <w:b/>
      <w:bCs/>
      <w:lang w:val="en-GB" w:eastAsia="zh-CN"/>
    </w:rPr>
  </w:style>
  <w:style w:type="paragraph" w:customStyle="1" w:styleId="CharChar1CharCharCharCharCharCharCharCharCharCharCharCharCharCharChar1">
    <w:name w:val="Char Char1 Char Char Char Char Char Char Char Char Char Char Char Char Char Char Char"/>
    <w:semiHidden/>
    <w:rsid w:val="00730B0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
    <w:name w:val="(文字) (文字)5"/>
    <w:semiHidden/>
    <w:rsid w:val="00730B09"/>
    <w:rPr>
      <w:rFonts w:ascii="Times New Roman" w:hAnsi="Times New Roman"/>
      <w:lang w:eastAsia="en-US"/>
    </w:rPr>
  </w:style>
  <w:style w:type="character" w:customStyle="1" w:styleId="agreementChar">
    <w:name w:val="agreement Char"/>
    <w:link w:val="agreement"/>
    <w:locked/>
    <w:rsid w:val="00730B09"/>
  </w:style>
  <w:style w:type="paragraph" w:customStyle="1" w:styleId="agreement">
    <w:name w:val="agreement"/>
    <w:basedOn w:val="Normal"/>
    <w:link w:val="agreementChar"/>
    <w:rsid w:val="00730B09"/>
    <w:pPr>
      <w:numPr>
        <w:numId w:val="22"/>
      </w:numPr>
      <w:overflowPunct/>
      <w:autoSpaceDE/>
      <w:autoSpaceDN/>
      <w:adjustRightInd/>
      <w:spacing w:after="0" w:line="240" w:lineRule="exact"/>
      <w:textAlignment w:val="auto"/>
    </w:pPr>
    <w:rPr>
      <w:rFonts w:ascii="CG Times (WN)" w:hAnsi="CG Times (WN)"/>
      <w:lang w:val="en-US"/>
    </w:rPr>
  </w:style>
  <w:style w:type="character" w:customStyle="1" w:styleId="agreementHEADChar">
    <w:name w:val="agreement HEAD Char"/>
    <w:link w:val="agreementHEAD"/>
    <w:locked/>
    <w:rsid w:val="00730B09"/>
    <w:rPr>
      <w:b/>
      <w:bCs/>
      <w:u w:val="single"/>
    </w:rPr>
  </w:style>
  <w:style w:type="paragraph" w:customStyle="1" w:styleId="agreementHEAD">
    <w:name w:val="agreement HEAD"/>
    <w:basedOn w:val="Normal"/>
    <w:link w:val="agreementHEADChar"/>
    <w:rsid w:val="00730B09"/>
    <w:pPr>
      <w:overflowPunct/>
      <w:autoSpaceDE/>
      <w:autoSpaceDN/>
      <w:adjustRightInd/>
      <w:spacing w:after="0" w:line="240" w:lineRule="exact"/>
      <w:textAlignment w:val="auto"/>
    </w:pPr>
    <w:rPr>
      <w:rFonts w:ascii="CG Times (WN)" w:hAnsi="CG Times (WN)"/>
      <w:b/>
      <w:bCs/>
      <w:u w:val="single"/>
      <w:lang w:val="en-US"/>
    </w:rPr>
  </w:style>
  <w:style w:type="table" w:customStyle="1" w:styleId="3-111">
    <w:name w:val="목록 표 3 - 강조색 111"/>
    <w:basedOn w:val="TableNormal"/>
    <w:uiPriority w:val="48"/>
    <w:rsid w:val="00730B09"/>
    <w:rPr>
      <w:rFonts w:ascii="Calibri" w:hAnsi="Calibri"/>
      <w:sz w:val="22"/>
      <w:szCs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LGTdocChar">
    <w:name w:val="LGTdoc_본문 Char"/>
    <w:link w:val="LGTdoc"/>
    <w:qFormat/>
    <w:rsid w:val="00730B09"/>
    <w:rPr>
      <w:rFonts w:ascii="Times New Roman" w:eastAsia="Batang" w:hAnsi="Times New Roman"/>
      <w:kern w:val="2"/>
      <w:sz w:val="22"/>
      <w:szCs w:val="24"/>
      <w:lang w:val="en-GB" w:eastAsia="ko-KR"/>
    </w:rPr>
  </w:style>
  <w:style w:type="character" w:customStyle="1" w:styleId="bullet1Char">
    <w:name w:val="bullet1 Char"/>
    <w:link w:val="bullet1"/>
    <w:rsid w:val="00730B09"/>
    <w:rPr>
      <w:rFonts w:ascii="Calibri" w:hAnsi="Calibri"/>
      <w:kern w:val="2"/>
      <w:sz w:val="24"/>
      <w:szCs w:val="24"/>
      <w:lang w:val="en-GB" w:eastAsia="zh-CN"/>
    </w:rPr>
  </w:style>
  <w:style w:type="character" w:customStyle="1" w:styleId="bullet2Char">
    <w:name w:val="bullet2 Char"/>
    <w:link w:val="bullet2"/>
    <w:rsid w:val="00730B09"/>
    <w:rPr>
      <w:rFonts w:ascii="Times" w:hAnsi="Times"/>
      <w:kern w:val="2"/>
      <w:sz w:val="24"/>
      <w:szCs w:val="24"/>
      <w:lang w:val="en-GB" w:eastAsia="zh-CN"/>
    </w:rPr>
  </w:style>
  <w:style w:type="table" w:customStyle="1" w:styleId="10">
    <w:name w:val="表 (格子)1"/>
    <w:basedOn w:val="TableNormal"/>
    <w:next w:val="TableGrid"/>
    <w:uiPriority w:val="59"/>
    <w:rsid w:val="00730B09"/>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2">
    <w:name w:val="Char Char1 Char Char Char Char Char Char Char Char Char Char Char Char Char Char Char"/>
    <w:semiHidden/>
    <w:rsid w:val="0041219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
    <w:name w:val="(文字) (文字)5"/>
    <w:semiHidden/>
    <w:rsid w:val="0041219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1219F"/>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4h4H4H41h41H42h42H43h43H411h411H421h421H44h2">
    <w:name w:val="スタイル 見出し 4h4H4H41h41H42h42H43h43H411h411H421h421H44h...2"/>
    <w:basedOn w:val="Heading4"/>
    <w:rsid w:val="0041219F"/>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rsid w:val="0041219F"/>
    <w:pPr>
      <w:keepLines w:val="0"/>
      <w:numPr>
        <w:ilvl w:val="0"/>
        <w:numId w:val="0"/>
      </w:numPr>
      <w:overflowPunct/>
      <w:autoSpaceDE/>
      <w:autoSpaceDN/>
      <w:adjustRightInd/>
      <w:spacing w:before="240" w:after="60"/>
      <w:ind w:left="851" w:hanging="28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41219F"/>
    <w:pPr>
      <w:keepLines w:val="0"/>
      <w:numPr>
        <w:numId w:val="5"/>
      </w:numPr>
      <w:overflowPunct/>
      <w:autoSpaceDE/>
      <w:autoSpaceDN/>
      <w:adjustRightInd/>
      <w:spacing w:before="240" w:after="60"/>
      <w:textAlignment w:val="auto"/>
    </w:pPr>
    <w:rPr>
      <w:rFonts w:eastAsia="Batang"/>
      <w:b/>
      <w:i/>
      <w:iCs/>
      <w:sz w:val="20"/>
      <w:szCs w:val="26"/>
      <w:lang w:eastAsia="x-none"/>
    </w:rPr>
  </w:style>
  <w:style w:type="paragraph" w:customStyle="1" w:styleId="Style1">
    <w:name w:val="Style1"/>
    <w:basedOn w:val="Normal"/>
    <w:link w:val="Style1Char"/>
    <w:qFormat/>
    <w:rsid w:val="0041219F"/>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1219F"/>
    <w:rPr>
      <w:rFonts w:ascii="Times New Roman" w:hAnsi="Times New Roman"/>
      <w:lang w:eastAsia="zh-CN"/>
    </w:rPr>
  </w:style>
  <w:style w:type="paragraph" w:customStyle="1" w:styleId="3GPPHeader">
    <w:name w:val="3GPP_Header"/>
    <w:basedOn w:val="BodyText"/>
    <w:qFormat/>
    <w:rsid w:val="0041219F"/>
    <w:pPr>
      <w:tabs>
        <w:tab w:val="left" w:pos="1701"/>
        <w:tab w:val="right" w:pos="9639"/>
      </w:tabs>
      <w:overflowPunct/>
      <w:autoSpaceDE/>
      <w:autoSpaceDN/>
      <w:adjustRightInd/>
      <w:spacing w:after="240"/>
      <w:ind w:left="720" w:hanging="720"/>
      <w:jc w:val="left"/>
      <w:textAlignment w:val="auto"/>
    </w:pPr>
    <w:rPr>
      <w:rFonts w:ascii="Arial" w:eastAsia="DengXian" w:hAnsi="Arial"/>
      <w:b/>
      <w:sz w:val="24"/>
      <w:szCs w:val="22"/>
      <w:lang w:eastAsia="zh-CN"/>
    </w:rPr>
  </w:style>
  <w:style w:type="character" w:customStyle="1" w:styleId="CRCoverPageZchn">
    <w:name w:val="CR Cover Page Zchn"/>
    <w:link w:val="CRCoverPage"/>
    <w:rsid w:val="0041219F"/>
    <w:rPr>
      <w:rFonts w:ascii="Arial" w:eastAsia="MS Mincho" w:hAnsi="Arial"/>
      <w:lang w:val="en-GB"/>
    </w:rPr>
  </w:style>
  <w:style w:type="paragraph" w:customStyle="1" w:styleId="PropObs">
    <w:name w:val="PropObs"/>
    <w:basedOn w:val="Normal"/>
    <w:link w:val="PropObsChar"/>
    <w:uiPriority w:val="99"/>
    <w:qFormat/>
    <w:rsid w:val="0041219F"/>
    <w:pPr>
      <w:numPr>
        <w:numId w:val="29"/>
      </w:numPr>
      <w:overflowPunct/>
      <w:autoSpaceDE/>
      <w:autoSpaceDN/>
      <w:adjustRightInd/>
      <w:spacing w:after="0"/>
      <w:ind w:left="1134" w:hanging="1134"/>
      <w:jc w:val="both"/>
      <w:textAlignment w:val="auto"/>
    </w:pPr>
    <w:rPr>
      <w:rFonts w:ascii="Calibri" w:eastAsia="MS Mincho" w:hAnsi="Calibri"/>
      <w:b/>
    </w:rPr>
  </w:style>
  <w:style w:type="character" w:customStyle="1" w:styleId="PropObsChar">
    <w:name w:val="PropObs Char"/>
    <w:link w:val="PropObs"/>
    <w:uiPriority w:val="99"/>
    <w:rsid w:val="0041219F"/>
    <w:rPr>
      <w:rFonts w:ascii="Calibri" w:eastAsia="MS Mincho" w:hAnsi="Calibri"/>
      <w:b/>
      <w:lang w:val="en-GB"/>
    </w:rPr>
  </w:style>
  <w:style w:type="paragraph" w:customStyle="1" w:styleId="54">
    <w:name w:val="列出段落5"/>
    <w:basedOn w:val="Normal"/>
    <w:uiPriority w:val="99"/>
    <w:qFormat/>
    <w:rsid w:val="0041219F"/>
    <w:pPr>
      <w:overflowPunct/>
      <w:autoSpaceDE/>
      <w:autoSpaceDN/>
      <w:adjustRightInd/>
      <w:spacing w:beforeLines="50" w:before="50" w:line="276" w:lineRule="auto"/>
      <w:ind w:firstLineChars="200" w:firstLine="420"/>
      <w:jc w:val="both"/>
      <w:textAlignment w:val="auto"/>
    </w:pPr>
  </w:style>
  <w:style w:type="paragraph" w:customStyle="1" w:styleId="rProposalsub">
    <w:name w:val="rProposal_sub"/>
    <w:basedOn w:val="Normal"/>
    <w:next w:val="Normal"/>
    <w:link w:val="rProposalsubChar"/>
    <w:qFormat/>
    <w:rsid w:val="0041219F"/>
    <w:pPr>
      <w:overflowPunct/>
      <w:autoSpaceDE/>
      <w:autoSpaceDN/>
      <w:adjustRightInd/>
      <w:spacing w:before="120"/>
      <w:ind w:left="1244" w:hanging="360"/>
      <w:jc w:val="both"/>
      <w:textAlignment w:val="auto"/>
    </w:pPr>
    <w:rPr>
      <w:rFonts w:eastAsia="Malgun Gothic"/>
      <w:i/>
      <w:kern w:val="2"/>
      <w:sz w:val="22"/>
      <w:szCs w:val="22"/>
      <w:lang w:val="en-US" w:eastAsia="ko-KR"/>
    </w:rPr>
  </w:style>
  <w:style w:type="paragraph" w:customStyle="1" w:styleId="rProposal">
    <w:name w:val="rProposal"/>
    <w:basedOn w:val="Normal"/>
    <w:next w:val="rProposalsub"/>
    <w:link w:val="rProposalChar"/>
    <w:qFormat/>
    <w:rsid w:val="0041219F"/>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subChar">
    <w:name w:val="rProposal_sub Char"/>
    <w:link w:val="rProposalsub"/>
    <w:rsid w:val="0041219F"/>
    <w:rPr>
      <w:rFonts w:ascii="Times New Roman" w:eastAsia="Malgun Gothic" w:hAnsi="Times New Roman"/>
      <w:i/>
      <w:kern w:val="2"/>
      <w:sz w:val="22"/>
      <w:szCs w:val="22"/>
      <w:lang w:eastAsia="ko-KR"/>
    </w:rPr>
  </w:style>
  <w:style w:type="character" w:customStyle="1" w:styleId="rProposalChar">
    <w:name w:val="rProposal Char"/>
    <w:link w:val="rProposal"/>
    <w:rsid w:val="0041219F"/>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41219F"/>
    <w:pPr>
      <w:numPr>
        <w:numId w:val="30"/>
      </w:numPr>
      <w:overflowPunct/>
      <w:autoSpaceDE/>
      <w:autoSpaceDN/>
      <w:adjustRightInd/>
      <w:spacing w:before="120"/>
      <w:jc w:val="both"/>
      <w:textAlignment w:val="auto"/>
    </w:pPr>
    <w:rPr>
      <w:rFonts w:eastAsia="Malgun Gothic"/>
      <w:kern w:val="2"/>
      <w:szCs w:val="22"/>
      <w:lang w:val="en-US" w:eastAsia="ko-KR"/>
    </w:rPr>
  </w:style>
  <w:style w:type="paragraph" w:customStyle="1" w:styleId="Proposalsubsub">
    <w:name w:val="Proposal_sub_sub"/>
    <w:basedOn w:val="Normal"/>
    <w:qFormat/>
    <w:rsid w:val="0041219F"/>
    <w:pPr>
      <w:numPr>
        <w:ilvl w:val="1"/>
        <w:numId w:val="30"/>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41219F"/>
    <w:rPr>
      <w:rFonts w:ascii="Times New Roman" w:eastAsia="Malgun Gothic" w:hAnsi="Times New Roman"/>
      <w:kern w:val="2"/>
      <w:szCs w:val="22"/>
      <w:lang w:eastAsia="ko-KR"/>
    </w:rPr>
  </w:style>
  <w:style w:type="character" w:customStyle="1" w:styleId="LGTdoc1Char">
    <w:name w:val="LGTdoc_제목1 Char"/>
    <w:link w:val="LGTdoc1"/>
    <w:rsid w:val="0041219F"/>
    <w:rPr>
      <w:rFonts w:ascii="Times New Roman" w:eastAsia="Batang" w:hAnsi="Times New Roman"/>
      <w:b/>
      <w:snapToGrid w:val="0"/>
      <w:sz w:val="28"/>
      <w:lang w:val="en-GB" w:eastAsia="ko-KR"/>
    </w:rPr>
  </w:style>
  <w:style w:type="paragraph" w:customStyle="1" w:styleId="0Maintext">
    <w:name w:val="0 Main text"/>
    <w:basedOn w:val="Normal"/>
    <w:link w:val="0MaintextChar"/>
    <w:qFormat/>
    <w:rsid w:val="0041219F"/>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41219F"/>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941E2516-462B-40AE-A537-51E4971ECB3A}">
  <ds:schemaRefs>
    <ds:schemaRef ds:uri="http://schemas.openxmlformats.org/officeDocument/2006/bibliography"/>
  </ds:schemaRefs>
</ds:datastoreItem>
</file>

<file path=customXml/itemProps6.xml><?xml version="1.0" encoding="utf-8"?>
<ds:datastoreItem xmlns:ds="http://schemas.openxmlformats.org/officeDocument/2006/customXml" ds:itemID="{722BEF85-1B79-4236-9825-68BE96189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29</Pages>
  <Words>9190</Words>
  <Characters>52385</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61453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6</cp:revision>
  <cp:lastPrinted>2016-05-08T07:33:00Z</cp:lastPrinted>
  <dcterms:created xsi:type="dcterms:W3CDTF">2019-09-20T08:36:00Z</dcterms:created>
  <dcterms:modified xsi:type="dcterms:W3CDTF">2019-09-25T15:23:00Z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2018-05-11 19:47:07Z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