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7591E93F"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84EC19"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EE79BF">
        <w:rPr>
          <w:rFonts w:ascii="Times New Roman" w:eastAsia="MS Mincho" w:hAnsi="Times New Roman" w:cs="Times New Roman"/>
          <w:b/>
          <w:bCs/>
          <w:noProof/>
          <w:sz w:val="24"/>
          <w:szCs w:val="24"/>
          <w:lang w:val="en-GB" w:eastAsia="ja-JP"/>
        </w:rPr>
        <w:t>8</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R1-1</w:t>
      </w:r>
      <w:r w:rsidR="00200AFF">
        <w:rPr>
          <w:rFonts w:ascii="Times New Roman" w:eastAsia="MS Mincho" w:hAnsi="Times New Roman" w:cs="Times New Roman" w:hint="eastAsia"/>
          <w:b/>
          <w:bCs/>
          <w:noProof/>
          <w:sz w:val="24"/>
          <w:szCs w:val="24"/>
          <w:lang w:val="en-GB" w:eastAsia="ja-JP"/>
        </w:rPr>
        <w:t>9</w:t>
      </w:r>
      <w:r w:rsidR="0092182B">
        <w:rPr>
          <w:rFonts w:ascii="Times New Roman" w:eastAsia="MS Mincho" w:hAnsi="Times New Roman" w:cs="Times New Roman"/>
          <w:b/>
          <w:bCs/>
          <w:noProof/>
          <w:sz w:val="24"/>
          <w:szCs w:val="24"/>
          <w:lang w:val="en-GB" w:eastAsia="ja-JP"/>
        </w:rPr>
        <w:t>0</w:t>
      </w:r>
      <w:r w:rsidR="00951D7A">
        <w:rPr>
          <w:rFonts w:ascii="Times New Roman" w:eastAsia="MS Mincho" w:hAnsi="Times New Roman" w:cs="Times New Roman"/>
          <w:b/>
          <w:bCs/>
          <w:noProof/>
          <w:sz w:val="24"/>
          <w:szCs w:val="24"/>
          <w:lang w:val="en-GB" w:eastAsia="ja-JP"/>
        </w:rPr>
        <w:t>9869</w:t>
      </w:r>
    </w:p>
    <w:p w14:paraId="50789A01" w14:textId="3CD9C233" w:rsidR="00DB7303" w:rsidRDefault="00EE79BF"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Prague, C</w:t>
      </w:r>
      <w:r w:rsidR="00E07A8B">
        <w:rPr>
          <w:rFonts w:ascii="Times New Roman" w:eastAsia="MS Mincho" w:hAnsi="Times New Roman" w:cs="Arial"/>
          <w:b/>
          <w:bCs/>
          <w:noProof/>
          <w:sz w:val="24"/>
          <w:szCs w:val="24"/>
          <w:lang w:val="en-GB" w:eastAsia="ja-JP"/>
        </w:rPr>
        <w:t>zech</w:t>
      </w:r>
      <w:r>
        <w:rPr>
          <w:rFonts w:ascii="Times New Roman" w:eastAsia="MS Mincho" w:hAnsi="Times New Roman" w:cs="Arial"/>
          <w:b/>
          <w:bCs/>
          <w:noProof/>
          <w:sz w:val="24"/>
          <w:szCs w:val="24"/>
          <w:lang w:val="en-GB" w:eastAsia="ja-JP"/>
        </w:rPr>
        <w:t xml:space="preserve">, August </w:t>
      </w:r>
      <w:r w:rsidR="007E0B5A">
        <w:rPr>
          <w:rFonts w:ascii="Times New Roman" w:eastAsia="MS Mincho" w:hAnsi="Times New Roman" w:cs="Arial"/>
          <w:b/>
          <w:bCs/>
          <w:noProof/>
          <w:sz w:val="24"/>
          <w:szCs w:val="24"/>
          <w:lang w:val="en-GB" w:eastAsia="ja-JP"/>
        </w:rPr>
        <w:t>26</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xml:space="preserve"> – 30</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2019</w:t>
      </w:r>
    </w:p>
    <w:p w14:paraId="4AEDD672" w14:textId="77777777" w:rsidR="00AF2385" w:rsidRPr="00DB7303" w:rsidRDefault="00AF2385" w:rsidP="00DB7303">
      <w:pPr>
        <w:widowControl w:val="0"/>
        <w:spacing w:after="0"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07804DD9" w14:textId="08E24BE4" w:rsidR="00C5614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3E1A5B">
        <w:rPr>
          <w:rFonts w:ascii="Times New Roman" w:eastAsia="MS Mincho" w:hAnsi="Times New Roman" w:cs="Arial"/>
          <w:b/>
          <w:noProof/>
          <w:sz w:val="24"/>
        </w:rPr>
        <w:t>Offline s</w:t>
      </w:r>
      <w:r w:rsidR="007829E6" w:rsidRPr="007829E6">
        <w:rPr>
          <w:rFonts w:ascii="Times New Roman" w:eastAsia="MS Mincho" w:hAnsi="Times New Roman" w:cs="Arial"/>
          <w:b/>
          <w:noProof/>
          <w:sz w:val="24"/>
          <w:lang w:eastAsia="ja-JP"/>
        </w:rPr>
        <w:t xml:space="preserve">ummary </w:t>
      </w:r>
      <w:r w:rsidR="00951D7A">
        <w:rPr>
          <w:rFonts w:ascii="Times New Roman" w:eastAsia="MS Mincho" w:hAnsi="Times New Roman" w:cs="Arial"/>
          <w:b/>
          <w:noProof/>
          <w:sz w:val="24"/>
          <w:lang w:eastAsia="ja-JP"/>
        </w:rPr>
        <w:t xml:space="preserve">#2 </w:t>
      </w:r>
      <w:r w:rsidR="00080C0B">
        <w:rPr>
          <w:rFonts w:ascii="Times New Roman" w:eastAsia="MS Mincho" w:hAnsi="Times New Roman" w:cs="Arial"/>
          <w:b/>
          <w:noProof/>
          <w:sz w:val="24"/>
          <w:lang w:eastAsia="ja-JP"/>
        </w:rPr>
        <w:t xml:space="preserve">of </w:t>
      </w:r>
      <w:r w:rsidR="00960003">
        <w:rPr>
          <w:rFonts w:ascii="Times New Roman" w:eastAsia="MS Mincho" w:hAnsi="Times New Roman" w:cs="Arial"/>
          <w:b/>
          <w:noProof/>
          <w:sz w:val="24"/>
          <w:lang w:eastAsia="ja-JP"/>
        </w:rPr>
        <w:t xml:space="preserve">Rel.15 maintenance for </w:t>
      </w:r>
      <w:r w:rsidR="007962BA">
        <w:rPr>
          <w:rFonts w:ascii="Times New Roman" w:eastAsia="MS Mincho" w:hAnsi="Times New Roman" w:cs="Arial"/>
          <w:b/>
          <w:noProof/>
          <w:sz w:val="24"/>
          <w:lang w:eastAsia="ja-JP"/>
        </w:rPr>
        <w:t>Scheduling and HARQ</w:t>
      </w:r>
    </w:p>
    <w:bookmarkEnd w:id="1"/>
    <w:bookmarkEnd w:id="2"/>
    <w:bookmarkEnd w:id="3"/>
    <w:bookmarkEnd w:id="4"/>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bookmarkStart w:id="6" w:name="_Hlk495051520"/>
      <w:r w:rsidRPr="00DB7303">
        <w:rPr>
          <w:rFonts w:ascii="Times New Roman" w:eastAsia="MS Mincho" w:hAnsi="Times New Roman" w:cs="Arial"/>
          <w:b/>
          <w:noProof/>
          <w:sz w:val="24"/>
        </w:rPr>
        <w:t>7.1.3</w:t>
      </w:r>
      <w:bookmarkEnd w:id="6"/>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21B615BA" w14:textId="386F8336" w:rsidR="00454FEC" w:rsidRPr="003D2AF1" w:rsidRDefault="00C818F8" w:rsidP="00C818F8">
      <w:pPr>
        <w:pStyle w:val="Heading1"/>
        <w:rPr>
          <w:b/>
          <w:lang w:eastAsia="ja-JP"/>
        </w:rPr>
      </w:pPr>
      <w:r>
        <w:rPr>
          <w:b/>
          <w:lang w:eastAsia="ja-JP"/>
        </w:rPr>
        <w:t>Discussion</w:t>
      </w:r>
    </w:p>
    <w:p w14:paraId="7AEABA08" w14:textId="77777777" w:rsidR="001C1796" w:rsidRPr="001C1796" w:rsidRDefault="0040731C" w:rsidP="001C1796">
      <w:pPr>
        <w:spacing w:after="0" w:line="240" w:lineRule="auto"/>
        <w:jc w:val="both"/>
        <w:rPr>
          <w:rFonts w:ascii="Times" w:eastAsia="游ゴシック" w:hAnsi="Times" w:cs="Times"/>
          <w:sz w:val="20"/>
          <w:szCs w:val="20"/>
          <w:lang w:val="en-GB" w:eastAsia="x-none"/>
        </w:rPr>
      </w:pPr>
      <w:hyperlink r:id="rId11" w:history="1">
        <w:r w:rsidR="001C1796" w:rsidRPr="001C1796">
          <w:rPr>
            <w:rFonts w:ascii="Times" w:eastAsia="游ゴシック" w:hAnsi="Times" w:cs="Times"/>
            <w:b/>
            <w:bCs/>
            <w:color w:val="0000FF"/>
            <w:sz w:val="20"/>
            <w:szCs w:val="20"/>
            <w:u w:val="single"/>
            <w:lang w:val="en-GB" w:eastAsia="x-none"/>
          </w:rPr>
          <w:t>R1-1908197</w:t>
        </w:r>
      </w:hyperlink>
      <w:r w:rsidR="001C1796" w:rsidRPr="001C1796">
        <w:rPr>
          <w:rFonts w:ascii="Times" w:eastAsia="游ゴシック" w:hAnsi="Times" w:cs="Times"/>
          <w:sz w:val="20"/>
          <w:szCs w:val="20"/>
          <w:lang w:val="en-GB" w:eastAsia="x-none"/>
        </w:rPr>
        <w:t>              Discussion on UL cancellation timeline    vivo</w:t>
      </w:r>
    </w:p>
    <w:p w14:paraId="19EFB394" w14:textId="77777777" w:rsidR="001C1796" w:rsidRPr="001C1796" w:rsidRDefault="0040731C" w:rsidP="001C1796">
      <w:pPr>
        <w:spacing w:after="0" w:line="240" w:lineRule="auto"/>
        <w:jc w:val="both"/>
        <w:rPr>
          <w:rFonts w:ascii="Times" w:eastAsia="游ゴシック" w:hAnsi="Times" w:cs="Times"/>
          <w:sz w:val="20"/>
          <w:szCs w:val="20"/>
          <w:lang w:val="en-GB" w:eastAsia="x-none"/>
        </w:rPr>
      </w:pPr>
      <w:hyperlink r:id="rId12" w:history="1">
        <w:r w:rsidR="001C1796" w:rsidRPr="001C1796">
          <w:rPr>
            <w:rFonts w:ascii="Times" w:eastAsia="游ゴシック" w:hAnsi="Times" w:cs="Times"/>
            <w:b/>
            <w:bCs/>
            <w:color w:val="0000FF"/>
            <w:sz w:val="20"/>
            <w:szCs w:val="20"/>
            <w:u w:val="single"/>
            <w:lang w:val="en-GB" w:eastAsia="x-none"/>
          </w:rPr>
          <w:t>R1-1909115</w:t>
        </w:r>
      </w:hyperlink>
      <w:r w:rsidR="001C1796" w:rsidRPr="001C1796">
        <w:rPr>
          <w:rFonts w:ascii="Times" w:eastAsia="游ゴシック" w:hAnsi="Times" w:cs="Times"/>
          <w:sz w:val="20"/>
          <w:szCs w:val="20"/>
          <w:lang w:val="en-GB" w:eastAsia="x-none"/>
        </w:rPr>
        <w:t>               Draft TS38.213 CR on UL cancelation timeline        vivo</w:t>
      </w:r>
    </w:p>
    <w:p w14:paraId="1BC8F32F" w14:textId="77777777" w:rsidR="001C1796" w:rsidRPr="001C1796" w:rsidRDefault="0040731C" w:rsidP="001C1796">
      <w:pPr>
        <w:spacing w:after="0" w:line="240" w:lineRule="auto"/>
        <w:jc w:val="both"/>
        <w:rPr>
          <w:rFonts w:ascii="Times" w:eastAsia="游ゴシック" w:hAnsi="Times" w:cs="Times"/>
          <w:sz w:val="20"/>
          <w:szCs w:val="20"/>
          <w:lang w:val="en-GB" w:eastAsia="x-none"/>
        </w:rPr>
      </w:pPr>
      <w:hyperlink r:id="rId13" w:history="1">
        <w:r w:rsidR="001C1796" w:rsidRPr="001C1796">
          <w:rPr>
            <w:rFonts w:ascii="Times" w:eastAsia="游ゴシック" w:hAnsi="Times" w:cs="Times"/>
            <w:b/>
            <w:bCs/>
            <w:color w:val="0000FF"/>
            <w:sz w:val="20"/>
            <w:szCs w:val="20"/>
            <w:u w:val="single"/>
            <w:lang w:val="en-GB" w:eastAsia="x-none"/>
          </w:rPr>
          <w:t>R1-1908563</w:t>
        </w:r>
      </w:hyperlink>
      <w:r w:rsidR="001C1796" w:rsidRPr="001C1796">
        <w:rPr>
          <w:rFonts w:ascii="Times" w:eastAsia="游ゴシック" w:hAnsi="Times" w:cs="Times"/>
          <w:sz w:val="20"/>
          <w:szCs w:val="20"/>
          <w:lang w:val="en-GB" w:eastAsia="x-none"/>
        </w:rPr>
        <w:t>              Correction on time gap definition              CATT</w:t>
      </w:r>
    </w:p>
    <w:p w14:paraId="07261151" w14:textId="77777777" w:rsidR="001C1796" w:rsidRPr="001C1796" w:rsidRDefault="001C1796" w:rsidP="001C1796">
      <w:pPr>
        <w:spacing w:after="0" w:line="240" w:lineRule="auto"/>
        <w:jc w:val="both"/>
        <w:rPr>
          <w:rFonts w:ascii="Times" w:eastAsia="游ゴシック" w:hAnsi="Times" w:cs="Times"/>
          <w:sz w:val="20"/>
          <w:szCs w:val="20"/>
          <w:lang w:val="en-GB" w:eastAsia="x-none"/>
        </w:rPr>
      </w:pPr>
      <w:r w:rsidRPr="001C1796">
        <w:rPr>
          <w:rFonts w:ascii="Times" w:eastAsia="游ゴシック" w:hAnsi="Times" w:cs="Times"/>
          <w:sz w:val="20"/>
          <w:szCs w:val="20"/>
          <w:highlight w:val="yellow"/>
          <w:lang w:val="en-GB" w:eastAsia="x-none"/>
        </w:rPr>
        <w:t>Check further offline (including draft CR1 &amp; CR2 in x9522)</w:t>
      </w:r>
    </w:p>
    <w:p w14:paraId="5A730F97" w14:textId="77777777" w:rsidR="001C1796" w:rsidRPr="001C1796" w:rsidRDefault="001C1796" w:rsidP="001C1796">
      <w:pPr>
        <w:spacing w:after="0" w:line="240" w:lineRule="auto"/>
        <w:jc w:val="both"/>
        <w:rPr>
          <w:rFonts w:ascii="Calibri" w:eastAsia="游ゴシック" w:hAnsi="Calibri" w:cs="Calibri"/>
          <w:b/>
          <w:bCs/>
          <w:lang w:eastAsia="ja-JP"/>
        </w:rPr>
      </w:pPr>
      <w:r w:rsidRPr="001C1796">
        <w:rPr>
          <w:rFonts w:ascii="Calibri" w:eastAsia="游ゴシック" w:hAnsi="Calibri" w:cs="Calibri"/>
          <w:b/>
          <w:bCs/>
          <w:lang w:eastAsia="ja-JP"/>
        </w:rPr>
        <w:t>=&gt; CATT and vivo updates the draft CR as attached “</w:t>
      </w:r>
      <w:r w:rsidRPr="001C1796">
        <w:rPr>
          <w:rFonts w:ascii="Calibri" w:eastAsia="游ゴシック" w:hAnsi="Calibri" w:cs="Calibri"/>
          <w:b/>
          <w:bCs/>
          <w:color w:val="FF0000"/>
          <w:lang w:eastAsia="ja-JP"/>
        </w:rPr>
        <w:t>Draft R1-1909776</w:t>
      </w:r>
      <w:r w:rsidRPr="001C1796">
        <w:rPr>
          <w:rFonts w:ascii="Calibri" w:eastAsia="游ゴシック" w:hAnsi="Calibri" w:cs="Calibri"/>
          <w:b/>
          <w:bCs/>
          <w:lang w:eastAsia="ja-JP"/>
        </w:rPr>
        <w:t>”</w:t>
      </w:r>
    </w:p>
    <w:p w14:paraId="0B29F26B" w14:textId="77777777" w:rsidR="001C1796" w:rsidRPr="001C1796" w:rsidRDefault="001C1796" w:rsidP="001C1796">
      <w:pPr>
        <w:spacing w:after="0" w:line="240" w:lineRule="auto"/>
        <w:jc w:val="both"/>
        <w:rPr>
          <w:rFonts w:ascii="Calibri" w:eastAsia="游ゴシック" w:hAnsi="Calibri" w:cs="Calibri"/>
          <w:lang w:eastAsia="ja-JP"/>
        </w:rPr>
      </w:pPr>
    </w:p>
    <w:p w14:paraId="6345AF30" w14:textId="77777777" w:rsidR="001C1796" w:rsidRPr="001C1796" w:rsidRDefault="001C1796" w:rsidP="001C1796">
      <w:pPr>
        <w:spacing w:after="0" w:line="240" w:lineRule="auto"/>
        <w:jc w:val="both"/>
        <w:rPr>
          <w:rFonts w:ascii="Calibri" w:eastAsia="游ゴシック" w:hAnsi="Calibri" w:cs="Times New Roman"/>
          <w:lang w:eastAsia="ja-JP"/>
        </w:rPr>
      </w:pPr>
      <w:r w:rsidRPr="001C1796">
        <w:rPr>
          <w:rFonts w:ascii="Calibri" w:eastAsia="游ゴシック" w:hAnsi="Calibri" w:cs="Times New Roman"/>
          <w:u w:val="single"/>
          <w:lang w:eastAsia="ja-JP"/>
        </w:rPr>
        <w:t>Offline conclusion</w:t>
      </w:r>
      <w:r w:rsidRPr="001C1796">
        <w:rPr>
          <w:rFonts w:ascii="Calibri" w:eastAsia="游ゴシック" w:hAnsi="Calibri" w:cs="Times New Roman"/>
          <w:lang w:eastAsia="ja-JP"/>
        </w:rPr>
        <w:t>:</w:t>
      </w:r>
    </w:p>
    <w:p w14:paraId="035EA6BF" w14:textId="35A83C9E" w:rsidR="001C1796" w:rsidRPr="001C1796" w:rsidRDefault="00854846" w:rsidP="001C1796">
      <w:pPr>
        <w:numPr>
          <w:ilvl w:val="0"/>
          <w:numId w:val="41"/>
        </w:numPr>
        <w:spacing w:after="0" w:line="240" w:lineRule="auto"/>
        <w:jc w:val="both"/>
        <w:rPr>
          <w:rFonts w:ascii="Calibri" w:eastAsia="游ゴシック" w:hAnsi="Calibri" w:cs="Times New Roman"/>
          <w:lang w:eastAsia="ja-JP"/>
        </w:rPr>
      </w:pPr>
      <w:r>
        <w:rPr>
          <w:rFonts w:ascii="Calibri" w:eastAsia="游ゴシック" w:hAnsi="Calibri" w:cs="Times New Roman"/>
          <w:lang w:eastAsia="ja-JP"/>
        </w:rPr>
        <w:t>For x8563, coversheet shall be u</w:t>
      </w:r>
      <w:r w:rsidR="001C1796" w:rsidRPr="001C1796">
        <w:rPr>
          <w:rFonts w:ascii="Calibri" w:eastAsia="游ゴシック" w:hAnsi="Calibri" w:cs="Times New Roman"/>
          <w:lang w:eastAsia="ja-JP"/>
        </w:rPr>
        <w:t>pdate</w:t>
      </w:r>
      <w:r>
        <w:rPr>
          <w:rFonts w:ascii="Calibri" w:eastAsia="游ゴシック" w:hAnsi="Calibri" w:cs="Times New Roman"/>
          <w:lang w:eastAsia="ja-JP"/>
        </w:rPr>
        <w:t>d</w:t>
      </w:r>
      <w:r w:rsidR="007C03C3">
        <w:rPr>
          <w:rFonts w:ascii="Calibri" w:eastAsia="游ゴシック" w:hAnsi="Calibri" w:cs="Times New Roman"/>
          <w:lang w:eastAsia="ja-JP"/>
        </w:rPr>
        <w:t>;</w:t>
      </w:r>
      <w:r>
        <w:rPr>
          <w:rFonts w:ascii="Calibri" w:eastAsia="游ゴシック" w:hAnsi="Calibri" w:cs="Times New Roman"/>
          <w:lang w:eastAsia="ja-JP"/>
        </w:rPr>
        <w:t xml:space="preserve"> x9115</w:t>
      </w:r>
      <w:r w:rsidR="007C03C3">
        <w:rPr>
          <w:rFonts w:ascii="Calibri" w:eastAsia="游ゴシック" w:hAnsi="Calibri" w:cs="Times New Roman"/>
          <w:lang w:eastAsia="ja-JP"/>
        </w:rPr>
        <w:t xml:space="preserve"> can be the reference</w:t>
      </w:r>
      <w:r w:rsidR="001C1796" w:rsidRPr="001C1796">
        <w:rPr>
          <w:rFonts w:ascii="Calibri" w:eastAsia="游ゴシック" w:hAnsi="Calibri" w:cs="Times New Roman"/>
          <w:lang w:eastAsia="ja-JP"/>
        </w:rPr>
        <w:t>.</w:t>
      </w:r>
    </w:p>
    <w:p w14:paraId="612FACD9" w14:textId="77777777" w:rsidR="001C1796" w:rsidRPr="001C1796" w:rsidRDefault="001C1796" w:rsidP="001C1796">
      <w:pPr>
        <w:spacing w:after="0" w:line="240" w:lineRule="auto"/>
        <w:jc w:val="both"/>
        <w:rPr>
          <w:rFonts w:ascii="Calibri" w:eastAsia="游ゴシック" w:hAnsi="Calibri" w:cs="Calibri"/>
          <w:lang w:eastAsia="ja-JP"/>
        </w:rPr>
      </w:pPr>
    </w:p>
    <w:p w14:paraId="7D06FB43" w14:textId="77777777" w:rsidR="001C1796" w:rsidRPr="001C1796" w:rsidRDefault="001C1796" w:rsidP="001C1796">
      <w:pPr>
        <w:spacing w:after="0" w:line="240" w:lineRule="auto"/>
        <w:jc w:val="both"/>
        <w:rPr>
          <w:rFonts w:ascii="Calibri" w:eastAsia="游ゴシック" w:hAnsi="Calibri" w:cs="Times New Roman"/>
          <w:lang w:eastAsia="ja-JP"/>
        </w:rPr>
      </w:pPr>
    </w:p>
    <w:p w14:paraId="0FE231E7" w14:textId="77777777" w:rsidR="001C1796" w:rsidRPr="001C1796" w:rsidRDefault="0040731C" w:rsidP="001C1796">
      <w:pPr>
        <w:spacing w:after="0" w:line="240" w:lineRule="auto"/>
        <w:jc w:val="both"/>
        <w:rPr>
          <w:rFonts w:ascii="Times" w:eastAsia="游ゴシック" w:hAnsi="Times" w:cs="Times"/>
          <w:sz w:val="20"/>
          <w:szCs w:val="20"/>
          <w:lang w:val="en-GB" w:eastAsia="x-none"/>
        </w:rPr>
      </w:pPr>
      <w:hyperlink r:id="rId14" w:history="1">
        <w:r w:rsidR="001C1796" w:rsidRPr="001C1796">
          <w:rPr>
            <w:rFonts w:ascii="Times" w:eastAsia="游ゴシック" w:hAnsi="Times" w:cs="Times"/>
            <w:b/>
            <w:bCs/>
            <w:color w:val="0000FF"/>
            <w:sz w:val="20"/>
            <w:szCs w:val="20"/>
            <w:u w:val="single"/>
            <w:lang w:val="en-GB" w:eastAsia="x-none"/>
          </w:rPr>
          <w:t>R1-1908564</w:t>
        </w:r>
      </w:hyperlink>
      <w:r w:rsidR="001C1796" w:rsidRPr="001C1796">
        <w:rPr>
          <w:rFonts w:ascii="Times" w:eastAsia="游ゴシック" w:hAnsi="Times" w:cs="Times"/>
          <w:sz w:val="20"/>
          <w:szCs w:val="20"/>
          <w:lang w:val="en-GB" w:eastAsia="x-none"/>
        </w:rPr>
        <w:t>              Correction on timing for MAC CE applicability with HARQ-ACK repetition in 38.213             CATT</w:t>
      </w:r>
    </w:p>
    <w:p w14:paraId="73A1286E" w14:textId="77777777" w:rsidR="001C1796" w:rsidRPr="001C1796" w:rsidRDefault="0040731C" w:rsidP="001C1796">
      <w:pPr>
        <w:spacing w:after="0" w:line="240" w:lineRule="auto"/>
        <w:jc w:val="both"/>
        <w:rPr>
          <w:rFonts w:ascii="Times" w:eastAsia="游ゴシック" w:hAnsi="Times" w:cs="Times"/>
          <w:sz w:val="20"/>
          <w:szCs w:val="20"/>
          <w:lang w:val="en-GB" w:eastAsia="x-none"/>
        </w:rPr>
      </w:pPr>
      <w:hyperlink r:id="rId15" w:history="1">
        <w:r w:rsidR="001C1796" w:rsidRPr="001C1796">
          <w:rPr>
            <w:rFonts w:ascii="Times" w:eastAsia="游ゴシック" w:hAnsi="Times" w:cs="Times"/>
            <w:b/>
            <w:bCs/>
            <w:color w:val="0000FF"/>
            <w:sz w:val="20"/>
            <w:szCs w:val="20"/>
            <w:u w:val="single"/>
            <w:lang w:val="en-GB" w:eastAsia="x-none"/>
          </w:rPr>
          <w:t>R1-1908565</w:t>
        </w:r>
      </w:hyperlink>
      <w:r w:rsidR="001C1796" w:rsidRPr="001C1796">
        <w:rPr>
          <w:rFonts w:ascii="Times" w:eastAsia="游ゴシック" w:hAnsi="Times" w:cs="Times"/>
          <w:sz w:val="20"/>
          <w:szCs w:val="20"/>
          <w:lang w:val="en-GB" w:eastAsia="x-none"/>
        </w:rPr>
        <w:t>              Correction on timing for MAC CE applicability with HARQ-ACK repetition in 38.214             CATT</w:t>
      </w:r>
    </w:p>
    <w:p w14:paraId="0899090A" w14:textId="77777777" w:rsidR="001C1796" w:rsidRPr="001C1796" w:rsidRDefault="0040731C" w:rsidP="001C1796">
      <w:pPr>
        <w:spacing w:after="0" w:line="240" w:lineRule="auto"/>
        <w:jc w:val="both"/>
        <w:rPr>
          <w:rFonts w:ascii="Times" w:eastAsia="游ゴシック" w:hAnsi="Times" w:cs="Times"/>
          <w:sz w:val="20"/>
          <w:szCs w:val="20"/>
          <w:lang w:val="en-GB" w:eastAsia="x-none"/>
        </w:rPr>
      </w:pPr>
      <w:hyperlink r:id="rId16" w:history="1">
        <w:r w:rsidR="001C1796" w:rsidRPr="001C1796">
          <w:rPr>
            <w:rFonts w:ascii="Times" w:eastAsia="游ゴシック" w:hAnsi="Times" w:cs="Times"/>
            <w:b/>
            <w:bCs/>
            <w:color w:val="0000FF"/>
            <w:sz w:val="20"/>
            <w:szCs w:val="20"/>
            <w:u w:val="single"/>
            <w:lang w:val="en-GB" w:eastAsia="x-none"/>
          </w:rPr>
          <w:t>R1-1909238</w:t>
        </w:r>
      </w:hyperlink>
      <w:r w:rsidR="001C1796" w:rsidRPr="001C1796">
        <w:rPr>
          <w:rFonts w:ascii="Times" w:eastAsia="游ゴシック" w:hAnsi="Times" w:cs="Times"/>
          <w:sz w:val="20"/>
          <w:szCs w:val="20"/>
          <w:lang w:val="en-GB" w:eastAsia="x-none"/>
        </w:rPr>
        <w:t xml:space="preserve">              Draft CR on MAC-CE activation </w:t>
      </w:r>
      <w:proofErr w:type="gramStart"/>
      <w:r w:rsidR="001C1796" w:rsidRPr="001C1796">
        <w:rPr>
          <w:rFonts w:ascii="Times" w:eastAsia="游ゴシック" w:hAnsi="Times" w:cs="Times"/>
          <w:sz w:val="20"/>
          <w:szCs w:val="20"/>
          <w:lang w:val="en-GB" w:eastAsia="x-none"/>
        </w:rPr>
        <w:t>timing  Qualcomm</w:t>
      </w:r>
      <w:proofErr w:type="gramEnd"/>
      <w:r w:rsidR="001C1796" w:rsidRPr="001C1796">
        <w:rPr>
          <w:rFonts w:ascii="Times" w:eastAsia="游ゴシック" w:hAnsi="Times" w:cs="Times"/>
          <w:sz w:val="20"/>
          <w:szCs w:val="20"/>
          <w:lang w:val="en-GB" w:eastAsia="x-none"/>
        </w:rPr>
        <w:t xml:space="preserve"> Incorporated</w:t>
      </w:r>
    </w:p>
    <w:p w14:paraId="71FC6885" w14:textId="77777777" w:rsidR="001C1796" w:rsidRPr="001C1796" w:rsidRDefault="001C1796" w:rsidP="001C1796">
      <w:pPr>
        <w:spacing w:after="0" w:line="240" w:lineRule="auto"/>
        <w:jc w:val="both"/>
        <w:rPr>
          <w:rFonts w:ascii="Times" w:eastAsia="游ゴシック" w:hAnsi="Times" w:cs="Times"/>
          <w:sz w:val="20"/>
          <w:szCs w:val="20"/>
          <w:lang w:val="en-GB" w:eastAsia="x-none"/>
        </w:rPr>
      </w:pPr>
      <w:r w:rsidRPr="001C1796">
        <w:rPr>
          <w:rFonts w:ascii="Times" w:eastAsia="游ゴシック" w:hAnsi="Times" w:cs="Times"/>
          <w:sz w:val="20"/>
          <w:szCs w:val="20"/>
          <w:highlight w:val="yellow"/>
          <w:lang w:val="en-GB" w:eastAsia="x-none"/>
        </w:rPr>
        <w:t>Check further offline (including draft CR3 &amp; CR4 in x9522)</w:t>
      </w:r>
    </w:p>
    <w:p w14:paraId="7B42B6BD" w14:textId="77777777" w:rsidR="001C1796" w:rsidRPr="001C1796" w:rsidRDefault="001C1796" w:rsidP="001C1796">
      <w:pPr>
        <w:spacing w:after="0" w:line="240" w:lineRule="auto"/>
        <w:jc w:val="both"/>
        <w:rPr>
          <w:rFonts w:ascii="Calibri" w:eastAsia="游ゴシック" w:hAnsi="Calibri" w:cs="Calibri"/>
          <w:b/>
          <w:bCs/>
          <w:lang w:val="en-GB" w:eastAsia="ja-JP"/>
        </w:rPr>
      </w:pPr>
      <w:r w:rsidRPr="001C1796">
        <w:rPr>
          <w:rFonts w:ascii="Calibri" w:eastAsia="游ゴシック" w:hAnsi="Calibri" w:cs="Calibri"/>
          <w:b/>
          <w:bCs/>
          <w:lang w:val="en-GB" w:eastAsia="ja-JP"/>
        </w:rPr>
        <w:t xml:space="preserve">=&gt; For PUCCH repetition, x8565 seems stable. Draft-CR3 seems also stable, so it is with </w:t>
      </w:r>
      <w:proofErr w:type="spellStart"/>
      <w:r w:rsidRPr="001C1796">
        <w:rPr>
          <w:rFonts w:ascii="Calibri" w:eastAsia="游ゴシック" w:hAnsi="Calibri" w:cs="Calibri"/>
          <w:b/>
          <w:bCs/>
          <w:lang w:val="en-GB" w:eastAsia="ja-JP"/>
        </w:rPr>
        <w:t>Tdoc</w:t>
      </w:r>
      <w:proofErr w:type="spellEnd"/>
      <w:r w:rsidRPr="001C1796">
        <w:rPr>
          <w:rFonts w:ascii="Calibri" w:eastAsia="游ゴシック" w:hAnsi="Calibri" w:cs="Calibri"/>
          <w:b/>
          <w:bCs/>
          <w:lang w:val="en-GB" w:eastAsia="ja-JP"/>
        </w:rPr>
        <w:t xml:space="preserve"> number as attached </w:t>
      </w:r>
      <w:r w:rsidRPr="001C1796">
        <w:rPr>
          <w:rFonts w:ascii="Calibri" w:eastAsia="游ゴシック" w:hAnsi="Calibri" w:cs="Calibri"/>
          <w:b/>
          <w:bCs/>
          <w:color w:val="FF0000"/>
          <w:lang w:val="en-GB" w:eastAsia="ja-JP"/>
        </w:rPr>
        <w:t>R1-1909841</w:t>
      </w:r>
    </w:p>
    <w:p w14:paraId="49697DC0" w14:textId="77777777" w:rsidR="001C1796" w:rsidRPr="001C1796" w:rsidRDefault="001C1796" w:rsidP="001C1796">
      <w:pPr>
        <w:spacing w:after="0" w:line="240" w:lineRule="auto"/>
        <w:jc w:val="both"/>
        <w:rPr>
          <w:rFonts w:ascii="Calibri" w:eastAsia="游ゴシック" w:hAnsi="Calibri" w:cs="Calibri"/>
          <w:b/>
          <w:bCs/>
          <w:lang w:val="en-GB" w:eastAsia="ja-JP"/>
        </w:rPr>
      </w:pPr>
      <w:r w:rsidRPr="001C1796">
        <w:rPr>
          <w:rFonts w:ascii="Calibri" w:eastAsia="游ゴシック" w:hAnsi="Calibri" w:cs="Calibri"/>
          <w:b/>
          <w:bCs/>
          <w:lang w:val="en-GB" w:eastAsia="ja-JP"/>
        </w:rPr>
        <w:t xml:space="preserve">=&gt; For HARQ-ACK on PUSCH, I talked with Aris, and Aris’s suggested version is with </w:t>
      </w:r>
      <w:proofErr w:type="spellStart"/>
      <w:r w:rsidRPr="001C1796">
        <w:rPr>
          <w:rFonts w:ascii="Calibri" w:eastAsia="游ゴシック" w:hAnsi="Calibri" w:cs="Calibri"/>
          <w:b/>
          <w:bCs/>
          <w:lang w:val="en-GB" w:eastAsia="ja-JP"/>
        </w:rPr>
        <w:t>Tdoc</w:t>
      </w:r>
      <w:proofErr w:type="spellEnd"/>
      <w:r w:rsidRPr="001C1796">
        <w:rPr>
          <w:rFonts w:ascii="Calibri" w:eastAsia="游ゴシック" w:hAnsi="Calibri" w:cs="Calibri"/>
          <w:b/>
          <w:bCs/>
          <w:lang w:val="en-GB" w:eastAsia="ja-JP"/>
        </w:rPr>
        <w:t xml:space="preserve"> number as attached </w:t>
      </w:r>
      <w:r w:rsidRPr="001C1796">
        <w:rPr>
          <w:rFonts w:ascii="Calibri" w:eastAsia="游ゴシック" w:hAnsi="Calibri" w:cs="Calibri"/>
          <w:b/>
          <w:bCs/>
          <w:color w:val="FF0000"/>
          <w:lang w:val="en-GB" w:eastAsia="ja-JP"/>
        </w:rPr>
        <w:t>R1-1909842</w:t>
      </w:r>
      <w:r w:rsidRPr="001C1796">
        <w:rPr>
          <w:rFonts w:ascii="Calibri" w:eastAsia="游ゴシック" w:hAnsi="Calibri" w:cs="Calibri"/>
          <w:b/>
          <w:bCs/>
          <w:lang w:val="en-GB" w:eastAsia="ja-JP"/>
        </w:rPr>
        <w:t>.</w:t>
      </w:r>
    </w:p>
    <w:p w14:paraId="6F0A09C9" w14:textId="77777777" w:rsidR="001C1796" w:rsidRPr="001C1796" w:rsidRDefault="001C1796" w:rsidP="001C1796">
      <w:pPr>
        <w:spacing w:after="0" w:line="240" w:lineRule="auto"/>
        <w:jc w:val="both"/>
        <w:rPr>
          <w:rFonts w:ascii="Calibri" w:eastAsia="游ゴシック" w:hAnsi="Calibri" w:cs="Calibri"/>
          <w:lang w:val="en-GB" w:eastAsia="ja-JP"/>
        </w:rPr>
      </w:pPr>
    </w:p>
    <w:p w14:paraId="6F265875" w14:textId="77777777" w:rsidR="001C1796" w:rsidRPr="001C1796" w:rsidRDefault="001C1796" w:rsidP="001C1796">
      <w:pPr>
        <w:spacing w:after="0" w:line="240" w:lineRule="auto"/>
        <w:jc w:val="both"/>
        <w:rPr>
          <w:rFonts w:ascii="Calibri" w:eastAsia="游ゴシック" w:hAnsi="Calibri" w:cs="Times New Roman"/>
          <w:lang w:val="en-GB" w:eastAsia="ja-JP"/>
        </w:rPr>
      </w:pPr>
      <w:r w:rsidRPr="001C1796">
        <w:rPr>
          <w:rFonts w:ascii="Calibri" w:eastAsia="游ゴシック" w:hAnsi="Calibri" w:cs="Times New Roman"/>
          <w:u w:val="single"/>
          <w:lang w:val="en-GB" w:eastAsia="ja-JP"/>
        </w:rPr>
        <w:t>Offline conclusion</w:t>
      </w:r>
      <w:r w:rsidRPr="001C1796">
        <w:rPr>
          <w:rFonts w:ascii="Calibri" w:eastAsia="游ゴシック" w:hAnsi="Calibri" w:cs="Times New Roman"/>
          <w:lang w:val="en-GB" w:eastAsia="ja-JP"/>
        </w:rPr>
        <w:t>:</w:t>
      </w:r>
    </w:p>
    <w:p w14:paraId="2D1C64D6" w14:textId="4607F27A" w:rsidR="001C1796" w:rsidRPr="001C1796" w:rsidRDefault="00AE2652" w:rsidP="001C1796">
      <w:pPr>
        <w:numPr>
          <w:ilvl w:val="0"/>
          <w:numId w:val="41"/>
        </w:numPr>
        <w:spacing w:after="0" w:line="240" w:lineRule="auto"/>
        <w:jc w:val="both"/>
        <w:rPr>
          <w:rFonts w:ascii="Calibri" w:eastAsia="游ゴシック" w:hAnsi="Calibri" w:cs="Times New Roman"/>
          <w:lang w:val="en-GB" w:eastAsia="ja-JP"/>
        </w:rPr>
      </w:pPr>
      <w:r>
        <w:rPr>
          <w:rFonts w:ascii="Calibri" w:eastAsia="游ゴシック" w:hAnsi="Calibri" w:cs="Times New Roman"/>
          <w:lang w:val="en-GB" w:eastAsia="ja-JP"/>
        </w:rPr>
        <w:t xml:space="preserve">X8565 and x9841 </w:t>
      </w:r>
      <w:r w:rsidR="001C1796" w:rsidRPr="001C1796">
        <w:rPr>
          <w:rFonts w:ascii="Calibri" w:eastAsia="游ゴシック" w:hAnsi="Calibri" w:cs="Times New Roman"/>
          <w:lang w:val="en-GB" w:eastAsia="ja-JP"/>
        </w:rPr>
        <w:t>maybe NBC. Companies want to check internally whether the changes are acceptable.</w:t>
      </w:r>
    </w:p>
    <w:p w14:paraId="3555219C" w14:textId="77777777" w:rsidR="001C1796" w:rsidRPr="001C1796" w:rsidRDefault="001C1796" w:rsidP="001C1796">
      <w:pPr>
        <w:numPr>
          <w:ilvl w:val="1"/>
          <w:numId w:val="41"/>
        </w:numPr>
        <w:spacing w:after="0" w:line="240" w:lineRule="auto"/>
        <w:jc w:val="both"/>
        <w:rPr>
          <w:rFonts w:ascii="Calibri" w:eastAsia="游ゴシック" w:hAnsi="Calibri" w:cs="Times New Roman"/>
          <w:lang w:val="en-GB" w:eastAsia="ja-JP"/>
        </w:rPr>
      </w:pPr>
      <w:r w:rsidRPr="001C1796">
        <w:rPr>
          <w:rFonts w:ascii="Calibri" w:eastAsia="游ゴシック" w:hAnsi="Calibri" w:cs="Times New Roman"/>
          <w:lang w:val="en-GB" w:eastAsia="ja-JP"/>
        </w:rPr>
        <w:t>Editorial comment: “is ended” should be “ends”.</w:t>
      </w:r>
    </w:p>
    <w:p w14:paraId="1DF73C89" w14:textId="37A4F964" w:rsidR="001C1796" w:rsidRPr="001C1796" w:rsidRDefault="001C1796" w:rsidP="001C1796">
      <w:pPr>
        <w:numPr>
          <w:ilvl w:val="0"/>
          <w:numId w:val="41"/>
        </w:numPr>
        <w:spacing w:after="0" w:line="240" w:lineRule="auto"/>
        <w:jc w:val="both"/>
        <w:rPr>
          <w:rFonts w:ascii="Calibri" w:eastAsia="游ゴシック" w:hAnsi="Calibri" w:cs="Times New Roman"/>
          <w:lang w:val="en-GB" w:eastAsia="ja-JP"/>
        </w:rPr>
      </w:pPr>
      <w:r w:rsidRPr="001C1796">
        <w:rPr>
          <w:rFonts w:ascii="Calibri" w:eastAsia="游ゴシック" w:hAnsi="Calibri" w:cs="Times New Roman"/>
          <w:lang w:val="en-GB" w:eastAsia="ja-JP"/>
        </w:rPr>
        <w:t xml:space="preserve">On </w:t>
      </w:r>
      <w:r w:rsidR="00AE2652">
        <w:rPr>
          <w:rFonts w:ascii="Calibri" w:eastAsia="游ゴシック" w:hAnsi="Calibri" w:cs="Times New Roman"/>
          <w:lang w:val="en-GB" w:eastAsia="ja-JP"/>
        </w:rPr>
        <w:t>x</w:t>
      </w:r>
      <w:r w:rsidRPr="001C1796">
        <w:rPr>
          <w:rFonts w:ascii="Calibri" w:eastAsia="游ゴシック" w:hAnsi="Calibri" w:cs="Times New Roman"/>
          <w:lang w:val="en-GB" w:eastAsia="ja-JP"/>
        </w:rPr>
        <w:t>9842;</w:t>
      </w:r>
    </w:p>
    <w:p w14:paraId="30DA0599" w14:textId="77777777" w:rsidR="001C1796" w:rsidRPr="001C1796" w:rsidRDefault="001C1796" w:rsidP="001C1796">
      <w:pPr>
        <w:numPr>
          <w:ilvl w:val="1"/>
          <w:numId w:val="41"/>
        </w:numPr>
        <w:spacing w:after="0" w:line="240" w:lineRule="auto"/>
        <w:jc w:val="both"/>
        <w:rPr>
          <w:rFonts w:ascii="Calibri" w:eastAsia="游ゴシック" w:hAnsi="Calibri" w:cs="Times New Roman"/>
          <w:lang w:val="en-GB" w:eastAsia="ja-JP"/>
        </w:rPr>
      </w:pPr>
      <w:r w:rsidRPr="001C1796">
        <w:rPr>
          <w:rFonts w:ascii="Calibri" w:eastAsia="游ゴシック" w:hAnsi="Calibri" w:cs="Times New Roman"/>
          <w:lang w:val="en-GB" w:eastAsia="ja-JP"/>
        </w:rPr>
        <w:t>The SCS should be based on PUCCH the UE would transmit.</w:t>
      </w:r>
    </w:p>
    <w:p w14:paraId="37159068" w14:textId="39EE0DA9" w:rsidR="001C1796" w:rsidRDefault="001C1796" w:rsidP="001C1796">
      <w:pPr>
        <w:numPr>
          <w:ilvl w:val="1"/>
          <w:numId w:val="41"/>
        </w:numPr>
        <w:spacing w:after="0" w:line="240" w:lineRule="auto"/>
        <w:jc w:val="both"/>
        <w:rPr>
          <w:rFonts w:ascii="Calibri" w:eastAsia="游ゴシック" w:hAnsi="Calibri" w:cs="Times New Roman"/>
          <w:lang w:val="en-GB" w:eastAsia="ja-JP"/>
        </w:rPr>
      </w:pPr>
      <w:r w:rsidRPr="001C1796">
        <w:rPr>
          <w:rFonts w:ascii="Calibri" w:eastAsia="游ゴシック" w:hAnsi="Calibri" w:cs="Times New Roman"/>
          <w:lang w:val="en-GB" w:eastAsia="ja-JP"/>
        </w:rPr>
        <w:t>Delete “transmission”.</w:t>
      </w:r>
    </w:p>
    <w:p w14:paraId="7C8ECFFA" w14:textId="4FC67728" w:rsidR="00AE2652" w:rsidRDefault="00AE2652" w:rsidP="001C1796">
      <w:pPr>
        <w:numPr>
          <w:ilvl w:val="1"/>
          <w:numId w:val="41"/>
        </w:numPr>
        <w:spacing w:after="0" w:line="240" w:lineRule="auto"/>
        <w:jc w:val="both"/>
        <w:rPr>
          <w:rFonts w:ascii="Calibri" w:eastAsia="游ゴシック" w:hAnsi="Calibri" w:cs="Times New Roman"/>
          <w:lang w:val="en-GB" w:eastAsia="ja-JP"/>
        </w:rPr>
      </w:pPr>
      <w:r>
        <w:rPr>
          <w:rFonts w:ascii="Calibri" w:eastAsia="游ゴシック" w:hAnsi="Calibri" w:cs="Times New Roman" w:hint="eastAsia"/>
          <w:lang w:val="en-GB" w:eastAsia="ja-JP"/>
        </w:rPr>
        <w:t>U</w:t>
      </w:r>
      <w:r>
        <w:rPr>
          <w:rFonts w:ascii="Calibri" w:eastAsia="游ゴシック" w:hAnsi="Calibri" w:cs="Times New Roman"/>
          <w:lang w:val="en-GB" w:eastAsia="ja-JP"/>
        </w:rPr>
        <w:t xml:space="preserve">pdated to </w:t>
      </w:r>
      <w:r w:rsidR="007D43C7">
        <w:rPr>
          <w:rFonts w:ascii="Calibri" w:eastAsia="游ゴシック" w:hAnsi="Calibri" w:cs="Times New Roman"/>
          <w:lang w:val="en-GB" w:eastAsia="ja-JP"/>
        </w:rPr>
        <w:t>R1-1909870.</w:t>
      </w:r>
    </w:p>
    <w:p w14:paraId="0BD608CF" w14:textId="2D1CA76C" w:rsidR="0040731C" w:rsidRDefault="0040731C" w:rsidP="0040731C">
      <w:pPr>
        <w:spacing w:after="0" w:line="240" w:lineRule="auto"/>
        <w:jc w:val="both"/>
        <w:rPr>
          <w:rFonts w:ascii="Calibri" w:eastAsia="游ゴシック" w:hAnsi="Calibri" w:cs="Times New Roman"/>
          <w:lang w:val="en-GB" w:eastAsia="ja-JP"/>
        </w:rPr>
      </w:pPr>
    </w:p>
    <w:p w14:paraId="40378721" w14:textId="77777777" w:rsidR="0040731C" w:rsidRPr="0040731C" w:rsidRDefault="0040731C" w:rsidP="0040731C">
      <w:pPr>
        <w:spacing w:after="0" w:line="240" w:lineRule="auto"/>
        <w:rPr>
          <w:rFonts w:ascii="Times" w:eastAsia="Batang" w:hAnsi="Times" w:cs="Times New Roman"/>
          <w:sz w:val="20"/>
          <w:szCs w:val="24"/>
          <w:lang w:val="en-GB" w:eastAsia="x-none"/>
        </w:rPr>
      </w:pPr>
      <w:hyperlink r:id="rId17" w:history="1">
        <w:r w:rsidRPr="0040731C">
          <w:rPr>
            <w:rFonts w:ascii="Times" w:eastAsia="Batang" w:hAnsi="Times" w:cs="Times New Roman"/>
            <w:b/>
            <w:bCs/>
            <w:color w:val="0000FF"/>
            <w:sz w:val="20"/>
            <w:szCs w:val="24"/>
            <w:u w:val="single"/>
            <w:lang w:val="en-GB" w:eastAsia="x-none"/>
          </w:rPr>
          <w:t>R1-1908560</w:t>
        </w:r>
      </w:hyperlink>
      <w:r w:rsidRPr="0040731C">
        <w:rPr>
          <w:rFonts w:ascii="Times" w:eastAsia="Batang" w:hAnsi="Times" w:cs="Times New Roman"/>
          <w:sz w:val="20"/>
          <w:szCs w:val="24"/>
          <w:lang w:val="en-GB" w:eastAsia="x-none"/>
        </w:rPr>
        <w:tab/>
        <w:t>Correction on HARQ-ACK transmission</w:t>
      </w:r>
      <w:r w:rsidRPr="0040731C">
        <w:rPr>
          <w:rFonts w:ascii="Times" w:eastAsia="Batang" w:hAnsi="Times" w:cs="Times New Roman"/>
          <w:sz w:val="20"/>
          <w:szCs w:val="24"/>
          <w:lang w:val="en-GB" w:eastAsia="x-none"/>
        </w:rPr>
        <w:tab/>
        <w:t>CATT</w:t>
      </w:r>
    </w:p>
    <w:p w14:paraId="2D47CA51" w14:textId="77777777" w:rsidR="0040731C" w:rsidRPr="0040731C" w:rsidRDefault="0040731C" w:rsidP="0040731C">
      <w:pPr>
        <w:spacing w:after="0" w:line="240" w:lineRule="auto"/>
        <w:rPr>
          <w:rFonts w:ascii="Times" w:eastAsia="Batang" w:hAnsi="Times" w:cs="Times New Roman"/>
          <w:sz w:val="20"/>
          <w:szCs w:val="24"/>
          <w:lang w:val="en-GB" w:eastAsia="x-none"/>
        </w:rPr>
      </w:pPr>
      <w:r w:rsidRPr="0040731C">
        <w:rPr>
          <w:rFonts w:ascii="Times" w:eastAsia="Batang" w:hAnsi="Times" w:cs="Times New Roman"/>
          <w:sz w:val="20"/>
          <w:szCs w:val="24"/>
          <w:highlight w:val="yellow"/>
          <w:lang w:val="en-GB" w:eastAsia="x-none"/>
        </w:rPr>
        <w:t xml:space="preserve">Check further offline </w:t>
      </w:r>
    </w:p>
    <w:p w14:paraId="3F4F92E1" w14:textId="50FD7F27" w:rsidR="0040731C" w:rsidRDefault="0040731C" w:rsidP="0040731C">
      <w:pPr>
        <w:spacing w:after="0" w:line="240" w:lineRule="auto"/>
        <w:jc w:val="both"/>
        <w:rPr>
          <w:rFonts w:ascii="Calibri" w:eastAsia="游ゴシック" w:hAnsi="Calibri" w:cs="Times New Roman"/>
          <w:lang w:val="en-GB" w:eastAsia="ja-JP"/>
        </w:rPr>
      </w:pPr>
    </w:p>
    <w:p w14:paraId="2803E1E5" w14:textId="1B79B6CD" w:rsidR="0040731C" w:rsidRPr="001C1796" w:rsidRDefault="0040731C" w:rsidP="0040731C">
      <w:pPr>
        <w:spacing w:after="0" w:line="240" w:lineRule="auto"/>
        <w:jc w:val="both"/>
        <w:rPr>
          <w:rFonts w:ascii="Calibri" w:eastAsia="游ゴシック" w:hAnsi="Calibri" w:cs="Times New Roman" w:hint="eastAsia"/>
          <w:lang w:val="en-GB" w:eastAsia="ja-JP"/>
        </w:rPr>
      </w:pPr>
      <w:r w:rsidRPr="001C1796">
        <w:rPr>
          <w:rFonts w:ascii="Calibri" w:eastAsia="游ゴシック" w:hAnsi="Calibri" w:cs="Times New Roman"/>
          <w:u w:val="single"/>
          <w:lang w:val="en-GB" w:eastAsia="ja-JP"/>
        </w:rPr>
        <w:t>Offline conclusion</w:t>
      </w:r>
      <w:r w:rsidRPr="001C1796">
        <w:rPr>
          <w:rFonts w:ascii="Calibri" w:eastAsia="游ゴシック" w:hAnsi="Calibri" w:cs="Times New Roman"/>
          <w:lang w:val="en-GB" w:eastAsia="ja-JP"/>
        </w:rPr>
        <w:t>:</w:t>
      </w:r>
    </w:p>
    <w:p w14:paraId="617D8719" w14:textId="77777777" w:rsidR="00AE2652" w:rsidRDefault="00AE2652" w:rsidP="00AE2652">
      <w:pPr>
        <w:pStyle w:val="ListParagraph"/>
        <w:numPr>
          <w:ilvl w:val="0"/>
          <w:numId w:val="41"/>
        </w:numPr>
        <w:spacing w:after="0" w:line="240" w:lineRule="auto"/>
        <w:ind w:leftChars="0"/>
        <w:jc w:val="both"/>
        <w:rPr>
          <w:rFonts w:ascii="Calibri" w:eastAsia="游ゴシック" w:hAnsi="Calibri" w:cs="Times New Roman"/>
          <w:lang w:val="en-GB" w:eastAsia="ja-JP"/>
        </w:rPr>
      </w:pPr>
      <w:r w:rsidRPr="00AE2652">
        <w:rPr>
          <w:rFonts w:ascii="Calibri" w:eastAsia="游ゴシック" w:hAnsi="Calibri" w:cs="Times New Roman"/>
          <w:lang w:val="en-GB" w:eastAsia="ja-JP"/>
        </w:rPr>
        <w:t>On x</w:t>
      </w:r>
      <w:r w:rsidR="001C1796" w:rsidRPr="00AE2652">
        <w:rPr>
          <w:rFonts w:ascii="Calibri" w:eastAsia="游ゴシック" w:hAnsi="Calibri" w:cs="Times New Roman"/>
          <w:lang w:val="en-GB" w:eastAsia="ja-JP"/>
        </w:rPr>
        <w:t>8560</w:t>
      </w:r>
    </w:p>
    <w:p w14:paraId="18CC1004" w14:textId="122A5C9B" w:rsidR="001C1796" w:rsidRDefault="001C1796" w:rsidP="00AE2652">
      <w:pPr>
        <w:pStyle w:val="ListParagraph"/>
        <w:numPr>
          <w:ilvl w:val="1"/>
          <w:numId w:val="41"/>
        </w:numPr>
        <w:spacing w:after="0" w:line="240" w:lineRule="auto"/>
        <w:ind w:leftChars="0"/>
        <w:jc w:val="both"/>
        <w:rPr>
          <w:rFonts w:ascii="Calibri" w:eastAsia="游ゴシック" w:hAnsi="Calibri" w:cs="Times New Roman"/>
          <w:lang w:val="en-GB" w:eastAsia="ja-JP"/>
        </w:rPr>
      </w:pPr>
      <w:r w:rsidRPr="00AE2652">
        <w:rPr>
          <w:rFonts w:ascii="Calibri" w:eastAsia="游ゴシック" w:hAnsi="Calibri" w:cs="Times New Roman"/>
          <w:lang w:val="en-GB" w:eastAsia="ja-JP"/>
        </w:rPr>
        <w:t>On issue 1, it is up to the UE implementation whether it is the first symbol or last symbol.</w:t>
      </w:r>
    </w:p>
    <w:p w14:paraId="7E2F6CAA" w14:textId="7C8C782E" w:rsidR="007C03C3" w:rsidRPr="00AE2652" w:rsidRDefault="007C03C3" w:rsidP="00AE2652">
      <w:pPr>
        <w:pStyle w:val="ListParagraph"/>
        <w:numPr>
          <w:ilvl w:val="1"/>
          <w:numId w:val="41"/>
        </w:numPr>
        <w:spacing w:after="0" w:line="240" w:lineRule="auto"/>
        <w:ind w:leftChars="0"/>
        <w:jc w:val="both"/>
        <w:rPr>
          <w:rFonts w:ascii="Calibri" w:eastAsia="游ゴシック" w:hAnsi="Calibri" w:cs="Times New Roman"/>
          <w:lang w:val="en-GB" w:eastAsia="ja-JP"/>
        </w:rPr>
      </w:pPr>
      <w:r>
        <w:rPr>
          <w:rFonts w:ascii="Calibri" w:eastAsia="游ゴシック" w:hAnsi="Calibri" w:cs="Times New Roman" w:hint="eastAsia"/>
          <w:lang w:val="en-GB" w:eastAsia="ja-JP"/>
        </w:rPr>
        <w:t>R</w:t>
      </w:r>
      <w:r>
        <w:rPr>
          <w:rFonts w:ascii="Calibri" w:eastAsia="游ゴシック" w:hAnsi="Calibri" w:cs="Times New Roman"/>
          <w:lang w:val="en-GB" w:eastAsia="ja-JP"/>
        </w:rPr>
        <w:t>emaining issues have not been yet discussed.</w:t>
      </w:r>
    </w:p>
    <w:p w14:paraId="678F2E63" w14:textId="77777777" w:rsidR="001C1796" w:rsidRPr="001C1796" w:rsidRDefault="001C1796" w:rsidP="00AE2652">
      <w:pPr>
        <w:spacing w:after="0" w:line="240" w:lineRule="auto"/>
        <w:jc w:val="both"/>
        <w:rPr>
          <w:rFonts w:ascii="Calibri" w:eastAsia="游ゴシック" w:hAnsi="Calibri" w:cs="Times New Roman"/>
          <w:lang w:val="en-GB" w:eastAsia="ja-JP"/>
        </w:rPr>
      </w:pPr>
    </w:p>
    <w:p w14:paraId="44FADA10" w14:textId="678E7CE4" w:rsidR="00604EDA" w:rsidRPr="001C1796" w:rsidRDefault="00604EDA" w:rsidP="001C1796">
      <w:pPr>
        <w:spacing w:after="0" w:line="240" w:lineRule="auto"/>
        <w:rPr>
          <w:rFonts w:ascii="Times" w:eastAsia="Batang" w:hAnsi="Times" w:cs="Times New Roman"/>
          <w:sz w:val="20"/>
          <w:szCs w:val="24"/>
          <w:lang w:val="en-GB" w:eastAsia="x-none"/>
        </w:rPr>
      </w:pPr>
      <w:bookmarkStart w:id="8" w:name="_GoBack"/>
      <w:bookmarkEnd w:id="8"/>
    </w:p>
    <w:sectPr w:rsidR="00604EDA" w:rsidRPr="001C1796"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2D4F9" w14:textId="77777777" w:rsidR="00B571D8" w:rsidRDefault="00B571D8" w:rsidP="00C36A51">
      <w:pPr>
        <w:spacing w:after="0" w:line="240" w:lineRule="auto"/>
      </w:pPr>
      <w:r>
        <w:separator/>
      </w:r>
    </w:p>
  </w:endnote>
  <w:endnote w:type="continuationSeparator" w:id="0">
    <w:p w14:paraId="12374BBB" w14:textId="77777777" w:rsidR="00B571D8" w:rsidRDefault="00B571D8"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F20EE" w14:textId="77777777" w:rsidR="00B571D8" w:rsidRDefault="00B571D8" w:rsidP="00C36A51">
      <w:pPr>
        <w:spacing w:after="0" w:line="240" w:lineRule="auto"/>
      </w:pPr>
      <w:r>
        <w:separator/>
      </w:r>
    </w:p>
  </w:footnote>
  <w:footnote w:type="continuationSeparator" w:id="0">
    <w:p w14:paraId="343A9B19" w14:textId="77777777" w:rsidR="00B571D8" w:rsidRDefault="00B571D8"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245DDF"/>
    <w:multiLevelType w:val="hybridMultilevel"/>
    <w:tmpl w:val="8954FF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246AF9"/>
    <w:multiLevelType w:val="hybridMultilevel"/>
    <w:tmpl w:val="428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05C9C"/>
    <w:multiLevelType w:val="hybridMultilevel"/>
    <w:tmpl w:val="4384A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BF2191"/>
    <w:multiLevelType w:val="hybridMultilevel"/>
    <w:tmpl w:val="F7DE98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179552B"/>
    <w:multiLevelType w:val="multilevel"/>
    <w:tmpl w:val="22B8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C128C"/>
    <w:multiLevelType w:val="multilevel"/>
    <w:tmpl w:val="722E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B11E1C"/>
    <w:multiLevelType w:val="hybridMultilevel"/>
    <w:tmpl w:val="BF441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C57E9A"/>
    <w:multiLevelType w:val="hybridMultilevel"/>
    <w:tmpl w:val="96301D6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A96FF3"/>
    <w:multiLevelType w:val="hybridMultilevel"/>
    <w:tmpl w:val="D9701EB8"/>
    <w:lvl w:ilvl="0" w:tplc="C658B852">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AB314E"/>
    <w:multiLevelType w:val="hybridMultilevel"/>
    <w:tmpl w:val="6DC6ACE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056F9B"/>
    <w:multiLevelType w:val="multilevel"/>
    <w:tmpl w:val="A45ABA1A"/>
    <w:lvl w:ilvl="0">
      <w:start w:val="6"/>
      <w:numFmt w:val="bullet"/>
      <w:lvlText w:val="-"/>
      <w:lvlJc w:val="left"/>
      <w:pPr>
        <w:tabs>
          <w:tab w:val="num" w:pos="720"/>
        </w:tabs>
        <w:ind w:left="720" w:hanging="360"/>
      </w:pPr>
      <w:rPr>
        <w:rFonts w:ascii="Times New Roman" w:eastAsia="SimSun" w:hAnsi="Times New Roman" w:cs="Times New Roman"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8A34A3"/>
    <w:multiLevelType w:val="hybridMultilevel"/>
    <w:tmpl w:val="9850CA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A657CC"/>
    <w:multiLevelType w:val="hybridMultilevel"/>
    <w:tmpl w:val="F716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072264"/>
    <w:multiLevelType w:val="multilevel"/>
    <w:tmpl w:val="E8D00DAA"/>
    <w:lvl w:ilvl="0">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3467109C"/>
    <w:multiLevelType w:val="multilevel"/>
    <w:tmpl w:val="B5A2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490027"/>
    <w:multiLevelType w:val="hybridMultilevel"/>
    <w:tmpl w:val="AF98F19A"/>
    <w:lvl w:ilvl="0" w:tplc="78420F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5844BE0"/>
    <w:multiLevelType w:val="hybridMultilevel"/>
    <w:tmpl w:val="1EF4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4E722E"/>
    <w:multiLevelType w:val="hybridMultilevel"/>
    <w:tmpl w:val="39B2E1AA"/>
    <w:lvl w:ilvl="0" w:tplc="A7E2307A">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DEB2E7D"/>
    <w:multiLevelType w:val="multilevel"/>
    <w:tmpl w:val="6518DCD6"/>
    <w:lvl w:ilvl="0">
      <w:start w:val="6"/>
      <w:numFmt w:val="bullet"/>
      <w:lvlText w:val="-"/>
      <w:lvlJc w:val="left"/>
      <w:pPr>
        <w:tabs>
          <w:tab w:val="num" w:pos="735"/>
        </w:tabs>
        <w:ind w:left="735" w:hanging="735"/>
      </w:pPr>
      <w:rPr>
        <w:rFonts w:ascii="Times New Roman" w:eastAsia="SimSun" w:hAnsi="Times New Roman" w:cs="Times New Roman"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F9A3276"/>
    <w:multiLevelType w:val="multilevel"/>
    <w:tmpl w:val="4E6AC960"/>
    <w:lvl w:ilvl="0">
      <w:start w:val="6"/>
      <w:numFmt w:val="bullet"/>
      <w:lvlText w:val="-"/>
      <w:lvlJc w:val="left"/>
      <w:pPr>
        <w:tabs>
          <w:tab w:val="num" w:pos="720"/>
        </w:tabs>
        <w:ind w:left="720" w:hanging="360"/>
      </w:pPr>
      <w:rPr>
        <w:rFonts w:ascii="Times New Roman" w:eastAsia="SimSun" w:hAnsi="Times New Roman" w:cs="Times New Roman"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A76AF7"/>
    <w:multiLevelType w:val="hybridMultilevel"/>
    <w:tmpl w:val="AC582D30"/>
    <w:lvl w:ilvl="0" w:tplc="BB72B402">
      <w:start w:val="6"/>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6A73DE"/>
    <w:multiLevelType w:val="multilevel"/>
    <w:tmpl w:val="C056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303B0C"/>
    <w:multiLevelType w:val="hybridMultilevel"/>
    <w:tmpl w:val="E5F8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151A0A"/>
    <w:multiLevelType w:val="hybridMultilevel"/>
    <w:tmpl w:val="A01E5068"/>
    <w:lvl w:ilvl="0" w:tplc="64C684C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45335"/>
    <w:multiLevelType w:val="hybridMultilevel"/>
    <w:tmpl w:val="AECC4D28"/>
    <w:lvl w:ilvl="0" w:tplc="88EC27A0">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DC472C5"/>
    <w:multiLevelType w:val="hybridMultilevel"/>
    <w:tmpl w:val="585635C6"/>
    <w:lvl w:ilvl="0" w:tplc="B342A326">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62C7347E"/>
    <w:multiLevelType w:val="hybridMultilevel"/>
    <w:tmpl w:val="17F2E7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052B65"/>
    <w:multiLevelType w:val="hybridMultilevel"/>
    <w:tmpl w:val="A9720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A6A9D"/>
    <w:multiLevelType w:val="hybridMultilevel"/>
    <w:tmpl w:val="ADCE5232"/>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F3A6642"/>
    <w:multiLevelType w:val="hybridMultilevel"/>
    <w:tmpl w:val="781E75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1FF0807"/>
    <w:multiLevelType w:val="hybridMultilevel"/>
    <w:tmpl w:val="5A8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723C53"/>
    <w:multiLevelType w:val="hybridMultilevel"/>
    <w:tmpl w:val="D6843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F602C5"/>
    <w:multiLevelType w:val="hybridMultilevel"/>
    <w:tmpl w:val="1962267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7B80DE9"/>
    <w:multiLevelType w:val="hybridMultilevel"/>
    <w:tmpl w:val="D2EC4784"/>
    <w:lvl w:ilvl="0" w:tplc="51E8C02C">
      <w:numFmt w:val="bullet"/>
      <w:lvlText w:val="-"/>
      <w:lvlJc w:val="left"/>
      <w:pPr>
        <w:ind w:left="360" w:hanging="360"/>
      </w:pPr>
      <w:rPr>
        <w:rFonts w:ascii="Times" w:eastAsiaTheme="minorEastAsia"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C6F7E15"/>
    <w:multiLevelType w:val="hybridMultilevel"/>
    <w:tmpl w:val="69FEA8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5"/>
  </w:num>
  <w:num w:numId="2">
    <w:abstractNumId w:val="29"/>
  </w:num>
  <w:num w:numId="3">
    <w:abstractNumId w:val="19"/>
  </w:num>
  <w:num w:numId="4">
    <w:abstractNumId w:val="27"/>
  </w:num>
  <w:num w:numId="5">
    <w:abstractNumId w:val="8"/>
  </w:num>
  <w:num w:numId="6">
    <w:abstractNumId w:val="10"/>
  </w:num>
  <w:num w:numId="7">
    <w:abstractNumId w:val="2"/>
  </w:num>
  <w:num w:numId="8">
    <w:abstractNumId w:val="36"/>
  </w:num>
  <w:num w:numId="9">
    <w:abstractNumId w:val="3"/>
  </w:num>
  <w:num w:numId="10">
    <w:abstractNumId w:val="20"/>
  </w:num>
  <w:num w:numId="11">
    <w:abstractNumId w:val="18"/>
  </w:num>
  <w:num w:numId="12">
    <w:abstractNumId w:val="14"/>
  </w:num>
  <w:num w:numId="13">
    <w:abstractNumId w:val="37"/>
  </w:num>
  <w:num w:numId="14">
    <w:abstractNumId w:val="26"/>
  </w:num>
  <w:num w:numId="15">
    <w:abstractNumId w:val="33"/>
  </w:num>
  <w:num w:numId="16">
    <w:abstractNumId w:val="16"/>
  </w:num>
  <w:num w:numId="17">
    <w:abstractNumId w:val="5"/>
  </w:num>
  <w:num w:numId="18">
    <w:abstractNumId w:val="25"/>
  </w:num>
  <w:num w:numId="19">
    <w:abstractNumId w:val="6"/>
  </w:num>
  <w:num w:numId="20">
    <w:abstractNumId w:val="7"/>
  </w:num>
  <w:num w:numId="21">
    <w:abstractNumId w:val="32"/>
  </w:num>
  <w:num w:numId="22">
    <w:abstractNumId w:val="35"/>
  </w:num>
  <w:num w:numId="23">
    <w:abstractNumId w:val="40"/>
  </w:num>
  <w:num w:numId="24">
    <w:abstractNumId w:val="9"/>
  </w:num>
  <w:num w:numId="25">
    <w:abstractNumId w:val="38"/>
  </w:num>
  <w:num w:numId="26">
    <w:abstractNumId w:val="13"/>
  </w:num>
  <w:num w:numId="27">
    <w:abstractNumId w:val="28"/>
  </w:num>
  <w:num w:numId="28">
    <w:abstractNumId w:val="30"/>
  </w:num>
  <w:num w:numId="29">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30">
    <w:abstractNumId w:val="12"/>
  </w:num>
  <w:num w:numId="31">
    <w:abstractNumId w:val="22"/>
  </w:num>
  <w:num w:numId="32">
    <w:abstractNumId w:val="11"/>
  </w:num>
  <w:num w:numId="33">
    <w:abstractNumId w:val="24"/>
  </w:num>
  <w:num w:numId="34">
    <w:abstractNumId w:val="21"/>
  </w:num>
  <w:num w:numId="35">
    <w:abstractNumId w:val="23"/>
  </w:num>
  <w:num w:numId="36">
    <w:abstractNumId w:val="34"/>
  </w:num>
  <w:num w:numId="37">
    <w:abstractNumId w:val="1"/>
  </w:num>
  <w:num w:numId="38">
    <w:abstractNumId w:val="17"/>
  </w:num>
  <w:num w:numId="39">
    <w:abstractNumId w:val="4"/>
  </w:num>
  <w:num w:numId="40">
    <w:abstractNumId w:val="39"/>
  </w:num>
  <w:num w:numId="41">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26B3"/>
    <w:rsid w:val="0000289D"/>
    <w:rsid w:val="00002D3D"/>
    <w:rsid w:val="000074F3"/>
    <w:rsid w:val="00010939"/>
    <w:rsid w:val="00010D1E"/>
    <w:rsid w:val="00011EE5"/>
    <w:rsid w:val="0001306D"/>
    <w:rsid w:val="000132C0"/>
    <w:rsid w:val="0001373F"/>
    <w:rsid w:val="00014E90"/>
    <w:rsid w:val="00016A80"/>
    <w:rsid w:val="00016D71"/>
    <w:rsid w:val="00016DBB"/>
    <w:rsid w:val="00016DD8"/>
    <w:rsid w:val="0001771D"/>
    <w:rsid w:val="00017B49"/>
    <w:rsid w:val="00021B6B"/>
    <w:rsid w:val="000221D8"/>
    <w:rsid w:val="0002324D"/>
    <w:rsid w:val="000236B1"/>
    <w:rsid w:val="00024FB8"/>
    <w:rsid w:val="000250B1"/>
    <w:rsid w:val="0002555D"/>
    <w:rsid w:val="00026B39"/>
    <w:rsid w:val="00031FA7"/>
    <w:rsid w:val="000321E5"/>
    <w:rsid w:val="000332F4"/>
    <w:rsid w:val="000343F8"/>
    <w:rsid w:val="00034BF4"/>
    <w:rsid w:val="00035B1E"/>
    <w:rsid w:val="00036426"/>
    <w:rsid w:val="000436C9"/>
    <w:rsid w:val="000455AA"/>
    <w:rsid w:val="00045CC4"/>
    <w:rsid w:val="00046AD8"/>
    <w:rsid w:val="0004774D"/>
    <w:rsid w:val="00052185"/>
    <w:rsid w:val="0005268E"/>
    <w:rsid w:val="00053525"/>
    <w:rsid w:val="000559AF"/>
    <w:rsid w:val="000571CC"/>
    <w:rsid w:val="000579BF"/>
    <w:rsid w:val="00060185"/>
    <w:rsid w:val="000633AA"/>
    <w:rsid w:val="000645FA"/>
    <w:rsid w:val="00064A34"/>
    <w:rsid w:val="00064BAB"/>
    <w:rsid w:val="0006750C"/>
    <w:rsid w:val="00070216"/>
    <w:rsid w:val="00070E87"/>
    <w:rsid w:val="00071FA1"/>
    <w:rsid w:val="0007503C"/>
    <w:rsid w:val="00077E15"/>
    <w:rsid w:val="0008020C"/>
    <w:rsid w:val="00080C0B"/>
    <w:rsid w:val="00081A5B"/>
    <w:rsid w:val="00082736"/>
    <w:rsid w:val="00082D61"/>
    <w:rsid w:val="000834FA"/>
    <w:rsid w:val="000841F3"/>
    <w:rsid w:val="0008427D"/>
    <w:rsid w:val="00087B68"/>
    <w:rsid w:val="000908C7"/>
    <w:rsid w:val="00093F47"/>
    <w:rsid w:val="00094309"/>
    <w:rsid w:val="000944A9"/>
    <w:rsid w:val="00095201"/>
    <w:rsid w:val="000966AE"/>
    <w:rsid w:val="00097FC8"/>
    <w:rsid w:val="000A0AF1"/>
    <w:rsid w:val="000A1989"/>
    <w:rsid w:val="000A1A44"/>
    <w:rsid w:val="000A41E3"/>
    <w:rsid w:val="000A4B5C"/>
    <w:rsid w:val="000A4BE7"/>
    <w:rsid w:val="000A6FB7"/>
    <w:rsid w:val="000A781B"/>
    <w:rsid w:val="000B1256"/>
    <w:rsid w:val="000B1D3C"/>
    <w:rsid w:val="000B3E55"/>
    <w:rsid w:val="000B4E32"/>
    <w:rsid w:val="000B51D1"/>
    <w:rsid w:val="000B55A8"/>
    <w:rsid w:val="000B6532"/>
    <w:rsid w:val="000B6B1D"/>
    <w:rsid w:val="000C0894"/>
    <w:rsid w:val="000C0FF5"/>
    <w:rsid w:val="000C2ECF"/>
    <w:rsid w:val="000C4526"/>
    <w:rsid w:val="000C5FE4"/>
    <w:rsid w:val="000C6F7A"/>
    <w:rsid w:val="000D03A9"/>
    <w:rsid w:val="000D3B1E"/>
    <w:rsid w:val="000D5BCC"/>
    <w:rsid w:val="000D6009"/>
    <w:rsid w:val="000D630D"/>
    <w:rsid w:val="000D7295"/>
    <w:rsid w:val="000E0F05"/>
    <w:rsid w:val="000E2E73"/>
    <w:rsid w:val="000E5480"/>
    <w:rsid w:val="000E5AD4"/>
    <w:rsid w:val="000E699F"/>
    <w:rsid w:val="000F1204"/>
    <w:rsid w:val="000F243A"/>
    <w:rsid w:val="000F398F"/>
    <w:rsid w:val="000F5CF8"/>
    <w:rsid w:val="000F5E95"/>
    <w:rsid w:val="00100AAF"/>
    <w:rsid w:val="00100DA4"/>
    <w:rsid w:val="00102AB2"/>
    <w:rsid w:val="00102D7F"/>
    <w:rsid w:val="001037BC"/>
    <w:rsid w:val="001061ED"/>
    <w:rsid w:val="0010775F"/>
    <w:rsid w:val="00110F56"/>
    <w:rsid w:val="0011275E"/>
    <w:rsid w:val="00113F39"/>
    <w:rsid w:val="001143DD"/>
    <w:rsid w:val="001150F9"/>
    <w:rsid w:val="001173A7"/>
    <w:rsid w:val="00117B18"/>
    <w:rsid w:val="00120364"/>
    <w:rsid w:val="00121582"/>
    <w:rsid w:val="001217F3"/>
    <w:rsid w:val="00122EC8"/>
    <w:rsid w:val="00123F1A"/>
    <w:rsid w:val="001256FC"/>
    <w:rsid w:val="0012629C"/>
    <w:rsid w:val="0012793E"/>
    <w:rsid w:val="0013075B"/>
    <w:rsid w:val="00130A76"/>
    <w:rsid w:val="0013324E"/>
    <w:rsid w:val="001334C7"/>
    <w:rsid w:val="00134A02"/>
    <w:rsid w:val="00134D5F"/>
    <w:rsid w:val="00136269"/>
    <w:rsid w:val="00137B06"/>
    <w:rsid w:val="00137D65"/>
    <w:rsid w:val="00140FB0"/>
    <w:rsid w:val="001419DD"/>
    <w:rsid w:val="00142ECD"/>
    <w:rsid w:val="00144B2A"/>
    <w:rsid w:val="00145005"/>
    <w:rsid w:val="00146088"/>
    <w:rsid w:val="0015204B"/>
    <w:rsid w:val="00153738"/>
    <w:rsid w:val="00153776"/>
    <w:rsid w:val="001548AA"/>
    <w:rsid w:val="00155BC7"/>
    <w:rsid w:val="00156359"/>
    <w:rsid w:val="001566E9"/>
    <w:rsid w:val="00156907"/>
    <w:rsid w:val="0015794D"/>
    <w:rsid w:val="00157B4D"/>
    <w:rsid w:val="001601CE"/>
    <w:rsid w:val="001601F6"/>
    <w:rsid w:val="001632CA"/>
    <w:rsid w:val="001643DD"/>
    <w:rsid w:val="00167168"/>
    <w:rsid w:val="00170259"/>
    <w:rsid w:val="00170555"/>
    <w:rsid w:val="00172FA6"/>
    <w:rsid w:val="00180093"/>
    <w:rsid w:val="00182038"/>
    <w:rsid w:val="001832B6"/>
    <w:rsid w:val="001838C9"/>
    <w:rsid w:val="001859DC"/>
    <w:rsid w:val="00191EE0"/>
    <w:rsid w:val="00192E6F"/>
    <w:rsid w:val="00194984"/>
    <w:rsid w:val="001969CE"/>
    <w:rsid w:val="001A0317"/>
    <w:rsid w:val="001A19C3"/>
    <w:rsid w:val="001A32C9"/>
    <w:rsid w:val="001A4FED"/>
    <w:rsid w:val="001A5AD8"/>
    <w:rsid w:val="001B1F87"/>
    <w:rsid w:val="001B6599"/>
    <w:rsid w:val="001B6E1D"/>
    <w:rsid w:val="001B74EB"/>
    <w:rsid w:val="001C1796"/>
    <w:rsid w:val="001C1854"/>
    <w:rsid w:val="001C27E7"/>
    <w:rsid w:val="001C35B8"/>
    <w:rsid w:val="001C3853"/>
    <w:rsid w:val="001C5862"/>
    <w:rsid w:val="001C6238"/>
    <w:rsid w:val="001C62FE"/>
    <w:rsid w:val="001C72FD"/>
    <w:rsid w:val="001D09D2"/>
    <w:rsid w:val="001D0CFB"/>
    <w:rsid w:val="001D0E5A"/>
    <w:rsid w:val="001D14F1"/>
    <w:rsid w:val="001D3F45"/>
    <w:rsid w:val="001D4114"/>
    <w:rsid w:val="001E1563"/>
    <w:rsid w:val="001E334B"/>
    <w:rsid w:val="001E345E"/>
    <w:rsid w:val="001E5E97"/>
    <w:rsid w:val="001E7D71"/>
    <w:rsid w:val="001F0DD7"/>
    <w:rsid w:val="001F1609"/>
    <w:rsid w:val="001F5080"/>
    <w:rsid w:val="001F654C"/>
    <w:rsid w:val="00200AFF"/>
    <w:rsid w:val="00201F3B"/>
    <w:rsid w:val="0020502E"/>
    <w:rsid w:val="00206A6F"/>
    <w:rsid w:val="00207DAB"/>
    <w:rsid w:val="00211865"/>
    <w:rsid w:val="00211A0E"/>
    <w:rsid w:val="00212AF6"/>
    <w:rsid w:val="002131BA"/>
    <w:rsid w:val="0021693E"/>
    <w:rsid w:val="002218D2"/>
    <w:rsid w:val="00224A4A"/>
    <w:rsid w:val="002267B1"/>
    <w:rsid w:val="00232D4E"/>
    <w:rsid w:val="00237C32"/>
    <w:rsid w:val="00240469"/>
    <w:rsid w:val="00240470"/>
    <w:rsid w:val="0024064C"/>
    <w:rsid w:val="00242E45"/>
    <w:rsid w:val="002442D1"/>
    <w:rsid w:val="00244BC4"/>
    <w:rsid w:val="00247159"/>
    <w:rsid w:val="002479A8"/>
    <w:rsid w:val="002515AA"/>
    <w:rsid w:val="00251AC4"/>
    <w:rsid w:val="00255B47"/>
    <w:rsid w:val="002579ED"/>
    <w:rsid w:val="00260D13"/>
    <w:rsid w:val="0026135F"/>
    <w:rsid w:val="00262EF4"/>
    <w:rsid w:val="00263281"/>
    <w:rsid w:val="00263B7F"/>
    <w:rsid w:val="00263D30"/>
    <w:rsid w:val="00264596"/>
    <w:rsid w:val="00264681"/>
    <w:rsid w:val="00264F9B"/>
    <w:rsid w:val="00265573"/>
    <w:rsid w:val="00270F4C"/>
    <w:rsid w:val="002713BE"/>
    <w:rsid w:val="002743C2"/>
    <w:rsid w:val="002750AE"/>
    <w:rsid w:val="00275A8F"/>
    <w:rsid w:val="002761FC"/>
    <w:rsid w:val="00281BA0"/>
    <w:rsid w:val="002833D2"/>
    <w:rsid w:val="002836D9"/>
    <w:rsid w:val="0028372F"/>
    <w:rsid w:val="002852A0"/>
    <w:rsid w:val="00287463"/>
    <w:rsid w:val="00287880"/>
    <w:rsid w:val="002879AA"/>
    <w:rsid w:val="002912FF"/>
    <w:rsid w:val="00291B58"/>
    <w:rsid w:val="002925E2"/>
    <w:rsid w:val="002A1959"/>
    <w:rsid w:val="002A1965"/>
    <w:rsid w:val="002A1F0F"/>
    <w:rsid w:val="002A3EE2"/>
    <w:rsid w:val="002A5F31"/>
    <w:rsid w:val="002B0948"/>
    <w:rsid w:val="002B094B"/>
    <w:rsid w:val="002B0BFF"/>
    <w:rsid w:val="002B0ED9"/>
    <w:rsid w:val="002B0FDF"/>
    <w:rsid w:val="002B1F05"/>
    <w:rsid w:val="002B3C81"/>
    <w:rsid w:val="002B4621"/>
    <w:rsid w:val="002B61D1"/>
    <w:rsid w:val="002B7BE1"/>
    <w:rsid w:val="002C17F7"/>
    <w:rsid w:val="002C380F"/>
    <w:rsid w:val="002C640A"/>
    <w:rsid w:val="002C67AF"/>
    <w:rsid w:val="002C68D6"/>
    <w:rsid w:val="002D00DC"/>
    <w:rsid w:val="002D313A"/>
    <w:rsid w:val="002D4207"/>
    <w:rsid w:val="002D6266"/>
    <w:rsid w:val="002E1B38"/>
    <w:rsid w:val="002E1EE5"/>
    <w:rsid w:val="002E2775"/>
    <w:rsid w:val="002E3914"/>
    <w:rsid w:val="002E61BD"/>
    <w:rsid w:val="002E6BE2"/>
    <w:rsid w:val="002F0803"/>
    <w:rsid w:val="002F1137"/>
    <w:rsid w:val="002F1178"/>
    <w:rsid w:val="002F18D6"/>
    <w:rsid w:val="002F2B3A"/>
    <w:rsid w:val="002F5202"/>
    <w:rsid w:val="002F70F0"/>
    <w:rsid w:val="002F759A"/>
    <w:rsid w:val="002F7EA6"/>
    <w:rsid w:val="003022F9"/>
    <w:rsid w:val="00303732"/>
    <w:rsid w:val="00304553"/>
    <w:rsid w:val="00304C04"/>
    <w:rsid w:val="00304D9D"/>
    <w:rsid w:val="00307155"/>
    <w:rsid w:val="00312338"/>
    <w:rsid w:val="00312BC2"/>
    <w:rsid w:val="0031363D"/>
    <w:rsid w:val="00313642"/>
    <w:rsid w:val="00313BD0"/>
    <w:rsid w:val="00320063"/>
    <w:rsid w:val="003204FC"/>
    <w:rsid w:val="00321F33"/>
    <w:rsid w:val="00323DAF"/>
    <w:rsid w:val="003254CF"/>
    <w:rsid w:val="00325BB1"/>
    <w:rsid w:val="00326701"/>
    <w:rsid w:val="00327342"/>
    <w:rsid w:val="003312C3"/>
    <w:rsid w:val="00336358"/>
    <w:rsid w:val="00336B51"/>
    <w:rsid w:val="00336BD4"/>
    <w:rsid w:val="00336F88"/>
    <w:rsid w:val="003424D6"/>
    <w:rsid w:val="003425AC"/>
    <w:rsid w:val="003437DA"/>
    <w:rsid w:val="0034469D"/>
    <w:rsid w:val="00344CEE"/>
    <w:rsid w:val="00347F7A"/>
    <w:rsid w:val="0035010C"/>
    <w:rsid w:val="00351C00"/>
    <w:rsid w:val="00352059"/>
    <w:rsid w:val="003527F5"/>
    <w:rsid w:val="00353D00"/>
    <w:rsid w:val="003545DC"/>
    <w:rsid w:val="00354D57"/>
    <w:rsid w:val="003570CA"/>
    <w:rsid w:val="00357502"/>
    <w:rsid w:val="003575DD"/>
    <w:rsid w:val="003606A5"/>
    <w:rsid w:val="00362C43"/>
    <w:rsid w:val="003634A6"/>
    <w:rsid w:val="00366F01"/>
    <w:rsid w:val="00367769"/>
    <w:rsid w:val="003714F0"/>
    <w:rsid w:val="003726BD"/>
    <w:rsid w:val="00372D3D"/>
    <w:rsid w:val="00373650"/>
    <w:rsid w:val="00375A56"/>
    <w:rsid w:val="00375C69"/>
    <w:rsid w:val="00375D76"/>
    <w:rsid w:val="00376F4E"/>
    <w:rsid w:val="00377834"/>
    <w:rsid w:val="00385EB0"/>
    <w:rsid w:val="0038684B"/>
    <w:rsid w:val="00387195"/>
    <w:rsid w:val="00390670"/>
    <w:rsid w:val="00390830"/>
    <w:rsid w:val="003962C1"/>
    <w:rsid w:val="0039638A"/>
    <w:rsid w:val="00396AE5"/>
    <w:rsid w:val="003A01E5"/>
    <w:rsid w:val="003A08E5"/>
    <w:rsid w:val="003A0EFD"/>
    <w:rsid w:val="003A1BD0"/>
    <w:rsid w:val="003A1E62"/>
    <w:rsid w:val="003A432E"/>
    <w:rsid w:val="003A50D2"/>
    <w:rsid w:val="003A75EB"/>
    <w:rsid w:val="003B4EF0"/>
    <w:rsid w:val="003B568D"/>
    <w:rsid w:val="003B579F"/>
    <w:rsid w:val="003B5C48"/>
    <w:rsid w:val="003B6504"/>
    <w:rsid w:val="003B6669"/>
    <w:rsid w:val="003C14EA"/>
    <w:rsid w:val="003C349A"/>
    <w:rsid w:val="003C4A36"/>
    <w:rsid w:val="003C4B61"/>
    <w:rsid w:val="003C56E0"/>
    <w:rsid w:val="003C5DE1"/>
    <w:rsid w:val="003C73CA"/>
    <w:rsid w:val="003D1568"/>
    <w:rsid w:val="003D1D2B"/>
    <w:rsid w:val="003D2AF1"/>
    <w:rsid w:val="003D38AE"/>
    <w:rsid w:val="003D45C0"/>
    <w:rsid w:val="003D525A"/>
    <w:rsid w:val="003D548E"/>
    <w:rsid w:val="003D73BE"/>
    <w:rsid w:val="003E1A5B"/>
    <w:rsid w:val="003E3A52"/>
    <w:rsid w:val="003E5FE2"/>
    <w:rsid w:val="003F0A9E"/>
    <w:rsid w:val="003F6844"/>
    <w:rsid w:val="003F6CBE"/>
    <w:rsid w:val="003F74D8"/>
    <w:rsid w:val="003F786B"/>
    <w:rsid w:val="003F795E"/>
    <w:rsid w:val="003F7EED"/>
    <w:rsid w:val="00400482"/>
    <w:rsid w:val="00401BDD"/>
    <w:rsid w:val="00403929"/>
    <w:rsid w:val="00406256"/>
    <w:rsid w:val="0040692D"/>
    <w:rsid w:val="0040731C"/>
    <w:rsid w:val="00407D2A"/>
    <w:rsid w:val="0041082C"/>
    <w:rsid w:val="00411096"/>
    <w:rsid w:val="004137F9"/>
    <w:rsid w:val="0041490C"/>
    <w:rsid w:val="00415929"/>
    <w:rsid w:val="0042157B"/>
    <w:rsid w:val="00422BEF"/>
    <w:rsid w:val="004235C8"/>
    <w:rsid w:val="004243FC"/>
    <w:rsid w:val="00424962"/>
    <w:rsid w:val="00424CD0"/>
    <w:rsid w:val="00424EAE"/>
    <w:rsid w:val="004266EB"/>
    <w:rsid w:val="00427211"/>
    <w:rsid w:val="0043093C"/>
    <w:rsid w:val="00432919"/>
    <w:rsid w:val="00432E77"/>
    <w:rsid w:val="00433241"/>
    <w:rsid w:val="0043454D"/>
    <w:rsid w:val="00435FBB"/>
    <w:rsid w:val="00440170"/>
    <w:rsid w:val="00441431"/>
    <w:rsid w:val="00442DEB"/>
    <w:rsid w:val="00442FA2"/>
    <w:rsid w:val="0044382E"/>
    <w:rsid w:val="00443A4E"/>
    <w:rsid w:val="004454A4"/>
    <w:rsid w:val="00446492"/>
    <w:rsid w:val="00446721"/>
    <w:rsid w:val="00446938"/>
    <w:rsid w:val="00451FE6"/>
    <w:rsid w:val="00454FEC"/>
    <w:rsid w:val="00455AAA"/>
    <w:rsid w:val="00457022"/>
    <w:rsid w:val="00457D84"/>
    <w:rsid w:val="0046027C"/>
    <w:rsid w:val="004607F7"/>
    <w:rsid w:val="00461808"/>
    <w:rsid w:val="00462575"/>
    <w:rsid w:val="0046624F"/>
    <w:rsid w:val="004677E7"/>
    <w:rsid w:val="004701E2"/>
    <w:rsid w:val="0047420C"/>
    <w:rsid w:val="00474E4C"/>
    <w:rsid w:val="00475FFE"/>
    <w:rsid w:val="0047624F"/>
    <w:rsid w:val="00477397"/>
    <w:rsid w:val="00480B15"/>
    <w:rsid w:val="00480B63"/>
    <w:rsid w:val="004811CA"/>
    <w:rsid w:val="0048183A"/>
    <w:rsid w:val="004837E1"/>
    <w:rsid w:val="00483F0C"/>
    <w:rsid w:val="00484E84"/>
    <w:rsid w:val="0048516F"/>
    <w:rsid w:val="004854FC"/>
    <w:rsid w:val="00486451"/>
    <w:rsid w:val="004902BA"/>
    <w:rsid w:val="004902D9"/>
    <w:rsid w:val="00490F77"/>
    <w:rsid w:val="00493AA3"/>
    <w:rsid w:val="004948EE"/>
    <w:rsid w:val="004963FD"/>
    <w:rsid w:val="004A1367"/>
    <w:rsid w:val="004A33A9"/>
    <w:rsid w:val="004A664F"/>
    <w:rsid w:val="004B1792"/>
    <w:rsid w:val="004B3773"/>
    <w:rsid w:val="004B4150"/>
    <w:rsid w:val="004B42E5"/>
    <w:rsid w:val="004B59CB"/>
    <w:rsid w:val="004B669F"/>
    <w:rsid w:val="004B6DA1"/>
    <w:rsid w:val="004B732F"/>
    <w:rsid w:val="004C32AA"/>
    <w:rsid w:val="004C51D6"/>
    <w:rsid w:val="004C5E4A"/>
    <w:rsid w:val="004C5F88"/>
    <w:rsid w:val="004C6AB4"/>
    <w:rsid w:val="004C7FC2"/>
    <w:rsid w:val="004D2165"/>
    <w:rsid w:val="004D4649"/>
    <w:rsid w:val="004D475B"/>
    <w:rsid w:val="004D67BC"/>
    <w:rsid w:val="004D6FCA"/>
    <w:rsid w:val="004D7458"/>
    <w:rsid w:val="004D7BC1"/>
    <w:rsid w:val="004E170D"/>
    <w:rsid w:val="004E26D3"/>
    <w:rsid w:val="004E2834"/>
    <w:rsid w:val="004E477F"/>
    <w:rsid w:val="004E55FA"/>
    <w:rsid w:val="004E5D8E"/>
    <w:rsid w:val="004F0033"/>
    <w:rsid w:val="004F13F0"/>
    <w:rsid w:val="004F1A61"/>
    <w:rsid w:val="004F1E41"/>
    <w:rsid w:val="004F22E8"/>
    <w:rsid w:val="004F2323"/>
    <w:rsid w:val="004F3ABD"/>
    <w:rsid w:val="004F6331"/>
    <w:rsid w:val="004F67CF"/>
    <w:rsid w:val="004F7AEB"/>
    <w:rsid w:val="0050201E"/>
    <w:rsid w:val="0050250E"/>
    <w:rsid w:val="005041B1"/>
    <w:rsid w:val="00504D44"/>
    <w:rsid w:val="00505D28"/>
    <w:rsid w:val="00505F53"/>
    <w:rsid w:val="0050644D"/>
    <w:rsid w:val="00510AEE"/>
    <w:rsid w:val="0051108C"/>
    <w:rsid w:val="0051146E"/>
    <w:rsid w:val="00512110"/>
    <w:rsid w:val="00512874"/>
    <w:rsid w:val="00513BC3"/>
    <w:rsid w:val="00514624"/>
    <w:rsid w:val="00514AFF"/>
    <w:rsid w:val="00517A3F"/>
    <w:rsid w:val="00520BA7"/>
    <w:rsid w:val="00520FE5"/>
    <w:rsid w:val="005223FA"/>
    <w:rsid w:val="00523D2D"/>
    <w:rsid w:val="0052534A"/>
    <w:rsid w:val="00526DD4"/>
    <w:rsid w:val="00527AE2"/>
    <w:rsid w:val="00530CD2"/>
    <w:rsid w:val="00532378"/>
    <w:rsid w:val="00533A43"/>
    <w:rsid w:val="0053599B"/>
    <w:rsid w:val="00536B68"/>
    <w:rsid w:val="00537E95"/>
    <w:rsid w:val="00537F6B"/>
    <w:rsid w:val="005401C5"/>
    <w:rsid w:val="00540ADA"/>
    <w:rsid w:val="005443EB"/>
    <w:rsid w:val="005449F5"/>
    <w:rsid w:val="0054619B"/>
    <w:rsid w:val="005518A0"/>
    <w:rsid w:val="00553804"/>
    <w:rsid w:val="00555D4F"/>
    <w:rsid w:val="00557CF0"/>
    <w:rsid w:val="005623A4"/>
    <w:rsid w:val="00562BAE"/>
    <w:rsid w:val="00562C9C"/>
    <w:rsid w:val="00564C57"/>
    <w:rsid w:val="00565C04"/>
    <w:rsid w:val="00570152"/>
    <w:rsid w:val="00570F25"/>
    <w:rsid w:val="00571259"/>
    <w:rsid w:val="005729FE"/>
    <w:rsid w:val="00576137"/>
    <w:rsid w:val="0057772C"/>
    <w:rsid w:val="00580240"/>
    <w:rsid w:val="005807D7"/>
    <w:rsid w:val="00580A65"/>
    <w:rsid w:val="005824DF"/>
    <w:rsid w:val="00582E9D"/>
    <w:rsid w:val="00583466"/>
    <w:rsid w:val="0058361C"/>
    <w:rsid w:val="00584867"/>
    <w:rsid w:val="005861F8"/>
    <w:rsid w:val="0059022D"/>
    <w:rsid w:val="0059166D"/>
    <w:rsid w:val="00591BD9"/>
    <w:rsid w:val="00593E7B"/>
    <w:rsid w:val="00593EA9"/>
    <w:rsid w:val="00593F23"/>
    <w:rsid w:val="00597A63"/>
    <w:rsid w:val="005A1441"/>
    <w:rsid w:val="005A21E0"/>
    <w:rsid w:val="005A2B76"/>
    <w:rsid w:val="005A362F"/>
    <w:rsid w:val="005A7051"/>
    <w:rsid w:val="005B23FF"/>
    <w:rsid w:val="005B315D"/>
    <w:rsid w:val="005B35B5"/>
    <w:rsid w:val="005B4112"/>
    <w:rsid w:val="005B5983"/>
    <w:rsid w:val="005B5CF1"/>
    <w:rsid w:val="005B6539"/>
    <w:rsid w:val="005B6797"/>
    <w:rsid w:val="005C1F93"/>
    <w:rsid w:val="005C2B1D"/>
    <w:rsid w:val="005C32F6"/>
    <w:rsid w:val="005C3326"/>
    <w:rsid w:val="005C3CA7"/>
    <w:rsid w:val="005C4764"/>
    <w:rsid w:val="005C63DD"/>
    <w:rsid w:val="005C6B47"/>
    <w:rsid w:val="005C6E92"/>
    <w:rsid w:val="005D12B0"/>
    <w:rsid w:val="005D1D20"/>
    <w:rsid w:val="005D2218"/>
    <w:rsid w:val="005D5D09"/>
    <w:rsid w:val="005D632B"/>
    <w:rsid w:val="005D78FD"/>
    <w:rsid w:val="005E057C"/>
    <w:rsid w:val="005E066E"/>
    <w:rsid w:val="005E14C9"/>
    <w:rsid w:val="005E19D8"/>
    <w:rsid w:val="005E4040"/>
    <w:rsid w:val="005E4063"/>
    <w:rsid w:val="005E50A7"/>
    <w:rsid w:val="005E515F"/>
    <w:rsid w:val="005E5DF2"/>
    <w:rsid w:val="005E61EB"/>
    <w:rsid w:val="005E6E5D"/>
    <w:rsid w:val="005E7A9E"/>
    <w:rsid w:val="005E7DCC"/>
    <w:rsid w:val="005F0D95"/>
    <w:rsid w:val="005F0E00"/>
    <w:rsid w:val="005F1975"/>
    <w:rsid w:val="005F22B3"/>
    <w:rsid w:val="005F2BBA"/>
    <w:rsid w:val="005F6F4C"/>
    <w:rsid w:val="005F73A5"/>
    <w:rsid w:val="005F77C3"/>
    <w:rsid w:val="006014B0"/>
    <w:rsid w:val="006023D8"/>
    <w:rsid w:val="00604EDA"/>
    <w:rsid w:val="00605039"/>
    <w:rsid w:val="00607083"/>
    <w:rsid w:val="00607D8B"/>
    <w:rsid w:val="00611026"/>
    <w:rsid w:val="00611679"/>
    <w:rsid w:val="00611A1B"/>
    <w:rsid w:val="006144E9"/>
    <w:rsid w:val="0062075C"/>
    <w:rsid w:val="00620B51"/>
    <w:rsid w:val="00621529"/>
    <w:rsid w:val="00623840"/>
    <w:rsid w:val="006243E1"/>
    <w:rsid w:val="006250BB"/>
    <w:rsid w:val="006257AC"/>
    <w:rsid w:val="00627E70"/>
    <w:rsid w:val="00630F80"/>
    <w:rsid w:val="006318DD"/>
    <w:rsid w:val="00632343"/>
    <w:rsid w:val="006323A7"/>
    <w:rsid w:val="00633CA3"/>
    <w:rsid w:val="00634B9E"/>
    <w:rsid w:val="0063557A"/>
    <w:rsid w:val="006363E6"/>
    <w:rsid w:val="006369CF"/>
    <w:rsid w:val="006417F7"/>
    <w:rsid w:val="00641B30"/>
    <w:rsid w:val="00641B44"/>
    <w:rsid w:val="00641DB6"/>
    <w:rsid w:val="00644482"/>
    <w:rsid w:val="00645F66"/>
    <w:rsid w:val="0065057F"/>
    <w:rsid w:val="00651665"/>
    <w:rsid w:val="00652BCD"/>
    <w:rsid w:val="006546FE"/>
    <w:rsid w:val="00654ED5"/>
    <w:rsid w:val="00657B2E"/>
    <w:rsid w:val="00663257"/>
    <w:rsid w:val="00663CA7"/>
    <w:rsid w:val="00667C00"/>
    <w:rsid w:val="00672175"/>
    <w:rsid w:val="006723DC"/>
    <w:rsid w:val="006766B5"/>
    <w:rsid w:val="00677FCB"/>
    <w:rsid w:val="00680236"/>
    <w:rsid w:val="00681CD1"/>
    <w:rsid w:val="006820F4"/>
    <w:rsid w:val="006827AB"/>
    <w:rsid w:val="006838FC"/>
    <w:rsid w:val="00684528"/>
    <w:rsid w:val="00684CC4"/>
    <w:rsid w:val="00685723"/>
    <w:rsid w:val="00685919"/>
    <w:rsid w:val="00686FD7"/>
    <w:rsid w:val="00686FE8"/>
    <w:rsid w:val="0068730F"/>
    <w:rsid w:val="0068788D"/>
    <w:rsid w:val="006903A0"/>
    <w:rsid w:val="006916C1"/>
    <w:rsid w:val="0069287A"/>
    <w:rsid w:val="00693093"/>
    <w:rsid w:val="00693422"/>
    <w:rsid w:val="00696184"/>
    <w:rsid w:val="006A17CA"/>
    <w:rsid w:val="006A1A25"/>
    <w:rsid w:val="006A1E59"/>
    <w:rsid w:val="006A74DA"/>
    <w:rsid w:val="006B34F8"/>
    <w:rsid w:val="006B3D0A"/>
    <w:rsid w:val="006B4823"/>
    <w:rsid w:val="006B4AFC"/>
    <w:rsid w:val="006B4BAB"/>
    <w:rsid w:val="006B4E31"/>
    <w:rsid w:val="006B4F82"/>
    <w:rsid w:val="006B5722"/>
    <w:rsid w:val="006B5A7C"/>
    <w:rsid w:val="006B5ABF"/>
    <w:rsid w:val="006C2024"/>
    <w:rsid w:val="006C3002"/>
    <w:rsid w:val="006C6635"/>
    <w:rsid w:val="006C71A8"/>
    <w:rsid w:val="006D035A"/>
    <w:rsid w:val="006D0E8F"/>
    <w:rsid w:val="006D11BB"/>
    <w:rsid w:val="006D14E5"/>
    <w:rsid w:val="006D27A9"/>
    <w:rsid w:val="006D30B7"/>
    <w:rsid w:val="006D3E8B"/>
    <w:rsid w:val="006D4DE2"/>
    <w:rsid w:val="006D7B22"/>
    <w:rsid w:val="006E072E"/>
    <w:rsid w:val="006E560E"/>
    <w:rsid w:val="006E5D79"/>
    <w:rsid w:val="006E7769"/>
    <w:rsid w:val="006F016C"/>
    <w:rsid w:val="006F135A"/>
    <w:rsid w:val="006F1B84"/>
    <w:rsid w:val="006F1E0D"/>
    <w:rsid w:val="006F2C70"/>
    <w:rsid w:val="006F2F6B"/>
    <w:rsid w:val="006F40D9"/>
    <w:rsid w:val="006F4A1C"/>
    <w:rsid w:val="006F6B9B"/>
    <w:rsid w:val="006F6C38"/>
    <w:rsid w:val="007008A1"/>
    <w:rsid w:val="00700EB8"/>
    <w:rsid w:val="0070115E"/>
    <w:rsid w:val="007049A6"/>
    <w:rsid w:val="00706624"/>
    <w:rsid w:val="00710D94"/>
    <w:rsid w:val="00711561"/>
    <w:rsid w:val="00711F65"/>
    <w:rsid w:val="00713255"/>
    <w:rsid w:val="00713DDA"/>
    <w:rsid w:val="007204F0"/>
    <w:rsid w:val="00720851"/>
    <w:rsid w:val="0072431D"/>
    <w:rsid w:val="00725134"/>
    <w:rsid w:val="007276BE"/>
    <w:rsid w:val="0072771D"/>
    <w:rsid w:val="00730E81"/>
    <w:rsid w:val="007352ED"/>
    <w:rsid w:val="00735814"/>
    <w:rsid w:val="00735A13"/>
    <w:rsid w:val="007365AB"/>
    <w:rsid w:val="0074033A"/>
    <w:rsid w:val="00740C49"/>
    <w:rsid w:val="00742032"/>
    <w:rsid w:val="00743CFE"/>
    <w:rsid w:val="00743DAD"/>
    <w:rsid w:val="00744C12"/>
    <w:rsid w:val="00750CE8"/>
    <w:rsid w:val="0075102F"/>
    <w:rsid w:val="00752F56"/>
    <w:rsid w:val="0075306E"/>
    <w:rsid w:val="00753C64"/>
    <w:rsid w:val="007566CE"/>
    <w:rsid w:val="007569D9"/>
    <w:rsid w:val="00756D57"/>
    <w:rsid w:val="0075778D"/>
    <w:rsid w:val="00762918"/>
    <w:rsid w:val="00762A09"/>
    <w:rsid w:val="00762A9D"/>
    <w:rsid w:val="00763882"/>
    <w:rsid w:val="00763A9E"/>
    <w:rsid w:val="00764E77"/>
    <w:rsid w:val="00767191"/>
    <w:rsid w:val="00767A56"/>
    <w:rsid w:val="007747FB"/>
    <w:rsid w:val="00774F13"/>
    <w:rsid w:val="00780738"/>
    <w:rsid w:val="00780DA4"/>
    <w:rsid w:val="007829E6"/>
    <w:rsid w:val="00785708"/>
    <w:rsid w:val="0078674A"/>
    <w:rsid w:val="0078718D"/>
    <w:rsid w:val="00793957"/>
    <w:rsid w:val="00794398"/>
    <w:rsid w:val="00794B8E"/>
    <w:rsid w:val="00795E63"/>
    <w:rsid w:val="007962BA"/>
    <w:rsid w:val="0079701B"/>
    <w:rsid w:val="00797F97"/>
    <w:rsid w:val="007A0D55"/>
    <w:rsid w:val="007A2859"/>
    <w:rsid w:val="007A4FC8"/>
    <w:rsid w:val="007A533C"/>
    <w:rsid w:val="007A5446"/>
    <w:rsid w:val="007A55E4"/>
    <w:rsid w:val="007A6293"/>
    <w:rsid w:val="007A6A61"/>
    <w:rsid w:val="007A6EC0"/>
    <w:rsid w:val="007A7312"/>
    <w:rsid w:val="007A76AF"/>
    <w:rsid w:val="007B0E43"/>
    <w:rsid w:val="007B2414"/>
    <w:rsid w:val="007B2A51"/>
    <w:rsid w:val="007B44A9"/>
    <w:rsid w:val="007B4BB1"/>
    <w:rsid w:val="007B5119"/>
    <w:rsid w:val="007B70CF"/>
    <w:rsid w:val="007C03C3"/>
    <w:rsid w:val="007C0A5E"/>
    <w:rsid w:val="007C1DE0"/>
    <w:rsid w:val="007C5AD7"/>
    <w:rsid w:val="007D1163"/>
    <w:rsid w:val="007D33A8"/>
    <w:rsid w:val="007D3715"/>
    <w:rsid w:val="007D43C7"/>
    <w:rsid w:val="007D5F1D"/>
    <w:rsid w:val="007E0B5A"/>
    <w:rsid w:val="007E0EBA"/>
    <w:rsid w:val="007E1C51"/>
    <w:rsid w:val="007E7F58"/>
    <w:rsid w:val="007F0428"/>
    <w:rsid w:val="007F435B"/>
    <w:rsid w:val="007F470E"/>
    <w:rsid w:val="007F53D6"/>
    <w:rsid w:val="007F6A90"/>
    <w:rsid w:val="007F706B"/>
    <w:rsid w:val="00800DC5"/>
    <w:rsid w:val="00800E08"/>
    <w:rsid w:val="00802BE2"/>
    <w:rsid w:val="00802D95"/>
    <w:rsid w:val="00803325"/>
    <w:rsid w:val="00804D94"/>
    <w:rsid w:val="00804EF6"/>
    <w:rsid w:val="00805D74"/>
    <w:rsid w:val="00811C52"/>
    <w:rsid w:val="008126D5"/>
    <w:rsid w:val="00814667"/>
    <w:rsid w:val="00815210"/>
    <w:rsid w:val="008156C1"/>
    <w:rsid w:val="00816220"/>
    <w:rsid w:val="008166C9"/>
    <w:rsid w:val="008203EE"/>
    <w:rsid w:val="008225F8"/>
    <w:rsid w:val="008261D6"/>
    <w:rsid w:val="00832D39"/>
    <w:rsid w:val="00833236"/>
    <w:rsid w:val="0083359E"/>
    <w:rsid w:val="00834033"/>
    <w:rsid w:val="00834D20"/>
    <w:rsid w:val="008357C2"/>
    <w:rsid w:val="00835ABF"/>
    <w:rsid w:val="00835FC0"/>
    <w:rsid w:val="00837144"/>
    <w:rsid w:val="008375DA"/>
    <w:rsid w:val="00837D61"/>
    <w:rsid w:val="00841CB2"/>
    <w:rsid w:val="008422B3"/>
    <w:rsid w:val="008425E4"/>
    <w:rsid w:val="00842812"/>
    <w:rsid w:val="00845D76"/>
    <w:rsid w:val="008468DA"/>
    <w:rsid w:val="00846B11"/>
    <w:rsid w:val="008478AD"/>
    <w:rsid w:val="008506A9"/>
    <w:rsid w:val="00851043"/>
    <w:rsid w:val="0085125E"/>
    <w:rsid w:val="00851841"/>
    <w:rsid w:val="008520E1"/>
    <w:rsid w:val="008544E6"/>
    <w:rsid w:val="00854846"/>
    <w:rsid w:val="008553FD"/>
    <w:rsid w:val="00856139"/>
    <w:rsid w:val="00856722"/>
    <w:rsid w:val="00856D8D"/>
    <w:rsid w:val="00857839"/>
    <w:rsid w:val="0086103D"/>
    <w:rsid w:val="00861592"/>
    <w:rsid w:val="00861892"/>
    <w:rsid w:val="00863A70"/>
    <w:rsid w:val="00866FE1"/>
    <w:rsid w:val="008710CE"/>
    <w:rsid w:val="0087409F"/>
    <w:rsid w:val="008742C7"/>
    <w:rsid w:val="008749DD"/>
    <w:rsid w:val="00876D5E"/>
    <w:rsid w:val="00876E6F"/>
    <w:rsid w:val="008819AA"/>
    <w:rsid w:val="008839EE"/>
    <w:rsid w:val="00884ED0"/>
    <w:rsid w:val="00887BA6"/>
    <w:rsid w:val="00891764"/>
    <w:rsid w:val="008934A6"/>
    <w:rsid w:val="00893D78"/>
    <w:rsid w:val="00894F37"/>
    <w:rsid w:val="008973D5"/>
    <w:rsid w:val="00897678"/>
    <w:rsid w:val="00897940"/>
    <w:rsid w:val="008A1E34"/>
    <w:rsid w:val="008A4FEC"/>
    <w:rsid w:val="008A6CFC"/>
    <w:rsid w:val="008B017B"/>
    <w:rsid w:val="008B0BA1"/>
    <w:rsid w:val="008B108A"/>
    <w:rsid w:val="008B2001"/>
    <w:rsid w:val="008B5F67"/>
    <w:rsid w:val="008B7D4F"/>
    <w:rsid w:val="008C0C0F"/>
    <w:rsid w:val="008C1899"/>
    <w:rsid w:val="008C2D07"/>
    <w:rsid w:val="008C4C5C"/>
    <w:rsid w:val="008C53AB"/>
    <w:rsid w:val="008D0E4F"/>
    <w:rsid w:val="008D3446"/>
    <w:rsid w:val="008D6293"/>
    <w:rsid w:val="008E0F8B"/>
    <w:rsid w:val="008E1143"/>
    <w:rsid w:val="008E1B13"/>
    <w:rsid w:val="008E38DF"/>
    <w:rsid w:val="008E3922"/>
    <w:rsid w:val="008E4389"/>
    <w:rsid w:val="008E5298"/>
    <w:rsid w:val="008E6C34"/>
    <w:rsid w:val="008E795B"/>
    <w:rsid w:val="008F0501"/>
    <w:rsid w:val="008F055C"/>
    <w:rsid w:val="008F26E8"/>
    <w:rsid w:val="008F661A"/>
    <w:rsid w:val="008F7F61"/>
    <w:rsid w:val="00902C8E"/>
    <w:rsid w:val="009034DA"/>
    <w:rsid w:val="00903B6E"/>
    <w:rsid w:val="0090529C"/>
    <w:rsid w:val="00906A16"/>
    <w:rsid w:val="00907150"/>
    <w:rsid w:val="009076B2"/>
    <w:rsid w:val="00907CC2"/>
    <w:rsid w:val="00907F4C"/>
    <w:rsid w:val="00911C21"/>
    <w:rsid w:val="009127AF"/>
    <w:rsid w:val="0091353B"/>
    <w:rsid w:val="00914AF7"/>
    <w:rsid w:val="00914E2A"/>
    <w:rsid w:val="00914FA3"/>
    <w:rsid w:val="009159C3"/>
    <w:rsid w:val="009160BA"/>
    <w:rsid w:val="00921131"/>
    <w:rsid w:val="0092182B"/>
    <w:rsid w:val="009233FE"/>
    <w:rsid w:val="00926007"/>
    <w:rsid w:val="009277BF"/>
    <w:rsid w:val="009329DE"/>
    <w:rsid w:val="009340D3"/>
    <w:rsid w:val="00934550"/>
    <w:rsid w:val="00935D63"/>
    <w:rsid w:val="00937EB6"/>
    <w:rsid w:val="00944042"/>
    <w:rsid w:val="0094581A"/>
    <w:rsid w:val="0095149B"/>
    <w:rsid w:val="00951C4D"/>
    <w:rsid w:val="00951D7A"/>
    <w:rsid w:val="00952243"/>
    <w:rsid w:val="00953DB4"/>
    <w:rsid w:val="00960003"/>
    <w:rsid w:val="009617F6"/>
    <w:rsid w:val="00962B7E"/>
    <w:rsid w:val="00963AFB"/>
    <w:rsid w:val="0096419C"/>
    <w:rsid w:val="00972164"/>
    <w:rsid w:val="009729BD"/>
    <w:rsid w:val="00976993"/>
    <w:rsid w:val="009815EE"/>
    <w:rsid w:val="00981B1F"/>
    <w:rsid w:val="009821FC"/>
    <w:rsid w:val="00982F0E"/>
    <w:rsid w:val="0098307E"/>
    <w:rsid w:val="00983F60"/>
    <w:rsid w:val="00985489"/>
    <w:rsid w:val="00986539"/>
    <w:rsid w:val="0099131A"/>
    <w:rsid w:val="0099155C"/>
    <w:rsid w:val="00992F54"/>
    <w:rsid w:val="00993F23"/>
    <w:rsid w:val="00996D34"/>
    <w:rsid w:val="00997823"/>
    <w:rsid w:val="00997EEB"/>
    <w:rsid w:val="009A26D3"/>
    <w:rsid w:val="009A4169"/>
    <w:rsid w:val="009A4D80"/>
    <w:rsid w:val="009A6281"/>
    <w:rsid w:val="009B064C"/>
    <w:rsid w:val="009B44C9"/>
    <w:rsid w:val="009B51FD"/>
    <w:rsid w:val="009C233C"/>
    <w:rsid w:val="009C2386"/>
    <w:rsid w:val="009C3524"/>
    <w:rsid w:val="009C4AD1"/>
    <w:rsid w:val="009C5A93"/>
    <w:rsid w:val="009C71DF"/>
    <w:rsid w:val="009D0A43"/>
    <w:rsid w:val="009D12B3"/>
    <w:rsid w:val="009D1A80"/>
    <w:rsid w:val="009D1D5C"/>
    <w:rsid w:val="009D22E8"/>
    <w:rsid w:val="009D2EC5"/>
    <w:rsid w:val="009D3AB0"/>
    <w:rsid w:val="009D3CC0"/>
    <w:rsid w:val="009D3FC3"/>
    <w:rsid w:val="009D499E"/>
    <w:rsid w:val="009D6EEC"/>
    <w:rsid w:val="009E00AD"/>
    <w:rsid w:val="009E330B"/>
    <w:rsid w:val="009E51EB"/>
    <w:rsid w:val="009F071A"/>
    <w:rsid w:val="009F2805"/>
    <w:rsid w:val="009F6AEF"/>
    <w:rsid w:val="00A0251A"/>
    <w:rsid w:val="00A02EDF"/>
    <w:rsid w:val="00A06F32"/>
    <w:rsid w:val="00A12071"/>
    <w:rsid w:val="00A14594"/>
    <w:rsid w:val="00A1492F"/>
    <w:rsid w:val="00A14EFE"/>
    <w:rsid w:val="00A152E7"/>
    <w:rsid w:val="00A15711"/>
    <w:rsid w:val="00A15761"/>
    <w:rsid w:val="00A20014"/>
    <w:rsid w:val="00A21BC5"/>
    <w:rsid w:val="00A21EBF"/>
    <w:rsid w:val="00A23798"/>
    <w:rsid w:val="00A2496F"/>
    <w:rsid w:val="00A24E61"/>
    <w:rsid w:val="00A25000"/>
    <w:rsid w:val="00A2638C"/>
    <w:rsid w:val="00A271F0"/>
    <w:rsid w:val="00A2721A"/>
    <w:rsid w:val="00A301D8"/>
    <w:rsid w:val="00A31F74"/>
    <w:rsid w:val="00A32111"/>
    <w:rsid w:val="00A340F4"/>
    <w:rsid w:val="00A349A1"/>
    <w:rsid w:val="00A35198"/>
    <w:rsid w:val="00A378CE"/>
    <w:rsid w:val="00A41AD1"/>
    <w:rsid w:val="00A41FF3"/>
    <w:rsid w:val="00A46BD5"/>
    <w:rsid w:val="00A4704C"/>
    <w:rsid w:val="00A471A2"/>
    <w:rsid w:val="00A472ED"/>
    <w:rsid w:val="00A50641"/>
    <w:rsid w:val="00A50918"/>
    <w:rsid w:val="00A511FB"/>
    <w:rsid w:val="00A53216"/>
    <w:rsid w:val="00A54036"/>
    <w:rsid w:val="00A54BE4"/>
    <w:rsid w:val="00A56760"/>
    <w:rsid w:val="00A57BD6"/>
    <w:rsid w:val="00A6134A"/>
    <w:rsid w:val="00A62E16"/>
    <w:rsid w:val="00A674E9"/>
    <w:rsid w:val="00A67939"/>
    <w:rsid w:val="00A706CC"/>
    <w:rsid w:val="00A71446"/>
    <w:rsid w:val="00A7219C"/>
    <w:rsid w:val="00A72D45"/>
    <w:rsid w:val="00A74C0B"/>
    <w:rsid w:val="00A75853"/>
    <w:rsid w:val="00A81F87"/>
    <w:rsid w:val="00A826E2"/>
    <w:rsid w:val="00A83B7C"/>
    <w:rsid w:val="00A860AC"/>
    <w:rsid w:val="00A91A88"/>
    <w:rsid w:val="00A92236"/>
    <w:rsid w:val="00A92F5F"/>
    <w:rsid w:val="00A93621"/>
    <w:rsid w:val="00A93A2A"/>
    <w:rsid w:val="00A94F9A"/>
    <w:rsid w:val="00A96260"/>
    <w:rsid w:val="00A972CD"/>
    <w:rsid w:val="00AA05EC"/>
    <w:rsid w:val="00AA2644"/>
    <w:rsid w:val="00AA44E0"/>
    <w:rsid w:val="00AA4F23"/>
    <w:rsid w:val="00AB1606"/>
    <w:rsid w:val="00AB22D8"/>
    <w:rsid w:val="00AB2BAC"/>
    <w:rsid w:val="00AB2C21"/>
    <w:rsid w:val="00AB2CBA"/>
    <w:rsid w:val="00AB374E"/>
    <w:rsid w:val="00AB3923"/>
    <w:rsid w:val="00AC0DF5"/>
    <w:rsid w:val="00AC32EA"/>
    <w:rsid w:val="00AC67C6"/>
    <w:rsid w:val="00AD052B"/>
    <w:rsid w:val="00AD339E"/>
    <w:rsid w:val="00AD44E5"/>
    <w:rsid w:val="00AD5AF5"/>
    <w:rsid w:val="00AD5D11"/>
    <w:rsid w:val="00AD68E3"/>
    <w:rsid w:val="00AE05F0"/>
    <w:rsid w:val="00AE1B40"/>
    <w:rsid w:val="00AE2652"/>
    <w:rsid w:val="00AE2C6C"/>
    <w:rsid w:val="00AE4A55"/>
    <w:rsid w:val="00AE50AA"/>
    <w:rsid w:val="00AE5157"/>
    <w:rsid w:val="00AF0171"/>
    <w:rsid w:val="00AF06C1"/>
    <w:rsid w:val="00AF1AAA"/>
    <w:rsid w:val="00AF2248"/>
    <w:rsid w:val="00AF2385"/>
    <w:rsid w:val="00AF53A2"/>
    <w:rsid w:val="00AF5701"/>
    <w:rsid w:val="00AF70CF"/>
    <w:rsid w:val="00B00A62"/>
    <w:rsid w:val="00B02D2E"/>
    <w:rsid w:val="00B05C1C"/>
    <w:rsid w:val="00B0718A"/>
    <w:rsid w:val="00B07A55"/>
    <w:rsid w:val="00B07C39"/>
    <w:rsid w:val="00B12405"/>
    <w:rsid w:val="00B12B3B"/>
    <w:rsid w:val="00B153B7"/>
    <w:rsid w:val="00B163A1"/>
    <w:rsid w:val="00B2024D"/>
    <w:rsid w:val="00B21AAF"/>
    <w:rsid w:val="00B21BCA"/>
    <w:rsid w:val="00B227A8"/>
    <w:rsid w:val="00B22DE8"/>
    <w:rsid w:val="00B23B02"/>
    <w:rsid w:val="00B26E40"/>
    <w:rsid w:val="00B27F58"/>
    <w:rsid w:val="00B306D6"/>
    <w:rsid w:val="00B313B6"/>
    <w:rsid w:val="00B3286A"/>
    <w:rsid w:val="00B32F84"/>
    <w:rsid w:val="00B3334D"/>
    <w:rsid w:val="00B336AC"/>
    <w:rsid w:val="00B33847"/>
    <w:rsid w:val="00B35567"/>
    <w:rsid w:val="00B36316"/>
    <w:rsid w:val="00B36FBC"/>
    <w:rsid w:val="00B401B8"/>
    <w:rsid w:val="00B406B4"/>
    <w:rsid w:val="00B40A80"/>
    <w:rsid w:val="00B42F61"/>
    <w:rsid w:val="00B43228"/>
    <w:rsid w:val="00B44928"/>
    <w:rsid w:val="00B45BFB"/>
    <w:rsid w:val="00B4688A"/>
    <w:rsid w:val="00B47054"/>
    <w:rsid w:val="00B473AB"/>
    <w:rsid w:val="00B513EF"/>
    <w:rsid w:val="00B523A8"/>
    <w:rsid w:val="00B54E48"/>
    <w:rsid w:val="00B55EF4"/>
    <w:rsid w:val="00B571D8"/>
    <w:rsid w:val="00B5756C"/>
    <w:rsid w:val="00B57613"/>
    <w:rsid w:val="00B5798B"/>
    <w:rsid w:val="00B57E7F"/>
    <w:rsid w:val="00B6168E"/>
    <w:rsid w:val="00B64AC6"/>
    <w:rsid w:val="00B66830"/>
    <w:rsid w:val="00B6746A"/>
    <w:rsid w:val="00B71135"/>
    <w:rsid w:val="00B71506"/>
    <w:rsid w:val="00B722DC"/>
    <w:rsid w:val="00B74AAE"/>
    <w:rsid w:val="00B75FD4"/>
    <w:rsid w:val="00B76033"/>
    <w:rsid w:val="00B767C8"/>
    <w:rsid w:val="00B81C8F"/>
    <w:rsid w:val="00B82951"/>
    <w:rsid w:val="00B86D9D"/>
    <w:rsid w:val="00B86EEA"/>
    <w:rsid w:val="00B900CD"/>
    <w:rsid w:val="00B9110E"/>
    <w:rsid w:val="00B927E6"/>
    <w:rsid w:val="00B93FE3"/>
    <w:rsid w:val="00B94908"/>
    <w:rsid w:val="00B950D7"/>
    <w:rsid w:val="00B97416"/>
    <w:rsid w:val="00BA0762"/>
    <w:rsid w:val="00BA0B28"/>
    <w:rsid w:val="00BA0E47"/>
    <w:rsid w:val="00BA39A8"/>
    <w:rsid w:val="00BB09CE"/>
    <w:rsid w:val="00BB2567"/>
    <w:rsid w:val="00BB4E36"/>
    <w:rsid w:val="00BB569E"/>
    <w:rsid w:val="00BB7582"/>
    <w:rsid w:val="00BB7AE7"/>
    <w:rsid w:val="00BC0081"/>
    <w:rsid w:val="00BC43B8"/>
    <w:rsid w:val="00BC6BFF"/>
    <w:rsid w:val="00BC6C1B"/>
    <w:rsid w:val="00BC7A48"/>
    <w:rsid w:val="00BD10CB"/>
    <w:rsid w:val="00BD1616"/>
    <w:rsid w:val="00BD1B06"/>
    <w:rsid w:val="00BD2416"/>
    <w:rsid w:val="00BD2E98"/>
    <w:rsid w:val="00BD3AFC"/>
    <w:rsid w:val="00BD4F87"/>
    <w:rsid w:val="00BD781C"/>
    <w:rsid w:val="00BE026A"/>
    <w:rsid w:val="00BE19ED"/>
    <w:rsid w:val="00BE4FE7"/>
    <w:rsid w:val="00BE5645"/>
    <w:rsid w:val="00BE5C17"/>
    <w:rsid w:val="00BE5FC0"/>
    <w:rsid w:val="00BE64E2"/>
    <w:rsid w:val="00BE6CF1"/>
    <w:rsid w:val="00BE70AA"/>
    <w:rsid w:val="00BE7DD0"/>
    <w:rsid w:val="00BF25C5"/>
    <w:rsid w:val="00BF4106"/>
    <w:rsid w:val="00BF4447"/>
    <w:rsid w:val="00C007C1"/>
    <w:rsid w:val="00C03EE1"/>
    <w:rsid w:val="00C05E59"/>
    <w:rsid w:val="00C07375"/>
    <w:rsid w:val="00C10063"/>
    <w:rsid w:val="00C10912"/>
    <w:rsid w:val="00C10AF7"/>
    <w:rsid w:val="00C1184F"/>
    <w:rsid w:val="00C12B3C"/>
    <w:rsid w:val="00C13DDF"/>
    <w:rsid w:val="00C14DE4"/>
    <w:rsid w:val="00C15A62"/>
    <w:rsid w:val="00C1751F"/>
    <w:rsid w:val="00C20236"/>
    <w:rsid w:val="00C22DF0"/>
    <w:rsid w:val="00C231E0"/>
    <w:rsid w:val="00C258BA"/>
    <w:rsid w:val="00C259A0"/>
    <w:rsid w:val="00C27AD7"/>
    <w:rsid w:val="00C27EDA"/>
    <w:rsid w:val="00C31DEB"/>
    <w:rsid w:val="00C334B7"/>
    <w:rsid w:val="00C33DB0"/>
    <w:rsid w:val="00C34475"/>
    <w:rsid w:val="00C356C7"/>
    <w:rsid w:val="00C36952"/>
    <w:rsid w:val="00C36A51"/>
    <w:rsid w:val="00C40E18"/>
    <w:rsid w:val="00C41819"/>
    <w:rsid w:val="00C42565"/>
    <w:rsid w:val="00C431FE"/>
    <w:rsid w:val="00C4427A"/>
    <w:rsid w:val="00C45F30"/>
    <w:rsid w:val="00C4634E"/>
    <w:rsid w:val="00C4745E"/>
    <w:rsid w:val="00C50120"/>
    <w:rsid w:val="00C54D53"/>
    <w:rsid w:val="00C5602D"/>
    <w:rsid w:val="00C56143"/>
    <w:rsid w:val="00C56E30"/>
    <w:rsid w:val="00C5785D"/>
    <w:rsid w:val="00C62571"/>
    <w:rsid w:val="00C642A1"/>
    <w:rsid w:val="00C643A9"/>
    <w:rsid w:val="00C65387"/>
    <w:rsid w:val="00C7011D"/>
    <w:rsid w:val="00C71972"/>
    <w:rsid w:val="00C745BC"/>
    <w:rsid w:val="00C756BD"/>
    <w:rsid w:val="00C76B62"/>
    <w:rsid w:val="00C77009"/>
    <w:rsid w:val="00C818F8"/>
    <w:rsid w:val="00C81D6D"/>
    <w:rsid w:val="00C82BDF"/>
    <w:rsid w:val="00C834E7"/>
    <w:rsid w:val="00C8430C"/>
    <w:rsid w:val="00C868F4"/>
    <w:rsid w:val="00C86FC2"/>
    <w:rsid w:val="00C874D2"/>
    <w:rsid w:val="00C91615"/>
    <w:rsid w:val="00C91E90"/>
    <w:rsid w:val="00C92132"/>
    <w:rsid w:val="00C93A8D"/>
    <w:rsid w:val="00C94149"/>
    <w:rsid w:val="00C94541"/>
    <w:rsid w:val="00C95CB1"/>
    <w:rsid w:val="00C96307"/>
    <w:rsid w:val="00C964B7"/>
    <w:rsid w:val="00C96D8A"/>
    <w:rsid w:val="00CA1327"/>
    <w:rsid w:val="00CA27C9"/>
    <w:rsid w:val="00CA2AFF"/>
    <w:rsid w:val="00CA2EBF"/>
    <w:rsid w:val="00CA36C8"/>
    <w:rsid w:val="00CA3874"/>
    <w:rsid w:val="00CA4FFE"/>
    <w:rsid w:val="00CA5EA8"/>
    <w:rsid w:val="00CA6157"/>
    <w:rsid w:val="00CA659B"/>
    <w:rsid w:val="00CA7940"/>
    <w:rsid w:val="00CA7C34"/>
    <w:rsid w:val="00CA7E51"/>
    <w:rsid w:val="00CB0CCC"/>
    <w:rsid w:val="00CB149D"/>
    <w:rsid w:val="00CB375E"/>
    <w:rsid w:val="00CB7A02"/>
    <w:rsid w:val="00CC2B59"/>
    <w:rsid w:val="00CC5F72"/>
    <w:rsid w:val="00CC75D6"/>
    <w:rsid w:val="00CD031B"/>
    <w:rsid w:val="00CD0583"/>
    <w:rsid w:val="00CD0A25"/>
    <w:rsid w:val="00CD1495"/>
    <w:rsid w:val="00CD1706"/>
    <w:rsid w:val="00CD38D0"/>
    <w:rsid w:val="00CD42AE"/>
    <w:rsid w:val="00CD4744"/>
    <w:rsid w:val="00CD4EA7"/>
    <w:rsid w:val="00CD7760"/>
    <w:rsid w:val="00CE0EB8"/>
    <w:rsid w:val="00CE2C44"/>
    <w:rsid w:val="00CE4135"/>
    <w:rsid w:val="00CF08E1"/>
    <w:rsid w:val="00CF1305"/>
    <w:rsid w:val="00CF3769"/>
    <w:rsid w:val="00CF3E44"/>
    <w:rsid w:val="00CF5617"/>
    <w:rsid w:val="00D00455"/>
    <w:rsid w:val="00D006F8"/>
    <w:rsid w:val="00D0226D"/>
    <w:rsid w:val="00D026A0"/>
    <w:rsid w:val="00D02EE8"/>
    <w:rsid w:val="00D03519"/>
    <w:rsid w:val="00D05FC9"/>
    <w:rsid w:val="00D14D2C"/>
    <w:rsid w:val="00D155B9"/>
    <w:rsid w:val="00D15C71"/>
    <w:rsid w:val="00D16536"/>
    <w:rsid w:val="00D165BD"/>
    <w:rsid w:val="00D17613"/>
    <w:rsid w:val="00D17ADB"/>
    <w:rsid w:val="00D218A0"/>
    <w:rsid w:val="00D233FE"/>
    <w:rsid w:val="00D238E5"/>
    <w:rsid w:val="00D25577"/>
    <w:rsid w:val="00D259C1"/>
    <w:rsid w:val="00D262C5"/>
    <w:rsid w:val="00D30806"/>
    <w:rsid w:val="00D309C7"/>
    <w:rsid w:val="00D30FCA"/>
    <w:rsid w:val="00D31437"/>
    <w:rsid w:val="00D31E51"/>
    <w:rsid w:val="00D322C1"/>
    <w:rsid w:val="00D34956"/>
    <w:rsid w:val="00D356B3"/>
    <w:rsid w:val="00D364F7"/>
    <w:rsid w:val="00D36D41"/>
    <w:rsid w:val="00D37AA6"/>
    <w:rsid w:val="00D408CE"/>
    <w:rsid w:val="00D41EB8"/>
    <w:rsid w:val="00D4290E"/>
    <w:rsid w:val="00D434DA"/>
    <w:rsid w:val="00D4357D"/>
    <w:rsid w:val="00D44FF7"/>
    <w:rsid w:val="00D504C0"/>
    <w:rsid w:val="00D50552"/>
    <w:rsid w:val="00D50FF9"/>
    <w:rsid w:val="00D51623"/>
    <w:rsid w:val="00D51657"/>
    <w:rsid w:val="00D52E7B"/>
    <w:rsid w:val="00D54236"/>
    <w:rsid w:val="00D5605D"/>
    <w:rsid w:val="00D571C2"/>
    <w:rsid w:val="00D62663"/>
    <w:rsid w:val="00D630C3"/>
    <w:rsid w:val="00D65516"/>
    <w:rsid w:val="00D67A55"/>
    <w:rsid w:val="00D75119"/>
    <w:rsid w:val="00D768B7"/>
    <w:rsid w:val="00D8083D"/>
    <w:rsid w:val="00D8381C"/>
    <w:rsid w:val="00D85E50"/>
    <w:rsid w:val="00D85E6E"/>
    <w:rsid w:val="00D86CB5"/>
    <w:rsid w:val="00D90F2B"/>
    <w:rsid w:val="00D91CA2"/>
    <w:rsid w:val="00D9352F"/>
    <w:rsid w:val="00D93819"/>
    <w:rsid w:val="00DA1327"/>
    <w:rsid w:val="00DA396B"/>
    <w:rsid w:val="00DA3E79"/>
    <w:rsid w:val="00DA4BC9"/>
    <w:rsid w:val="00DA5300"/>
    <w:rsid w:val="00DA606D"/>
    <w:rsid w:val="00DA6C7C"/>
    <w:rsid w:val="00DA7B3D"/>
    <w:rsid w:val="00DB0947"/>
    <w:rsid w:val="00DB0D73"/>
    <w:rsid w:val="00DB1DDD"/>
    <w:rsid w:val="00DB3B23"/>
    <w:rsid w:val="00DB5FA7"/>
    <w:rsid w:val="00DB6250"/>
    <w:rsid w:val="00DB6946"/>
    <w:rsid w:val="00DB7303"/>
    <w:rsid w:val="00DC4EE9"/>
    <w:rsid w:val="00DC5854"/>
    <w:rsid w:val="00DD1055"/>
    <w:rsid w:val="00DD1328"/>
    <w:rsid w:val="00DD173A"/>
    <w:rsid w:val="00DD2A91"/>
    <w:rsid w:val="00DD599B"/>
    <w:rsid w:val="00DE0D39"/>
    <w:rsid w:val="00DE34E2"/>
    <w:rsid w:val="00DE468B"/>
    <w:rsid w:val="00DE5070"/>
    <w:rsid w:val="00DE5EDC"/>
    <w:rsid w:val="00DE7AB2"/>
    <w:rsid w:val="00DF0A02"/>
    <w:rsid w:val="00DF14FB"/>
    <w:rsid w:val="00DF1F3B"/>
    <w:rsid w:val="00DF1FEF"/>
    <w:rsid w:val="00DF5B26"/>
    <w:rsid w:val="00DF74B4"/>
    <w:rsid w:val="00DF7939"/>
    <w:rsid w:val="00E000D5"/>
    <w:rsid w:val="00E01728"/>
    <w:rsid w:val="00E01FD4"/>
    <w:rsid w:val="00E02366"/>
    <w:rsid w:val="00E04B3F"/>
    <w:rsid w:val="00E0563D"/>
    <w:rsid w:val="00E07A8B"/>
    <w:rsid w:val="00E1044F"/>
    <w:rsid w:val="00E11D44"/>
    <w:rsid w:val="00E12410"/>
    <w:rsid w:val="00E13302"/>
    <w:rsid w:val="00E13B3D"/>
    <w:rsid w:val="00E1565F"/>
    <w:rsid w:val="00E1690A"/>
    <w:rsid w:val="00E16E7A"/>
    <w:rsid w:val="00E207DD"/>
    <w:rsid w:val="00E210F3"/>
    <w:rsid w:val="00E21455"/>
    <w:rsid w:val="00E214CA"/>
    <w:rsid w:val="00E227CC"/>
    <w:rsid w:val="00E2414C"/>
    <w:rsid w:val="00E26AB3"/>
    <w:rsid w:val="00E26D3C"/>
    <w:rsid w:val="00E272A7"/>
    <w:rsid w:val="00E303B2"/>
    <w:rsid w:val="00E32A35"/>
    <w:rsid w:val="00E33D3F"/>
    <w:rsid w:val="00E35B0E"/>
    <w:rsid w:val="00E36207"/>
    <w:rsid w:val="00E371F1"/>
    <w:rsid w:val="00E37B75"/>
    <w:rsid w:val="00E413A3"/>
    <w:rsid w:val="00E44927"/>
    <w:rsid w:val="00E469D7"/>
    <w:rsid w:val="00E47AC6"/>
    <w:rsid w:val="00E50EDC"/>
    <w:rsid w:val="00E5512D"/>
    <w:rsid w:val="00E557F7"/>
    <w:rsid w:val="00E57EBB"/>
    <w:rsid w:val="00E6027B"/>
    <w:rsid w:val="00E604FA"/>
    <w:rsid w:val="00E61B4F"/>
    <w:rsid w:val="00E62E90"/>
    <w:rsid w:val="00E62FE3"/>
    <w:rsid w:val="00E630A3"/>
    <w:rsid w:val="00E63538"/>
    <w:rsid w:val="00E63B72"/>
    <w:rsid w:val="00E6435C"/>
    <w:rsid w:val="00E65DC1"/>
    <w:rsid w:val="00E65F7D"/>
    <w:rsid w:val="00E67EF0"/>
    <w:rsid w:val="00E67F1A"/>
    <w:rsid w:val="00E73785"/>
    <w:rsid w:val="00E80BEE"/>
    <w:rsid w:val="00E834BE"/>
    <w:rsid w:val="00E85209"/>
    <w:rsid w:val="00E87395"/>
    <w:rsid w:val="00E87527"/>
    <w:rsid w:val="00E901B7"/>
    <w:rsid w:val="00E90BFC"/>
    <w:rsid w:val="00E93B58"/>
    <w:rsid w:val="00E96062"/>
    <w:rsid w:val="00E9765C"/>
    <w:rsid w:val="00EA0C66"/>
    <w:rsid w:val="00EA0FFE"/>
    <w:rsid w:val="00EA1C04"/>
    <w:rsid w:val="00EA2049"/>
    <w:rsid w:val="00EA2AA3"/>
    <w:rsid w:val="00EA31B4"/>
    <w:rsid w:val="00EA3E5C"/>
    <w:rsid w:val="00EA4709"/>
    <w:rsid w:val="00EA5D85"/>
    <w:rsid w:val="00EA668F"/>
    <w:rsid w:val="00EA6FB4"/>
    <w:rsid w:val="00EA715A"/>
    <w:rsid w:val="00EB0496"/>
    <w:rsid w:val="00EB17C0"/>
    <w:rsid w:val="00EB25F2"/>
    <w:rsid w:val="00EB7DBB"/>
    <w:rsid w:val="00EC012E"/>
    <w:rsid w:val="00EC3303"/>
    <w:rsid w:val="00ED0509"/>
    <w:rsid w:val="00ED1497"/>
    <w:rsid w:val="00ED27B3"/>
    <w:rsid w:val="00ED5909"/>
    <w:rsid w:val="00ED5B58"/>
    <w:rsid w:val="00ED621B"/>
    <w:rsid w:val="00ED65EB"/>
    <w:rsid w:val="00ED6A1E"/>
    <w:rsid w:val="00ED6B2B"/>
    <w:rsid w:val="00ED6F96"/>
    <w:rsid w:val="00EE1869"/>
    <w:rsid w:val="00EE23CD"/>
    <w:rsid w:val="00EE26FC"/>
    <w:rsid w:val="00EE6C41"/>
    <w:rsid w:val="00EE79BF"/>
    <w:rsid w:val="00EF0EBD"/>
    <w:rsid w:val="00EF1E3D"/>
    <w:rsid w:val="00EF59BA"/>
    <w:rsid w:val="00EF6541"/>
    <w:rsid w:val="00EF738F"/>
    <w:rsid w:val="00EF77C8"/>
    <w:rsid w:val="00F04595"/>
    <w:rsid w:val="00F04DED"/>
    <w:rsid w:val="00F051A4"/>
    <w:rsid w:val="00F07410"/>
    <w:rsid w:val="00F10072"/>
    <w:rsid w:val="00F1013F"/>
    <w:rsid w:val="00F12F50"/>
    <w:rsid w:val="00F135D6"/>
    <w:rsid w:val="00F143F5"/>
    <w:rsid w:val="00F20C73"/>
    <w:rsid w:val="00F24CC4"/>
    <w:rsid w:val="00F32519"/>
    <w:rsid w:val="00F32D37"/>
    <w:rsid w:val="00F33947"/>
    <w:rsid w:val="00F36774"/>
    <w:rsid w:val="00F4066A"/>
    <w:rsid w:val="00F41945"/>
    <w:rsid w:val="00F44119"/>
    <w:rsid w:val="00F4483A"/>
    <w:rsid w:val="00F4573D"/>
    <w:rsid w:val="00F45FC6"/>
    <w:rsid w:val="00F464B3"/>
    <w:rsid w:val="00F47204"/>
    <w:rsid w:val="00F51453"/>
    <w:rsid w:val="00F521FA"/>
    <w:rsid w:val="00F534AD"/>
    <w:rsid w:val="00F55667"/>
    <w:rsid w:val="00F56A01"/>
    <w:rsid w:val="00F60EB9"/>
    <w:rsid w:val="00F61284"/>
    <w:rsid w:val="00F61C24"/>
    <w:rsid w:val="00F66F6A"/>
    <w:rsid w:val="00F679E9"/>
    <w:rsid w:val="00F67A7F"/>
    <w:rsid w:val="00F706C6"/>
    <w:rsid w:val="00F716D7"/>
    <w:rsid w:val="00F71A3A"/>
    <w:rsid w:val="00F73143"/>
    <w:rsid w:val="00F73243"/>
    <w:rsid w:val="00F756A1"/>
    <w:rsid w:val="00F75A5B"/>
    <w:rsid w:val="00F77250"/>
    <w:rsid w:val="00F7747E"/>
    <w:rsid w:val="00F80C16"/>
    <w:rsid w:val="00F81800"/>
    <w:rsid w:val="00F82AC7"/>
    <w:rsid w:val="00F8326F"/>
    <w:rsid w:val="00F8419A"/>
    <w:rsid w:val="00F85164"/>
    <w:rsid w:val="00F858FC"/>
    <w:rsid w:val="00F85F7D"/>
    <w:rsid w:val="00F86541"/>
    <w:rsid w:val="00F86E5C"/>
    <w:rsid w:val="00F92218"/>
    <w:rsid w:val="00F9266C"/>
    <w:rsid w:val="00F93190"/>
    <w:rsid w:val="00F94C82"/>
    <w:rsid w:val="00F959A6"/>
    <w:rsid w:val="00F95FAA"/>
    <w:rsid w:val="00F977C3"/>
    <w:rsid w:val="00FA2C08"/>
    <w:rsid w:val="00FA322E"/>
    <w:rsid w:val="00FA3423"/>
    <w:rsid w:val="00FA456E"/>
    <w:rsid w:val="00FA6B23"/>
    <w:rsid w:val="00FB03F2"/>
    <w:rsid w:val="00FB2FFB"/>
    <w:rsid w:val="00FB413D"/>
    <w:rsid w:val="00FB5351"/>
    <w:rsid w:val="00FC05ED"/>
    <w:rsid w:val="00FC0D88"/>
    <w:rsid w:val="00FC1D12"/>
    <w:rsid w:val="00FC2689"/>
    <w:rsid w:val="00FC5316"/>
    <w:rsid w:val="00FC5572"/>
    <w:rsid w:val="00FC6A36"/>
    <w:rsid w:val="00FD0016"/>
    <w:rsid w:val="00FD04F9"/>
    <w:rsid w:val="00FD06C8"/>
    <w:rsid w:val="00FD14B5"/>
    <w:rsid w:val="00FD37B4"/>
    <w:rsid w:val="00FD381C"/>
    <w:rsid w:val="00FD59FB"/>
    <w:rsid w:val="00FD635C"/>
    <w:rsid w:val="00FE0125"/>
    <w:rsid w:val="00FE19F6"/>
    <w:rsid w:val="00FE3C5B"/>
    <w:rsid w:val="00FE5662"/>
    <w:rsid w:val="00FE58BB"/>
    <w:rsid w:val="00FE7865"/>
    <w:rsid w:val="00FF218D"/>
    <w:rsid w:val="00FF2372"/>
    <w:rsid w:val="00FF28A8"/>
    <w:rsid w:val="00FF31B1"/>
    <w:rsid w:val="00FF4179"/>
    <w:rsid w:val="00FF4A91"/>
    <w:rsid w:val="00FF4AF7"/>
    <w:rsid w:val="00FF5354"/>
    <w:rsid w:val="00FF61B1"/>
    <w:rsid w:val="00FF705C"/>
    <w:rsid w:val="00FF76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3"/>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4"/>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character" w:styleId="UnresolvedMention">
    <w:name w:val="Unresolved Mention"/>
    <w:basedOn w:val="DefaultParagraphFont"/>
    <w:uiPriority w:val="99"/>
    <w:semiHidden/>
    <w:unhideWhenUsed/>
    <w:rsid w:val="003D2A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6422166">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66509351">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6729099">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Documents\Standards\3GPP%20Standards\Meeting%20Documents\TSGR1_98\R1-1908563.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Documents\Standards\3GPP%20Standards\Meeting%20Documents\TSGR1_98\R1-1909115.zip" TargetMode="External"/><Relationship Id="rId17" Type="http://schemas.openxmlformats.org/officeDocument/2006/relationships/hyperlink" Target="file:///C:\Users\wanshic\Documents\Standards\3GPP%20Standards\Meeting%20Documents\TSGR1_98\R1-1908560.zip" TargetMode="Externa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8\R1-190923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Documents\Standards\3GPP%20Standards\Meeting%20Documents\TSGR1_98\R1-1908197.zip" TargetMode="External"/><Relationship Id="rId5" Type="http://schemas.openxmlformats.org/officeDocument/2006/relationships/numbering" Target="numbering.xml"/><Relationship Id="rId15" Type="http://schemas.openxmlformats.org/officeDocument/2006/relationships/hyperlink" Target="file:///C:\Users\wanshic\Documents\Standards\3GPP%20Standards\Meeting%20Documents\TSGR1_98\R1-1908565.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Documents\Standards\3GPP%20Standards\Meeting%20Documents\TSGR1_98\R1-19085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C7A79-BB9B-40FC-981D-F6155E85B8D5}">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16d3abbb-ac62-4723-a952-e511a3121568"/>
    <ds:schemaRef ds:uri="69f6baf6-0e22-4b51-814b-1cf2778135e5"/>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172B748-A17A-4219-9D19-D811CD3C8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4.xml><?xml version="1.0" encoding="utf-8"?>
<ds:datastoreItem xmlns:ds="http://schemas.openxmlformats.org/officeDocument/2006/customXml" ds:itemID="{2B8D1C4F-295B-4838-BA18-D993D8ABE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2</TotalTime>
  <Pages>1</Pages>
  <Words>413</Words>
  <Characters>2359</Characters>
  <Application>Microsoft Office Word</Application>
  <DocSecurity>0</DocSecurity>
  <Lines>19</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Qualcomm</cp:lastModifiedBy>
  <cp:revision>5</cp:revision>
  <dcterms:created xsi:type="dcterms:W3CDTF">2019-08-30T12:10:00Z</dcterms:created>
  <dcterms:modified xsi:type="dcterms:W3CDTF">2019-08-30T12:17:00Z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