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0D7E6" w14:textId="692F8CE0" w:rsidR="00DB7303" w:rsidRPr="00DB7303" w:rsidRDefault="00B40A80" w:rsidP="00DB7303">
      <w:pPr>
        <w:tabs>
          <w:tab w:val="right" w:pos="9216"/>
        </w:tabs>
        <w:spacing w:after="0" w:line="240" w:lineRule="auto"/>
        <w:jc w:val="both"/>
        <w:rPr>
          <w:rFonts w:ascii="Times New Roman" w:eastAsia="MS Mincho" w:hAnsi="Times New Roman" w:cs="Times New Roman"/>
          <w:b/>
          <w:bCs/>
          <w:noProof/>
          <w:sz w:val="24"/>
          <w:szCs w:val="24"/>
          <w:lang w:val="en-GB" w:eastAsia="ja-JP"/>
        </w:rPr>
      </w:pPr>
      <w:bookmarkStart w:id="0" w:name="OLE_LINK3"/>
      <w:r>
        <w:rPr>
          <w:noProof/>
          <w:lang w:eastAsia="ja-JP"/>
        </w:rPr>
        <mc:AlternateContent>
          <mc:Choice Requires="wps">
            <w:drawing>
              <wp:anchor distT="0" distB="0" distL="114300" distR="114300" simplePos="0" relativeHeight="251659264"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B6DD21" id="任意多边形: 形状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MS Mincho" w:hAnsi="Times New Roman" w:cs="Times New Roman"/>
          <w:b/>
          <w:bCs/>
          <w:noProof/>
          <w:sz w:val="24"/>
          <w:szCs w:val="24"/>
          <w:lang w:val="en-GB" w:eastAsia="ja-JP"/>
        </w:rPr>
        <w:t>3GPP TSG RAN WG1 Meeting #9</w:t>
      </w:r>
      <w:r w:rsidR="00EE79BF">
        <w:rPr>
          <w:rFonts w:ascii="Times New Roman" w:eastAsia="MS Mincho" w:hAnsi="Times New Roman" w:cs="Times New Roman"/>
          <w:b/>
          <w:bCs/>
          <w:noProof/>
          <w:sz w:val="24"/>
          <w:szCs w:val="24"/>
          <w:lang w:val="en-GB" w:eastAsia="ja-JP"/>
        </w:rPr>
        <w:t>8</w:t>
      </w:r>
      <w:r w:rsidR="00DB7303" w:rsidRPr="00DB7303">
        <w:rPr>
          <w:rFonts w:ascii="Times New Roman" w:eastAsia="MS Mincho" w:hAnsi="Times New Roman" w:cs="Times New Roman"/>
          <w:b/>
          <w:bCs/>
          <w:noProof/>
          <w:sz w:val="24"/>
          <w:szCs w:val="24"/>
          <w:lang w:val="en-GB" w:eastAsia="ja-JP"/>
        </w:rPr>
        <w:t xml:space="preserve">    </w:t>
      </w:r>
      <w:r w:rsidR="00DB7303" w:rsidRPr="00DB7303">
        <w:rPr>
          <w:rFonts w:ascii="Times New Roman" w:eastAsia="MS Mincho" w:hAnsi="Times New Roman" w:cs="Times New Roman"/>
          <w:b/>
          <w:bCs/>
          <w:noProof/>
          <w:sz w:val="24"/>
          <w:szCs w:val="24"/>
          <w:lang w:val="en-GB" w:eastAsia="ja-JP"/>
        </w:rPr>
        <w:tab/>
        <w:t xml:space="preserve">            R1-1</w:t>
      </w:r>
      <w:r w:rsidR="00200AFF">
        <w:rPr>
          <w:rFonts w:ascii="Times New Roman" w:eastAsia="MS Mincho" w:hAnsi="Times New Roman" w:cs="Times New Roman" w:hint="eastAsia"/>
          <w:b/>
          <w:bCs/>
          <w:noProof/>
          <w:sz w:val="24"/>
          <w:szCs w:val="24"/>
          <w:lang w:val="en-GB" w:eastAsia="ja-JP"/>
        </w:rPr>
        <w:t>9</w:t>
      </w:r>
      <w:r w:rsidR="0092182B">
        <w:rPr>
          <w:rFonts w:ascii="Times New Roman" w:eastAsia="MS Mincho" w:hAnsi="Times New Roman" w:cs="Times New Roman"/>
          <w:b/>
          <w:bCs/>
          <w:noProof/>
          <w:sz w:val="24"/>
          <w:szCs w:val="24"/>
          <w:lang w:val="en-GB" w:eastAsia="ja-JP"/>
        </w:rPr>
        <w:t>09820</w:t>
      </w:r>
    </w:p>
    <w:p w14:paraId="50789A01" w14:textId="3CD9C233" w:rsidR="00DB7303" w:rsidRDefault="00EE79BF" w:rsidP="00DB7303">
      <w:pPr>
        <w:widowControl w:val="0"/>
        <w:spacing w:after="0" w:line="240" w:lineRule="auto"/>
        <w:rPr>
          <w:rFonts w:ascii="Times New Roman" w:eastAsia="MS Mincho" w:hAnsi="Times New Roman" w:cs="Arial"/>
          <w:b/>
          <w:bCs/>
          <w:noProof/>
          <w:sz w:val="24"/>
          <w:szCs w:val="24"/>
          <w:lang w:val="en-GB" w:eastAsia="ja-JP"/>
        </w:rPr>
      </w:pPr>
      <w:r>
        <w:rPr>
          <w:rFonts w:ascii="Times New Roman" w:eastAsia="MS Mincho" w:hAnsi="Times New Roman" w:cs="Arial"/>
          <w:b/>
          <w:bCs/>
          <w:noProof/>
          <w:sz w:val="24"/>
          <w:szCs w:val="24"/>
          <w:lang w:val="en-GB" w:eastAsia="ja-JP"/>
        </w:rPr>
        <w:t>Prague, C</w:t>
      </w:r>
      <w:r w:rsidR="00E07A8B">
        <w:rPr>
          <w:rFonts w:ascii="Times New Roman" w:eastAsia="MS Mincho" w:hAnsi="Times New Roman" w:cs="Arial"/>
          <w:b/>
          <w:bCs/>
          <w:noProof/>
          <w:sz w:val="24"/>
          <w:szCs w:val="24"/>
          <w:lang w:val="en-GB" w:eastAsia="ja-JP"/>
        </w:rPr>
        <w:t>zech</w:t>
      </w:r>
      <w:r>
        <w:rPr>
          <w:rFonts w:ascii="Times New Roman" w:eastAsia="MS Mincho" w:hAnsi="Times New Roman" w:cs="Arial"/>
          <w:b/>
          <w:bCs/>
          <w:noProof/>
          <w:sz w:val="24"/>
          <w:szCs w:val="24"/>
          <w:lang w:val="en-GB" w:eastAsia="ja-JP"/>
        </w:rPr>
        <w:t xml:space="preserve">, August </w:t>
      </w:r>
      <w:r w:rsidR="007E0B5A">
        <w:rPr>
          <w:rFonts w:ascii="Times New Roman" w:eastAsia="MS Mincho" w:hAnsi="Times New Roman" w:cs="Arial"/>
          <w:b/>
          <w:bCs/>
          <w:noProof/>
          <w:sz w:val="24"/>
          <w:szCs w:val="24"/>
          <w:lang w:val="en-GB" w:eastAsia="ja-JP"/>
        </w:rPr>
        <w:t>26</w:t>
      </w:r>
      <w:r w:rsidR="007E0B5A" w:rsidRPr="007E0B5A">
        <w:rPr>
          <w:rFonts w:ascii="Times New Roman" w:eastAsia="MS Mincho" w:hAnsi="Times New Roman" w:cs="Arial"/>
          <w:b/>
          <w:bCs/>
          <w:noProof/>
          <w:sz w:val="24"/>
          <w:szCs w:val="24"/>
          <w:vertAlign w:val="superscript"/>
          <w:lang w:val="en-GB" w:eastAsia="ja-JP"/>
        </w:rPr>
        <w:t>th</w:t>
      </w:r>
      <w:r w:rsidR="007E0B5A">
        <w:rPr>
          <w:rFonts w:ascii="Times New Roman" w:eastAsia="MS Mincho" w:hAnsi="Times New Roman" w:cs="Arial"/>
          <w:b/>
          <w:bCs/>
          <w:noProof/>
          <w:sz w:val="24"/>
          <w:szCs w:val="24"/>
          <w:lang w:val="en-GB" w:eastAsia="ja-JP"/>
        </w:rPr>
        <w:t xml:space="preserve"> – 30</w:t>
      </w:r>
      <w:r w:rsidR="007E0B5A" w:rsidRPr="007E0B5A">
        <w:rPr>
          <w:rFonts w:ascii="Times New Roman" w:eastAsia="MS Mincho" w:hAnsi="Times New Roman" w:cs="Arial"/>
          <w:b/>
          <w:bCs/>
          <w:noProof/>
          <w:sz w:val="24"/>
          <w:szCs w:val="24"/>
          <w:vertAlign w:val="superscript"/>
          <w:lang w:val="en-GB" w:eastAsia="ja-JP"/>
        </w:rPr>
        <w:t>th</w:t>
      </w:r>
      <w:r w:rsidR="007E0B5A">
        <w:rPr>
          <w:rFonts w:ascii="Times New Roman" w:eastAsia="MS Mincho" w:hAnsi="Times New Roman" w:cs="Arial"/>
          <w:b/>
          <w:bCs/>
          <w:noProof/>
          <w:sz w:val="24"/>
          <w:szCs w:val="24"/>
          <w:lang w:val="en-GB" w:eastAsia="ja-JP"/>
        </w:rPr>
        <w:t>, 2019</w:t>
      </w:r>
    </w:p>
    <w:p w14:paraId="4AEDD672" w14:textId="77777777" w:rsidR="00AF2385" w:rsidRPr="00DB7303" w:rsidRDefault="00AF2385" w:rsidP="00DB7303">
      <w:pPr>
        <w:widowControl w:val="0"/>
        <w:spacing w:after="0" w:line="240" w:lineRule="auto"/>
        <w:rPr>
          <w:rFonts w:ascii="Times New Roman" w:eastAsia="MS Mincho" w:hAnsi="Times New Roman" w:cs="Arial"/>
          <w:b/>
          <w:sz w:val="18"/>
          <w:szCs w:val="20"/>
          <w:lang w:val="en-GB"/>
        </w:rPr>
      </w:pPr>
    </w:p>
    <w:p w14:paraId="3DB90862" w14:textId="5FADE90D" w:rsidR="00DB7303" w:rsidRPr="00DB7303" w:rsidRDefault="00DB7303" w:rsidP="00DB7303">
      <w:pPr>
        <w:widowControl w:val="0"/>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Source:</w:t>
      </w:r>
      <w:r w:rsidRPr="00DB7303">
        <w:rPr>
          <w:rFonts w:ascii="Times New Roman" w:eastAsia="MS Mincho" w:hAnsi="Times New Roman" w:cs="Arial"/>
          <w:b/>
          <w:noProof/>
          <w:sz w:val="24"/>
        </w:rPr>
        <w:tab/>
      </w:r>
      <w:r w:rsidR="00E371F1" w:rsidRPr="00E371F1">
        <w:rPr>
          <w:rFonts w:ascii="Times New Roman" w:eastAsia="MS Mincho" w:hAnsi="Times New Roman" w:cs="Arial"/>
          <w:b/>
          <w:noProof/>
          <w:sz w:val="24"/>
        </w:rPr>
        <w:t>Qualcomm Incorporated</w:t>
      </w:r>
    </w:p>
    <w:bookmarkEnd w:id="0"/>
    <w:p w14:paraId="07804DD9" w14:textId="421DBF23" w:rsidR="00C56143" w:rsidRPr="00DB7303" w:rsidRDefault="00DB7303" w:rsidP="00DB7303">
      <w:pPr>
        <w:widowControl w:val="0"/>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Title:</w:t>
      </w:r>
      <w:r w:rsidRPr="00DB7303">
        <w:rPr>
          <w:rFonts w:ascii="Times New Roman" w:eastAsia="MS Mincho" w:hAnsi="Times New Roman" w:cs="Arial"/>
          <w:b/>
          <w:noProof/>
          <w:sz w:val="24"/>
        </w:rPr>
        <w:tab/>
      </w:r>
      <w:bookmarkStart w:id="1" w:name="OLE_LINK22"/>
      <w:bookmarkStart w:id="2" w:name="OLE_LINK21"/>
      <w:bookmarkStart w:id="3" w:name="OLE_LINK9"/>
      <w:bookmarkStart w:id="4" w:name="OLE_LINK8"/>
      <w:r w:rsidR="003E1A5B">
        <w:rPr>
          <w:rFonts w:ascii="Times New Roman" w:eastAsia="MS Mincho" w:hAnsi="Times New Roman" w:cs="Arial"/>
          <w:b/>
          <w:noProof/>
          <w:sz w:val="24"/>
        </w:rPr>
        <w:t>Offline s</w:t>
      </w:r>
      <w:r w:rsidR="007829E6" w:rsidRPr="007829E6">
        <w:rPr>
          <w:rFonts w:ascii="Times New Roman" w:eastAsia="MS Mincho" w:hAnsi="Times New Roman" w:cs="Arial"/>
          <w:b/>
          <w:noProof/>
          <w:sz w:val="24"/>
          <w:lang w:eastAsia="ja-JP"/>
        </w:rPr>
        <w:t xml:space="preserve">ummary </w:t>
      </w:r>
      <w:r w:rsidR="00080C0B">
        <w:rPr>
          <w:rFonts w:ascii="Times New Roman" w:eastAsia="MS Mincho" w:hAnsi="Times New Roman" w:cs="Arial"/>
          <w:b/>
          <w:noProof/>
          <w:sz w:val="24"/>
          <w:lang w:eastAsia="ja-JP"/>
        </w:rPr>
        <w:t xml:space="preserve">of </w:t>
      </w:r>
      <w:r w:rsidR="00960003">
        <w:rPr>
          <w:rFonts w:ascii="Times New Roman" w:eastAsia="MS Mincho" w:hAnsi="Times New Roman" w:cs="Arial"/>
          <w:b/>
          <w:noProof/>
          <w:sz w:val="24"/>
          <w:lang w:eastAsia="ja-JP"/>
        </w:rPr>
        <w:t xml:space="preserve">Rel.15 maintenance for </w:t>
      </w:r>
      <w:r w:rsidR="007962BA">
        <w:rPr>
          <w:rFonts w:ascii="Times New Roman" w:eastAsia="MS Mincho" w:hAnsi="Times New Roman" w:cs="Arial"/>
          <w:b/>
          <w:noProof/>
          <w:sz w:val="24"/>
          <w:lang w:eastAsia="ja-JP"/>
        </w:rPr>
        <w:t>Scheduling and HARQ</w:t>
      </w:r>
    </w:p>
    <w:bookmarkEnd w:id="1"/>
    <w:bookmarkEnd w:id="2"/>
    <w:bookmarkEnd w:id="3"/>
    <w:bookmarkEnd w:id="4"/>
    <w:p w14:paraId="11118B57" w14:textId="0FF28F91" w:rsidR="00DB7303" w:rsidRPr="00DB7303" w:rsidRDefault="00DB7303" w:rsidP="00DB7303">
      <w:pPr>
        <w:widowControl w:val="0"/>
        <w:tabs>
          <w:tab w:val="left" w:pos="1800"/>
        </w:tabs>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Agenda Item:</w:t>
      </w:r>
      <w:bookmarkStart w:id="5" w:name="Source"/>
      <w:bookmarkEnd w:id="5"/>
      <w:r w:rsidRPr="00DB7303">
        <w:rPr>
          <w:rFonts w:ascii="Times New Roman" w:eastAsia="MS Mincho" w:hAnsi="Times New Roman" w:cs="Arial"/>
          <w:b/>
          <w:noProof/>
          <w:sz w:val="24"/>
        </w:rPr>
        <w:tab/>
      </w:r>
      <w:bookmarkStart w:id="6" w:name="_Hlk495051520"/>
      <w:r w:rsidRPr="00DB7303">
        <w:rPr>
          <w:rFonts w:ascii="Times New Roman" w:eastAsia="MS Mincho" w:hAnsi="Times New Roman" w:cs="Arial"/>
          <w:b/>
          <w:noProof/>
          <w:sz w:val="24"/>
        </w:rPr>
        <w:t>7.1.3</w:t>
      </w:r>
      <w:bookmarkEnd w:id="6"/>
    </w:p>
    <w:p w14:paraId="691B52B5" w14:textId="77777777" w:rsidR="00DB7303" w:rsidRPr="00DB7303" w:rsidRDefault="00DB7303" w:rsidP="00DB7303">
      <w:pPr>
        <w:pBdr>
          <w:bottom w:val="single" w:sz="6" w:space="1" w:color="auto"/>
        </w:pBdr>
        <w:spacing w:after="0"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7" w:name="DocumentFor"/>
      <w:bookmarkEnd w:id="7"/>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Default="00C1751F">
      <w:pPr>
        <w:rPr>
          <w:lang w:eastAsia="ja-JP"/>
        </w:rPr>
      </w:pPr>
    </w:p>
    <w:p w14:paraId="21B615BA" w14:textId="386F8336" w:rsidR="00454FEC" w:rsidRPr="003D2AF1" w:rsidRDefault="00C818F8" w:rsidP="00C818F8">
      <w:pPr>
        <w:pStyle w:val="Heading1"/>
        <w:rPr>
          <w:b/>
          <w:lang w:eastAsia="ja-JP"/>
        </w:rPr>
      </w:pPr>
      <w:r>
        <w:rPr>
          <w:b/>
          <w:lang w:eastAsia="ja-JP"/>
        </w:rPr>
        <w:t>Discussion</w:t>
      </w:r>
    </w:p>
    <w:p w14:paraId="765C7C12" w14:textId="77777777" w:rsidR="00DA606D" w:rsidRDefault="00DA606D" w:rsidP="003D2AF1">
      <w:pPr>
        <w:spacing w:after="0" w:line="240" w:lineRule="auto"/>
        <w:rPr>
          <w:rFonts w:ascii="Times" w:eastAsia="Batang" w:hAnsi="Times" w:cs="Times New Roman"/>
          <w:b/>
          <w:bCs/>
          <w:sz w:val="20"/>
          <w:szCs w:val="24"/>
          <w:lang w:eastAsia="x-none"/>
        </w:rPr>
      </w:pPr>
    </w:p>
    <w:p w14:paraId="7AB23BF6" w14:textId="0AF88FC5" w:rsidR="00DA606D" w:rsidRPr="00DA606D" w:rsidRDefault="00B71135" w:rsidP="003D2AF1">
      <w:pPr>
        <w:spacing w:after="0" w:line="240" w:lineRule="auto"/>
        <w:rPr>
          <w:rFonts w:ascii="Times" w:eastAsia="Batang" w:hAnsi="Times" w:cs="Times New Roman"/>
          <w:sz w:val="20"/>
          <w:szCs w:val="24"/>
          <w:lang w:val="en-GB" w:eastAsia="x-none"/>
        </w:rPr>
      </w:pPr>
      <w:hyperlink r:id="rId11" w:history="1">
        <w:r w:rsidR="00DA606D" w:rsidRPr="00DA606D">
          <w:rPr>
            <w:rFonts w:ascii="Times" w:eastAsia="Batang" w:hAnsi="Times" w:cs="Times New Roman"/>
            <w:b/>
            <w:bCs/>
            <w:color w:val="0000FF"/>
            <w:sz w:val="20"/>
            <w:szCs w:val="24"/>
            <w:u w:val="single"/>
            <w:lang w:val="en-GB" w:eastAsia="x-none"/>
          </w:rPr>
          <w:t>R1-1909522</w:t>
        </w:r>
      </w:hyperlink>
      <w:r w:rsidR="00DA606D" w:rsidRPr="00DA606D">
        <w:rPr>
          <w:rFonts w:ascii="Times" w:eastAsia="Batang" w:hAnsi="Times" w:cs="Times New Roman"/>
          <w:sz w:val="20"/>
          <w:szCs w:val="24"/>
          <w:lang w:val="en-GB" w:eastAsia="x-none"/>
        </w:rPr>
        <w:tab/>
        <w:t>Summary of Rel.15 maintenance for Scheduling and HARQ</w:t>
      </w:r>
      <w:r w:rsidR="00DA606D" w:rsidRPr="00DA606D">
        <w:rPr>
          <w:rFonts w:ascii="Times" w:eastAsia="Batang" w:hAnsi="Times" w:cs="Times New Roman"/>
          <w:sz w:val="20"/>
          <w:szCs w:val="24"/>
          <w:lang w:val="en-GB" w:eastAsia="x-none"/>
        </w:rPr>
        <w:tab/>
        <w:t>Qualcomm Incorporated</w:t>
      </w:r>
    </w:p>
    <w:p w14:paraId="083C6499" w14:textId="5510A5B7" w:rsidR="003D2AF1" w:rsidRPr="003D2AF1" w:rsidRDefault="00B71135" w:rsidP="003D2AF1">
      <w:pPr>
        <w:spacing w:after="0" w:line="240" w:lineRule="auto"/>
        <w:rPr>
          <w:rFonts w:ascii="Times" w:eastAsia="Batang" w:hAnsi="Times" w:cs="Times New Roman"/>
          <w:sz w:val="20"/>
          <w:szCs w:val="24"/>
          <w:lang w:val="en-GB" w:eastAsia="x-none"/>
        </w:rPr>
      </w:pPr>
      <w:hyperlink r:id="rId12" w:history="1">
        <w:r w:rsidR="003D2AF1" w:rsidRPr="003D2AF1">
          <w:rPr>
            <w:rFonts w:ascii="Times" w:eastAsia="Batang" w:hAnsi="Times" w:cs="Times New Roman"/>
            <w:b/>
            <w:bCs/>
            <w:color w:val="0000FF"/>
            <w:sz w:val="20"/>
            <w:szCs w:val="24"/>
            <w:u w:val="single"/>
            <w:lang w:val="en-GB" w:eastAsia="x-none"/>
          </w:rPr>
          <w:t>R1-1908197</w:t>
        </w:r>
      </w:hyperlink>
      <w:r w:rsidR="003D2AF1" w:rsidRPr="003D2AF1">
        <w:rPr>
          <w:rFonts w:ascii="Times" w:eastAsia="Batang" w:hAnsi="Times" w:cs="Times New Roman"/>
          <w:sz w:val="20"/>
          <w:szCs w:val="24"/>
          <w:lang w:val="en-GB" w:eastAsia="x-none"/>
        </w:rPr>
        <w:tab/>
        <w:t>Discussion on UL cancellation timeline</w:t>
      </w:r>
      <w:r w:rsidR="003D2AF1" w:rsidRPr="003D2AF1">
        <w:rPr>
          <w:rFonts w:ascii="Times" w:eastAsia="Batang" w:hAnsi="Times" w:cs="Times New Roman"/>
          <w:sz w:val="20"/>
          <w:szCs w:val="24"/>
          <w:lang w:val="en-GB" w:eastAsia="x-none"/>
        </w:rPr>
        <w:tab/>
        <w:t>vivo</w:t>
      </w:r>
    </w:p>
    <w:p w14:paraId="0FEBF5E3" w14:textId="77777777" w:rsidR="003D2AF1" w:rsidRPr="003D2AF1" w:rsidRDefault="00B71135" w:rsidP="003D2AF1">
      <w:pPr>
        <w:spacing w:after="0" w:line="240" w:lineRule="auto"/>
        <w:rPr>
          <w:rFonts w:ascii="Times" w:eastAsia="Batang" w:hAnsi="Times" w:cs="Times New Roman"/>
          <w:sz w:val="20"/>
          <w:szCs w:val="24"/>
          <w:lang w:val="en-GB" w:eastAsia="x-none"/>
        </w:rPr>
      </w:pPr>
      <w:hyperlink r:id="rId13" w:history="1">
        <w:r w:rsidR="003D2AF1" w:rsidRPr="003D2AF1">
          <w:rPr>
            <w:rFonts w:ascii="Times" w:eastAsia="Batang" w:hAnsi="Times" w:cs="Times New Roman"/>
            <w:b/>
            <w:bCs/>
            <w:color w:val="0000FF"/>
            <w:sz w:val="20"/>
            <w:szCs w:val="24"/>
            <w:u w:val="single"/>
            <w:lang w:val="en-GB" w:eastAsia="x-none"/>
          </w:rPr>
          <w:t>R1-1909115</w:t>
        </w:r>
      </w:hyperlink>
      <w:r w:rsidR="003D2AF1" w:rsidRPr="003D2AF1">
        <w:rPr>
          <w:rFonts w:ascii="Times" w:eastAsia="Batang" w:hAnsi="Times" w:cs="Times New Roman"/>
          <w:sz w:val="20"/>
          <w:szCs w:val="24"/>
          <w:lang w:val="en-GB" w:eastAsia="x-none"/>
        </w:rPr>
        <w:tab/>
        <w:t>Draft TS38.213 CR on UL cancelation timeline</w:t>
      </w:r>
      <w:r w:rsidR="003D2AF1" w:rsidRPr="003D2AF1">
        <w:rPr>
          <w:rFonts w:ascii="Times" w:eastAsia="Batang" w:hAnsi="Times" w:cs="Times New Roman"/>
          <w:sz w:val="20"/>
          <w:szCs w:val="24"/>
          <w:lang w:val="en-GB" w:eastAsia="x-none"/>
        </w:rPr>
        <w:tab/>
        <w:t>vivo</w:t>
      </w:r>
    </w:p>
    <w:p w14:paraId="6A44B0B2" w14:textId="77777777" w:rsidR="003D2AF1" w:rsidRPr="003D2AF1" w:rsidRDefault="00B71135" w:rsidP="003D2AF1">
      <w:pPr>
        <w:spacing w:after="0" w:line="240" w:lineRule="auto"/>
        <w:rPr>
          <w:rFonts w:ascii="Times" w:eastAsia="Batang" w:hAnsi="Times" w:cs="Times New Roman"/>
          <w:sz w:val="20"/>
          <w:szCs w:val="24"/>
          <w:lang w:val="en-GB" w:eastAsia="x-none"/>
        </w:rPr>
      </w:pPr>
      <w:hyperlink r:id="rId14" w:history="1">
        <w:r w:rsidR="003D2AF1" w:rsidRPr="003D2AF1">
          <w:rPr>
            <w:rFonts w:ascii="Times" w:eastAsia="Batang" w:hAnsi="Times" w:cs="Times New Roman"/>
            <w:b/>
            <w:bCs/>
            <w:color w:val="0000FF"/>
            <w:sz w:val="20"/>
            <w:szCs w:val="24"/>
            <w:u w:val="single"/>
            <w:lang w:val="en-GB" w:eastAsia="x-none"/>
          </w:rPr>
          <w:t>R1-1908563</w:t>
        </w:r>
      </w:hyperlink>
      <w:r w:rsidR="003D2AF1" w:rsidRPr="003D2AF1">
        <w:rPr>
          <w:rFonts w:ascii="Times" w:eastAsia="Batang" w:hAnsi="Times" w:cs="Times New Roman"/>
          <w:sz w:val="20"/>
          <w:szCs w:val="24"/>
          <w:lang w:val="en-GB" w:eastAsia="x-none"/>
        </w:rPr>
        <w:tab/>
        <w:t>Correction on time gap definition</w:t>
      </w:r>
      <w:r w:rsidR="003D2AF1" w:rsidRPr="003D2AF1">
        <w:rPr>
          <w:rFonts w:ascii="Times" w:eastAsia="Batang" w:hAnsi="Times" w:cs="Times New Roman"/>
          <w:sz w:val="20"/>
          <w:szCs w:val="24"/>
          <w:lang w:val="en-GB" w:eastAsia="x-none"/>
        </w:rPr>
        <w:tab/>
        <w:t>CATT</w:t>
      </w:r>
    </w:p>
    <w:p w14:paraId="683B9572" w14:textId="60F2C818" w:rsidR="003D2AF1" w:rsidRDefault="003D2AF1" w:rsidP="003D2AF1">
      <w:pPr>
        <w:spacing w:after="0" w:line="240" w:lineRule="auto"/>
        <w:rPr>
          <w:rFonts w:ascii="Times" w:eastAsia="Batang" w:hAnsi="Times" w:cs="Times New Roman"/>
          <w:sz w:val="20"/>
          <w:szCs w:val="24"/>
          <w:lang w:val="en-GB" w:eastAsia="x-none"/>
        </w:rPr>
      </w:pPr>
      <w:r w:rsidRPr="003D2AF1">
        <w:rPr>
          <w:rFonts w:ascii="Times" w:eastAsia="Batang" w:hAnsi="Times" w:cs="Times New Roman"/>
          <w:sz w:val="20"/>
          <w:szCs w:val="24"/>
          <w:highlight w:val="yellow"/>
          <w:lang w:val="en-GB" w:eastAsia="x-none"/>
        </w:rPr>
        <w:t>Check further offline (including draft CR1 &amp; CR2 in x9522)</w:t>
      </w:r>
    </w:p>
    <w:p w14:paraId="5CF31935" w14:textId="77777777" w:rsidR="003D2AF1" w:rsidRPr="003D2AF1" w:rsidRDefault="003D2AF1" w:rsidP="003D2AF1">
      <w:pPr>
        <w:spacing w:after="0" w:line="240" w:lineRule="auto"/>
        <w:rPr>
          <w:rFonts w:ascii="Times" w:eastAsia="Batang" w:hAnsi="Times" w:cs="Times New Roman"/>
          <w:sz w:val="20"/>
          <w:szCs w:val="24"/>
          <w:lang w:val="en-GB" w:eastAsia="x-none"/>
        </w:rPr>
      </w:pPr>
    </w:p>
    <w:p w14:paraId="50E12F1F" w14:textId="77777777" w:rsidR="003D2AF1" w:rsidRPr="003D2AF1" w:rsidRDefault="00B71135" w:rsidP="003D2AF1">
      <w:pPr>
        <w:spacing w:after="0" w:line="240" w:lineRule="auto"/>
        <w:rPr>
          <w:rFonts w:ascii="Times" w:eastAsia="Batang" w:hAnsi="Times" w:cs="Times New Roman"/>
          <w:sz w:val="20"/>
          <w:szCs w:val="24"/>
          <w:lang w:val="en-GB" w:eastAsia="x-none"/>
        </w:rPr>
      </w:pPr>
      <w:hyperlink r:id="rId15" w:history="1">
        <w:r w:rsidR="003D2AF1" w:rsidRPr="003D2AF1">
          <w:rPr>
            <w:rFonts w:ascii="Times" w:eastAsia="Batang" w:hAnsi="Times" w:cs="Times New Roman"/>
            <w:b/>
            <w:bCs/>
            <w:color w:val="0000FF"/>
            <w:sz w:val="20"/>
            <w:szCs w:val="24"/>
            <w:u w:val="single"/>
            <w:lang w:val="en-GB" w:eastAsia="x-none"/>
          </w:rPr>
          <w:t>R1-1908560</w:t>
        </w:r>
      </w:hyperlink>
      <w:r w:rsidR="003D2AF1" w:rsidRPr="003D2AF1">
        <w:rPr>
          <w:rFonts w:ascii="Times" w:eastAsia="Batang" w:hAnsi="Times" w:cs="Times New Roman"/>
          <w:sz w:val="20"/>
          <w:szCs w:val="24"/>
          <w:lang w:val="en-GB" w:eastAsia="x-none"/>
        </w:rPr>
        <w:tab/>
        <w:t>Correction on HARQ-ACK transmission</w:t>
      </w:r>
      <w:r w:rsidR="003D2AF1" w:rsidRPr="003D2AF1">
        <w:rPr>
          <w:rFonts w:ascii="Times" w:eastAsia="Batang" w:hAnsi="Times" w:cs="Times New Roman"/>
          <w:sz w:val="20"/>
          <w:szCs w:val="24"/>
          <w:lang w:val="en-GB" w:eastAsia="x-none"/>
        </w:rPr>
        <w:tab/>
        <w:t>CATT</w:t>
      </w:r>
    </w:p>
    <w:p w14:paraId="69D9AA00" w14:textId="751AF3F2" w:rsidR="003D2AF1" w:rsidRDefault="003D2AF1" w:rsidP="003D2AF1">
      <w:pPr>
        <w:spacing w:after="0" w:line="240" w:lineRule="auto"/>
        <w:rPr>
          <w:rFonts w:ascii="Times" w:eastAsia="Batang" w:hAnsi="Times" w:cs="Times New Roman"/>
          <w:sz w:val="20"/>
          <w:szCs w:val="24"/>
          <w:lang w:val="en-GB" w:eastAsia="x-none"/>
        </w:rPr>
      </w:pPr>
      <w:r w:rsidRPr="003D2AF1">
        <w:rPr>
          <w:rFonts w:ascii="Times" w:eastAsia="Batang" w:hAnsi="Times" w:cs="Times New Roman"/>
          <w:sz w:val="20"/>
          <w:szCs w:val="24"/>
          <w:highlight w:val="yellow"/>
          <w:lang w:val="en-GB" w:eastAsia="x-none"/>
        </w:rPr>
        <w:t xml:space="preserve">Check further offline </w:t>
      </w:r>
    </w:p>
    <w:p w14:paraId="260D881F" w14:textId="77777777" w:rsidR="003D2AF1" w:rsidRPr="003D2AF1" w:rsidRDefault="003D2AF1" w:rsidP="003D2AF1">
      <w:pPr>
        <w:spacing w:after="0" w:line="240" w:lineRule="auto"/>
        <w:rPr>
          <w:rFonts w:ascii="Times" w:eastAsia="Batang" w:hAnsi="Times" w:cs="Times New Roman"/>
          <w:sz w:val="20"/>
          <w:szCs w:val="24"/>
          <w:lang w:val="en-GB" w:eastAsia="x-none"/>
        </w:rPr>
      </w:pPr>
    </w:p>
    <w:p w14:paraId="5E5BB7DC" w14:textId="77777777" w:rsidR="003D2AF1" w:rsidRPr="003D2AF1" w:rsidRDefault="00B71135" w:rsidP="003D2AF1">
      <w:pPr>
        <w:spacing w:after="0" w:line="240" w:lineRule="auto"/>
        <w:rPr>
          <w:rFonts w:ascii="Times" w:eastAsia="Batang" w:hAnsi="Times" w:cs="Times New Roman"/>
          <w:sz w:val="20"/>
          <w:szCs w:val="24"/>
          <w:lang w:val="en-GB" w:eastAsia="x-none"/>
        </w:rPr>
      </w:pPr>
      <w:hyperlink r:id="rId16" w:history="1">
        <w:r w:rsidR="003D2AF1" w:rsidRPr="003D2AF1">
          <w:rPr>
            <w:rFonts w:ascii="Times" w:eastAsia="Batang" w:hAnsi="Times" w:cs="Times New Roman"/>
            <w:b/>
            <w:bCs/>
            <w:color w:val="0000FF"/>
            <w:sz w:val="20"/>
            <w:szCs w:val="24"/>
            <w:u w:val="single"/>
            <w:lang w:val="en-GB" w:eastAsia="x-none"/>
          </w:rPr>
          <w:t>R1-1908564</w:t>
        </w:r>
      </w:hyperlink>
      <w:r w:rsidR="003D2AF1" w:rsidRPr="003D2AF1">
        <w:rPr>
          <w:rFonts w:ascii="Times" w:eastAsia="Batang" w:hAnsi="Times" w:cs="Times New Roman"/>
          <w:sz w:val="20"/>
          <w:szCs w:val="24"/>
          <w:lang w:val="en-GB" w:eastAsia="x-none"/>
        </w:rPr>
        <w:tab/>
        <w:t>Correction on timing for MAC CE applicability with HARQ-ACK repetition in 38.213</w:t>
      </w:r>
      <w:r w:rsidR="003D2AF1" w:rsidRPr="003D2AF1">
        <w:rPr>
          <w:rFonts w:ascii="Times" w:eastAsia="Batang" w:hAnsi="Times" w:cs="Times New Roman"/>
          <w:sz w:val="20"/>
          <w:szCs w:val="24"/>
          <w:lang w:val="en-GB" w:eastAsia="x-none"/>
        </w:rPr>
        <w:tab/>
        <w:t>CATT</w:t>
      </w:r>
    </w:p>
    <w:p w14:paraId="7FA96868" w14:textId="77777777" w:rsidR="003D2AF1" w:rsidRPr="003D2AF1" w:rsidRDefault="00B71135" w:rsidP="003D2AF1">
      <w:pPr>
        <w:spacing w:after="0" w:line="240" w:lineRule="auto"/>
        <w:rPr>
          <w:rFonts w:ascii="Times" w:eastAsia="Batang" w:hAnsi="Times" w:cs="Times New Roman"/>
          <w:sz w:val="20"/>
          <w:szCs w:val="24"/>
          <w:lang w:val="en-GB" w:eastAsia="x-none"/>
        </w:rPr>
      </w:pPr>
      <w:hyperlink r:id="rId17" w:history="1">
        <w:r w:rsidR="003D2AF1" w:rsidRPr="003D2AF1">
          <w:rPr>
            <w:rFonts w:ascii="Times" w:eastAsia="Batang" w:hAnsi="Times" w:cs="Times New Roman"/>
            <w:b/>
            <w:bCs/>
            <w:color w:val="0000FF"/>
            <w:sz w:val="20"/>
            <w:szCs w:val="24"/>
            <w:u w:val="single"/>
            <w:lang w:val="en-GB" w:eastAsia="x-none"/>
          </w:rPr>
          <w:t>R1-1908565</w:t>
        </w:r>
      </w:hyperlink>
      <w:r w:rsidR="003D2AF1" w:rsidRPr="003D2AF1">
        <w:rPr>
          <w:rFonts w:ascii="Times" w:eastAsia="Batang" w:hAnsi="Times" w:cs="Times New Roman"/>
          <w:sz w:val="20"/>
          <w:szCs w:val="24"/>
          <w:lang w:val="en-GB" w:eastAsia="x-none"/>
        </w:rPr>
        <w:tab/>
        <w:t>Correction on timing for MAC CE applicability with HARQ-ACK repetition in 38.214</w:t>
      </w:r>
      <w:r w:rsidR="003D2AF1" w:rsidRPr="003D2AF1">
        <w:rPr>
          <w:rFonts w:ascii="Times" w:eastAsia="Batang" w:hAnsi="Times" w:cs="Times New Roman"/>
          <w:sz w:val="20"/>
          <w:szCs w:val="24"/>
          <w:lang w:val="en-GB" w:eastAsia="x-none"/>
        </w:rPr>
        <w:tab/>
        <w:t>CATT</w:t>
      </w:r>
    </w:p>
    <w:p w14:paraId="211756CB" w14:textId="77777777" w:rsidR="003D2AF1" w:rsidRPr="003D2AF1" w:rsidRDefault="00B71135" w:rsidP="003D2AF1">
      <w:pPr>
        <w:spacing w:after="0" w:line="240" w:lineRule="auto"/>
        <w:rPr>
          <w:rFonts w:ascii="Times" w:eastAsia="Batang" w:hAnsi="Times" w:cs="Times New Roman"/>
          <w:sz w:val="20"/>
          <w:szCs w:val="24"/>
          <w:lang w:val="en-GB" w:eastAsia="x-none"/>
        </w:rPr>
      </w:pPr>
      <w:hyperlink r:id="rId18" w:history="1">
        <w:r w:rsidR="003D2AF1" w:rsidRPr="003D2AF1">
          <w:rPr>
            <w:rFonts w:ascii="Times" w:eastAsia="Batang" w:hAnsi="Times" w:cs="Times New Roman"/>
            <w:b/>
            <w:bCs/>
            <w:color w:val="0000FF"/>
            <w:sz w:val="20"/>
            <w:szCs w:val="24"/>
            <w:u w:val="single"/>
            <w:lang w:val="en-GB" w:eastAsia="x-none"/>
          </w:rPr>
          <w:t>R1-1909238</w:t>
        </w:r>
      </w:hyperlink>
      <w:r w:rsidR="003D2AF1" w:rsidRPr="003D2AF1">
        <w:rPr>
          <w:rFonts w:ascii="Times" w:eastAsia="Batang" w:hAnsi="Times" w:cs="Times New Roman"/>
          <w:sz w:val="20"/>
          <w:szCs w:val="24"/>
          <w:lang w:val="en-GB" w:eastAsia="x-none"/>
        </w:rPr>
        <w:tab/>
        <w:t>Draft CR on MAC-CE activation timing</w:t>
      </w:r>
      <w:r w:rsidR="003D2AF1" w:rsidRPr="003D2AF1">
        <w:rPr>
          <w:rFonts w:ascii="Times" w:eastAsia="Batang" w:hAnsi="Times" w:cs="Times New Roman"/>
          <w:sz w:val="20"/>
          <w:szCs w:val="24"/>
          <w:lang w:val="en-GB" w:eastAsia="x-none"/>
        </w:rPr>
        <w:tab/>
        <w:t>Qualcomm Incorporated</w:t>
      </w:r>
    </w:p>
    <w:p w14:paraId="17696AB6" w14:textId="3F55DAF8" w:rsidR="003D2AF1" w:rsidRDefault="003D2AF1" w:rsidP="003D2AF1">
      <w:pPr>
        <w:spacing w:after="0" w:line="240" w:lineRule="auto"/>
        <w:rPr>
          <w:rFonts w:ascii="Times" w:eastAsia="Batang" w:hAnsi="Times" w:cs="Times New Roman"/>
          <w:sz w:val="20"/>
          <w:szCs w:val="24"/>
          <w:lang w:val="en-GB" w:eastAsia="x-none"/>
        </w:rPr>
      </w:pPr>
      <w:r w:rsidRPr="003D2AF1">
        <w:rPr>
          <w:rFonts w:ascii="Times" w:eastAsia="Batang" w:hAnsi="Times" w:cs="Times New Roman"/>
          <w:sz w:val="20"/>
          <w:szCs w:val="24"/>
          <w:highlight w:val="yellow"/>
          <w:lang w:val="en-GB" w:eastAsia="x-none"/>
        </w:rPr>
        <w:t>Check further offline (including draft CR3 &amp; CR4 in x9522)</w:t>
      </w:r>
    </w:p>
    <w:p w14:paraId="5BBE21DA" w14:textId="28258628" w:rsidR="00D233FE" w:rsidRDefault="00D233FE" w:rsidP="003D2AF1">
      <w:pPr>
        <w:spacing w:after="0" w:line="240" w:lineRule="auto"/>
        <w:rPr>
          <w:rFonts w:ascii="Times" w:eastAsia="Batang" w:hAnsi="Times" w:cs="Times New Roman"/>
          <w:sz w:val="20"/>
          <w:szCs w:val="24"/>
          <w:lang w:val="en-GB" w:eastAsia="x-none"/>
        </w:rPr>
      </w:pPr>
    </w:p>
    <w:p w14:paraId="42987DD4" w14:textId="67D2CE18" w:rsidR="00D233FE" w:rsidRPr="00D233FE" w:rsidRDefault="00D233FE" w:rsidP="003D2AF1">
      <w:pPr>
        <w:spacing w:after="0" w:line="240" w:lineRule="auto"/>
        <w:rPr>
          <w:rFonts w:ascii="Times" w:hAnsi="Times" w:cs="Times New Roman"/>
          <w:sz w:val="20"/>
          <w:szCs w:val="24"/>
          <w:u w:val="single"/>
          <w:lang w:val="en-GB" w:eastAsia="ja-JP"/>
        </w:rPr>
      </w:pPr>
      <w:r w:rsidRPr="00D233FE">
        <w:rPr>
          <w:rFonts w:ascii="Times" w:hAnsi="Times" w:cs="Times New Roman" w:hint="eastAsia"/>
          <w:sz w:val="20"/>
          <w:szCs w:val="24"/>
          <w:u w:val="single"/>
          <w:lang w:val="en-GB" w:eastAsia="ja-JP"/>
        </w:rPr>
        <w:t>O</w:t>
      </w:r>
      <w:r w:rsidRPr="00D233FE">
        <w:rPr>
          <w:rFonts w:ascii="Times" w:hAnsi="Times" w:cs="Times New Roman"/>
          <w:sz w:val="20"/>
          <w:szCs w:val="24"/>
          <w:u w:val="single"/>
          <w:lang w:val="en-GB" w:eastAsia="ja-JP"/>
        </w:rPr>
        <w:t>ffline discussion</w:t>
      </w:r>
      <w:r w:rsidR="0085125E">
        <w:rPr>
          <w:rFonts w:ascii="Times" w:hAnsi="Times" w:cs="Times New Roman"/>
          <w:sz w:val="20"/>
          <w:szCs w:val="24"/>
          <w:u w:val="single"/>
          <w:lang w:val="en-GB" w:eastAsia="ja-JP"/>
        </w:rPr>
        <w:t xml:space="preserve"> on </w:t>
      </w:r>
      <w:r w:rsidR="00CF1305">
        <w:rPr>
          <w:rFonts w:ascii="Times" w:hAnsi="Times" w:cs="Times New Roman"/>
          <w:sz w:val="20"/>
          <w:szCs w:val="24"/>
          <w:u w:val="single"/>
          <w:lang w:val="en-GB" w:eastAsia="ja-JP"/>
        </w:rPr>
        <w:t>8565 and draft CR-3 in x9522</w:t>
      </w:r>
      <w:r w:rsidRPr="00D233FE">
        <w:rPr>
          <w:rFonts w:ascii="Times" w:hAnsi="Times" w:cs="Times New Roman"/>
          <w:sz w:val="20"/>
          <w:szCs w:val="24"/>
          <w:u w:val="single"/>
          <w:lang w:val="en-GB" w:eastAsia="ja-JP"/>
        </w:rPr>
        <w:t>:</w:t>
      </w:r>
    </w:p>
    <w:p w14:paraId="1D7B27BF" w14:textId="091E6A17" w:rsidR="001A19C3" w:rsidRDefault="001A19C3" w:rsidP="003D2AF1">
      <w:pPr>
        <w:spacing w:after="0" w:line="240" w:lineRule="auto"/>
        <w:rPr>
          <w:rFonts w:ascii="Times" w:hAnsi="Times" w:cs="Times New Roman"/>
          <w:sz w:val="20"/>
          <w:szCs w:val="24"/>
          <w:lang w:val="en-GB" w:eastAsia="ja-JP"/>
        </w:rPr>
      </w:pPr>
      <w:r>
        <w:rPr>
          <w:rFonts w:ascii="Times" w:hAnsi="Times" w:cs="Times New Roman" w:hint="eastAsia"/>
          <w:sz w:val="20"/>
          <w:szCs w:val="24"/>
          <w:lang w:val="en-GB" w:eastAsia="ja-JP"/>
        </w:rPr>
        <w:t>S</w:t>
      </w:r>
      <w:r>
        <w:rPr>
          <w:rFonts w:ascii="Times" w:hAnsi="Times" w:cs="Times New Roman"/>
          <w:sz w:val="20"/>
          <w:szCs w:val="24"/>
          <w:lang w:val="en-GB" w:eastAsia="ja-JP"/>
        </w:rPr>
        <w:t>amsung, E//</w:t>
      </w:r>
      <w:r w:rsidR="001D14F1">
        <w:rPr>
          <w:rFonts w:ascii="Times" w:hAnsi="Times" w:cs="Times New Roman"/>
          <w:sz w:val="20"/>
          <w:szCs w:val="24"/>
          <w:lang w:val="en-GB" w:eastAsia="ja-JP"/>
        </w:rPr>
        <w:t>, Huawei</w:t>
      </w:r>
      <w:r>
        <w:rPr>
          <w:rFonts w:ascii="Times" w:hAnsi="Times" w:cs="Times New Roman"/>
          <w:sz w:val="20"/>
          <w:szCs w:val="24"/>
          <w:lang w:val="en-GB" w:eastAsia="ja-JP"/>
        </w:rPr>
        <w:t>: Regarding PUCCH repetition, no spec change is necessary. It is based on the first slot.</w:t>
      </w:r>
    </w:p>
    <w:p w14:paraId="7A1C40FA" w14:textId="1D395513" w:rsidR="001D14F1" w:rsidRDefault="001D14F1" w:rsidP="003D2AF1">
      <w:pPr>
        <w:spacing w:after="0" w:line="240" w:lineRule="auto"/>
        <w:rPr>
          <w:rFonts w:ascii="Times" w:hAnsi="Times" w:cs="Times New Roman"/>
          <w:sz w:val="20"/>
          <w:szCs w:val="24"/>
          <w:lang w:val="en-GB" w:eastAsia="ja-JP"/>
        </w:rPr>
      </w:pPr>
      <w:r>
        <w:rPr>
          <w:rFonts w:ascii="Times" w:hAnsi="Times" w:cs="Times New Roman"/>
          <w:sz w:val="20"/>
          <w:szCs w:val="24"/>
          <w:lang w:val="en-GB" w:eastAsia="ja-JP"/>
        </w:rPr>
        <w:t>Vivo: Better to capture in the Chairman’s note, to make sure the common understanding.</w:t>
      </w:r>
    </w:p>
    <w:p w14:paraId="3B817206" w14:textId="70002BE4" w:rsidR="00CF1305" w:rsidRDefault="00CF1305" w:rsidP="003D2AF1">
      <w:pPr>
        <w:spacing w:after="0" w:line="240" w:lineRule="auto"/>
        <w:rPr>
          <w:rFonts w:ascii="Times" w:hAnsi="Times" w:cs="Times New Roman"/>
          <w:sz w:val="20"/>
          <w:szCs w:val="24"/>
          <w:lang w:val="en-GB" w:eastAsia="ja-JP"/>
        </w:rPr>
      </w:pPr>
    </w:p>
    <w:p w14:paraId="51A0B041" w14:textId="28BC689F" w:rsidR="00CF1305" w:rsidRDefault="00CF1305" w:rsidP="003D2AF1">
      <w:pPr>
        <w:spacing w:after="0" w:line="240" w:lineRule="auto"/>
        <w:rPr>
          <w:rFonts w:ascii="Times" w:hAnsi="Times" w:cs="Times New Roman"/>
          <w:sz w:val="20"/>
          <w:szCs w:val="24"/>
          <w:lang w:val="en-GB" w:eastAsia="ja-JP"/>
        </w:rPr>
      </w:pPr>
      <w:r w:rsidRPr="00CF1305">
        <w:rPr>
          <w:rFonts w:ascii="Times" w:hAnsi="Times" w:cs="Times New Roman"/>
          <w:sz w:val="20"/>
          <w:szCs w:val="24"/>
          <w:u w:val="single"/>
          <w:lang w:val="en-GB" w:eastAsia="ja-JP"/>
        </w:rPr>
        <w:t>Offline suggestion</w:t>
      </w:r>
      <w:r>
        <w:rPr>
          <w:rFonts w:ascii="Times" w:hAnsi="Times" w:cs="Times New Roman"/>
          <w:sz w:val="20"/>
          <w:szCs w:val="24"/>
          <w:lang w:val="en-GB" w:eastAsia="ja-JP"/>
        </w:rPr>
        <w:t>:</w:t>
      </w:r>
    </w:p>
    <w:p w14:paraId="5F06608B" w14:textId="75871C2D" w:rsidR="00CF1305" w:rsidRPr="001A19C3" w:rsidRDefault="00CF1305" w:rsidP="003D2AF1">
      <w:pPr>
        <w:spacing w:after="0" w:line="240" w:lineRule="auto"/>
        <w:rPr>
          <w:rFonts w:ascii="Times" w:hAnsi="Times" w:cs="Times New Roman" w:hint="eastAsia"/>
          <w:sz w:val="20"/>
          <w:szCs w:val="24"/>
          <w:lang w:val="en-GB" w:eastAsia="ja-JP"/>
        </w:rPr>
      </w:pPr>
      <w:r>
        <w:rPr>
          <w:rFonts w:ascii="Times" w:hAnsi="Times" w:cs="Times New Roman" w:hint="eastAsia"/>
          <w:sz w:val="20"/>
          <w:szCs w:val="24"/>
          <w:lang w:val="en-GB" w:eastAsia="ja-JP"/>
        </w:rPr>
        <w:t>C</w:t>
      </w:r>
      <w:r>
        <w:rPr>
          <w:rFonts w:ascii="Times" w:hAnsi="Times" w:cs="Times New Roman"/>
          <w:sz w:val="20"/>
          <w:szCs w:val="24"/>
          <w:lang w:val="en-GB" w:eastAsia="ja-JP"/>
        </w:rPr>
        <w:t>ontinue discussion.</w:t>
      </w:r>
    </w:p>
    <w:p w14:paraId="49B06CBA" w14:textId="5B50DBA3" w:rsidR="001A19C3" w:rsidRDefault="001A19C3" w:rsidP="003D2AF1">
      <w:pPr>
        <w:spacing w:after="0" w:line="240" w:lineRule="auto"/>
        <w:rPr>
          <w:rFonts w:ascii="Times" w:eastAsia="Batang" w:hAnsi="Times" w:cs="Times New Roman"/>
          <w:sz w:val="20"/>
          <w:szCs w:val="24"/>
          <w:lang w:val="en-GB" w:eastAsia="x-none"/>
        </w:rPr>
      </w:pPr>
    </w:p>
    <w:p w14:paraId="4806EEA1" w14:textId="77777777" w:rsidR="00CF1305" w:rsidRPr="003D2AF1" w:rsidRDefault="00CF1305" w:rsidP="003D2AF1">
      <w:pPr>
        <w:spacing w:after="0" w:line="240" w:lineRule="auto"/>
        <w:rPr>
          <w:rFonts w:ascii="Times" w:eastAsia="Batang" w:hAnsi="Times" w:cs="Times New Roman"/>
          <w:sz w:val="20"/>
          <w:szCs w:val="24"/>
          <w:lang w:val="en-GB" w:eastAsia="x-none"/>
        </w:rPr>
      </w:pPr>
    </w:p>
    <w:p w14:paraId="422F8E1A" w14:textId="77777777" w:rsidR="003D2AF1" w:rsidRPr="003D2AF1" w:rsidRDefault="00B71135" w:rsidP="003D2AF1">
      <w:pPr>
        <w:spacing w:after="0" w:line="240" w:lineRule="auto"/>
        <w:rPr>
          <w:rFonts w:ascii="Times" w:eastAsia="Batang" w:hAnsi="Times" w:cs="Times New Roman"/>
          <w:sz w:val="20"/>
          <w:szCs w:val="24"/>
          <w:lang w:val="en-GB" w:eastAsia="x-none"/>
        </w:rPr>
      </w:pPr>
      <w:hyperlink r:id="rId19" w:history="1">
        <w:r w:rsidR="003D2AF1" w:rsidRPr="003D2AF1">
          <w:rPr>
            <w:rFonts w:ascii="Times" w:eastAsia="Batang" w:hAnsi="Times" w:cs="Times New Roman"/>
            <w:b/>
            <w:bCs/>
            <w:color w:val="0000FF"/>
            <w:sz w:val="20"/>
            <w:szCs w:val="24"/>
            <w:u w:val="single"/>
            <w:lang w:val="en-GB" w:eastAsia="x-none"/>
          </w:rPr>
          <w:t>R1-1909237</w:t>
        </w:r>
      </w:hyperlink>
      <w:r w:rsidR="003D2AF1" w:rsidRPr="003D2AF1">
        <w:rPr>
          <w:rFonts w:ascii="Times" w:eastAsia="Batang" w:hAnsi="Times" w:cs="Times New Roman"/>
          <w:sz w:val="20"/>
          <w:szCs w:val="24"/>
          <w:lang w:val="en-GB" w:eastAsia="x-none"/>
        </w:rPr>
        <w:tab/>
        <w:t>Clarifications on NR time ambiguity</w:t>
      </w:r>
      <w:r w:rsidR="003D2AF1" w:rsidRPr="003D2AF1">
        <w:rPr>
          <w:rFonts w:ascii="Times" w:eastAsia="Batang" w:hAnsi="Times" w:cs="Times New Roman"/>
          <w:sz w:val="20"/>
          <w:szCs w:val="24"/>
          <w:lang w:val="en-GB" w:eastAsia="x-none"/>
        </w:rPr>
        <w:tab/>
        <w:t>Qualcomm Incorporated</w:t>
      </w:r>
    </w:p>
    <w:p w14:paraId="356B47F3" w14:textId="77777777" w:rsidR="003D2AF1" w:rsidRPr="003D2AF1" w:rsidRDefault="003D2AF1" w:rsidP="003D2AF1">
      <w:pPr>
        <w:spacing w:after="0" w:line="240" w:lineRule="auto"/>
        <w:rPr>
          <w:rFonts w:ascii="Times" w:eastAsia="Batang" w:hAnsi="Times" w:cs="Times New Roman"/>
          <w:sz w:val="20"/>
          <w:szCs w:val="24"/>
          <w:lang w:val="en-GB" w:eastAsia="x-none"/>
        </w:rPr>
      </w:pPr>
      <w:r w:rsidRPr="003D2AF1">
        <w:rPr>
          <w:rFonts w:ascii="Times" w:eastAsia="Batang" w:hAnsi="Times" w:cs="Times New Roman"/>
          <w:sz w:val="20"/>
          <w:szCs w:val="24"/>
          <w:highlight w:val="yellow"/>
          <w:lang w:val="en-GB" w:eastAsia="x-none"/>
        </w:rPr>
        <w:t>Check further offline</w:t>
      </w:r>
    </w:p>
    <w:p w14:paraId="67BDB2D9" w14:textId="0BA0FB7B" w:rsidR="00BE70AA" w:rsidRPr="00474E4C" w:rsidRDefault="00BE70AA" w:rsidP="003D2AF1">
      <w:pPr>
        <w:spacing w:after="0" w:line="240" w:lineRule="auto"/>
        <w:rPr>
          <w:rFonts w:ascii="Times" w:eastAsia="Batang" w:hAnsi="Times" w:cs="Times New Roman"/>
          <w:bCs/>
          <w:sz w:val="20"/>
          <w:szCs w:val="24"/>
          <w:lang w:val="en-GB" w:eastAsia="x-none"/>
        </w:rPr>
      </w:pPr>
    </w:p>
    <w:p w14:paraId="39DC4FF6" w14:textId="3ACB291E" w:rsidR="00474E4C" w:rsidRDefault="00474E4C" w:rsidP="003D2AF1">
      <w:pPr>
        <w:spacing w:after="0" w:line="240" w:lineRule="auto"/>
        <w:rPr>
          <w:rFonts w:ascii="Times" w:hAnsi="Times" w:cs="Times New Roman"/>
          <w:bCs/>
          <w:sz w:val="20"/>
          <w:szCs w:val="24"/>
          <w:lang w:val="en-GB" w:eastAsia="ja-JP"/>
        </w:rPr>
      </w:pPr>
      <w:r w:rsidRPr="00474E4C">
        <w:rPr>
          <w:rFonts w:ascii="Times" w:hAnsi="Times" w:cs="Times New Roman" w:hint="eastAsia"/>
          <w:bCs/>
          <w:sz w:val="20"/>
          <w:szCs w:val="24"/>
          <w:u w:val="single"/>
          <w:lang w:val="en-GB" w:eastAsia="ja-JP"/>
        </w:rPr>
        <w:t>O</w:t>
      </w:r>
      <w:r w:rsidRPr="00474E4C">
        <w:rPr>
          <w:rFonts w:ascii="Times" w:hAnsi="Times" w:cs="Times New Roman"/>
          <w:bCs/>
          <w:sz w:val="20"/>
          <w:szCs w:val="24"/>
          <w:u w:val="single"/>
          <w:lang w:val="en-GB" w:eastAsia="ja-JP"/>
        </w:rPr>
        <w:t>ffline discussion</w:t>
      </w:r>
      <w:r>
        <w:rPr>
          <w:rFonts w:ascii="Times" w:hAnsi="Times" w:cs="Times New Roman"/>
          <w:bCs/>
          <w:sz w:val="20"/>
          <w:szCs w:val="24"/>
          <w:lang w:val="en-GB" w:eastAsia="ja-JP"/>
        </w:rPr>
        <w:t>:</w:t>
      </w:r>
    </w:p>
    <w:p w14:paraId="43E02FAE" w14:textId="63B67A77" w:rsidR="00BC7A48" w:rsidRDefault="00474E4C" w:rsidP="003D2AF1">
      <w:pPr>
        <w:spacing w:after="0" w:line="240" w:lineRule="auto"/>
        <w:rPr>
          <w:rFonts w:ascii="Times" w:hAnsi="Times" w:cs="Times New Roman"/>
          <w:bCs/>
          <w:sz w:val="20"/>
          <w:szCs w:val="24"/>
          <w:lang w:val="en-GB" w:eastAsia="ja-JP"/>
        </w:rPr>
      </w:pPr>
      <w:r>
        <w:rPr>
          <w:rFonts w:ascii="Times" w:hAnsi="Times" w:cs="Times New Roman" w:hint="eastAsia"/>
          <w:bCs/>
          <w:sz w:val="20"/>
          <w:szCs w:val="24"/>
          <w:lang w:val="en-GB" w:eastAsia="ja-JP"/>
        </w:rPr>
        <w:t>H</w:t>
      </w:r>
      <w:r>
        <w:rPr>
          <w:rFonts w:ascii="Times" w:hAnsi="Times" w:cs="Times New Roman"/>
          <w:bCs/>
          <w:sz w:val="20"/>
          <w:szCs w:val="24"/>
          <w:lang w:val="en-GB" w:eastAsia="ja-JP"/>
        </w:rPr>
        <w:t xml:space="preserve">uawei: No CR is necessary. </w:t>
      </w:r>
      <w:r w:rsidR="007F53D6">
        <w:rPr>
          <w:rFonts w:ascii="Times" w:hAnsi="Times" w:cs="Times New Roman"/>
          <w:bCs/>
          <w:sz w:val="20"/>
          <w:szCs w:val="24"/>
          <w:lang w:val="en-GB" w:eastAsia="ja-JP"/>
        </w:rPr>
        <w:t xml:space="preserve">If </w:t>
      </w:r>
      <w:r w:rsidR="000026B3">
        <w:rPr>
          <w:rFonts w:ascii="Times" w:hAnsi="Times" w:cs="Times New Roman"/>
          <w:bCs/>
          <w:sz w:val="20"/>
          <w:szCs w:val="24"/>
          <w:lang w:val="en-GB" w:eastAsia="ja-JP"/>
        </w:rPr>
        <w:t>necessary,</w:t>
      </w:r>
      <w:r w:rsidR="007F53D6">
        <w:rPr>
          <w:rFonts w:ascii="Times" w:hAnsi="Times" w:cs="Times New Roman"/>
          <w:bCs/>
          <w:sz w:val="20"/>
          <w:szCs w:val="24"/>
          <w:lang w:val="en-GB" w:eastAsia="ja-JP"/>
        </w:rPr>
        <w:t xml:space="preserve"> better to check one-by-one in the spec.</w:t>
      </w:r>
      <w:r w:rsidR="00AF53A2">
        <w:rPr>
          <w:rFonts w:ascii="Times" w:hAnsi="Times" w:cs="Times New Roman"/>
          <w:bCs/>
          <w:sz w:val="20"/>
          <w:szCs w:val="24"/>
          <w:lang w:val="en-GB" w:eastAsia="ja-JP"/>
        </w:rPr>
        <w:t xml:space="preserve"> Suggest to </w:t>
      </w:r>
      <w:proofErr w:type="gramStart"/>
      <w:r w:rsidR="00AF53A2">
        <w:rPr>
          <w:rFonts w:ascii="Times" w:hAnsi="Times" w:cs="Times New Roman"/>
          <w:bCs/>
          <w:sz w:val="20"/>
          <w:szCs w:val="24"/>
          <w:lang w:val="en-GB" w:eastAsia="ja-JP"/>
        </w:rPr>
        <w:t>say</w:t>
      </w:r>
      <w:proofErr w:type="gramEnd"/>
      <w:r w:rsidR="00AF53A2">
        <w:rPr>
          <w:rFonts w:ascii="Times" w:hAnsi="Times" w:cs="Times New Roman"/>
          <w:bCs/>
          <w:sz w:val="20"/>
          <w:szCs w:val="24"/>
          <w:lang w:val="en-GB" w:eastAsia="ja-JP"/>
        </w:rPr>
        <w:t xml:space="preserve"> “companies are encouraged to check the table”.</w:t>
      </w:r>
    </w:p>
    <w:p w14:paraId="61768317" w14:textId="6414957A" w:rsidR="00BC7A48" w:rsidRDefault="00BC7A48" w:rsidP="003D2AF1">
      <w:pPr>
        <w:spacing w:after="0" w:line="240" w:lineRule="auto"/>
        <w:rPr>
          <w:rFonts w:ascii="Times" w:hAnsi="Times" w:cs="Times New Roman"/>
          <w:bCs/>
          <w:sz w:val="20"/>
          <w:szCs w:val="24"/>
          <w:lang w:val="en-GB" w:eastAsia="ja-JP"/>
        </w:rPr>
      </w:pPr>
      <w:r>
        <w:rPr>
          <w:rFonts w:ascii="Times" w:hAnsi="Times" w:cs="Times New Roman" w:hint="eastAsia"/>
          <w:bCs/>
          <w:sz w:val="20"/>
          <w:szCs w:val="24"/>
          <w:lang w:val="en-GB" w:eastAsia="ja-JP"/>
        </w:rPr>
        <w:t>N</w:t>
      </w:r>
      <w:r>
        <w:rPr>
          <w:rFonts w:ascii="Times" w:hAnsi="Times" w:cs="Times New Roman"/>
          <w:bCs/>
          <w:sz w:val="20"/>
          <w:szCs w:val="24"/>
          <w:lang w:val="en-GB" w:eastAsia="ja-JP"/>
        </w:rPr>
        <w:t>K, E//: spec mapping</w:t>
      </w:r>
      <w:r w:rsidR="00E2414C">
        <w:rPr>
          <w:rFonts w:ascii="Times" w:hAnsi="Times" w:cs="Times New Roman"/>
          <w:bCs/>
          <w:sz w:val="20"/>
          <w:szCs w:val="24"/>
          <w:lang w:val="en-GB" w:eastAsia="ja-JP"/>
        </w:rPr>
        <w:t>-</w:t>
      </w:r>
      <w:r w:rsidR="00CB0CCC">
        <w:rPr>
          <w:rFonts w:ascii="Times" w:hAnsi="Times" w:cs="Times New Roman"/>
          <w:bCs/>
          <w:sz w:val="20"/>
          <w:szCs w:val="24"/>
          <w:lang w:val="en-GB" w:eastAsia="ja-JP"/>
        </w:rPr>
        <w:t xml:space="preserve">based checking </w:t>
      </w:r>
      <w:r>
        <w:rPr>
          <w:rFonts w:ascii="Times" w:hAnsi="Times" w:cs="Times New Roman"/>
          <w:bCs/>
          <w:sz w:val="20"/>
          <w:szCs w:val="24"/>
          <w:lang w:val="en-GB" w:eastAsia="ja-JP"/>
        </w:rPr>
        <w:t>is necessary.</w:t>
      </w:r>
      <w:r w:rsidR="00CB0CCC">
        <w:rPr>
          <w:rFonts w:ascii="Times" w:hAnsi="Times" w:cs="Times New Roman"/>
          <w:bCs/>
          <w:sz w:val="20"/>
          <w:szCs w:val="24"/>
          <w:lang w:val="en-GB" w:eastAsia="ja-JP"/>
        </w:rPr>
        <w:t xml:space="preserve"> Prefer to clarify in the spec.</w:t>
      </w:r>
    </w:p>
    <w:p w14:paraId="631A9908" w14:textId="5FDC6787" w:rsidR="00E2414C" w:rsidRDefault="00170555" w:rsidP="003D2AF1">
      <w:pPr>
        <w:spacing w:after="0" w:line="240" w:lineRule="auto"/>
        <w:rPr>
          <w:rFonts w:ascii="Times" w:hAnsi="Times" w:cs="Times New Roman"/>
          <w:bCs/>
          <w:sz w:val="20"/>
          <w:szCs w:val="24"/>
          <w:lang w:val="en-GB" w:eastAsia="ja-JP"/>
        </w:rPr>
      </w:pPr>
      <w:r>
        <w:rPr>
          <w:rFonts w:ascii="Times" w:hAnsi="Times" w:cs="Times New Roman" w:hint="eastAsia"/>
          <w:bCs/>
          <w:sz w:val="20"/>
          <w:szCs w:val="24"/>
          <w:lang w:val="en-GB" w:eastAsia="ja-JP"/>
        </w:rPr>
        <w:t>Q</w:t>
      </w:r>
      <w:r>
        <w:rPr>
          <w:rFonts w:ascii="Times" w:hAnsi="Times" w:cs="Times New Roman"/>
          <w:bCs/>
          <w:sz w:val="20"/>
          <w:szCs w:val="24"/>
          <w:lang w:val="en-GB" w:eastAsia="ja-JP"/>
        </w:rPr>
        <w:t>C: row-by-row check is useful.</w:t>
      </w:r>
    </w:p>
    <w:p w14:paraId="1C4FE2C2" w14:textId="608D18A5" w:rsidR="00BC7A48" w:rsidRDefault="00036426" w:rsidP="003D2AF1">
      <w:pPr>
        <w:spacing w:after="0" w:line="240" w:lineRule="auto"/>
        <w:rPr>
          <w:rFonts w:ascii="Times" w:hAnsi="Times" w:cs="Times New Roman" w:hint="eastAsia"/>
          <w:bCs/>
          <w:sz w:val="20"/>
          <w:szCs w:val="24"/>
          <w:lang w:val="en-GB" w:eastAsia="ja-JP"/>
        </w:rPr>
      </w:pPr>
      <w:r>
        <w:rPr>
          <w:rFonts w:ascii="Times" w:hAnsi="Times" w:cs="Times New Roman" w:hint="eastAsia"/>
          <w:bCs/>
          <w:sz w:val="20"/>
          <w:szCs w:val="24"/>
          <w:lang w:val="en-GB" w:eastAsia="ja-JP"/>
        </w:rPr>
        <w:t>S</w:t>
      </w:r>
      <w:r>
        <w:rPr>
          <w:rFonts w:ascii="Times" w:hAnsi="Times" w:cs="Times New Roman"/>
          <w:bCs/>
          <w:sz w:val="20"/>
          <w:szCs w:val="24"/>
          <w:lang w:val="en-GB" w:eastAsia="ja-JP"/>
        </w:rPr>
        <w:t>amsung: better to clarify type-2 HARQ-ACK codebook in the table.</w:t>
      </w:r>
    </w:p>
    <w:p w14:paraId="03A756DA" w14:textId="77777777" w:rsidR="00036426" w:rsidRDefault="00036426" w:rsidP="003D2AF1">
      <w:pPr>
        <w:spacing w:after="0" w:line="240" w:lineRule="auto"/>
        <w:rPr>
          <w:rFonts w:ascii="Times" w:hAnsi="Times" w:cs="Times New Roman" w:hint="eastAsia"/>
          <w:bCs/>
          <w:sz w:val="20"/>
          <w:szCs w:val="24"/>
          <w:lang w:val="en-GB" w:eastAsia="ja-JP"/>
        </w:rPr>
      </w:pPr>
    </w:p>
    <w:p w14:paraId="30FB4DC2" w14:textId="3E771207" w:rsidR="00593F23" w:rsidRDefault="00593F23" w:rsidP="003D2AF1">
      <w:pPr>
        <w:spacing w:after="0" w:line="240" w:lineRule="auto"/>
        <w:rPr>
          <w:rFonts w:ascii="Times" w:hAnsi="Times" w:cs="Times New Roman"/>
          <w:bCs/>
          <w:sz w:val="20"/>
          <w:szCs w:val="24"/>
          <w:lang w:val="en-GB" w:eastAsia="ja-JP"/>
        </w:rPr>
      </w:pPr>
      <w:r w:rsidRPr="00287463">
        <w:rPr>
          <w:rFonts w:ascii="Times" w:hAnsi="Times" w:cs="Times New Roman"/>
          <w:bCs/>
          <w:sz w:val="20"/>
          <w:szCs w:val="24"/>
          <w:u w:val="single"/>
          <w:lang w:val="en-GB" w:eastAsia="ja-JP"/>
        </w:rPr>
        <w:t>Offline suggestion</w:t>
      </w:r>
      <w:r>
        <w:rPr>
          <w:rFonts w:ascii="Times" w:hAnsi="Times" w:cs="Times New Roman"/>
          <w:bCs/>
          <w:sz w:val="20"/>
          <w:szCs w:val="24"/>
          <w:lang w:val="en-GB" w:eastAsia="ja-JP"/>
        </w:rPr>
        <w:t>:</w:t>
      </w:r>
    </w:p>
    <w:p w14:paraId="6D543F65" w14:textId="50750A54" w:rsidR="00593F23" w:rsidRDefault="00D322C1" w:rsidP="00593F23">
      <w:pPr>
        <w:pStyle w:val="ListParagraph"/>
        <w:numPr>
          <w:ilvl w:val="0"/>
          <w:numId w:val="40"/>
        </w:numPr>
        <w:spacing w:after="0" w:line="240" w:lineRule="auto"/>
        <w:ind w:leftChars="0"/>
        <w:rPr>
          <w:rFonts w:ascii="Times" w:hAnsi="Times" w:cs="Times New Roman"/>
          <w:bCs/>
          <w:sz w:val="20"/>
          <w:szCs w:val="24"/>
          <w:lang w:val="en-GB" w:eastAsia="ja-JP"/>
        </w:rPr>
      </w:pPr>
      <w:r>
        <w:rPr>
          <w:rFonts w:ascii="Times" w:hAnsi="Times" w:cs="Times New Roman" w:hint="eastAsia"/>
          <w:bCs/>
          <w:sz w:val="20"/>
          <w:szCs w:val="24"/>
          <w:lang w:val="en-GB" w:eastAsia="ja-JP"/>
        </w:rPr>
        <w:t>C</w:t>
      </w:r>
      <w:r>
        <w:rPr>
          <w:rFonts w:ascii="Times" w:hAnsi="Times" w:cs="Times New Roman"/>
          <w:bCs/>
          <w:sz w:val="20"/>
          <w:szCs w:val="24"/>
          <w:lang w:val="en-GB" w:eastAsia="ja-JP"/>
        </w:rPr>
        <w:t xml:space="preserve">ompanies are encouraged to check the table and if any concern on </w:t>
      </w:r>
      <w:proofErr w:type="gramStart"/>
      <w:r>
        <w:rPr>
          <w:rFonts w:ascii="Times" w:hAnsi="Times" w:cs="Times New Roman"/>
          <w:bCs/>
          <w:sz w:val="20"/>
          <w:szCs w:val="24"/>
          <w:lang w:val="en-GB" w:eastAsia="ja-JP"/>
        </w:rPr>
        <w:t>particular row(s)</w:t>
      </w:r>
      <w:proofErr w:type="gramEnd"/>
      <w:r>
        <w:rPr>
          <w:rFonts w:ascii="Times" w:hAnsi="Times" w:cs="Times New Roman"/>
          <w:bCs/>
          <w:sz w:val="20"/>
          <w:szCs w:val="24"/>
          <w:lang w:val="en-GB" w:eastAsia="ja-JP"/>
        </w:rPr>
        <w:t>, provide the comments.</w:t>
      </w:r>
    </w:p>
    <w:p w14:paraId="351A2995" w14:textId="269BF8B4" w:rsidR="001D4114" w:rsidRDefault="001D4114" w:rsidP="00593F23">
      <w:pPr>
        <w:pStyle w:val="ListParagraph"/>
        <w:numPr>
          <w:ilvl w:val="0"/>
          <w:numId w:val="40"/>
        </w:numPr>
        <w:spacing w:after="0" w:line="240" w:lineRule="auto"/>
        <w:ind w:leftChars="0"/>
        <w:rPr>
          <w:rFonts w:ascii="Times" w:hAnsi="Times" w:cs="Times New Roman"/>
          <w:bCs/>
          <w:sz w:val="20"/>
          <w:szCs w:val="24"/>
          <w:lang w:val="en-GB" w:eastAsia="ja-JP"/>
        </w:rPr>
      </w:pPr>
      <w:r>
        <w:rPr>
          <w:rFonts w:ascii="Times" w:hAnsi="Times" w:cs="Times New Roman" w:hint="eastAsia"/>
          <w:bCs/>
          <w:sz w:val="20"/>
          <w:szCs w:val="24"/>
          <w:lang w:val="en-GB" w:eastAsia="ja-JP"/>
        </w:rPr>
        <w:t>F</w:t>
      </w:r>
      <w:r>
        <w:rPr>
          <w:rFonts w:ascii="Times" w:hAnsi="Times" w:cs="Times New Roman"/>
          <w:bCs/>
          <w:sz w:val="20"/>
          <w:szCs w:val="24"/>
          <w:lang w:val="en-GB" w:eastAsia="ja-JP"/>
        </w:rPr>
        <w:t>or this, RAN1 has an email discussion,</w:t>
      </w:r>
      <w:r w:rsidR="00287463">
        <w:rPr>
          <w:rFonts w:ascii="Times" w:hAnsi="Times" w:cs="Times New Roman"/>
          <w:bCs/>
          <w:sz w:val="20"/>
          <w:szCs w:val="24"/>
          <w:lang w:val="en-GB" w:eastAsia="ja-JP"/>
        </w:rPr>
        <w:t xml:space="preserve"> aiming at collecting views and </w:t>
      </w:r>
      <w:r w:rsidR="00D91CA2">
        <w:rPr>
          <w:rFonts w:ascii="Times" w:hAnsi="Times" w:cs="Times New Roman"/>
          <w:bCs/>
          <w:sz w:val="20"/>
          <w:szCs w:val="24"/>
          <w:lang w:val="en-GB" w:eastAsia="ja-JP"/>
        </w:rPr>
        <w:t>aligning understanding</w:t>
      </w:r>
      <w:r w:rsidR="00287463">
        <w:rPr>
          <w:rFonts w:ascii="Times" w:hAnsi="Times" w:cs="Times New Roman"/>
          <w:bCs/>
          <w:sz w:val="20"/>
          <w:szCs w:val="24"/>
          <w:lang w:val="en-GB" w:eastAsia="ja-JP"/>
        </w:rPr>
        <w:t>.</w:t>
      </w:r>
      <w:bookmarkStart w:id="8" w:name="_GoBack"/>
      <w:bookmarkEnd w:id="8"/>
    </w:p>
    <w:p w14:paraId="6693A7FC" w14:textId="35237759" w:rsidR="007F53D6" w:rsidRDefault="007F53D6" w:rsidP="003D2AF1">
      <w:pPr>
        <w:spacing w:after="0" w:line="240" w:lineRule="auto"/>
        <w:rPr>
          <w:rFonts w:ascii="Times" w:hAnsi="Times" w:cs="Times New Roman"/>
          <w:bCs/>
          <w:sz w:val="20"/>
          <w:szCs w:val="24"/>
          <w:lang w:val="en-GB" w:eastAsia="ja-JP"/>
        </w:rPr>
      </w:pPr>
    </w:p>
    <w:p w14:paraId="6496E793" w14:textId="77777777" w:rsidR="00570152" w:rsidRPr="00474E4C" w:rsidRDefault="00570152" w:rsidP="003D2AF1">
      <w:pPr>
        <w:spacing w:after="0" w:line="240" w:lineRule="auto"/>
        <w:rPr>
          <w:rFonts w:ascii="Times" w:eastAsia="Batang" w:hAnsi="Times" w:cs="Times New Roman"/>
          <w:bCs/>
          <w:sz w:val="20"/>
          <w:szCs w:val="24"/>
          <w:lang w:val="en-GB" w:eastAsia="x-none"/>
        </w:rPr>
      </w:pPr>
    </w:p>
    <w:p w14:paraId="6FB3FA35" w14:textId="0A793A49" w:rsidR="003D2AF1" w:rsidRPr="003D2AF1" w:rsidRDefault="00B71135" w:rsidP="003D2AF1">
      <w:pPr>
        <w:spacing w:after="0" w:line="240" w:lineRule="auto"/>
        <w:rPr>
          <w:rFonts w:ascii="Times" w:eastAsia="Batang" w:hAnsi="Times" w:cs="Times New Roman"/>
          <w:sz w:val="20"/>
          <w:szCs w:val="24"/>
          <w:lang w:val="en-GB" w:eastAsia="x-none"/>
        </w:rPr>
      </w:pPr>
      <w:hyperlink r:id="rId20" w:history="1">
        <w:r w:rsidR="003D2AF1" w:rsidRPr="003D2AF1">
          <w:rPr>
            <w:rFonts w:ascii="Times" w:eastAsia="Batang" w:hAnsi="Times" w:cs="Times New Roman"/>
            <w:b/>
            <w:bCs/>
            <w:color w:val="0000FF"/>
            <w:sz w:val="20"/>
            <w:szCs w:val="24"/>
            <w:u w:val="single"/>
            <w:lang w:val="en-GB" w:eastAsia="x-none"/>
          </w:rPr>
          <w:t>R1-1908456</w:t>
        </w:r>
      </w:hyperlink>
      <w:r w:rsidR="003D2AF1" w:rsidRPr="003D2AF1">
        <w:rPr>
          <w:rFonts w:ascii="Times" w:eastAsia="Batang" w:hAnsi="Times" w:cs="Times New Roman"/>
          <w:sz w:val="20"/>
          <w:szCs w:val="24"/>
          <w:lang w:val="en-GB" w:eastAsia="x-none"/>
        </w:rPr>
        <w:tab/>
        <w:t>Draft CR on description of PDSCH-to-</w:t>
      </w:r>
      <w:proofErr w:type="spellStart"/>
      <w:r w:rsidR="003D2AF1" w:rsidRPr="003D2AF1">
        <w:rPr>
          <w:rFonts w:ascii="Times" w:eastAsia="Batang" w:hAnsi="Times" w:cs="Times New Roman"/>
          <w:sz w:val="20"/>
          <w:szCs w:val="24"/>
          <w:lang w:val="en-GB" w:eastAsia="x-none"/>
        </w:rPr>
        <w:t>HARQ_feedback</w:t>
      </w:r>
      <w:proofErr w:type="spellEnd"/>
      <w:r w:rsidR="003D2AF1" w:rsidRPr="003D2AF1">
        <w:rPr>
          <w:rFonts w:ascii="Times" w:eastAsia="Batang" w:hAnsi="Times" w:cs="Times New Roman"/>
          <w:sz w:val="20"/>
          <w:szCs w:val="24"/>
          <w:lang w:val="en-GB" w:eastAsia="x-none"/>
        </w:rPr>
        <w:t xml:space="preserve"> timing indicator for TS38.213</w:t>
      </w:r>
      <w:r w:rsidR="003D2AF1" w:rsidRPr="003D2AF1">
        <w:rPr>
          <w:rFonts w:ascii="Times" w:eastAsia="Batang" w:hAnsi="Times" w:cs="Times New Roman"/>
          <w:sz w:val="20"/>
          <w:szCs w:val="24"/>
          <w:lang w:val="en-GB" w:eastAsia="x-none"/>
        </w:rPr>
        <w:tab/>
        <w:t>Samsung</w:t>
      </w:r>
    </w:p>
    <w:p w14:paraId="44FADA10" w14:textId="02BF0F53" w:rsidR="00604EDA" w:rsidRPr="00CF1305" w:rsidRDefault="003D2AF1" w:rsidP="00CF1305">
      <w:pPr>
        <w:spacing w:after="0" w:line="240" w:lineRule="auto"/>
        <w:rPr>
          <w:rFonts w:ascii="Times" w:eastAsia="Batang" w:hAnsi="Times" w:cs="Times New Roman" w:hint="eastAsia"/>
          <w:sz w:val="20"/>
          <w:szCs w:val="24"/>
          <w:lang w:val="en-GB" w:eastAsia="x-none"/>
        </w:rPr>
      </w:pPr>
      <w:r w:rsidRPr="003D2AF1">
        <w:rPr>
          <w:rFonts w:ascii="Times" w:eastAsia="Batang" w:hAnsi="Times" w:cs="Times New Roman"/>
          <w:sz w:val="20"/>
          <w:szCs w:val="24"/>
          <w:highlight w:val="yellow"/>
          <w:lang w:val="en-GB" w:eastAsia="x-none"/>
        </w:rPr>
        <w:t>Check further offline</w:t>
      </w:r>
    </w:p>
    <w:sectPr w:rsidR="00604EDA" w:rsidRPr="00CF1305"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AB6444" w14:textId="77777777" w:rsidR="00B71135" w:rsidRDefault="00B71135" w:rsidP="00C36A51">
      <w:pPr>
        <w:spacing w:after="0" w:line="240" w:lineRule="auto"/>
      </w:pPr>
      <w:r>
        <w:separator/>
      </w:r>
    </w:p>
  </w:endnote>
  <w:endnote w:type="continuationSeparator" w:id="0">
    <w:p w14:paraId="5C0F74FA" w14:textId="77777777" w:rsidR="00B71135" w:rsidRDefault="00B71135" w:rsidP="00C36A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836DED" w14:textId="77777777" w:rsidR="00B71135" w:rsidRDefault="00B71135" w:rsidP="00C36A51">
      <w:pPr>
        <w:spacing w:after="0" w:line="240" w:lineRule="auto"/>
      </w:pPr>
      <w:r>
        <w:separator/>
      </w:r>
    </w:p>
  </w:footnote>
  <w:footnote w:type="continuationSeparator" w:id="0">
    <w:p w14:paraId="717098E4" w14:textId="77777777" w:rsidR="00B71135" w:rsidRDefault="00B71135" w:rsidP="00C36A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245DDF"/>
    <w:multiLevelType w:val="hybridMultilevel"/>
    <w:tmpl w:val="8954FF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246AF9"/>
    <w:multiLevelType w:val="hybridMultilevel"/>
    <w:tmpl w:val="428A0D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D05C9C"/>
    <w:multiLevelType w:val="hybridMultilevel"/>
    <w:tmpl w:val="4384A0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BF2191"/>
    <w:multiLevelType w:val="hybridMultilevel"/>
    <w:tmpl w:val="F7DE986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179552B"/>
    <w:multiLevelType w:val="multilevel"/>
    <w:tmpl w:val="22B84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2CC128C"/>
    <w:multiLevelType w:val="multilevel"/>
    <w:tmpl w:val="722EA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B11E1C"/>
    <w:multiLevelType w:val="hybridMultilevel"/>
    <w:tmpl w:val="BF441C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6C57E9A"/>
    <w:multiLevelType w:val="hybridMultilevel"/>
    <w:tmpl w:val="96301D6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9A96FF3"/>
    <w:multiLevelType w:val="hybridMultilevel"/>
    <w:tmpl w:val="D9701EB8"/>
    <w:lvl w:ilvl="0" w:tplc="C658B852">
      <w:start w:val="1"/>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9AB314E"/>
    <w:multiLevelType w:val="hybridMultilevel"/>
    <w:tmpl w:val="6DC6ACE6"/>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FE59D4"/>
    <w:multiLevelType w:val="hybridMultilevel"/>
    <w:tmpl w:val="72E4FA3C"/>
    <w:lvl w:ilvl="0" w:tplc="52D88F6A">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056F9B"/>
    <w:multiLevelType w:val="multilevel"/>
    <w:tmpl w:val="A45ABA1A"/>
    <w:lvl w:ilvl="0">
      <w:start w:val="6"/>
      <w:numFmt w:val="bullet"/>
      <w:lvlText w:val="-"/>
      <w:lvlJc w:val="left"/>
      <w:pPr>
        <w:tabs>
          <w:tab w:val="num" w:pos="720"/>
        </w:tabs>
        <w:ind w:left="720" w:hanging="360"/>
      </w:pPr>
      <w:rPr>
        <w:rFonts w:ascii="Times New Roman" w:eastAsia="SimSun" w:hAnsi="Times New Roman" w:cs="Times New Roman"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8A34A3"/>
    <w:multiLevelType w:val="hybridMultilevel"/>
    <w:tmpl w:val="9850CA7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1A657CC"/>
    <w:multiLevelType w:val="hybridMultilevel"/>
    <w:tmpl w:val="F7168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072264"/>
    <w:multiLevelType w:val="multilevel"/>
    <w:tmpl w:val="E8D00DAA"/>
    <w:lvl w:ilvl="0">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3467109C"/>
    <w:multiLevelType w:val="multilevel"/>
    <w:tmpl w:val="B5A29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490027"/>
    <w:multiLevelType w:val="hybridMultilevel"/>
    <w:tmpl w:val="AF98F19A"/>
    <w:lvl w:ilvl="0" w:tplc="78420F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5844BE0"/>
    <w:multiLevelType w:val="hybridMultilevel"/>
    <w:tmpl w:val="1EF4E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4E722E"/>
    <w:multiLevelType w:val="hybridMultilevel"/>
    <w:tmpl w:val="39B2E1AA"/>
    <w:lvl w:ilvl="0" w:tplc="A7E2307A">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DEB2E7D"/>
    <w:multiLevelType w:val="multilevel"/>
    <w:tmpl w:val="6518DCD6"/>
    <w:lvl w:ilvl="0">
      <w:start w:val="6"/>
      <w:numFmt w:val="bullet"/>
      <w:lvlText w:val="-"/>
      <w:lvlJc w:val="left"/>
      <w:pPr>
        <w:tabs>
          <w:tab w:val="num" w:pos="735"/>
        </w:tabs>
        <w:ind w:left="735" w:hanging="735"/>
      </w:pPr>
      <w:rPr>
        <w:rFonts w:ascii="Times New Roman" w:eastAsia="SimSun" w:hAnsi="Times New Roman" w:cs="Times New Roman"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F9A3276"/>
    <w:multiLevelType w:val="multilevel"/>
    <w:tmpl w:val="4E6AC960"/>
    <w:lvl w:ilvl="0">
      <w:start w:val="6"/>
      <w:numFmt w:val="bullet"/>
      <w:lvlText w:val="-"/>
      <w:lvlJc w:val="left"/>
      <w:pPr>
        <w:tabs>
          <w:tab w:val="num" w:pos="720"/>
        </w:tabs>
        <w:ind w:left="720" w:hanging="360"/>
      </w:pPr>
      <w:rPr>
        <w:rFonts w:ascii="Times New Roman" w:eastAsia="SimSun" w:hAnsi="Times New Roman" w:cs="Times New Roman"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A76AF7"/>
    <w:multiLevelType w:val="hybridMultilevel"/>
    <w:tmpl w:val="AC582D30"/>
    <w:lvl w:ilvl="0" w:tplc="BB72B402">
      <w:start w:val="6"/>
      <w:numFmt w:val="bullet"/>
      <w:lvlText w:val="-"/>
      <w:lvlJc w:val="left"/>
      <w:pPr>
        <w:ind w:left="420" w:hanging="42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6A73DE"/>
    <w:multiLevelType w:val="multilevel"/>
    <w:tmpl w:val="C0564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B303B0C"/>
    <w:multiLevelType w:val="hybridMultilevel"/>
    <w:tmpl w:val="E5F81D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151A0A"/>
    <w:multiLevelType w:val="hybridMultilevel"/>
    <w:tmpl w:val="A01E5068"/>
    <w:lvl w:ilvl="0" w:tplc="64C684C2">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8934181"/>
    <w:multiLevelType w:val="hybridMultilevel"/>
    <w:tmpl w:val="DA16370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545335"/>
    <w:multiLevelType w:val="hybridMultilevel"/>
    <w:tmpl w:val="AECC4D28"/>
    <w:lvl w:ilvl="0" w:tplc="88EC27A0">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2C7347E"/>
    <w:multiLevelType w:val="hybridMultilevel"/>
    <w:tmpl w:val="17F2E7A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6052B65"/>
    <w:multiLevelType w:val="hybridMultilevel"/>
    <w:tmpl w:val="A9720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5A6A9D"/>
    <w:multiLevelType w:val="hybridMultilevel"/>
    <w:tmpl w:val="ADCE5232"/>
    <w:lvl w:ilvl="0" w:tplc="0409000F">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F3A6642"/>
    <w:multiLevelType w:val="hybridMultilevel"/>
    <w:tmpl w:val="781E750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1FF0807"/>
    <w:multiLevelType w:val="hybridMultilevel"/>
    <w:tmpl w:val="5A84F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723C53"/>
    <w:multiLevelType w:val="hybridMultilevel"/>
    <w:tmpl w:val="D68431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6F602C5"/>
    <w:multiLevelType w:val="hybridMultilevel"/>
    <w:tmpl w:val="1962267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7B80DE9"/>
    <w:multiLevelType w:val="hybridMultilevel"/>
    <w:tmpl w:val="D2EC4784"/>
    <w:lvl w:ilvl="0" w:tplc="51E8C02C">
      <w:numFmt w:val="bullet"/>
      <w:lvlText w:val="-"/>
      <w:lvlJc w:val="left"/>
      <w:pPr>
        <w:ind w:left="360" w:hanging="360"/>
      </w:pPr>
      <w:rPr>
        <w:rFonts w:ascii="Times" w:eastAsiaTheme="minorEastAsia"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C6F7E15"/>
    <w:multiLevelType w:val="hybridMultilevel"/>
    <w:tmpl w:val="69FEA8B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5"/>
  </w:num>
  <w:num w:numId="2">
    <w:abstractNumId w:val="29"/>
  </w:num>
  <w:num w:numId="3">
    <w:abstractNumId w:val="19"/>
  </w:num>
  <w:num w:numId="4">
    <w:abstractNumId w:val="27"/>
  </w:num>
  <w:num w:numId="5">
    <w:abstractNumId w:val="8"/>
  </w:num>
  <w:num w:numId="6">
    <w:abstractNumId w:val="10"/>
  </w:num>
  <w:num w:numId="7">
    <w:abstractNumId w:val="2"/>
  </w:num>
  <w:num w:numId="8">
    <w:abstractNumId w:val="35"/>
  </w:num>
  <w:num w:numId="9">
    <w:abstractNumId w:val="3"/>
  </w:num>
  <w:num w:numId="10">
    <w:abstractNumId w:val="20"/>
  </w:num>
  <w:num w:numId="11">
    <w:abstractNumId w:val="18"/>
  </w:num>
  <w:num w:numId="12">
    <w:abstractNumId w:val="14"/>
  </w:num>
  <w:num w:numId="13">
    <w:abstractNumId w:val="36"/>
  </w:num>
  <w:num w:numId="14">
    <w:abstractNumId w:val="26"/>
  </w:num>
  <w:num w:numId="15">
    <w:abstractNumId w:val="32"/>
  </w:num>
  <w:num w:numId="16">
    <w:abstractNumId w:val="16"/>
  </w:num>
  <w:num w:numId="17">
    <w:abstractNumId w:val="5"/>
  </w:num>
  <w:num w:numId="18">
    <w:abstractNumId w:val="25"/>
  </w:num>
  <w:num w:numId="19">
    <w:abstractNumId w:val="6"/>
  </w:num>
  <w:num w:numId="20">
    <w:abstractNumId w:val="7"/>
  </w:num>
  <w:num w:numId="21">
    <w:abstractNumId w:val="31"/>
  </w:num>
  <w:num w:numId="22">
    <w:abstractNumId w:val="34"/>
  </w:num>
  <w:num w:numId="23">
    <w:abstractNumId w:val="39"/>
  </w:num>
  <w:num w:numId="24">
    <w:abstractNumId w:val="9"/>
  </w:num>
  <w:num w:numId="25">
    <w:abstractNumId w:val="37"/>
  </w:num>
  <w:num w:numId="26">
    <w:abstractNumId w:val="13"/>
  </w:num>
  <w:num w:numId="27">
    <w:abstractNumId w:val="28"/>
  </w:num>
  <w:num w:numId="28">
    <w:abstractNumId w:val="30"/>
  </w:num>
  <w:num w:numId="29">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30">
    <w:abstractNumId w:val="12"/>
  </w:num>
  <w:num w:numId="31">
    <w:abstractNumId w:val="22"/>
  </w:num>
  <w:num w:numId="32">
    <w:abstractNumId w:val="11"/>
  </w:num>
  <w:num w:numId="33">
    <w:abstractNumId w:val="24"/>
  </w:num>
  <w:num w:numId="34">
    <w:abstractNumId w:val="21"/>
  </w:num>
  <w:num w:numId="35">
    <w:abstractNumId w:val="23"/>
  </w:num>
  <w:num w:numId="36">
    <w:abstractNumId w:val="33"/>
  </w:num>
  <w:num w:numId="37">
    <w:abstractNumId w:val="1"/>
  </w:num>
  <w:num w:numId="38">
    <w:abstractNumId w:val="17"/>
  </w:num>
  <w:num w:numId="39">
    <w:abstractNumId w:val="4"/>
  </w:num>
  <w:num w:numId="40">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26B3"/>
    <w:rsid w:val="0000289D"/>
    <w:rsid w:val="00002D3D"/>
    <w:rsid w:val="000074F3"/>
    <w:rsid w:val="00010939"/>
    <w:rsid w:val="00010D1E"/>
    <w:rsid w:val="00011EE5"/>
    <w:rsid w:val="0001306D"/>
    <w:rsid w:val="000132C0"/>
    <w:rsid w:val="0001373F"/>
    <w:rsid w:val="00014E90"/>
    <w:rsid w:val="00016A80"/>
    <w:rsid w:val="00016D71"/>
    <w:rsid w:val="00016DBB"/>
    <w:rsid w:val="00016DD8"/>
    <w:rsid w:val="0001771D"/>
    <w:rsid w:val="00017B49"/>
    <w:rsid w:val="00021B6B"/>
    <w:rsid w:val="000221D8"/>
    <w:rsid w:val="0002324D"/>
    <w:rsid w:val="000236B1"/>
    <w:rsid w:val="00024FB8"/>
    <w:rsid w:val="000250B1"/>
    <w:rsid w:val="0002555D"/>
    <w:rsid w:val="00026B39"/>
    <w:rsid w:val="00031FA7"/>
    <w:rsid w:val="000321E5"/>
    <w:rsid w:val="000332F4"/>
    <w:rsid w:val="000343F8"/>
    <w:rsid w:val="00034BF4"/>
    <w:rsid w:val="00035B1E"/>
    <w:rsid w:val="00036426"/>
    <w:rsid w:val="000436C9"/>
    <w:rsid w:val="000455AA"/>
    <w:rsid w:val="00045CC4"/>
    <w:rsid w:val="00046AD8"/>
    <w:rsid w:val="0004774D"/>
    <w:rsid w:val="00052185"/>
    <w:rsid w:val="0005268E"/>
    <w:rsid w:val="00053525"/>
    <w:rsid w:val="000559AF"/>
    <w:rsid w:val="000571CC"/>
    <w:rsid w:val="000579BF"/>
    <w:rsid w:val="00060185"/>
    <w:rsid w:val="000633AA"/>
    <w:rsid w:val="000645FA"/>
    <w:rsid w:val="00064A34"/>
    <w:rsid w:val="00064BAB"/>
    <w:rsid w:val="0006750C"/>
    <w:rsid w:val="00070216"/>
    <w:rsid w:val="00070E87"/>
    <w:rsid w:val="00071FA1"/>
    <w:rsid w:val="0007503C"/>
    <w:rsid w:val="00077E15"/>
    <w:rsid w:val="0008020C"/>
    <w:rsid w:val="00080C0B"/>
    <w:rsid w:val="00081A5B"/>
    <w:rsid w:val="00082736"/>
    <w:rsid w:val="00082D61"/>
    <w:rsid w:val="000834FA"/>
    <w:rsid w:val="000841F3"/>
    <w:rsid w:val="0008427D"/>
    <w:rsid w:val="00087B68"/>
    <w:rsid w:val="000908C7"/>
    <w:rsid w:val="00093F47"/>
    <w:rsid w:val="00094309"/>
    <w:rsid w:val="000944A9"/>
    <w:rsid w:val="00095201"/>
    <w:rsid w:val="000966AE"/>
    <w:rsid w:val="00097FC8"/>
    <w:rsid w:val="000A0AF1"/>
    <w:rsid w:val="000A1989"/>
    <w:rsid w:val="000A1A44"/>
    <w:rsid w:val="000A41E3"/>
    <w:rsid w:val="000A4B5C"/>
    <w:rsid w:val="000A4BE7"/>
    <w:rsid w:val="000A6FB7"/>
    <w:rsid w:val="000A781B"/>
    <w:rsid w:val="000B1256"/>
    <w:rsid w:val="000B1D3C"/>
    <w:rsid w:val="000B3E55"/>
    <w:rsid w:val="000B4E32"/>
    <w:rsid w:val="000B51D1"/>
    <w:rsid w:val="000B55A8"/>
    <w:rsid w:val="000B6532"/>
    <w:rsid w:val="000B6B1D"/>
    <w:rsid w:val="000C0894"/>
    <w:rsid w:val="000C0FF5"/>
    <w:rsid w:val="000C2ECF"/>
    <w:rsid w:val="000C4526"/>
    <w:rsid w:val="000C5FE4"/>
    <w:rsid w:val="000C6F7A"/>
    <w:rsid w:val="000D03A9"/>
    <w:rsid w:val="000D3B1E"/>
    <w:rsid w:val="000D5BCC"/>
    <w:rsid w:val="000D6009"/>
    <w:rsid w:val="000D630D"/>
    <w:rsid w:val="000D7295"/>
    <w:rsid w:val="000E0F05"/>
    <w:rsid w:val="000E2E73"/>
    <w:rsid w:val="000E5480"/>
    <w:rsid w:val="000E5AD4"/>
    <w:rsid w:val="000E699F"/>
    <w:rsid w:val="000F1204"/>
    <w:rsid w:val="000F243A"/>
    <w:rsid w:val="000F398F"/>
    <w:rsid w:val="000F5CF8"/>
    <w:rsid w:val="000F5E95"/>
    <w:rsid w:val="00100AAF"/>
    <w:rsid w:val="00100DA4"/>
    <w:rsid w:val="00102AB2"/>
    <w:rsid w:val="00102D7F"/>
    <w:rsid w:val="001037BC"/>
    <w:rsid w:val="001061ED"/>
    <w:rsid w:val="0010775F"/>
    <w:rsid w:val="00110F56"/>
    <w:rsid w:val="0011275E"/>
    <w:rsid w:val="00113F39"/>
    <w:rsid w:val="001143DD"/>
    <w:rsid w:val="001150F9"/>
    <w:rsid w:val="001173A7"/>
    <w:rsid w:val="00117B18"/>
    <w:rsid w:val="00120364"/>
    <w:rsid w:val="00121582"/>
    <w:rsid w:val="001217F3"/>
    <w:rsid w:val="00122EC8"/>
    <w:rsid w:val="00123F1A"/>
    <w:rsid w:val="001256FC"/>
    <w:rsid w:val="0012629C"/>
    <w:rsid w:val="0012793E"/>
    <w:rsid w:val="0013075B"/>
    <w:rsid w:val="00130A76"/>
    <w:rsid w:val="0013324E"/>
    <w:rsid w:val="001334C7"/>
    <w:rsid w:val="00134A02"/>
    <w:rsid w:val="00134D5F"/>
    <w:rsid w:val="00136269"/>
    <w:rsid w:val="00137B06"/>
    <w:rsid w:val="00137D65"/>
    <w:rsid w:val="00140FB0"/>
    <w:rsid w:val="001419DD"/>
    <w:rsid w:val="00142ECD"/>
    <w:rsid w:val="00144B2A"/>
    <w:rsid w:val="00145005"/>
    <w:rsid w:val="00146088"/>
    <w:rsid w:val="0015204B"/>
    <w:rsid w:val="00153738"/>
    <w:rsid w:val="00153776"/>
    <w:rsid w:val="001548AA"/>
    <w:rsid w:val="00155BC7"/>
    <w:rsid w:val="00156359"/>
    <w:rsid w:val="001566E9"/>
    <w:rsid w:val="00156907"/>
    <w:rsid w:val="0015794D"/>
    <w:rsid w:val="00157B4D"/>
    <w:rsid w:val="001601CE"/>
    <w:rsid w:val="001601F6"/>
    <w:rsid w:val="001632CA"/>
    <w:rsid w:val="001643DD"/>
    <w:rsid w:val="00167168"/>
    <w:rsid w:val="00170259"/>
    <w:rsid w:val="00170555"/>
    <w:rsid w:val="00172FA6"/>
    <w:rsid w:val="00180093"/>
    <w:rsid w:val="00182038"/>
    <w:rsid w:val="001832B6"/>
    <w:rsid w:val="001838C9"/>
    <w:rsid w:val="001859DC"/>
    <w:rsid w:val="00191EE0"/>
    <w:rsid w:val="00192E6F"/>
    <w:rsid w:val="00194984"/>
    <w:rsid w:val="001969CE"/>
    <w:rsid w:val="001A0317"/>
    <w:rsid w:val="001A19C3"/>
    <w:rsid w:val="001A32C9"/>
    <w:rsid w:val="001A4FED"/>
    <w:rsid w:val="001A5AD8"/>
    <w:rsid w:val="001B1F87"/>
    <w:rsid w:val="001B6599"/>
    <w:rsid w:val="001B6E1D"/>
    <w:rsid w:val="001B74EB"/>
    <w:rsid w:val="001C1854"/>
    <w:rsid w:val="001C27E7"/>
    <w:rsid w:val="001C35B8"/>
    <w:rsid w:val="001C3853"/>
    <w:rsid w:val="001C5862"/>
    <w:rsid w:val="001C6238"/>
    <w:rsid w:val="001C62FE"/>
    <w:rsid w:val="001C72FD"/>
    <w:rsid w:val="001D09D2"/>
    <w:rsid w:val="001D0CFB"/>
    <w:rsid w:val="001D0E5A"/>
    <w:rsid w:val="001D14F1"/>
    <w:rsid w:val="001D3F45"/>
    <w:rsid w:val="001D4114"/>
    <w:rsid w:val="001E1563"/>
    <w:rsid w:val="001E334B"/>
    <w:rsid w:val="001E345E"/>
    <w:rsid w:val="001E5E97"/>
    <w:rsid w:val="001E7D71"/>
    <w:rsid w:val="001F0DD7"/>
    <w:rsid w:val="001F1609"/>
    <w:rsid w:val="001F5080"/>
    <w:rsid w:val="001F654C"/>
    <w:rsid w:val="00200AFF"/>
    <w:rsid w:val="00201F3B"/>
    <w:rsid w:val="0020502E"/>
    <w:rsid w:val="00206A6F"/>
    <w:rsid w:val="00207DAB"/>
    <w:rsid w:val="00211865"/>
    <w:rsid w:val="00211A0E"/>
    <w:rsid w:val="00212AF6"/>
    <w:rsid w:val="002131BA"/>
    <w:rsid w:val="0021693E"/>
    <w:rsid w:val="002218D2"/>
    <w:rsid w:val="00224A4A"/>
    <w:rsid w:val="002267B1"/>
    <w:rsid w:val="00232D4E"/>
    <w:rsid w:val="00240469"/>
    <w:rsid w:val="00240470"/>
    <w:rsid w:val="0024064C"/>
    <w:rsid w:val="00242E45"/>
    <w:rsid w:val="002442D1"/>
    <w:rsid w:val="00244BC4"/>
    <w:rsid w:val="00247159"/>
    <w:rsid w:val="002479A8"/>
    <w:rsid w:val="002515AA"/>
    <w:rsid w:val="00251AC4"/>
    <w:rsid w:val="00255B47"/>
    <w:rsid w:val="002579ED"/>
    <w:rsid w:val="00260D13"/>
    <w:rsid w:val="0026135F"/>
    <w:rsid w:val="00262EF4"/>
    <w:rsid w:val="00263281"/>
    <w:rsid w:val="00263B7F"/>
    <w:rsid w:val="00263D30"/>
    <w:rsid w:val="00264596"/>
    <w:rsid w:val="00264681"/>
    <w:rsid w:val="00264F9B"/>
    <w:rsid w:val="00265573"/>
    <w:rsid w:val="00270F4C"/>
    <w:rsid w:val="002713BE"/>
    <w:rsid w:val="002743C2"/>
    <w:rsid w:val="002750AE"/>
    <w:rsid w:val="00275A8F"/>
    <w:rsid w:val="002761FC"/>
    <w:rsid w:val="00281BA0"/>
    <w:rsid w:val="002833D2"/>
    <w:rsid w:val="002836D9"/>
    <w:rsid w:val="0028372F"/>
    <w:rsid w:val="002852A0"/>
    <w:rsid w:val="00287463"/>
    <w:rsid w:val="00287880"/>
    <w:rsid w:val="002879AA"/>
    <w:rsid w:val="002912FF"/>
    <w:rsid w:val="00291B58"/>
    <w:rsid w:val="002925E2"/>
    <w:rsid w:val="002A1959"/>
    <w:rsid w:val="002A1965"/>
    <w:rsid w:val="002A1F0F"/>
    <w:rsid w:val="002A3EE2"/>
    <w:rsid w:val="002A5F31"/>
    <w:rsid w:val="002B0948"/>
    <w:rsid w:val="002B094B"/>
    <w:rsid w:val="002B0BFF"/>
    <w:rsid w:val="002B0ED9"/>
    <w:rsid w:val="002B0FDF"/>
    <w:rsid w:val="002B1F05"/>
    <w:rsid w:val="002B3C81"/>
    <w:rsid w:val="002B4621"/>
    <w:rsid w:val="002B61D1"/>
    <w:rsid w:val="002B7BE1"/>
    <w:rsid w:val="002C17F7"/>
    <w:rsid w:val="002C380F"/>
    <w:rsid w:val="002C640A"/>
    <w:rsid w:val="002C67AF"/>
    <w:rsid w:val="002C68D6"/>
    <w:rsid w:val="002D00DC"/>
    <w:rsid w:val="002D313A"/>
    <w:rsid w:val="002D4207"/>
    <w:rsid w:val="002D6266"/>
    <w:rsid w:val="002E1B38"/>
    <w:rsid w:val="002E1EE5"/>
    <w:rsid w:val="002E2775"/>
    <w:rsid w:val="002E3914"/>
    <w:rsid w:val="002E61BD"/>
    <w:rsid w:val="002E6BE2"/>
    <w:rsid w:val="002F0803"/>
    <w:rsid w:val="002F1137"/>
    <w:rsid w:val="002F1178"/>
    <w:rsid w:val="002F18D6"/>
    <w:rsid w:val="002F2B3A"/>
    <w:rsid w:val="002F5202"/>
    <w:rsid w:val="002F70F0"/>
    <w:rsid w:val="002F759A"/>
    <w:rsid w:val="002F7EA6"/>
    <w:rsid w:val="003022F9"/>
    <w:rsid w:val="00303732"/>
    <w:rsid w:val="00304553"/>
    <w:rsid w:val="00304C04"/>
    <w:rsid w:val="00304D9D"/>
    <w:rsid w:val="00307155"/>
    <w:rsid w:val="00312338"/>
    <w:rsid w:val="00312BC2"/>
    <w:rsid w:val="0031363D"/>
    <w:rsid w:val="00313642"/>
    <w:rsid w:val="00313BD0"/>
    <w:rsid w:val="00320063"/>
    <w:rsid w:val="003204FC"/>
    <w:rsid w:val="00321F33"/>
    <w:rsid w:val="00323DAF"/>
    <w:rsid w:val="003254CF"/>
    <w:rsid w:val="00325BB1"/>
    <w:rsid w:val="00326701"/>
    <w:rsid w:val="00327342"/>
    <w:rsid w:val="003312C3"/>
    <w:rsid w:val="00336358"/>
    <w:rsid w:val="00336B51"/>
    <w:rsid w:val="00336BD4"/>
    <w:rsid w:val="00336F88"/>
    <w:rsid w:val="003424D6"/>
    <w:rsid w:val="003425AC"/>
    <w:rsid w:val="003437DA"/>
    <w:rsid w:val="0034469D"/>
    <w:rsid w:val="00344CEE"/>
    <w:rsid w:val="00347F7A"/>
    <w:rsid w:val="0035010C"/>
    <w:rsid w:val="00351C00"/>
    <w:rsid w:val="00352059"/>
    <w:rsid w:val="003527F5"/>
    <w:rsid w:val="00353D00"/>
    <w:rsid w:val="003545DC"/>
    <w:rsid w:val="00354D57"/>
    <w:rsid w:val="003570CA"/>
    <w:rsid w:val="00357502"/>
    <w:rsid w:val="003575DD"/>
    <w:rsid w:val="003606A5"/>
    <w:rsid w:val="00362C43"/>
    <w:rsid w:val="003634A6"/>
    <w:rsid w:val="00366F01"/>
    <w:rsid w:val="00367769"/>
    <w:rsid w:val="003714F0"/>
    <w:rsid w:val="003726BD"/>
    <w:rsid w:val="00372D3D"/>
    <w:rsid w:val="00373650"/>
    <w:rsid w:val="00375A56"/>
    <w:rsid w:val="00375C69"/>
    <w:rsid w:val="00375D76"/>
    <w:rsid w:val="00376F4E"/>
    <w:rsid w:val="00377834"/>
    <w:rsid w:val="00385EB0"/>
    <w:rsid w:val="0038684B"/>
    <w:rsid w:val="00387195"/>
    <w:rsid w:val="00390670"/>
    <w:rsid w:val="00390830"/>
    <w:rsid w:val="003962C1"/>
    <w:rsid w:val="0039638A"/>
    <w:rsid w:val="00396AE5"/>
    <w:rsid w:val="003A01E5"/>
    <w:rsid w:val="003A08E5"/>
    <w:rsid w:val="003A0EFD"/>
    <w:rsid w:val="003A1BD0"/>
    <w:rsid w:val="003A1E62"/>
    <w:rsid w:val="003A432E"/>
    <w:rsid w:val="003A50D2"/>
    <w:rsid w:val="003A75EB"/>
    <w:rsid w:val="003B4EF0"/>
    <w:rsid w:val="003B568D"/>
    <w:rsid w:val="003B579F"/>
    <w:rsid w:val="003B5C48"/>
    <w:rsid w:val="003B6504"/>
    <w:rsid w:val="003B6669"/>
    <w:rsid w:val="003C14EA"/>
    <w:rsid w:val="003C349A"/>
    <w:rsid w:val="003C4A36"/>
    <w:rsid w:val="003C4B61"/>
    <w:rsid w:val="003C56E0"/>
    <w:rsid w:val="003C5DE1"/>
    <w:rsid w:val="003C73CA"/>
    <w:rsid w:val="003D1568"/>
    <w:rsid w:val="003D1D2B"/>
    <w:rsid w:val="003D2AF1"/>
    <w:rsid w:val="003D38AE"/>
    <w:rsid w:val="003D45C0"/>
    <w:rsid w:val="003D525A"/>
    <w:rsid w:val="003D548E"/>
    <w:rsid w:val="003D73BE"/>
    <w:rsid w:val="003E1A5B"/>
    <w:rsid w:val="003E3A52"/>
    <w:rsid w:val="003E5FE2"/>
    <w:rsid w:val="003F0A9E"/>
    <w:rsid w:val="003F6844"/>
    <w:rsid w:val="003F6CBE"/>
    <w:rsid w:val="003F74D8"/>
    <w:rsid w:val="003F786B"/>
    <w:rsid w:val="003F795E"/>
    <w:rsid w:val="003F7EED"/>
    <w:rsid w:val="00400482"/>
    <w:rsid w:val="00401BDD"/>
    <w:rsid w:val="00403929"/>
    <w:rsid w:val="00406256"/>
    <w:rsid w:val="0040692D"/>
    <w:rsid w:val="00407D2A"/>
    <w:rsid w:val="0041082C"/>
    <w:rsid w:val="00411096"/>
    <w:rsid w:val="004137F9"/>
    <w:rsid w:val="0041490C"/>
    <w:rsid w:val="00415929"/>
    <w:rsid w:val="0042157B"/>
    <w:rsid w:val="00422BEF"/>
    <w:rsid w:val="004235C8"/>
    <w:rsid w:val="004243FC"/>
    <w:rsid w:val="00424962"/>
    <w:rsid w:val="00424CD0"/>
    <w:rsid w:val="00424EAE"/>
    <w:rsid w:val="004266EB"/>
    <w:rsid w:val="00427211"/>
    <w:rsid w:val="0043093C"/>
    <w:rsid w:val="00432919"/>
    <w:rsid w:val="00432E77"/>
    <w:rsid w:val="00433241"/>
    <w:rsid w:val="0043454D"/>
    <w:rsid w:val="00435FBB"/>
    <w:rsid w:val="00440170"/>
    <w:rsid w:val="00441431"/>
    <w:rsid w:val="00442DEB"/>
    <w:rsid w:val="00442FA2"/>
    <w:rsid w:val="0044382E"/>
    <w:rsid w:val="00443A4E"/>
    <w:rsid w:val="004454A4"/>
    <w:rsid w:val="00446492"/>
    <w:rsid w:val="00446721"/>
    <w:rsid w:val="00446938"/>
    <w:rsid w:val="00451FE6"/>
    <w:rsid w:val="00454FEC"/>
    <w:rsid w:val="00455AAA"/>
    <w:rsid w:val="00457022"/>
    <w:rsid w:val="00457D84"/>
    <w:rsid w:val="0046027C"/>
    <w:rsid w:val="004607F7"/>
    <w:rsid w:val="00461808"/>
    <w:rsid w:val="00462575"/>
    <w:rsid w:val="0046624F"/>
    <w:rsid w:val="004677E7"/>
    <w:rsid w:val="004701E2"/>
    <w:rsid w:val="0047420C"/>
    <w:rsid w:val="00474E4C"/>
    <w:rsid w:val="00475FFE"/>
    <w:rsid w:val="0047624F"/>
    <w:rsid w:val="00477397"/>
    <w:rsid w:val="00480B15"/>
    <w:rsid w:val="00480B63"/>
    <w:rsid w:val="004811CA"/>
    <w:rsid w:val="0048183A"/>
    <w:rsid w:val="004837E1"/>
    <w:rsid w:val="00483F0C"/>
    <w:rsid w:val="00484E84"/>
    <w:rsid w:val="0048516F"/>
    <w:rsid w:val="004854FC"/>
    <w:rsid w:val="00486451"/>
    <w:rsid w:val="004902BA"/>
    <w:rsid w:val="004902D9"/>
    <w:rsid w:val="00490F77"/>
    <w:rsid w:val="00493AA3"/>
    <w:rsid w:val="004948EE"/>
    <w:rsid w:val="004963FD"/>
    <w:rsid w:val="004A1367"/>
    <w:rsid w:val="004A33A9"/>
    <w:rsid w:val="004A664F"/>
    <w:rsid w:val="004B1792"/>
    <w:rsid w:val="004B3773"/>
    <w:rsid w:val="004B4150"/>
    <w:rsid w:val="004B42E5"/>
    <w:rsid w:val="004B59CB"/>
    <w:rsid w:val="004B669F"/>
    <w:rsid w:val="004B6DA1"/>
    <w:rsid w:val="004B732F"/>
    <w:rsid w:val="004C32AA"/>
    <w:rsid w:val="004C51D6"/>
    <w:rsid w:val="004C5E4A"/>
    <w:rsid w:val="004C5F88"/>
    <w:rsid w:val="004C6AB4"/>
    <w:rsid w:val="004C7FC2"/>
    <w:rsid w:val="004D2165"/>
    <w:rsid w:val="004D4649"/>
    <w:rsid w:val="004D475B"/>
    <w:rsid w:val="004D67BC"/>
    <w:rsid w:val="004D6FCA"/>
    <w:rsid w:val="004D7458"/>
    <w:rsid w:val="004D7BC1"/>
    <w:rsid w:val="004E170D"/>
    <w:rsid w:val="004E26D3"/>
    <w:rsid w:val="004E2834"/>
    <w:rsid w:val="004E477F"/>
    <w:rsid w:val="004E55FA"/>
    <w:rsid w:val="004E5D8E"/>
    <w:rsid w:val="004F0033"/>
    <w:rsid w:val="004F13F0"/>
    <w:rsid w:val="004F1A61"/>
    <w:rsid w:val="004F1E41"/>
    <w:rsid w:val="004F22E8"/>
    <w:rsid w:val="004F2323"/>
    <w:rsid w:val="004F3ABD"/>
    <w:rsid w:val="004F6331"/>
    <w:rsid w:val="004F67CF"/>
    <w:rsid w:val="004F7AEB"/>
    <w:rsid w:val="0050201E"/>
    <w:rsid w:val="0050250E"/>
    <w:rsid w:val="005041B1"/>
    <w:rsid w:val="00504D44"/>
    <w:rsid w:val="00505D28"/>
    <w:rsid w:val="00505F53"/>
    <w:rsid w:val="0050644D"/>
    <w:rsid w:val="00510AEE"/>
    <w:rsid w:val="0051108C"/>
    <w:rsid w:val="0051146E"/>
    <w:rsid w:val="00512110"/>
    <w:rsid w:val="00512874"/>
    <w:rsid w:val="00513BC3"/>
    <w:rsid w:val="00514624"/>
    <w:rsid w:val="00514AFF"/>
    <w:rsid w:val="00517A3F"/>
    <w:rsid w:val="00520BA7"/>
    <w:rsid w:val="00520FE5"/>
    <w:rsid w:val="005223FA"/>
    <w:rsid w:val="00523D2D"/>
    <w:rsid w:val="0052534A"/>
    <w:rsid w:val="00526DD4"/>
    <w:rsid w:val="00527AE2"/>
    <w:rsid w:val="00530CD2"/>
    <w:rsid w:val="00532378"/>
    <w:rsid w:val="00533A43"/>
    <w:rsid w:val="0053599B"/>
    <w:rsid w:val="00536B68"/>
    <w:rsid w:val="00537E95"/>
    <w:rsid w:val="00537F6B"/>
    <w:rsid w:val="005401C5"/>
    <w:rsid w:val="00540ADA"/>
    <w:rsid w:val="005443EB"/>
    <w:rsid w:val="005449F5"/>
    <w:rsid w:val="0054619B"/>
    <w:rsid w:val="005518A0"/>
    <w:rsid w:val="00553804"/>
    <w:rsid w:val="00555D4F"/>
    <w:rsid w:val="00557CF0"/>
    <w:rsid w:val="005623A4"/>
    <w:rsid w:val="00562BAE"/>
    <w:rsid w:val="00562C9C"/>
    <w:rsid w:val="00564C57"/>
    <w:rsid w:val="00565C04"/>
    <w:rsid w:val="00570152"/>
    <w:rsid w:val="00570F25"/>
    <w:rsid w:val="00571259"/>
    <w:rsid w:val="005729FE"/>
    <w:rsid w:val="00576137"/>
    <w:rsid w:val="0057772C"/>
    <w:rsid w:val="00580240"/>
    <w:rsid w:val="005807D7"/>
    <w:rsid w:val="00580A65"/>
    <w:rsid w:val="005824DF"/>
    <w:rsid w:val="00582E9D"/>
    <w:rsid w:val="00583466"/>
    <w:rsid w:val="0058361C"/>
    <w:rsid w:val="00584867"/>
    <w:rsid w:val="005861F8"/>
    <w:rsid w:val="0059022D"/>
    <w:rsid w:val="0059166D"/>
    <w:rsid w:val="00591BD9"/>
    <w:rsid w:val="00593E7B"/>
    <w:rsid w:val="00593EA9"/>
    <w:rsid w:val="00593F23"/>
    <w:rsid w:val="00597A63"/>
    <w:rsid w:val="005A1441"/>
    <w:rsid w:val="005A21E0"/>
    <w:rsid w:val="005A2B76"/>
    <w:rsid w:val="005A362F"/>
    <w:rsid w:val="005A7051"/>
    <w:rsid w:val="005B23FF"/>
    <w:rsid w:val="005B315D"/>
    <w:rsid w:val="005B35B5"/>
    <w:rsid w:val="005B4112"/>
    <w:rsid w:val="005B5983"/>
    <w:rsid w:val="005B5CF1"/>
    <w:rsid w:val="005B6539"/>
    <w:rsid w:val="005B6797"/>
    <w:rsid w:val="005C1F93"/>
    <w:rsid w:val="005C2B1D"/>
    <w:rsid w:val="005C32F6"/>
    <w:rsid w:val="005C3326"/>
    <w:rsid w:val="005C3CA7"/>
    <w:rsid w:val="005C4764"/>
    <w:rsid w:val="005C63DD"/>
    <w:rsid w:val="005C6B47"/>
    <w:rsid w:val="005C6E92"/>
    <w:rsid w:val="005D12B0"/>
    <w:rsid w:val="005D1D20"/>
    <w:rsid w:val="005D2218"/>
    <w:rsid w:val="005D5D09"/>
    <w:rsid w:val="005D632B"/>
    <w:rsid w:val="005D78FD"/>
    <w:rsid w:val="005E057C"/>
    <w:rsid w:val="005E066E"/>
    <w:rsid w:val="005E14C9"/>
    <w:rsid w:val="005E19D8"/>
    <w:rsid w:val="005E4040"/>
    <w:rsid w:val="005E4063"/>
    <w:rsid w:val="005E50A7"/>
    <w:rsid w:val="005E515F"/>
    <w:rsid w:val="005E5DF2"/>
    <w:rsid w:val="005E61EB"/>
    <w:rsid w:val="005E6E5D"/>
    <w:rsid w:val="005E7A9E"/>
    <w:rsid w:val="005E7DCC"/>
    <w:rsid w:val="005F0D95"/>
    <w:rsid w:val="005F0E00"/>
    <w:rsid w:val="005F1975"/>
    <w:rsid w:val="005F22B3"/>
    <w:rsid w:val="005F2BBA"/>
    <w:rsid w:val="005F6F4C"/>
    <w:rsid w:val="005F73A5"/>
    <w:rsid w:val="005F77C3"/>
    <w:rsid w:val="006014B0"/>
    <w:rsid w:val="006023D8"/>
    <w:rsid w:val="00604EDA"/>
    <w:rsid w:val="00605039"/>
    <w:rsid w:val="00607083"/>
    <w:rsid w:val="00607D8B"/>
    <w:rsid w:val="00611026"/>
    <w:rsid w:val="00611679"/>
    <w:rsid w:val="00611A1B"/>
    <w:rsid w:val="006144E9"/>
    <w:rsid w:val="0062075C"/>
    <w:rsid w:val="00620B51"/>
    <w:rsid w:val="00621529"/>
    <w:rsid w:val="00623840"/>
    <w:rsid w:val="006243E1"/>
    <w:rsid w:val="006250BB"/>
    <w:rsid w:val="006257AC"/>
    <w:rsid w:val="00627E70"/>
    <w:rsid w:val="00630F80"/>
    <w:rsid w:val="006318DD"/>
    <w:rsid w:val="00632343"/>
    <w:rsid w:val="006323A7"/>
    <w:rsid w:val="00633CA3"/>
    <w:rsid w:val="00634B9E"/>
    <w:rsid w:val="0063557A"/>
    <w:rsid w:val="006363E6"/>
    <w:rsid w:val="006369CF"/>
    <w:rsid w:val="006417F7"/>
    <w:rsid w:val="00641B30"/>
    <w:rsid w:val="00641B44"/>
    <w:rsid w:val="00641DB6"/>
    <w:rsid w:val="00644482"/>
    <w:rsid w:val="00645F66"/>
    <w:rsid w:val="0065057F"/>
    <w:rsid w:val="00651665"/>
    <w:rsid w:val="00652BCD"/>
    <w:rsid w:val="006546FE"/>
    <w:rsid w:val="00654ED5"/>
    <w:rsid w:val="00657B2E"/>
    <w:rsid w:val="00663257"/>
    <w:rsid w:val="00663CA7"/>
    <w:rsid w:val="00667C00"/>
    <w:rsid w:val="00672175"/>
    <w:rsid w:val="006723DC"/>
    <w:rsid w:val="006766B5"/>
    <w:rsid w:val="00677FCB"/>
    <w:rsid w:val="00680236"/>
    <w:rsid w:val="00681CD1"/>
    <w:rsid w:val="006820F4"/>
    <w:rsid w:val="006827AB"/>
    <w:rsid w:val="006838FC"/>
    <w:rsid w:val="00684528"/>
    <w:rsid w:val="00684CC4"/>
    <w:rsid w:val="00685723"/>
    <w:rsid w:val="00685919"/>
    <w:rsid w:val="00686FD7"/>
    <w:rsid w:val="00686FE8"/>
    <w:rsid w:val="0068730F"/>
    <w:rsid w:val="0068788D"/>
    <w:rsid w:val="006903A0"/>
    <w:rsid w:val="006916C1"/>
    <w:rsid w:val="0069287A"/>
    <w:rsid w:val="00693093"/>
    <w:rsid w:val="00693422"/>
    <w:rsid w:val="00696184"/>
    <w:rsid w:val="006A17CA"/>
    <w:rsid w:val="006A1A25"/>
    <w:rsid w:val="006A1E59"/>
    <w:rsid w:val="006A74DA"/>
    <w:rsid w:val="006B34F8"/>
    <w:rsid w:val="006B3D0A"/>
    <w:rsid w:val="006B4823"/>
    <w:rsid w:val="006B4AFC"/>
    <w:rsid w:val="006B4BAB"/>
    <w:rsid w:val="006B4E31"/>
    <w:rsid w:val="006B4F82"/>
    <w:rsid w:val="006B5722"/>
    <w:rsid w:val="006B5A7C"/>
    <w:rsid w:val="006B5ABF"/>
    <w:rsid w:val="006C2024"/>
    <w:rsid w:val="006C3002"/>
    <w:rsid w:val="006C6635"/>
    <w:rsid w:val="006C71A8"/>
    <w:rsid w:val="006D035A"/>
    <w:rsid w:val="006D0E8F"/>
    <w:rsid w:val="006D11BB"/>
    <w:rsid w:val="006D14E5"/>
    <w:rsid w:val="006D27A9"/>
    <w:rsid w:val="006D30B7"/>
    <w:rsid w:val="006D3E8B"/>
    <w:rsid w:val="006D4DE2"/>
    <w:rsid w:val="006D7B22"/>
    <w:rsid w:val="006E072E"/>
    <w:rsid w:val="006E560E"/>
    <w:rsid w:val="006E5D79"/>
    <w:rsid w:val="006E7769"/>
    <w:rsid w:val="006F016C"/>
    <w:rsid w:val="006F135A"/>
    <w:rsid w:val="006F1B84"/>
    <w:rsid w:val="006F1E0D"/>
    <w:rsid w:val="006F2C70"/>
    <w:rsid w:val="006F2F6B"/>
    <w:rsid w:val="006F40D9"/>
    <w:rsid w:val="006F4A1C"/>
    <w:rsid w:val="006F6B9B"/>
    <w:rsid w:val="006F6C38"/>
    <w:rsid w:val="007008A1"/>
    <w:rsid w:val="00700EB8"/>
    <w:rsid w:val="0070115E"/>
    <w:rsid w:val="007049A6"/>
    <w:rsid w:val="00706624"/>
    <w:rsid w:val="00710D94"/>
    <w:rsid w:val="00711561"/>
    <w:rsid w:val="00711F65"/>
    <w:rsid w:val="00713255"/>
    <w:rsid w:val="00713DDA"/>
    <w:rsid w:val="007204F0"/>
    <w:rsid w:val="00720851"/>
    <w:rsid w:val="0072431D"/>
    <w:rsid w:val="00725134"/>
    <w:rsid w:val="007276BE"/>
    <w:rsid w:val="0072771D"/>
    <w:rsid w:val="00730E81"/>
    <w:rsid w:val="007352ED"/>
    <w:rsid w:val="00735814"/>
    <w:rsid w:val="00735A13"/>
    <w:rsid w:val="007365AB"/>
    <w:rsid w:val="0074033A"/>
    <w:rsid w:val="00740C49"/>
    <w:rsid w:val="00742032"/>
    <w:rsid w:val="00743CFE"/>
    <w:rsid w:val="00743DAD"/>
    <w:rsid w:val="00744C12"/>
    <w:rsid w:val="00750CE8"/>
    <w:rsid w:val="0075102F"/>
    <w:rsid w:val="00752F56"/>
    <w:rsid w:val="0075306E"/>
    <w:rsid w:val="00753C64"/>
    <w:rsid w:val="007566CE"/>
    <w:rsid w:val="007569D9"/>
    <w:rsid w:val="00756D57"/>
    <w:rsid w:val="0075778D"/>
    <w:rsid w:val="00762918"/>
    <w:rsid w:val="00762A09"/>
    <w:rsid w:val="00762A9D"/>
    <w:rsid w:val="00763882"/>
    <w:rsid w:val="00763A9E"/>
    <w:rsid w:val="00764E77"/>
    <w:rsid w:val="00767191"/>
    <w:rsid w:val="00767A56"/>
    <w:rsid w:val="007747FB"/>
    <w:rsid w:val="00774F13"/>
    <w:rsid w:val="00780738"/>
    <w:rsid w:val="00780DA4"/>
    <w:rsid w:val="007829E6"/>
    <w:rsid w:val="00785708"/>
    <w:rsid w:val="0078674A"/>
    <w:rsid w:val="0078718D"/>
    <w:rsid w:val="00793957"/>
    <w:rsid w:val="00794398"/>
    <w:rsid w:val="00794B8E"/>
    <w:rsid w:val="00795E63"/>
    <w:rsid w:val="007962BA"/>
    <w:rsid w:val="0079701B"/>
    <w:rsid w:val="00797F97"/>
    <w:rsid w:val="007A0D55"/>
    <w:rsid w:val="007A2859"/>
    <w:rsid w:val="007A4FC8"/>
    <w:rsid w:val="007A533C"/>
    <w:rsid w:val="007A5446"/>
    <w:rsid w:val="007A55E4"/>
    <w:rsid w:val="007A6293"/>
    <w:rsid w:val="007A6A61"/>
    <w:rsid w:val="007A6EC0"/>
    <w:rsid w:val="007A7312"/>
    <w:rsid w:val="007A76AF"/>
    <w:rsid w:val="007B0E43"/>
    <w:rsid w:val="007B2414"/>
    <w:rsid w:val="007B2A51"/>
    <w:rsid w:val="007B44A9"/>
    <w:rsid w:val="007B4BB1"/>
    <w:rsid w:val="007B5119"/>
    <w:rsid w:val="007B70CF"/>
    <w:rsid w:val="007C0A5E"/>
    <w:rsid w:val="007C1DE0"/>
    <w:rsid w:val="007C5AD7"/>
    <w:rsid w:val="007D1163"/>
    <w:rsid w:val="007D33A8"/>
    <w:rsid w:val="007D3715"/>
    <w:rsid w:val="007D5F1D"/>
    <w:rsid w:val="007E0B5A"/>
    <w:rsid w:val="007E0EBA"/>
    <w:rsid w:val="007E1C51"/>
    <w:rsid w:val="007E7F58"/>
    <w:rsid w:val="007F0428"/>
    <w:rsid w:val="007F435B"/>
    <w:rsid w:val="007F470E"/>
    <w:rsid w:val="007F53D6"/>
    <w:rsid w:val="007F6A90"/>
    <w:rsid w:val="007F706B"/>
    <w:rsid w:val="00800DC5"/>
    <w:rsid w:val="00800E08"/>
    <w:rsid w:val="00802BE2"/>
    <w:rsid w:val="00802D95"/>
    <w:rsid w:val="00803325"/>
    <w:rsid w:val="00804D94"/>
    <w:rsid w:val="00804EF6"/>
    <w:rsid w:val="00805D74"/>
    <w:rsid w:val="00811C52"/>
    <w:rsid w:val="008126D5"/>
    <w:rsid w:val="00814667"/>
    <w:rsid w:val="00815210"/>
    <w:rsid w:val="008156C1"/>
    <w:rsid w:val="00816220"/>
    <w:rsid w:val="008166C9"/>
    <w:rsid w:val="008203EE"/>
    <w:rsid w:val="008225F8"/>
    <w:rsid w:val="008261D6"/>
    <w:rsid w:val="00832D39"/>
    <w:rsid w:val="00833236"/>
    <w:rsid w:val="0083359E"/>
    <w:rsid w:val="00834033"/>
    <w:rsid w:val="00834D20"/>
    <w:rsid w:val="008357C2"/>
    <w:rsid w:val="00835ABF"/>
    <w:rsid w:val="00835FC0"/>
    <w:rsid w:val="00837144"/>
    <w:rsid w:val="008375DA"/>
    <w:rsid w:val="00837D61"/>
    <w:rsid w:val="00841CB2"/>
    <w:rsid w:val="008422B3"/>
    <w:rsid w:val="008425E4"/>
    <w:rsid w:val="00842812"/>
    <w:rsid w:val="00845D76"/>
    <w:rsid w:val="008468DA"/>
    <w:rsid w:val="00846B11"/>
    <w:rsid w:val="008478AD"/>
    <w:rsid w:val="008506A9"/>
    <w:rsid w:val="00851043"/>
    <w:rsid w:val="0085125E"/>
    <w:rsid w:val="00851841"/>
    <w:rsid w:val="008520E1"/>
    <w:rsid w:val="008544E6"/>
    <w:rsid w:val="008553FD"/>
    <w:rsid w:val="00856139"/>
    <w:rsid w:val="00856722"/>
    <w:rsid w:val="00856D8D"/>
    <w:rsid w:val="00857839"/>
    <w:rsid w:val="0086103D"/>
    <w:rsid w:val="00861592"/>
    <w:rsid w:val="00861892"/>
    <w:rsid w:val="00863A70"/>
    <w:rsid w:val="00866FE1"/>
    <w:rsid w:val="008710CE"/>
    <w:rsid w:val="0087409F"/>
    <w:rsid w:val="008742C7"/>
    <w:rsid w:val="008749DD"/>
    <w:rsid w:val="00876D5E"/>
    <w:rsid w:val="00876E6F"/>
    <w:rsid w:val="008819AA"/>
    <w:rsid w:val="008839EE"/>
    <w:rsid w:val="00884ED0"/>
    <w:rsid w:val="00887BA6"/>
    <w:rsid w:val="00891764"/>
    <w:rsid w:val="008934A6"/>
    <w:rsid w:val="00893D78"/>
    <w:rsid w:val="00894F37"/>
    <w:rsid w:val="008973D5"/>
    <w:rsid w:val="00897678"/>
    <w:rsid w:val="00897940"/>
    <w:rsid w:val="008A1E34"/>
    <w:rsid w:val="008A4FEC"/>
    <w:rsid w:val="008A6CFC"/>
    <w:rsid w:val="008B017B"/>
    <w:rsid w:val="008B0BA1"/>
    <w:rsid w:val="008B108A"/>
    <w:rsid w:val="008B2001"/>
    <w:rsid w:val="008B5F67"/>
    <w:rsid w:val="008B7D4F"/>
    <w:rsid w:val="008C0C0F"/>
    <w:rsid w:val="008C1899"/>
    <w:rsid w:val="008C2D07"/>
    <w:rsid w:val="008C4C5C"/>
    <w:rsid w:val="008C53AB"/>
    <w:rsid w:val="008D0E4F"/>
    <w:rsid w:val="008D3446"/>
    <w:rsid w:val="008D6293"/>
    <w:rsid w:val="008E0F8B"/>
    <w:rsid w:val="008E1143"/>
    <w:rsid w:val="008E1B13"/>
    <w:rsid w:val="008E38DF"/>
    <w:rsid w:val="008E3922"/>
    <w:rsid w:val="008E4389"/>
    <w:rsid w:val="008E5298"/>
    <w:rsid w:val="008E6C34"/>
    <w:rsid w:val="008E795B"/>
    <w:rsid w:val="008F0501"/>
    <w:rsid w:val="008F055C"/>
    <w:rsid w:val="008F26E8"/>
    <w:rsid w:val="008F661A"/>
    <w:rsid w:val="008F7F61"/>
    <w:rsid w:val="00902C8E"/>
    <w:rsid w:val="009034DA"/>
    <w:rsid w:val="00903B6E"/>
    <w:rsid w:val="0090529C"/>
    <w:rsid w:val="00906A16"/>
    <w:rsid w:val="00907150"/>
    <w:rsid w:val="009076B2"/>
    <w:rsid w:val="00907CC2"/>
    <w:rsid w:val="00907F4C"/>
    <w:rsid w:val="00911C21"/>
    <w:rsid w:val="009127AF"/>
    <w:rsid w:val="0091353B"/>
    <w:rsid w:val="00914AF7"/>
    <w:rsid w:val="00914E2A"/>
    <w:rsid w:val="00914FA3"/>
    <w:rsid w:val="009159C3"/>
    <w:rsid w:val="009160BA"/>
    <w:rsid w:val="00921131"/>
    <w:rsid w:val="0092182B"/>
    <w:rsid w:val="009233FE"/>
    <w:rsid w:val="00926007"/>
    <w:rsid w:val="009277BF"/>
    <w:rsid w:val="009329DE"/>
    <w:rsid w:val="009340D3"/>
    <w:rsid w:val="00934550"/>
    <w:rsid w:val="00935D63"/>
    <w:rsid w:val="00937EB6"/>
    <w:rsid w:val="00944042"/>
    <w:rsid w:val="0094581A"/>
    <w:rsid w:val="0095149B"/>
    <w:rsid w:val="00951C4D"/>
    <w:rsid w:val="00952243"/>
    <w:rsid w:val="00953DB4"/>
    <w:rsid w:val="00960003"/>
    <w:rsid w:val="009617F6"/>
    <w:rsid w:val="00962B7E"/>
    <w:rsid w:val="00963AFB"/>
    <w:rsid w:val="0096419C"/>
    <w:rsid w:val="00972164"/>
    <w:rsid w:val="009729BD"/>
    <w:rsid w:val="00976993"/>
    <w:rsid w:val="009815EE"/>
    <w:rsid w:val="00981B1F"/>
    <w:rsid w:val="009821FC"/>
    <w:rsid w:val="00982F0E"/>
    <w:rsid w:val="0098307E"/>
    <w:rsid w:val="00983F60"/>
    <w:rsid w:val="00985489"/>
    <w:rsid w:val="00986539"/>
    <w:rsid w:val="0099131A"/>
    <w:rsid w:val="0099155C"/>
    <w:rsid w:val="00992F54"/>
    <w:rsid w:val="00993F23"/>
    <w:rsid w:val="00996D34"/>
    <w:rsid w:val="00997823"/>
    <w:rsid w:val="00997EEB"/>
    <w:rsid w:val="009A26D3"/>
    <w:rsid w:val="009A4169"/>
    <w:rsid w:val="009A4D80"/>
    <w:rsid w:val="009A6281"/>
    <w:rsid w:val="009B064C"/>
    <w:rsid w:val="009B44C9"/>
    <w:rsid w:val="009B51FD"/>
    <w:rsid w:val="009C233C"/>
    <w:rsid w:val="009C2386"/>
    <w:rsid w:val="009C3524"/>
    <w:rsid w:val="009C4AD1"/>
    <w:rsid w:val="009C5A93"/>
    <w:rsid w:val="009C71DF"/>
    <w:rsid w:val="009D0A43"/>
    <w:rsid w:val="009D12B3"/>
    <w:rsid w:val="009D1A80"/>
    <w:rsid w:val="009D1D5C"/>
    <w:rsid w:val="009D22E8"/>
    <w:rsid w:val="009D2EC5"/>
    <w:rsid w:val="009D3AB0"/>
    <w:rsid w:val="009D3CC0"/>
    <w:rsid w:val="009D3FC3"/>
    <w:rsid w:val="009D499E"/>
    <w:rsid w:val="009D6EEC"/>
    <w:rsid w:val="009E00AD"/>
    <w:rsid w:val="009E330B"/>
    <w:rsid w:val="009E51EB"/>
    <w:rsid w:val="009F071A"/>
    <w:rsid w:val="009F2805"/>
    <w:rsid w:val="009F6AEF"/>
    <w:rsid w:val="00A0251A"/>
    <w:rsid w:val="00A02EDF"/>
    <w:rsid w:val="00A06F32"/>
    <w:rsid w:val="00A12071"/>
    <w:rsid w:val="00A14594"/>
    <w:rsid w:val="00A1492F"/>
    <w:rsid w:val="00A14EFE"/>
    <w:rsid w:val="00A152E7"/>
    <w:rsid w:val="00A15711"/>
    <w:rsid w:val="00A15761"/>
    <w:rsid w:val="00A20014"/>
    <w:rsid w:val="00A21BC5"/>
    <w:rsid w:val="00A21EBF"/>
    <w:rsid w:val="00A23798"/>
    <w:rsid w:val="00A2496F"/>
    <w:rsid w:val="00A24E61"/>
    <w:rsid w:val="00A25000"/>
    <w:rsid w:val="00A2638C"/>
    <w:rsid w:val="00A271F0"/>
    <w:rsid w:val="00A2721A"/>
    <w:rsid w:val="00A301D8"/>
    <w:rsid w:val="00A31F74"/>
    <w:rsid w:val="00A32111"/>
    <w:rsid w:val="00A340F4"/>
    <w:rsid w:val="00A349A1"/>
    <w:rsid w:val="00A35198"/>
    <w:rsid w:val="00A378CE"/>
    <w:rsid w:val="00A41AD1"/>
    <w:rsid w:val="00A41FF3"/>
    <w:rsid w:val="00A46BD5"/>
    <w:rsid w:val="00A4704C"/>
    <w:rsid w:val="00A471A2"/>
    <w:rsid w:val="00A472ED"/>
    <w:rsid w:val="00A50641"/>
    <w:rsid w:val="00A50918"/>
    <w:rsid w:val="00A511FB"/>
    <w:rsid w:val="00A53216"/>
    <w:rsid w:val="00A54036"/>
    <w:rsid w:val="00A54BE4"/>
    <w:rsid w:val="00A56760"/>
    <w:rsid w:val="00A57BD6"/>
    <w:rsid w:val="00A6134A"/>
    <w:rsid w:val="00A62E16"/>
    <w:rsid w:val="00A674E9"/>
    <w:rsid w:val="00A67939"/>
    <w:rsid w:val="00A706CC"/>
    <w:rsid w:val="00A71446"/>
    <w:rsid w:val="00A7219C"/>
    <w:rsid w:val="00A72D45"/>
    <w:rsid w:val="00A74C0B"/>
    <w:rsid w:val="00A75853"/>
    <w:rsid w:val="00A81F87"/>
    <w:rsid w:val="00A826E2"/>
    <w:rsid w:val="00A83B7C"/>
    <w:rsid w:val="00A860AC"/>
    <w:rsid w:val="00A91A88"/>
    <w:rsid w:val="00A92236"/>
    <w:rsid w:val="00A92F5F"/>
    <w:rsid w:val="00A93621"/>
    <w:rsid w:val="00A93A2A"/>
    <w:rsid w:val="00A94F9A"/>
    <w:rsid w:val="00A96260"/>
    <w:rsid w:val="00A972CD"/>
    <w:rsid w:val="00AA05EC"/>
    <w:rsid w:val="00AA2644"/>
    <w:rsid w:val="00AA44E0"/>
    <w:rsid w:val="00AA4F23"/>
    <w:rsid w:val="00AB1606"/>
    <w:rsid w:val="00AB22D8"/>
    <w:rsid w:val="00AB2BAC"/>
    <w:rsid w:val="00AB2C21"/>
    <w:rsid w:val="00AB2CBA"/>
    <w:rsid w:val="00AB374E"/>
    <w:rsid w:val="00AB3923"/>
    <w:rsid w:val="00AC0DF5"/>
    <w:rsid w:val="00AC32EA"/>
    <w:rsid w:val="00AC67C6"/>
    <w:rsid w:val="00AD052B"/>
    <w:rsid w:val="00AD339E"/>
    <w:rsid w:val="00AD44E5"/>
    <w:rsid w:val="00AD5AF5"/>
    <w:rsid w:val="00AD5D11"/>
    <w:rsid w:val="00AD68E3"/>
    <w:rsid w:val="00AE05F0"/>
    <w:rsid w:val="00AE1B40"/>
    <w:rsid w:val="00AE2C6C"/>
    <w:rsid w:val="00AE4A55"/>
    <w:rsid w:val="00AE50AA"/>
    <w:rsid w:val="00AE5157"/>
    <w:rsid w:val="00AF0171"/>
    <w:rsid w:val="00AF06C1"/>
    <w:rsid w:val="00AF1AAA"/>
    <w:rsid w:val="00AF2248"/>
    <w:rsid w:val="00AF2385"/>
    <w:rsid w:val="00AF53A2"/>
    <w:rsid w:val="00AF5701"/>
    <w:rsid w:val="00AF70CF"/>
    <w:rsid w:val="00B00A62"/>
    <w:rsid w:val="00B02D2E"/>
    <w:rsid w:val="00B05C1C"/>
    <w:rsid w:val="00B0718A"/>
    <w:rsid w:val="00B07A55"/>
    <w:rsid w:val="00B07C39"/>
    <w:rsid w:val="00B12405"/>
    <w:rsid w:val="00B12B3B"/>
    <w:rsid w:val="00B153B7"/>
    <w:rsid w:val="00B163A1"/>
    <w:rsid w:val="00B2024D"/>
    <w:rsid w:val="00B21AAF"/>
    <w:rsid w:val="00B21BCA"/>
    <w:rsid w:val="00B227A8"/>
    <w:rsid w:val="00B22DE8"/>
    <w:rsid w:val="00B23B02"/>
    <w:rsid w:val="00B26E40"/>
    <w:rsid w:val="00B27F58"/>
    <w:rsid w:val="00B306D6"/>
    <w:rsid w:val="00B313B6"/>
    <w:rsid w:val="00B3286A"/>
    <w:rsid w:val="00B32F84"/>
    <w:rsid w:val="00B3334D"/>
    <w:rsid w:val="00B336AC"/>
    <w:rsid w:val="00B33847"/>
    <w:rsid w:val="00B35567"/>
    <w:rsid w:val="00B36316"/>
    <w:rsid w:val="00B36FBC"/>
    <w:rsid w:val="00B401B8"/>
    <w:rsid w:val="00B406B4"/>
    <w:rsid w:val="00B40A80"/>
    <w:rsid w:val="00B42F61"/>
    <w:rsid w:val="00B43228"/>
    <w:rsid w:val="00B44928"/>
    <w:rsid w:val="00B45BFB"/>
    <w:rsid w:val="00B4688A"/>
    <w:rsid w:val="00B47054"/>
    <w:rsid w:val="00B473AB"/>
    <w:rsid w:val="00B513EF"/>
    <w:rsid w:val="00B523A8"/>
    <w:rsid w:val="00B54E48"/>
    <w:rsid w:val="00B55EF4"/>
    <w:rsid w:val="00B5756C"/>
    <w:rsid w:val="00B57613"/>
    <w:rsid w:val="00B5798B"/>
    <w:rsid w:val="00B57E7F"/>
    <w:rsid w:val="00B6168E"/>
    <w:rsid w:val="00B64AC6"/>
    <w:rsid w:val="00B66830"/>
    <w:rsid w:val="00B6746A"/>
    <w:rsid w:val="00B71135"/>
    <w:rsid w:val="00B71506"/>
    <w:rsid w:val="00B722DC"/>
    <w:rsid w:val="00B74AAE"/>
    <w:rsid w:val="00B75FD4"/>
    <w:rsid w:val="00B76033"/>
    <w:rsid w:val="00B767C8"/>
    <w:rsid w:val="00B81C8F"/>
    <w:rsid w:val="00B82951"/>
    <w:rsid w:val="00B86D9D"/>
    <w:rsid w:val="00B86EEA"/>
    <w:rsid w:val="00B900CD"/>
    <w:rsid w:val="00B9110E"/>
    <w:rsid w:val="00B927E6"/>
    <w:rsid w:val="00B93FE3"/>
    <w:rsid w:val="00B94908"/>
    <w:rsid w:val="00B950D7"/>
    <w:rsid w:val="00B97416"/>
    <w:rsid w:val="00BA0762"/>
    <w:rsid w:val="00BA0B28"/>
    <w:rsid w:val="00BA0E47"/>
    <w:rsid w:val="00BA39A8"/>
    <w:rsid w:val="00BB09CE"/>
    <w:rsid w:val="00BB2567"/>
    <w:rsid w:val="00BB4E36"/>
    <w:rsid w:val="00BB569E"/>
    <w:rsid w:val="00BB7582"/>
    <w:rsid w:val="00BB7AE7"/>
    <w:rsid w:val="00BC0081"/>
    <w:rsid w:val="00BC43B8"/>
    <w:rsid w:val="00BC6BFF"/>
    <w:rsid w:val="00BC6C1B"/>
    <w:rsid w:val="00BC7A48"/>
    <w:rsid w:val="00BD10CB"/>
    <w:rsid w:val="00BD1616"/>
    <w:rsid w:val="00BD1B06"/>
    <w:rsid w:val="00BD2416"/>
    <w:rsid w:val="00BD2E98"/>
    <w:rsid w:val="00BD3AFC"/>
    <w:rsid w:val="00BD4F87"/>
    <w:rsid w:val="00BD781C"/>
    <w:rsid w:val="00BE026A"/>
    <w:rsid w:val="00BE19ED"/>
    <w:rsid w:val="00BE4FE7"/>
    <w:rsid w:val="00BE5645"/>
    <w:rsid w:val="00BE5C17"/>
    <w:rsid w:val="00BE5FC0"/>
    <w:rsid w:val="00BE64E2"/>
    <w:rsid w:val="00BE6CF1"/>
    <w:rsid w:val="00BE70AA"/>
    <w:rsid w:val="00BE7DD0"/>
    <w:rsid w:val="00BF25C5"/>
    <w:rsid w:val="00BF4106"/>
    <w:rsid w:val="00BF4447"/>
    <w:rsid w:val="00C007C1"/>
    <w:rsid w:val="00C03EE1"/>
    <w:rsid w:val="00C05E59"/>
    <w:rsid w:val="00C07375"/>
    <w:rsid w:val="00C10063"/>
    <w:rsid w:val="00C10912"/>
    <w:rsid w:val="00C10AF7"/>
    <w:rsid w:val="00C1184F"/>
    <w:rsid w:val="00C12B3C"/>
    <w:rsid w:val="00C13DDF"/>
    <w:rsid w:val="00C14DE4"/>
    <w:rsid w:val="00C15A62"/>
    <w:rsid w:val="00C1751F"/>
    <w:rsid w:val="00C20236"/>
    <w:rsid w:val="00C22DF0"/>
    <w:rsid w:val="00C231E0"/>
    <w:rsid w:val="00C258BA"/>
    <w:rsid w:val="00C259A0"/>
    <w:rsid w:val="00C27AD7"/>
    <w:rsid w:val="00C27EDA"/>
    <w:rsid w:val="00C31DEB"/>
    <w:rsid w:val="00C334B7"/>
    <w:rsid w:val="00C33DB0"/>
    <w:rsid w:val="00C34475"/>
    <w:rsid w:val="00C356C7"/>
    <w:rsid w:val="00C36952"/>
    <w:rsid w:val="00C36A51"/>
    <w:rsid w:val="00C40E18"/>
    <w:rsid w:val="00C41819"/>
    <w:rsid w:val="00C42565"/>
    <w:rsid w:val="00C431FE"/>
    <w:rsid w:val="00C4427A"/>
    <w:rsid w:val="00C45F30"/>
    <w:rsid w:val="00C4634E"/>
    <w:rsid w:val="00C4745E"/>
    <w:rsid w:val="00C50120"/>
    <w:rsid w:val="00C54D53"/>
    <w:rsid w:val="00C5602D"/>
    <w:rsid w:val="00C56143"/>
    <w:rsid w:val="00C56E30"/>
    <w:rsid w:val="00C5785D"/>
    <w:rsid w:val="00C62571"/>
    <w:rsid w:val="00C642A1"/>
    <w:rsid w:val="00C643A9"/>
    <w:rsid w:val="00C65387"/>
    <w:rsid w:val="00C7011D"/>
    <w:rsid w:val="00C71972"/>
    <w:rsid w:val="00C745BC"/>
    <w:rsid w:val="00C756BD"/>
    <w:rsid w:val="00C76B62"/>
    <w:rsid w:val="00C77009"/>
    <w:rsid w:val="00C818F8"/>
    <w:rsid w:val="00C81D6D"/>
    <w:rsid w:val="00C82BDF"/>
    <w:rsid w:val="00C834E7"/>
    <w:rsid w:val="00C8430C"/>
    <w:rsid w:val="00C868F4"/>
    <w:rsid w:val="00C86FC2"/>
    <w:rsid w:val="00C874D2"/>
    <w:rsid w:val="00C91615"/>
    <w:rsid w:val="00C91E90"/>
    <w:rsid w:val="00C92132"/>
    <w:rsid w:val="00C93A8D"/>
    <w:rsid w:val="00C94149"/>
    <w:rsid w:val="00C94541"/>
    <w:rsid w:val="00C95CB1"/>
    <w:rsid w:val="00C96307"/>
    <w:rsid w:val="00C964B7"/>
    <w:rsid w:val="00C96D8A"/>
    <w:rsid w:val="00CA1327"/>
    <w:rsid w:val="00CA27C9"/>
    <w:rsid w:val="00CA2AFF"/>
    <w:rsid w:val="00CA2EBF"/>
    <w:rsid w:val="00CA36C8"/>
    <w:rsid w:val="00CA3874"/>
    <w:rsid w:val="00CA4FFE"/>
    <w:rsid w:val="00CA5EA8"/>
    <w:rsid w:val="00CA6157"/>
    <w:rsid w:val="00CA659B"/>
    <w:rsid w:val="00CA7940"/>
    <w:rsid w:val="00CA7C34"/>
    <w:rsid w:val="00CA7E51"/>
    <w:rsid w:val="00CB0CCC"/>
    <w:rsid w:val="00CB149D"/>
    <w:rsid w:val="00CB375E"/>
    <w:rsid w:val="00CB7A02"/>
    <w:rsid w:val="00CC2B59"/>
    <w:rsid w:val="00CC5F72"/>
    <w:rsid w:val="00CC75D6"/>
    <w:rsid w:val="00CD031B"/>
    <w:rsid w:val="00CD0583"/>
    <w:rsid w:val="00CD0A25"/>
    <w:rsid w:val="00CD1495"/>
    <w:rsid w:val="00CD1706"/>
    <w:rsid w:val="00CD38D0"/>
    <w:rsid w:val="00CD42AE"/>
    <w:rsid w:val="00CD4744"/>
    <w:rsid w:val="00CD4EA7"/>
    <w:rsid w:val="00CD7760"/>
    <w:rsid w:val="00CE0EB8"/>
    <w:rsid w:val="00CE2C44"/>
    <w:rsid w:val="00CE4135"/>
    <w:rsid w:val="00CF08E1"/>
    <w:rsid w:val="00CF1305"/>
    <w:rsid w:val="00CF3769"/>
    <w:rsid w:val="00CF3E44"/>
    <w:rsid w:val="00CF5617"/>
    <w:rsid w:val="00D00455"/>
    <w:rsid w:val="00D006F8"/>
    <w:rsid w:val="00D0226D"/>
    <w:rsid w:val="00D026A0"/>
    <w:rsid w:val="00D02EE8"/>
    <w:rsid w:val="00D03519"/>
    <w:rsid w:val="00D05FC9"/>
    <w:rsid w:val="00D14D2C"/>
    <w:rsid w:val="00D155B9"/>
    <w:rsid w:val="00D15C71"/>
    <w:rsid w:val="00D16536"/>
    <w:rsid w:val="00D165BD"/>
    <w:rsid w:val="00D17613"/>
    <w:rsid w:val="00D17ADB"/>
    <w:rsid w:val="00D218A0"/>
    <w:rsid w:val="00D233FE"/>
    <w:rsid w:val="00D238E5"/>
    <w:rsid w:val="00D25577"/>
    <w:rsid w:val="00D259C1"/>
    <w:rsid w:val="00D262C5"/>
    <w:rsid w:val="00D30806"/>
    <w:rsid w:val="00D309C7"/>
    <w:rsid w:val="00D30FCA"/>
    <w:rsid w:val="00D31437"/>
    <w:rsid w:val="00D31E51"/>
    <w:rsid w:val="00D322C1"/>
    <w:rsid w:val="00D34956"/>
    <w:rsid w:val="00D356B3"/>
    <w:rsid w:val="00D364F7"/>
    <w:rsid w:val="00D36D41"/>
    <w:rsid w:val="00D37AA6"/>
    <w:rsid w:val="00D408CE"/>
    <w:rsid w:val="00D41EB8"/>
    <w:rsid w:val="00D4290E"/>
    <w:rsid w:val="00D434DA"/>
    <w:rsid w:val="00D4357D"/>
    <w:rsid w:val="00D44FF7"/>
    <w:rsid w:val="00D504C0"/>
    <w:rsid w:val="00D50552"/>
    <w:rsid w:val="00D50FF9"/>
    <w:rsid w:val="00D51623"/>
    <w:rsid w:val="00D51657"/>
    <w:rsid w:val="00D52E7B"/>
    <w:rsid w:val="00D54236"/>
    <w:rsid w:val="00D5605D"/>
    <w:rsid w:val="00D571C2"/>
    <w:rsid w:val="00D62663"/>
    <w:rsid w:val="00D630C3"/>
    <w:rsid w:val="00D65516"/>
    <w:rsid w:val="00D67A55"/>
    <w:rsid w:val="00D75119"/>
    <w:rsid w:val="00D768B7"/>
    <w:rsid w:val="00D8083D"/>
    <w:rsid w:val="00D8381C"/>
    <w:rsid w:val="00D85E50"/>
    <w:rsid w:val="00D85E6E"/>
    <w:rsid w:val="00D86CB5"/>
    <w:rsid w:val="00D90F2B"/>
    <w:rsid w:val="00D91CA2"/>
    <w:rsid w:val="00D9352F"/>
    <w:rsid w:val="00D93819"/>
    <w:rsid w:val="00DA1327"/>
    <w:rsid w:val="00DA396B"/>
    <w:rsid w:val="00DA3E79"/>
    <w:rsid w:val="00DA4BC9"/>
    <w:rsid w:val="00DA5300"/>
    <w:rsid w:val="00DA606D"/>
    <w:rsid w:val="00DA6C7C"/>
    <w:rsid w:val="00DA7B3D"/>
    <w:rsid w:val="00DB0947"/>
    <w:rsid w:val="00DB0D73"/>
    <w:rsid w:val="00DB1DDD"/>
    <w:rsid w:val="00DB3B23"/>
    <w:rsid w:val="00DB5FA7"/>
    <w:rsid w:val="00DB6250"/>
    <w:rsid w:val="00DB6946"/>
    <w:rsid w:val="00DB7303"/>
    <w:rsid w:val="00DC4EE9"/>
    <w:rsid w:val="00DC5854"/>
    <w:rsid w:val="00DD1055"/>
    <w:rsid w:val="00DD1328"/>
    <w:rsid w:val="00DD173A"/>
    <w:rsid w:val="00DD2A91"/>
    <w:rsid w:val="00DD599B"/>
    <w:rsid w:val="00DE0D39"/>
    <w:rsid w:val="00DE34E2"/>
    <w:rsid w:val="00DE468B"/>
    <w:rsid w:val="00DE5070"/>
    <w:rsid w:val="00DE5EDC"/>
    <w:rsid w:val="00DE7AB2"/>
    <w:rsid w:val="00DF0A02"/>
    <w:rsid w:val="00DF14FB"/>
    <w:rsid w:val="00DF1F3B"/>
    <w:rsid w:val="00DF1FEF"/>
    <w:rsid w:val="00DF5B26"/>
    <w:rsid w:val="00DF74B4"/>
    <w:rsid w:val="00DF7939"/>
    <w:rsid w:val="00E000D5"/>
    <w:rsid w:val="00E01728"/>
    <w:rsid w:val="00E01FD4"/>
    <w:rsid w:val="00E02366"/>
    <w:rsid w:val="00E04B3F"/>
    <w:rsid w:val="00E0563D"/>
    <w:rsid w:val="00E07A8B"/>
    <w:rsid w:val="00E1044F"/>
    <w:rsid w:val="00E11D44"/>
    <w:rsid w:val="00E12410"/>
    <w:rsid w:val="00E13302"/>
    <w:rsid w:val="00E13B3D"/>
    <w:rsid w:val="00E1565F"/>
    <w:rsid w:val="00E1690A"/>
    <w:rsid w:val="00E16E7A"/>
    <w:rsid w:val="00E207DD"/>
    <w:rsid w:val="00E210F3"/>
    <w:rsid w:val="00E21455"/>
    <w:rsid w:val="00E214CA"/>
    <w:rsid w:val="00E227CC"/>
    <w:rsid w:val="00E2414C"/>
    <w:rsid w:val="00E26AB3"/>
    <w:rsid w:val="00E26D3C"/>
    <w:rsid w:val="00E272A7"/>
    <w:rsid w:val="00E303B2"/>
    <w:rsid w:val="00E32A35"/>
    <w:rsid w:val="00E33D3F"/>
    <w:rsid w:val="00E35B0E"/>
    <w:rsid w:val="00E36207"/>
    <w:rsid w:val="00E371F1"/>
    <w:rsid w:val="00E37B75"/>
    <w:rsid w:val="00E413A3"/>
    <w:rsid w:val="00E44927"/>
    <w:rsid w:val="00E469D7"/>
    <w:rsid w:val="00E47AC6"/>
    <w:rsid w:val="00E50EDC"/>
    <w:rsid w:val="00E5512D"/>
    <w:rsid w:val="00E557F7"/>
    <w:rsid w:val="00E57EBB"/>
    <w:rsid w:val="00E6027B"/>
    <w:rsid w:val="00E604FA"/>
    <w:rsid w:val="00E61B4F"/>
    <w:rsid w:val="00E62E90"/>
    <w:rsid w:val="00E62FE3"/>
    <w:rsid w:val="00E630A3"/>
    <w:rsid w:val="00E63538"/>
    <w:rsid w:val="00E63B72"/>
    <w:rsid w:val="00E6435C"/>
    <w:rsid w:val="00E65DC1"/>
    <w:rsid w:val="00E65F7D"/>
    <w:rsid w:val="00E67EF0"/>
    <w:rsid w:val="00E67F1A"/>
    <w:rsid w:val="00E73785"/>
    <w:rsid w:val="00E80BEE"/>
    <w:rsid w:val="00E834BE"/>
    <w:rsid w:val="00E85209"/>
    <w:rsid w:val="00E87395"/>
    <w:rsid w:val="00E87527"/>
    <w:rsid w:val="00E901B7"/>
    <w:rsid w:val="00E90BFC"/>
    <w:rsid w:val="00E93B58"/>
    <w:rsid w:val="00E96062"/>
    <w:rsid w:val="00E9765C"/>
    <w:rsid w:val="00EA0C66"/>
    <w:rsid w:val="00EA1C04"/>
    <w:rsid w:val="00EA2049"/>
    <w:rsid w:val="00EA2AA3"/>
    <w:rsid w:val="00EA31B4"/>
    <w:rsid w:val="00EA3E5C"/>
    <w:rsid w:val="00EA4709"/>
    <w:rsid w:val="00EA5D85"/>
    <w:rsid w:val="00EA668F"/>
    <w:rsid w:val="00EA6FB4"/>
    <w:rsid w:val="00EA715A"/>
    <w:rsid w:val="00EB0496"/>
    <w:rsid w:val="00EB17C0"/>
    <w:rsid w:val="00EB25F2"/>
    <w:rsid w:val="00EB7DBB"/>
    <w:rsid w:val="00EC012E"/>
    <w:rsid w:val="00EC3303"/>
    <w:rsid w:val="00ED0509"/>
    <w:rsid w:val="00ED1497"/>
    <w:rsid w:val="00ED27B3"/>
    <w:rsid w:val="00ED5909"/>
    <w:rsid w:val="00ED5B58"/>
    <w:rsid w:val="00ED621B"/>
    <w:rsid w:val="00ED65EB"/>
    <w:rsid w:val="00ED6A1E"/>
    <w:rsid w:val="00ED6B2B"/>
    <w:rsid w:val="00ED6F96"/>
    <w:rsid w:val="00EE1869"/>
    <w:rsid w:val="00EE23CD"/>
    <w:rsid w:val="00EE26FC"/>
    <w:rsid w:val="00EE6C41"/>
    <w:rsid w:val="00EE79BF"/>
    <w:rsid w:val="00EF0EBD"/>
    <w:rsid w:val="00EF1E3D"/>
    <w:rsid w:val="00EF59BA"/>
    <w:rsid w:val="00EF6541"/>
    <w:rsid w:val="00EF738F"/>
    <w:rsid w:val="00EF77C8"/>
    <w:rsid w:val="00F04595"/>
    <w:rsid w:val="00F04DED"/>
    <w:rsid w:val="00F051A4"/>
    <w:rsid w:val="00F07410"/>
    <w:rsid w:val="00F10072"/>
    <w:rsid w:val="00F1013F"/>
    <w:rsid w:val="00F12F50"/>
    <w:rsid w:val="00F135D6"/>
    <w:rsid w:val="00F143F5"/>
    <w:rsid w:val="00F20C73"/>
    <w:rsid w:val="00F24CC4"/>
    <w:rsid w:val="00F32519"/>
    <w:rsid w:val="00F32D37"/>
    <w:rsid w:val="00F33947"/>
    <w:rsid w:val="00F36774"/>
    <w:rsid w:val="00F4066A"/>
    <w:rsid w:val="00F41945"/>
    <w:rsid w:val="00F44119"/>
    <w:rsid w:val="00F4483A"/>
    <w:rsid w:val="00F4573D"/>
    <w:rsid w:val="00F45FC6"/>
    <w:rsid w:val="00F464B3"/>
    <w:rsid w:val="00F47204"/>
    <w:rsid w:val="00F51453"/>
    <w:rsid w:val="00F521FA"/>
    <w:rsid w:val="00F534AD"/>
    <w:rsid w:val="00F55667"/>
    <w:rsid w:val="00F56A01"/>
    <w:rsid w:val="00F60EB9"/>
    <w:rsid w:val="00F61284"/>
    <w:rsid w:val="00F61C24"/>
    <w:rsid w:val="00F66F6A"/>
    <w:rsid w:val="00F679E9"/>
    <w:rsid w:val="00F67A7F"/>
    <w:rsid w:val="00F706C6"/>
    <w:rsid w:val="00F716D7"/>
    <w:rsid w:val="00F71A3A"/>
    <w:rsid w:val="00F73143"/>
    <w:rsid w:val="00F73243"/>
    <w:rsid w:val="00F756A1"/>
    <w:rsid w:val="00F75A5B"/>
    <w:rsid w:val="00F77250"/>
    <w:rsid w:val="00F7747E"/>
    <w:rsid w:val="00F80C16"/>
    <w:rsid w:val="00F81800"/>
    <w:rsid w:val="00F82AC7"/>
    <w:rsid w:val="00F8326F"/>
    <w:rsid w:val="00F8419A"/>
    <w:rsid w:val="00F85164"/>
    <w:rsid w:val="00F858FC"/>
    <w:rsid w:val="00F85F7D"/>
    <w:rsid w:val="00F86541"/>
    <w:rsid w:val="00F86E5C"/>
    <w:rsid w:val="00F92218"/>
    <w:rsid w:val="00F9266C"/>
    <w:rsid w:val="00F93190"/>
    <w:rsid w:val="00F94C82"/>
    <w:rsid w:val="00F959A6"/>
    <w:rsid w:val="00F95FAA"/>
    <w:rsid w:val="00F977C3"/>
    <w:rsid w:val="00FA2C08"/>
    <w:rsid w:val="00FA322E"/>
    <w:rsid w:val="00FA3423"/>
    <w:rsid w:val="00FA456E"/>
    <w:rsid w:val="00FA6B23"/>
    <w:rsid w:val="00FB03F2"/>
    <w:rsid w:val="00FB2FFB"/>
    <w:rsid w:val="00FB413D"/>
    <w:rsid w:val="00FB5351"/>
    <w:rsid w:val="00FC05ED"/>
    <w:rsid w:val="00FC0D88"/>
    <w:rsid w:val="00FC1D12"/>
    <w:rsid w:val="00FC2689"/>
    <w:rsid w:val="00FC5316"/>
    <w:rsid w:val="00FC5572"/>
    <w:rsid w:val="00FC6A36"/>
    <w:rsid w:val="00FD0016"/>
    <w:rsid w:val="00FD04F9"/>
    <w:rsid w:val="00FD06C8"/>
    <w:rsid w:val="00FD14B5"/>
    <w:rsid w:val="00FD37B4"/>
    <w:rsid w:val="00FD381C"/>
    <w:rsid w:val="00FD59FB"/>
    <w:rsid w:val="00FD635C"/>
    <w:rsid w:val="00FE0125"/>
    <w:rsid w:val="00FE19F6"/>
    <w:rsid w:val="00FE3C5B"/>
    <w:rsid w:val="00FE5662"/>
    <w:rsid w:val="00FE58BB"/>
    <w:rsid w:val="00FE7865"/>
    <w:rsid w:val="00FF218D"/>
    <w:rsid w:val="00FF2372"/>
    <w:rsid w:val="00FF28A8"/>
    <w:rsid w:val="00FF31B1"/>
    <w:rsid w:val="00FF4179"/>
    <w:rsid w:val="00FF4A91"/>
    <w:rsid w:val="00FF4AF7"/>
    <w:rsid w:val="00FF5354"/>
    <w:rsid w:val="00FF61B1"/>
    <w:rsid w:val="00FF705C"/>
    <w:rsid w:val="00FF760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56A01"/>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after="0"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3"/>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4"/>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character" w:styleId="UnresolvedMention">
    <w:name w:val="Unresolved Mention"/>
    <w:basedOn w:val="DefaultParagraphFont"/>
    <w:uiPriority w:val="99"/>
    <w:semiHidden/>
    <w:unhideWhenUsed/>
    <w:rsid w:val="003D2A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296422166">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qualcomm-my.sharepoint.com/personal/ktakeda_qti_qualcomm_com/Documents/Documents/Fred/3GPP/RAN1%2098/R1-1909115.zip" TargetMode="External"/><Relationship Id="rId18" Type="http://schemas.openxmlformats.org/officeDocument/2006/relationships/hyperlink" Target="https://qualcomm-my.sharepoint.com/personal/ktakeda_qti_qualcomm_com/Documents/Documents/Fred/3GPP/RAN1%2098/R1-1909238.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qualcomm-my.sharepoint.com/personal/ktakeda_qti_qualcomm_com/Documents/Documents/Fred/3GPP/RAN1%2098/R1-1908197.zip" TargetMode="External"/><Relationship Id="rId17" Type="http://schemas.openxmlformats.org/officeDocument/2006/relationships/hyperlink" Target="https://qualcomm-my.sharepoint.com/personal/ktakeda_qti_qualcomm_com/Documents/Documents/Fred/3GPP/RAN1%2098/R1-1908565.zip" TargetMode="External"/><Relationship Id="rId2" Type="http://schemas.openxmlformats.org/officeDocument/2006/relationships/customXml" Target="../customXml/item2.xml"/><Relationship Id="rId16" Type="http://schemas.openxmlformats.org/officeDocument/2006/relationships/hyperlink" Target="https://qualcomm-my.sharepoint.com/personal/ktakeda_qti_qualcomm_com/Documents/Documents/Fred/3GPP/RAN1%2098/R1-1908564.zip" TargetMode="External"/><Relationship Id="rId20" Type="http://schemas.openxmlformats.org/officeDocument/2006/relationships/hyperlink" Target="https://qualcomm-my.sharepoint.com/personal/ktakeda_qti_qualcomm_com/Documents/Documents/Fred/3GPP/RAN1%2098/R1-1908456.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qualcomm-my.sharepoint.com/personal/ktakeda_qti_qualcomm_com/Documents/Documents/Fred/3GPP/RAN1%2098/R1-1909522.zip" TargetMode="External"/><Relationship Id="rId5" Type="http://schemas.openxmlformats.org/officeDocument/2006/relationships/numbering" Target="numbering.xml"/><Relationship Id="rId15" Type="http://schemas.openxmlformats.org/officeDocument/2006/relationships/hyperlink" Target="https://qualcomm-my.sharepoint.com/personal/ktakeda_qti_qualcomm_com/Documents/Documents/Fred/3GPP/RAN1%2098/R1-1908560.zip" TargetMode="External"/><Relationship Id="rId10" Type="http://schemas.openxmlformats.org/officeDocument/2006/relationships/endnotes" Target="endnotes.xml"/><Relationship Id="rId19" Type="http://schemas.openxmlformats.org/officeDocument/2006/relationships/hyperlink" Target="https://qualcomm-my.sharepoint.com/personal/ktakeda_qti_qualcomm_com/Documents/Documents/Fred/3GPP/RAN1%2098/R1-1909237.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qualcomm-my.sharepoint.com/personal/ktakeda_qti_qualcomm_com/Documents/Documents/Fred/3GPP/RAN1%2098/R1-1908563.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2B748-A17A-4219-9D19-D811CD3C8E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F1978B-9F6E-41F5-ACE2-F909E7D89804}">
  <ds:schemaRefs>
    <ds:schemaRef ds:uri="http://schemas.microsoft.com/sharepoint/v3/contenttype/forms"/>
  </ds:schemaRefs>
</ds:datastoreItem>
</file>

<file path=customXml/itemProps4.xml><?xml version="1.0" encoding="utf-8"?>
<ds:datastoreItem xmlns:ds="http://schemas.openxmlformats.org/officeDocument/2006/customXml" ds:itemID="{8A46941B-688C-4492-A7B3-A16AD13B4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EnNormal</Template>
  <TotalTime>1</TotalTime>
  <Pages>1</Pages>
  <Words>515</Words>
  <Characters>2941</Characters>
  <Application>Microsoft Office Word</Application>
  <DocSecurity>0</DocSecurity>
  <Lines>24</Lines>
  <Paragraphs>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RAN1</cp:lastModifiedBy>
  <cp:revision>3</cp:revision>
  <dcterms:created xsi:type="dcterms:W3CDTF">2019-08-29T17:16:00Z</dcterms:created>
  <dcterms:modified xsi:type="dcterms:W3CDTF">2019-08-29T17:17:00Z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0x010100B22C4744E2C3194A99119A9C6B17BC0A</vt:lpwstr>
  </property>
</Properties>
</file>