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7F772" w14:textId="7F8A2C7F" w:rsidR="008815B6" w:rsidRPr="00EA3300" w:rsidRDefault="008815B6" w:rsidP="008815B6">
      <w:pPr>
        <w:tabs>
          <w:tab w:val="center" w:pos="4536"/>
          <w:tab w:val="right" w:pos="9639"/>
        </w:tabs>
        <w:spacing w:after="0"/>
        <w:rPr>
          <w:rFonts w:ascii="Arial" w:hAnsi="Arial" w:cs="Arial"/>
          <w:b/>
          <w:bCs/>
          <w:sz w:val="24"/>
        </w:rPr>
      </w:pPr>
      <w:r w:rsidRPr="00EA3300">
        <w:rPr>
          <w:rFonts w:ascii="Arial" w:hAnsi="Arial" w:cs="Arial"/>
          <w:b/>
          <w:bCs/>
          <w:sz w:val="24"/>
        </w:rPr>
        <w:t xml:space="preserve">3GPP TSG RAN WG1 </w:t>
      </w:r>
      <w:r w:rsidR="00EF093A">
        <w:rPr>
          <w:rFonts w:ascii="Arial" w:hAnsi="Arial" w:cs="Arial"/>
          <w:b/>
          <w:bCs/>
          <w:sz w:val="24"/>
        </w:rPr>
        <w:t>#9</w:t>
      </w:r>
      <w:r w:rsidR="00202136">
        <w:rPr>
          <w:rFonts w:ascii="Arial" w:hAnsi="Arial" w:cs="Arial"/>
          <w:b/>
          <w:bCs/>
          <w:sz w:val="24"/>
        </w:rPr>
        <w:t>8</w:t>
      </w:r>
      <w:r w:rsidRPr="00EA3300">
        <w:rPr>
          <w:rFonts w:ascii="Arial" w:hAnsi="Arial" w:cs="Arial"/>
          <w:b/>
          <w:bCs/>
          <w:sz w:val="24"/>
        </w:rPr>
        <w:t xml:space="preserve"> </w:t>
      </w:r>
      <w:r w:rsidR="00202136">
        <w:rPr>
          <w:rFonts w:ascii="Arial" w:hAnsi="Arial" w:cs="Arial"/>
          <w:b/>
          <w:bCs/>
          <w:sz w:val="24"/>
        </w:rPr>
        <w:tab/>
      </w:r>
      <w:r w:rsidR="00202136">
        <w:rPr>
          <w:rFonts w:ascii="Arial" w:hAnsi="Arial" w:cs="Arial"/>
          <w:b/>
          <w:bCs/>
          <w:sz w:val="24"/>
        </w:rPr>
        <w:tab/>
      </w:r>
      <w:r w:rsidRPr="00EA3300">
        <w:rPr>
          <w:rFonts w:ascii="Arial" w:hAnsi="Arial" w:cs="Arial"/>
          <w:b/>
          <w:bCs/>
          <w:sz w:val="24"/>
        </w:rPr>
        <w:t xml:space="preserve">         R1-190</w:t>
      </w:r>
      <w:r w:rsidR="00161554">
        <w:rPr>
          <w:rFonts w:ascii="Arial" w:hAnsi="Arial" w:cs="Arial"/>
          <w:b/>
          <w:bCs/>
          <w:sz w:val="24"/>
        </w:rPr>
        <w:t>8685</w:t>
      </w:r>
    </w:p>
    <w:p w14:paraId="3CDF3844" w14:textId="72DA0D8D" w:rsidR="004B5C34" w:rsidRPr="000E14B3" w:rsidRDefault="00B9253F" w:rsidP="004B5C34">
      <w:pPr>
        <w:tabs>
          <w:tab w:val="center" w:pos="4536"/>
          <w:tab w:val="right" w:pos="9639"/>
        </w:tabs>
        <w:ind w:right="2"/>
        <w:rPr>
          <w:rFonts w:ascii="Arial" w:hAnsi="Arial" w:cs="Arial"/>
          <w:b/>
          <w:bCs/>
          <w:sz w:val="24"/>
        </w:rPr>
      </w:pPr>
      <w:r>
        <w:rPr>
          <w:rFonts w:ascii="Arial" w:hAnsi="Arial" w:cs="Arial"/>
          <w:b/>
          <w:bCs/>
          <w:sz w:val="24"/>
          <w:szCs w:val="24"/>
        </w:rPr>
        <w:t>Prague, Czech Republic, August 26</w:t>
      </w:r>
      <w:r w:rsidRPr="004166BE">
        <w:rPr>
          <w:rFonts w:ascii="Arial" w:hAnsi="Arial" w:cs="Arial"/>
          <w:b/>
          <w:bCs/>
          <w:sz w:val="24"/>
          <w:szCs w:val="24"/>
          <w:vertAlign w:val="superscript"/>
        </w:rPr>
        <w:t>th</w:t>
      </w:r>
      <w:r>
        <w:rPr>
          <w:rFonts w:ascii="Arial" w:hAnsi="Arial" w:cs="Arial"/>
          <w:b/>
          <w:bCs/>
          <w:sz w:val="24"/>
          <w:szCs w:val="24"/>
        </w:rPr>
        <w:t xml:space="preserve"> – 30</w:t>
      </w:r>
      <w:r w:rsidRPr="004166BE">
        <w:rPr>
          <w:rFonts w:ascii="Arial" w:hAnsi="Arial" w:cs="Arial"/>
          <w:b/>
          <w:bCs/>
          <w:sz w:val="24"/>
          <w:szCs w:val="24"/>
          <w:vertAlign w:val="superscript"/>
        </w:rPr>
        <w:t>th</w:t>
      </w:r>
      <w:r w:rsidR="004B5C34" w:rsidRPr="000E14B3">
        <w:rPr>
          <w:rFonts w:ascii="Arial" w:hAnsi="Arial" w:cs="Arial"/>
          <w:b/>
          <w:bCs/>
          <w:sz w:val="24"/>
          <w:szCs w:val="24"/>
        </w:rPr>
        <w:t>, 2019</w:t>
      </w:r>
    </w:p>
    <w:p w14:paraId="15A689C5" w14:textId="77777777" w:rsidR="00C52FA3" w:rsidRPr="008815B6" w:rsidRDefault="00C52FA3" w:rsidP="00CA26CE">
      <w:pPr>
        <w:pStyle w:val="Header"/>
        <w:rPr>
          <w:bCs/>
          <w:noProof w:val="0"/>
          <w:sz w:val="24"/>
          <w:highlight w:val="yellow"/>
          <w:lang w:val="en-GB" w:eastAsia="ja-JP"/>
        </w:rPr>
      </w:pPr>
    </w:p>
    <w:p w14:paraId="08AC4AD5" w14:textId="1FC52EAE"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AA27F5" w:rsidRPr="00F87E43">
        <w:rPr>
          <w:rFonts w:eastAsia="SimSun" w:cs="Arial"/>
          <w:b/>
          <w:sz w:val="24"/>
        </w:rPr>
        <w:t>7</w:t>
      </w:r>
      <w:r w:rsidR="00256B73" w:rsidRPr="00F87E43">
        <w:rPr>
          <w:rFonts w:eastAsia="SimSun" w:cs="Arial"/>
          <w:b/>
          <w:sz w:val="24"/>
        </w:rPr>
        <w:t>.</w:t>
      </w:r>
      <w:r w:rsidR="00F26D56" w:rsidRPr="00F87E43">
        <w:rPr>
          <w:rFonts w:eastAsia="SimSun" w:cs="Arial"/>
          <w:b/>
          <w:sz w:val="24"/>
        </w:rPr>
        <w:t>2.2</w:t>
      </w:r>
      <w:r w:rsidR="008815B6" w:rsidRPr="00F87E43">
        <w:rPr>
          <w:rFonts w:eastAsia="SimSun" w:cs="Arial"/>
          <w:b/>
          <w:sz w:val="24"/>
        </w:rPr>
        <w:t>.2</w:t>
      </w:r>
      <w:r w:rsidR="00F53F50" w:rsidRPr="00F87E43">
        <w:rPr>
          <w:rFonts w:eastAsia="SimSun" w:cs="Arial"/>
          <w:b/>
          <w:sz w:val="24"/>
        </w:rPr>
        <w:t>.3</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63F9D08C" w:rsidR="0034111C" w:rsidRPr="0016316A" w:rsidRDefault="0034111C" w:rsidP="008815B6">
      <w:pPr>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772E9">
        <w:rPr>
          <w:rFonts w:ascii="Arial" w:hAnsi="Arial" w:cs="Arial"/>
          <w:b/>
          <w:bCs/>
          <w:sz w:val="24"/>
        </w:rPr>
        <w:t xml:space="preserve">NR-U enhancements for </w:t>
      </w:r>
      <w:r w:rsidR="00F53F50">
        <w:rPr>
          <w:rFonts w:ascii="Arial" w:hAnsi="Arial" w:cs="Arial"/>
          <w:b/>
          <w:bCs/>
          <w:sz w:val="24"/>
        </w:rPr>
        <w:t>HARQ</w:t>
      </w:r>
      <w:r w:rsidR="0046543E">
        <w:rPr>
          <w:rFonts w:ascii="Arial" w:hAnsi="Arial" w:cs="Arial"/>
          <w:b/>
          <w:bCs/>
          <w:sz w:val="24"/>
        </w:rPr>
        <w:t xml:space="preserve"> scheduling and feedback</w:t>
      </w:r>
      <w:r w:rsidR="007C1466">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06101AAD" w:rsidR="00F76410" w:rsidRPr="00F76410" w:rsidRDefault="00C43649" w:rsidP="00F76410">
      <w:pPr>
        <w:pStyle w:val="Heading1"/>
      </w:pPr>
      <w:r>
        <w:t xml:space="preserve">1. </w:t>
      </w:r>
      <w:r w:rsidR="00EE7FA7" w:rsidRPr="0016316A">
        <w:t>Introduction</w:t>
      </w:r>
    </w:p>
    <w:p w14:paraId="311481BE" w14:textId="1E975F69" w:rsidR="0098433B" w:rsidRPr="00976630" w:rsidRDefault="1CEFF1BD" w:rsidP="00CA518F">
      <w:pPr>
        <w:spacing w:after="120"/>
        <w:jc w:val="both"/>
        <w:rPr>
          <w:lang w:eastAsia="ja-JP"/>
        </w:rPr>
      </w:pPr>
      <w:r w:rsidRPr="1CEFF1BD">
        <w:rPr>
          <w:rFonts w:eastAsia="Times New Roman"/>
          <w:lang w:val="en-US" w:eastAsia="fi-FI"/>
        </w:rPr>
        <w:t xml:space="preserve">NR </w:t>
      </w:r>
      <w:r w:rsidR="00D14E6E">
        <w:rPr>
          <w:rFonts w:eastAsia="Times New Roman"/>
          <w:lang w:val="en-US" w:eastAsia="fi-FI"/>
        </w:rPr>
        <w:t>Work</w:t>
      </w:r>
      <w:r w:rsidRPr="1CEFF1BD">
        <w:rPr>
          <w:rFonts w:eastAsia="Times New Roman"/>
          <w:lang w:val="en-US" w:eastAsia="fi-FI"/>
        </w:rPr>
        <w:t xml:space="preserve"> Item [1] </w:t>
      </w:r>
      <w:r w:rsidR="00D14E6E">
        <w:rPr>
          <w:rFonts w:eastAsia="Times New Roman"/>
          <w:lang w:val="en-US" w:eastAsia="fi-FI"/>
        </w:rPr>
        <w:t>on</w:t>
      </w:r>
      <w:r w:rsidRPr="1CEFF1BD">
        <w:rPr>
          <w:rFonts w:eastAsia="Times New Roman"/>
          <w:lang w:val="en-US" w:eastAsia="fi-FI"/>
        </w:rPr>
        <w:t xml:space="preserve"> NR-based access to unlicensed spectrum has been approved in RAN plenary </w:t>
      </w:r>
      <w:r w:rsidR="00AD61F5">
        <w:rPr>
          <w:rFonts w:eastAsia="Times New Roman"/>
          <w:lang w:val="en-US" w:eastAsia="fi-FI"/>
        </w:rPr>
        <w:t>#</w:t>
      </w:r>
      <w:r w:rsidR="00D14E6E">
        <w:rPr>
          <w:rFonts w:eastAsia="Times New Roman"/>
          <w:lang w:val="en-US" w:eastAsia="fi-FI"/>
        </w:rPr>
        <w:t>82</w:t>
      </w:r>
      <w:r w:rsidRPr="1CEFF1BD">
        <w:rPr>
          <w:rFonts w:eastAsia="Times New Roman"/>
          <w:lang w:val="en-US" w:eastAsia="fi-FI"/>
        </w:rPr>
        <w:t>.</w:t>
      </w:r>
      <w:r w:rsidR="00D14E6E">
        <w:rPr>
          <w:rFonts w:eastAsia="Times New Roman"/>
          <w:lang w:val="en-US" w:eastAsia="fi-FI"/>
        </w:rPr>
        <w:t xml:space="preserve"> </w:t>
      </w:r>
      <w:r w:rsidR="00D14E6E" w:rsidRPr="00447088">
        <w:rPr>
          <w:lang w:val="en-US" w:eastAsia="fi-FI"/>
        </w:rPr>
        <w:t xml:space="preserve">To maximize the applicability of NR-based access, it is beneficial to </w:t>
      </w:r>
      <w:r w:rsidR="00D14E6E">
        <w:rPr>
          <w:lang w:val="en-US" w:eastAsia="fi-FI"/>
        </w:rPr>
        <w:t>specify</w:t>
      </w:r>
      <w:r w:rsidR="00D14E6E" w:rsidRPr="00447088">
        <w:rPr>
          <w:lang w:val="en-US" w:eastAsia="fi-FI"/>
        </w:rPr>
        <w:t xml:space="preserve"> solutions applicable to unlicensed bands scenarios as part of the NR development</w:t>
      </w:r>
      <w:r w:rsidR="00D14E6E">
        <w:rPr>
          <w:lang w:val="en-US" w:eastAsia="fi-FI"/>
        </w:rPr>
        <w:t>.</w:t>
      </w:r>
      <w:r w:rsidR="007F171F">
        <w:rPr>
          <w:rFonts w:eastAsia="Times New Roman"/>
          <w:lang w:val="en-US" w:eastAsia="fi-FI"/>
        </w:rPr>
        <w:t xml:space="preserve"> </w:t>
      </w:r>
      <w:r w:rsidR="00A23069">
        <w:rPr>
          <w:rFonts w:eastAsia="Times New Roman"/>
          <w:szCs w:val="24"/>
          <w:lang w:val="en-US" w:eastAsia="fi-FI"/>
        </w:rPr>
        <w:t>In this contribution</w:t>
      </w:r>
      <w:r w:rsidR="00CC36D2">
        <w:rPr>
          <w:rFonts w:eastAsia="Times New Roman"/>
          <w:szCs w:val="24"/>
          <w:lang w:val="en-US" w:eastAsia="fi-FI"/>
        </w:rPr>
        <w:t>,</w:t>
      </w:r>
      <w:r w:rsidR="00A23069">
        <w:rPr>
          <w:rFonts w:eastAsia="Times New Roman"/>
          <w:szCs w:val="24"/>
          <w:lang w:val="en-US" w:eastAsia="fi-FI"/>
        </w:rPr>
        <w:t xml:space="preserve"> we consider </w:t>
      </w:r>
      <w:r w:rsidR="00D14E6E">
        <w:rPr>
          <w:rFonts w:eastAsia="Times New Roman"/>
          <w:szCs w:val="24"/>
          <w:lang w:val="en-US" w:eastAsia="fi-FI"/>
        </w:rPr>
        <w:t>the</w:t>
      </w:r>
      <w:r w:rsidR="00D14E6E" w:rsidRPr="00A23069">
        <w:rPr>
          <w:rFonts w:eastAsia="Times New Roman"/>
          <w:szCs w:val="24"/>
          <w:lang w:val="en-US" w:eastAsia="fi-FI"/>
        </w:rPr>
        <w:t xml:space="preserve"> </w:t>
      </w:r>
      <w:r w:rsidR="00344E96">
        <w:rPr>
          <w:rFonts w:eastAsia="Times New Roman"/>
          <w:szCs w:val="24"/>
          <w:lang w:val="en-US" w:eastAsia="fi-FI"/>
        </w:rPr>
        <w:t>changes and enhanc</w:t>
      </w:r>
      <w:r w:rsidR="00F53F50">
        <w:rPr>
          <w:rFonts w:eastAsia="Times New Roman"/>
          <w:szCs w:val="24"/>
          <w:lang w:val="en-US" w:eastAsia="fi-FI"/>
        </w:rPr>
        <w:t>ements needed for HARQ feedback and scheduling</w:t>
      </w:r>
      <w:r w:rsidR="00344E96">
        <w:rPr>
          <w:rFonts w:eastAsia="Times New Roman"/>
          <w:szCs w:val="24"/>
          <w:lang w:val="en-US" w:eastAsia="fi-FI"/>
        </w:rPr>
        <w:t xml:space="preserve"> </w:t>
      </w:r>
      <w:r w:rsidR="00A23069" w:rsidRPr="00A23069">
        <w:rPr>
          <w:rFonts w:eastAsia="Times New Roman"/>
          <w:szCs w:val="24"/>
          <w:lang w:val="en-US" w:eastAsia="fi-FI"/>
        </w:rPr>
        <w:t>for NR unlicensed</w:t>
      </w:r>
      <w:r w:rsidR="00A23069">
        <w:rPr>
          <w:rFonts w:eastAsia="Times New Roman"/>
          <w:szCs w:val="24"/>
          <w:lang w:val="en-US" w:eastAsia="fi-FI"/>
        </w:rPr>
        <w:t xml:space="preserve"> scenari</w:t>
      </w:r>
      <w:r w:rsidR="002A58F3">
        <w:rPr>
          <w:rFonts w:eastAsia="Times New Roman"/>
          <w:szCs w:val="24"/>
          <w:lang w:val="en-US" w:eastAsia="fi-FI"/>
        </w:rPr>
        <w:t>os.</w:t>
      </w:r>
      <w:r w:rsidR="0098433B">
        <w:rPr>
          <w:rFonts w:eastAsia="Times New Roman"/>
          <w:szCs w:val="24"/>
          <w:lang w:val="en-US" w:eastAsia="fi-FI"/>
        </w:rPr>
        <w:t xml:space="preserve"> </w:t>
      </w:r>
      <w:r w:rsidR="00AC59DD">
        <w:rPr>
          <w:rFonts w:eastAsia="Times New Roman"/>
          <w:szCs w:val="24"/>
          <w:lang w:val="en-US" w:eastAsia="fi-FI"/>
        </w:rPr>
        <w:t xml:space="preserve">Previous </w:t>
      </w:r>
      <w:r w:rsidR="0098433B">
        <w:rPr>
          <w:lang w:eastAsia="fi-FI"/>
        </w:rPr>
        <w:t xml:space="preserve">RAN1 agreements on these topics are listed in Appendix </w:t>
      </w:r>
      <w:r w:rsidR="005C3CC6">
        <w:rPr>
          <w:lang w:eastAsia="fi-FI"/>
        </w:rPr>
        <w:t>1</w:t>
      </w:r>
      <w:r w:rsidR="0098433B">
        <w:rPr>
          <w:lang w:eastAsia="fi-FI"/>
        </w:rPr>
        <w:t xml:space="preserve">. </w:t>
      </w:r>
    </w:p>
    <w:p w14:paraId="74241F6E" w14:textId="7A33B298" w:rsidR="007F171F" w:rsidRPr="007F171F" w:rsidRDefault="0099103B" w:rsidP="006B54C1">
      <w:pPr>
        <w:pStyle w:val="Heading1"/>
      </w:pPr>
      <w:r>
        <w:rPr>
          <w:color w:val="000000"/>
        </w:rPr>
        <w:t xml:space="preserve">2. </w:t>
      </w:r>
      <w:r w:rsidR="00AC59DD">
        <w:t>Multi-TTI PUSCH scheduling</w:t>
      </w:r>
    </w:p>
    <w:p w14:paraId="4BF3CE31" w14:textId="640ECEE2" w:rsidR="00AC59DD" w:rsidRDefault="00992FCE" w:rsidP="00F24770">
      <w:pPr>
        <w:spacing w:after="240"/>
        <w:jc w:val="both"/>
        <w:rPr>
          <w:lang w:val="en-US" w:eastAsia="zh-CN"/>
        </w:rPr>
      </w:pPr>
      <w:r>
        <w:rPr>
          <w:rFonts w:ascii="Arial" w:hAnsi="Arial"/>
          <w:noProof/>
          <w:sz w:val="32"/>
        </w:rPr>
        <mc:AlternateContent>
          <mc:Choice Requires="wps">
            <w:drawing>
              <wp:anchor distT="0" distB="0" distL="114300" distR="114300" simplePos="0" relativeHeight="251658240" behindDoc="0" locked="0" layoutInCell="1" allowOverlap="1" wp14:anchorId="728633AC" wp14:editId="7E7F3831">
                <wp:simplePos x="0" y="0"/>
                <wp:positionH relativeFrom="margin">
                  <wp:align>right</wp:align>
                </wp:positionH>
                <wp:positionV relativeFrom="paragraph">
                  <wp:posOffset>542577</wp:posOffset>
                </wp:positionV>
                <wp:extent cx="6083300" cy="3899139"/>
                <wp:effectExtent l="0" t="0" r="12700" b="25400"/>
                <wp:wrapNone/>
                <wp:docPr id="3" name="Rectangle 3"/>
                <wp:cNvGraphicFramePr/>
                <a:graphic xmlns:a="http://schemas.openxmlformats.org/drawingml/2006/main">
                  <a:graphicData uri="http://schemas.microsoft.com/office/word/2010/wordprocessingShape">
                    <wps:wsp>
                      <wps:cNvSpPr/>
                      <wps:spPr>
                        <a:xfrm>
                          <a:off x="0" y="0"/>
                          <a:ext cx="6083300" cy="389913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arto="http://schemas.microsoft.com/office/word/2006/arto">
            <w:pict w14:anchorId="0328AF9D">
              <v:rect id="Rectangle 3" style="position:absolute;margin-left:427.8pt;margin-top:42.7pt;width:479pt;height:307pt;z-index:25165670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spid="_x0000_s1026" filled="f" strokecolor="#1f4d78 [1604]" strokeweight="1pt" w14:anchorId="66412E3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">
                <w10:wrap anchorx="margin"/>
              </v:rect>
            </w:pict>
          </mc:Fallback>
        </mc:AlternateContent>
      </w:r>
      <w:r w:rsidR="00CC307A">
        <w:rPr>
          <w:lang w:val="en-US" w:eastAsia="zh-CN"/>
        </w:rPr>
        <w:t xml:space="preserve">Main step in the DCI design for multi-TTI PUSCH scheduling is the identification of parameters that need to be signaled per </w:t>
      </w:r>
      <w:r w:rsidR="00A64ABE">
        <w:rPr>
          <w:lang w:val="en-US" w:eastAsia="zh-CN"/>
        </w:rPr>
        <w:t>scheduled</w:t>
      </w:r>
      <w:r w:rsidR="00CC307A">
        <w:rPr>
          <w:lang w:val="en-US" w:eastAsia="zh-CN"/>
        </w:rPr>
        <w:t xml:space="preserve"> PUSCH as well as parameters that can be common for all </w:t>
      </w:r>
      <w:r w:rsidR="00E77B54">
        <w:rPr>
          <w:lang w:val="en-US" w:eastAsia="zh-CN"/>
        </w:rPr>
        <w:t>scheduled PUSCHs together with related signaling</w:t>
      </w:r>
      <w:r w:rsidR="00625A92">
        <w:rPr>
          <w:lang w:val="en-US" w:eastAsia="zh-CN"/>
        </w:rPr>
        <w:t xml:space="preserve"> mechanisms.</w:t>
      </w:r>
      <w:r w:rsidR="00AC59DD">
        <w:rPr>
          <w:lang w:val="en-US" w:eastAsia="zh-CN"/>
        </w:rPr>
        <w:t xml:space="preserve"> In RAN1#97 [</w:t>
      </w:r>
      <w:r w:rsidR="006C55D1">
        <w:rPr>
          <w:lang w:val="en-US" w:eastAsia="zh-CN"/>
        </w:rPr>
        <w:t>5</w:t>
      </w:r>
      <w:r w:rsidR="00AC59DD">
        <w:rPr>
          <w:lang w:val="en-US" w:eastAsia="zh-CN"/>
        </w:rPr>
        <w:t>], following agreement w</w:t>
      </w:r>
      <w:r w:rsidR="00FD30FB">
        <w:rPr>
          <w:lang w:val="en-US" w:eastAsia="zh-CN"/>
        </w:rPr>
        <w:t>as</w:t>
      </w:r>
      <w:r w:rsidR="00AC59DD">
        <w:rPr>
          <w:lang w:val="en-US" w:eastAsia="zh-CN"/>
        </w:rPr>
        <w:t xml:space="preserve"> made:</w:t>
      </w:r>
    </w:p>
    <w:p w14:paraId="633A0012" w14:textId="3D475811" w:rsidR="00AC59DD" w:rsidRPr="00F24770" w:rsidRDefault="00AC59DD" w:rsidP="00F24770">
      <w:pPr>
        <w:spacing w:before="120" w:after="0"/>
        <w:ind w:right="283" w:firstLine="142"/>
        <w:jc w:val="both"/>
        <w:rPr>
          <w:sz w:val="18"/>
          <w:szCs w:val="18"/>
        </w:rPr>
      </w:pPr>
      <w:r w:rsidRPr="00F24770">
        <w:rPr>
          <w:sz w:val="18"/>
          <w:szCs w:val="18"/>
          <w:highlight w:val="green"/>
        </w:rPr>
        <w:t>Agreement</w:t>
      </w:r>
      <w:r w:rsidRPr="00F24770">
        <w:rPr>
          <w:sz w:val="18"/>
          <w:szCs w:val="18"/>
        </w:rPr>
        <w:t>: For multiple PUSCHs scheduled by a single DCI</w:t>
      </w:r>
    </w:p>
    <w:p w14:paraId="43219D50" w14:textId="180EC021" w:rsidR="00AC59DD" w:rsidRPr="00F24770" w:rsidRDefault="00AC59DD" w:rsidP="00F24770">
      <w:pPr>
        <w:numPr>
          <w:ilvl w:val="0"/>
          <w:numId w:val="81"/>
        </w:numPr>
        <w:spacing w:after="0"/>
        <w:ind w:right="283"/>
        <w:jc w:val="both"/>
        <w:rPr>
          <w:sz w:val="18"/>
          <w:szCs w:val="18"/>
        </w:rPr>
      </w:pPr>
      <w:r w:rsidRPr="00F24770">
        <w:rPr>
          <w:sz w:val="18"/>
          <w:szCs w:val="18"/>
        </w:rPr>
        <w:t>The following fields in the DCI are signalled per PUSCH</w:t>
      </w:r>
    </w:p>
    <w:p w14:paraId="7B9CD9AE" w14:textId="77777777" w:rsidR="00AC59DD" w:rsidRPr="00F24770" w:rsidRDefault="00AC59DD" w:rsidP="00F24770">
      <w:pPr>
        <w:numPr>
          <w:ilvl w:val="1"/>
          <w:numId w:val="81"/>
        </w:numPr>
        <w:spacing w:after="0"/>
        <w:ind w:right="283"/>
        <w:jc w:val="both"/>
        <w:rPr>
          <w:sz w:val="18"/>
          <w:szCs w:val="18"/>
          <w:lang w:val="fi-FI"/>
        </w:rPr>
      </w:pPr>
      <w:r w:rsidRPr="00F24770">
        <w:rPr>
          <w:sz w:val="18"/>
          <w:szCs w:val="18"/>
        </w:rPr>
        <w:t>NDI</w:t>
      </w:r>
    </w:p>
    <w:p w14:paraId="4B57DD53" w14:textId="77777777" w:rsidR="00AC59DD" w:rsidRPr="00F24770" w:rsidRDefault="00AC59DD" w:rsidP="00F24770">
      <w:pPr>
        <w:numPr>
          <w:ilvl w:val="1"/>
          <w:numId w:val="81"/>
        </w:numPr>
        <w:spacing w:after="0"/>
        <w:ind w:right="283"/>
        <w:jc w:val="both"/>
        <w:rPr>
          <w:sz w:val="18"/>
          <w:szCs w:val="18"/>
        </w:rPr>
      </w:pPr>
      <w:r w:rsidRPr="00F24770">
        <w:rPr>
          <w:sz w:val="18"/>
          <w:szCs w:val="18"/>
        </w:rPr>
        <w:t>RV (FFS: compression scheme for RV)</w:t>
      </w:r>
    </w:p>
    <w:p w14:paraId="04D28F66" w14:textId="495DC4FA" w:rsidR="00AC59DD" w:rsidRPr="00F24770" w:rsidRDefault="00AC59DD" w:rsidP="00F24770">
      <w:pPr>
        <w:numPr>
          <w:ilvl w:val="0"/>
          <w:numId w:val="81"/>
        </w:numPr>
        <w:spacing w:after="0"/>
        <w:ind w:right="283"/>
        <w:jc w:val="both"/>
        <w:rPr>
          <w:sz w:val="18"/>
          <w:szCs w:val="18"/>
        </w:rPr>
      </w:pPr>
      <w:r w:rsidRPr="00F24770">
        <w:rPr>
          <w:sz w:val="18"/>
          <w:szCs w:val="18"/>
        </w:rPr>
        <w:t>FFS if CBG-based re-transmission is supported for multi-TTI scheduling, at least the following options are considered for signalling the CBGTI field in the DCI</w:t>
      </w:r>
    </w:p>
    <w:p w14:paraId="1CD3F228" w14:textId="77777777" w:rsidR="00AC59DD" w:rsidRPr="00F24770" w:rsidRDefault="00AC59DD" w:rsidP="00F24770">
      <w:pPr>
        <w:numPr>
          <w:ilvl w:val="1"/>
          <w:numId w:val="81"/>
        </w:numPr>
        <w:spacing w:after="0"/>
        <w:ind w:right="283"/>
        <w:jc w:val="both"/>
        <w:rPr>
          <w:sz w:val="18"/>
          <w:szCs w:val="18"/>
          <w:lang w:val="fi-FI"/>
        </w:rPr>
      </w:pPr>
      <w:r w:rsidRPr="00F24770">
        <w:rPr>
          <w:sz w:val="18"/>
          <w:szCs w:val="18"/>
        </w:rPr>
        <w:t xml:space="preserve">Option 1: per re-transmitted PUSCH </w:t>
      </w:r>
    </w:p>
    <w:p w14:paraId="09FDA18E" w14:textId="77777777" w:rsidR="00AC59DD" w:rsidRPr="00F24770" w:rsidRDefault="00AC59DD" w:rsidP="00F24770">
      <w:pPr>
        <w:numPr>
          <w:ilvl w:val="2"/>
          <w:numId w:val="81"/>
        </w:numPr>
        <w:spacing w:after="0"/>
        <w:ind w:right="283"/>
        <w:jc w:val="both"/>
        <w:rPr>
          <w:sz w:val="18"/>
          <w:szCs w:val="18"/>
        </w:rPr>
      </w:pPr>
      <w:r w:rsidRPr="00F24770">
        <w:rPr>
          <w:sz w:val="18"/>
          <w:szCs w:val="18"/>
        </w:rPr>
        <w:t>FFS: limitations on number of re-transmitted PUSCH for which CBGTI field is signalled</w:t>
      </w:r>
    </w:p>
    <w:p w14:paraId="622B80D4" w14:textId="163D11C2" w:rsidR="00AC59DD" w:rsidRPr="00F24770" w:rsidRDefault="00AC59DD" w:rsidP="00F24770">
      <w:pPr>
        <w:numPr>
          <w:ilvl w:val="1"/>
          <w:numId w:val="81"/>
        </w:numPr>
        <w:spacing w:after="0"/>
        <w:ind w:right="283"/>
        <w:jc w:val="both"/>
        <w:rPr>
          <w:sz w:val="18"/>
          <w:szCs w:val="18"/>
          <w:lang w:val="fi-FI"/>
        </w:rPr>
      </w:pPr>
      <w:r w:rsidRPr="00F24770">
        <w:rPr>
          <w:sz w:val="18"/>
          <w:szCs w:val="18"/>
        </w:rPr>
        <w:t>Option 2: per PUSCH</w:t>
      </w:r>
    </w:p>
    <w:p w14:paraId="39FA205B" w14:textId="77777777" w:rsidR="00AC59DD" w:rsidRPr="00F24770" w:rsidRDefault="00AC59DD" w:rsidP="00F24770">
      <w:pPr>
        <w:numPr>
          <w:ilvl w:val="1"/>
          <w:numId w:val="81"/>
        </w:numPr>
        <w:spacing w:after="0"/>
        <w:ind w:right="283"/>
        <w:jc w:val="both"/>
        <w:rPr>
          <w:sz w:val="18"/>
          <w:szCs w:val="18"/>
        </w:rPr>
      </w:pPr>
      <w:r w:rsidRPr="00F24770">
        <w:rPr>
          <w:sz w:val="18"/>
          <w:szCs w:val="18"/>
        </w:rPr>
        <w:t>Option 3: only for a fixed number of PUSCHs</w:t>
      </w:r>
    </w:p>
    <w:p w14:paraId="4BB806A5" w14:textId="77777777" w:rsidR="00AC59DD" w:rsidRPr="00F24770" w:rsidRDefault="00AC59DD" w:rsidP="00F24770">
      <w:pPr>
        <w:numPr>
          <w:ilvl w:val="0"/>
          <w:numId w:val="81"/>
        </w:numPr>
        <w:spacing w:after="0"/>
        <w:ind w:right="283"/>
        <w:jc w:val="both"/>
        <w:rPr>
          <w:sz w:val="18"/>
          <w:szCs w:val="18"/>
        </w:rPr>
      </w:pPr>
      <w:r w:rsidRPr="00F24770">
        <w:rPr>
          <w:sz w:val="18"/>
          <w:szCs w:val="18"/>
        </w:rPr>
        <w:t>HARQ process ID signalled in the DCI applies to the first scheduled PUSCH. HARQ process ID is then incremented by 1 for subsequent PUSCHs in the scheduled order (with modulo operation as needed)</w:t>
      </w:r>
    </w:p>
    <w:p w14:paraId="6DE3BBA2" w14:textId="77777777" w:rsidR="00AC59DD" w:rsidRPr="00F24770" w:rsidRDefault="00AC59DD" w:rsidP="00F24770">
      <w:pPr>
        <w:numPr>
          <w:ilvl w:val="0"/>
          <w:numId w:val="81"/>
        </w:numPr>
        <w:spacing w:after="0"/>
        <w:ind w:right="283"/>
        <w:jc w:val="both"/>
        <w:rPr>
          <w:sz w:val="18"/>
          <w:szCs w:val="18"/>
        </w:rPr>
      </w:pPr>
      <w:r w:rsidRPr="00F24770">
        <w:rPr>
          <w:sz w:val="18"/>
          <w:szCs w:val="18"/>
        </w:rPr>
        <w:t>Time domain resource assignment mechanism is enhanced for indicating the number of scheduled mapping Type A and Type B PUSCHs, and their starting and ending symbols</w:t>
      </w:r>
    </w:p>
    <w:p w14:paraId="54A231EF" w14:textId="63B0E045" w:rsidR="00AC59DD" w:rsidRPr="00F24770" w:rsidRDefault="00AC59DD" w:rsidP="00F24770">
      <w:pPr>
        <w:numPr>
          <w:ilvl w:val="1"/>
          <w:numId w:val="81"/>
        </w:numPr>
        <w:spacing w:after="0"/>
        <w:ind w:right="283"/>
        <w:jc w:val="both"/>
        <w:rPr>
          <w:sz w:val="18"/>
          <w:szCs w:val="18"/>
        </w:rPr>
      </w:pPr>
      <w:r w:rsidRPr="00F24770">
        <w:rPr>
          <w:sz w:val="18"/>
          <w:szCs w:val="18"/>
        </w:rPr>
        <w:t xml:space="preserve">At least continuous time domain resource assignment is supported </w:t>
      </w:r>
    </w:p>
    <w:p w14:paraId="6D626FDE" w14:textId="77777777" w:rsidR="00AC59DD" w:rsidRPr="00F24770" w:rsidRDefault="00AC59DD" w:rsidP="00F24770">
      <w:pPr>
        <w:numPr>
          <w:ilvl w:val="1"/>
          <w:numId w:val="81"/>
        </w:numPr>
        <w:spacing w:after="0"/>
        <w:ind w:right="283"/>
        <w:jc w:val="both"/>
        <w:rPr>
          <w:sz w:val="18"/>
          <w:szCs w:val="18"/>
        </w:rPr>
      </w:pPr>
      <w:r w:rsidRPr="00F24770">
        <w:rPr>
          <w:sz w:val="18"/>
          <w:szCs w:val="18"/>
        </w:rPr>
        <w:t>FFS: whether multiple mapping Type B PUSCHs is allowed within the first slot</w:t>
      </w:r>
    </w:p>
    <w:p w14:paraId="746A93E0" w14:textId="77777777" w:rsidR="00AC59DD" w:rsidRPr="00F24770" w:rsidRDefault="00AC59DD" w:rsidP="00F24770">
      <w:pPr>
        <w:numPr>
          <w:ilvl w:val="1"/>
          <w:numId w:val="81"/>
        </w:numPr>
        <w:spacing w:after="0"/>
        <w:ind w:right="283"/>
        <w:jc w:val="both"/>
        <w:rPr>
          <w:sz w:val="18"/>
          <w:szCs w:val="18"/>
        </w:rPr>
      </w:pPr>
      <w:r w:rsidRPr="00F24770">
        <w:rPr>
          <w:sz w:val="18"/>
          <w:szCs w:val="18"/>
        </w:rPr>
        <w:t xml:space="preserve">FFS: whether multiple starting positions is allowed for UE-initiated COT (discussed as part of agenda 7.2.2.1.3) </w:t>
      </w:r>
    </w:p>
    <w:p w14:paraId="37B7FEDF" w14:textId="75460FEF" w:rsidR="00AC59DD" w:rsidRPr="00F24770" w:rsidRDefault="00AC59DD" w:rsidP="00F24770">
      <w:pPr>
        <w:numPr>
          <w:ilvl w:val="1"/>
          <w:numId w:val="81"/>
        </w:numPr>
        <w:spacing w:after="0"/>
        <w:ind w:right="283"/>
        <w:jc w:val="both"/>
        <w:rPr>
          <w:sz w:val="18"/>
          <w:szCs w:val="18"/>
          <w:lang w:val="fi-FI"/>
        </w:rPr>
      </w:pPr>
      <w:r w:rsidRPr="00F24770">
        <w:rPr>
          <w:sz w:val="18"/>
          <w:szCs w:val="18"/>
        </w:rPr>
        <w:t>FFS: configuration/signalling details</w:t>
      </w:r>
    </w:p>
    <w:p w14:paraId="28B98CA7" w14:textId="2260D629" w:rsidR="00AC59DD" w:rsidRPr="00F24770" w:rsidRDefault="00AC59DD" w:rsidP="00F24770">
      <w:pPr>
        <w:numPr>
          <w:ilvl w:val="0"/>
          <w:numId w:val="81"/>
        </w:numPr>
        <w:spacing w:after="0"/>
        <w:ind w:right="283"/>
        <w:jc w:val="both"/>
        <w:rPr>
          <w:sz w:val="18"/>
          <w:szCs w:val="18"/>
        </w:rPr>
      </w:pPr>
      <w:r w:rsidRPr="00F24770">
        <w:rPr>
          <w:sz w:val="18"/>
          <w:szCs w:val="18"/>
        </w:rPr>
        <w:t>CSI request field in the DCI applies to a single PUSCH</w:t>
      </w:r>
    </w:p>
    <w:p w14:paraId="71559BC3" w14:textId="2822A29D" w:rsidR="00AC59DD" w:rsidRPr="00F24770" w:rsidRDefault="00AC59DD" w:rsidP="00F24770">
      <w:pPr>
        <w:numPr>
          <w:ilvl w:val="1"/>
          <w:numId w:val="81"/>
        </w:numPr>
        <w:spacing w:after="0"/>
        <w:ind w:right="283"/>
        <w:jc w:val="both"/>
        <w:rPr>
          <w:sz w:val="18"/>
          <w:szCs w:val="18"/>
        </w:rPr>
      </w:pPr>
      <w:r w:rsidRPr="00F24770">
        <w:rPr>
          <w:sz w:val="18"/>
          <w:szCs w:val="18"/>
        </w:rPr>
        <w:t>FFS: relation between the timing of the triggered CSI-RS and the PUSCH carrying the CSI feedback, and how to determine which PUSCH carries the CSI feedback</w:t>
      </w:r>
    </w:p>
    <w:p w14:paraId="7C457169" w14:textId="77777777" w:rsidR="00AC59DD" w:rsidRPr="00F24770" w:rsidRDefault="00AC59DD" w:rsidP="00F24770">
      <w:pPr>
        <w:numPr>
          <w:ilvl w:val="0"/>
          <w:numId w:val="81"/>
        </w:numPr>
        <w:spacing w:after="0"/>
        <w:ind w:right="283"/>
        <w:jc w:val="both"/>
        <w:rPr>
          <w:sz w:val="18"/>
          <w:szCs w:val="18"/>
        </w:rPr>
      </w:pPr>
      <w:r w:rsidRPr="00F24770">
        <w:rPr>
          <w:sz w:val="18"/>
          <w:szCs w:val="18"/>
        </w:rPr>
        <w:t>FFS: Whether existing DCI formats can be extended or new formats are necessary and associated details for supporting scheduling multiple PUSCHs</w:t>
      </w:r>
    </w:p>
    <w:p w14:paraId="0F1CC6CD" w14:textId="7C940A2D" w:rsidR="00AC59DD" w:rsidRPr="00F24770" w:rsidRDefault="00AC59DD" w:rsidP="00F24770">
      <w:pPr>
        <w:numPr>
          <w:ilvl w:val="0"/>
          <w:numId w:val="81"/>
        </w:numPr>
        <w:spacing w:after="0"/>
        <w:ind w:right="283"/>
        <w:jc w:val="both"/>
        <w:rPr>
          <w:sz w:val="18"/>
          <w:szCs w:val="18"/>
        </w:rPr>
      </w:pPr>
      <w:r w:rsidRPr="00F24770">
        <w:rPr>
          <w:sz w:val="18"/>
          <w:szCs w:val="18"/>
        </w:rPr>
        <w:t>FFS: Potential impact on MCS signalling for re-transmission</w:t>
      </w:r>
    </w:p>
    <w:p w14:paraId="5E037179" w14:textId="77777777" w:rsidR="00AC59DD" w:rsidRPr="00F24770" w:rsidRDefault="00AC59DD" w:rsidP="00F24770">
      <w:pPr>
        <w:numPr>
          <w:ilvl w:val="0"/>
          <w:numId w:val="81"/>
        </w:numPr>
        <w:spacing w:after="0"/>
        <w:ind w:right="283"/>
        <w:jc w:val="both"/>
        <w:rPr>
          <w:sz w:val="18"/>
          <w:szCs w:val="18"/>
        </w:rPr>
      </w:pPr>
      <w:r w:rsidRPr="00F24770">
        <w:rPr>
          <w:sz w:val="18"/>
          <w:szCs w:val="18"/>
        </w:rPr>
        <w:t>Note: Indication of the LBT type and priority class should be possible with the DCI</w:t>
      </w:r>
    </w:p>
    <w:p w14:paraId="45252857" w14:textId="77777777" w:rsidR="00AC59DD" w:rsidRPr="00F24770" w:rsidRDefault="00AC59DD" w:rsidP="00F24770">
      <w:pPr>
        <w:numPr>
          <w:ilvl w:val="0"/>
          <w:numId w:val="81"/>
        </w:numPr>
        <w:spacing w:after="0"/>
        <w:ind w:right="283"/>
        <w:jc w:val="both"/>
        <w:rPr>
          <w:sz w:val="18"/>
          <w:szCs w:val="18"/>
        </w:rPr>
      </w:pPr>
      <w:r w:rsidRPr="00F24770">
        <w:rPr>
          <w:sz w:val="18"/>
          <w:szCs w:val="18"/>
        </w:rPr>
        <w:t>Note: SRS request field in the DCI applies to a single slot with the applicable slot signalled as in Rel-15</w:t>
      </w:r>
    </w:p>
    <w:p w14:paraId="591A5C21" w14:textId="706FE93E" w:rsidR="00CC307A" w:rsidRPr="00F24770" w:rsidRDefault="00AC59DD" w:rsidP="00F24770">
      <w:pPr>
        <w:numPr>
          <w:ilvl w:val="0"/>
          <w:numId w:val="81"/>
        </w:numPr>
        <w:spacing w:after="240"/>
        <w:ind w:left="714" w:right="284" w:hanging="357"/>
        <w:jc w:val="both"/>
        <w:rPr>
          <w:sz w:val="18"/>
          <w:szCs w:val="18"/>
        </w:rPr>
      </w:pPr>
      <w:r w:rsidRPr="00F24770">
        <w:rPr>
          <w:sz w:val="18"/>
          <w:szCs w:val="18"/>
        </w:rPr>
        <w:t>Note: The number of DAI fields is not increased as compared to the single PUSCH scheduling DCI in Rel-16. Applicability of the DAI field is the same as multi-slot PUSCH scheduling in Rel-15</w:t>
      </w:r>
      <w:r w:rsidRPr="00BD657C">
        <w:rPr>
          <w:lang w:val="en-US" w:eastAsia="zh-CN"/>
        </w:rPr>
        <w:t xml:space="preserve"> </w:t>
      </w:r>
      <w:r w:rsidR="00E77B54" w:rsidRPr="00BD657C">
        <w:rPr>
          <w:lang w:val="en-US" w:eastAsia="zh-CN"/>
        </w:rPr>
        <w:t xml:space="preserve">  </w:t>
      </w:r>
    </w:p>
    <w:p w14:paraId="149385F1" w14:textId="34848FA7" w:rsidR="001D2CA0" w:rsidRPr="00F957DF" w:rsidRDefault="00E77B54" w:rsidP="00CA518F">
      <w:pPr>
        <w:spacing w:after="120"/>
        <w:jc w:val="both"/>
        <w:rPr>
          <w:lang w:val="en-US" w:eastAsia="zh-CN"/>
        </w:rPr>
      </w:pPr>
      <w:r>
        <w:rPr>
          <w:lang w:val="en-US" w:eastAsia="zh-CN"/>
        </w:rPr>
        <w:t xml:space="preserve">We see that </w:t>
      </w:r>
      <w:r w:rsidR="00564401">
        <w:rPr>
          <w:lang w:val="en-US" w:eastAsia="zh-CN"/>
        </w:rPr>
        <w:t>a single DCI field is</w:t>
      </w:r>
      <w:r w:rsidR="00F256F8">
        <w:rPr>
          <w:lang w:val="en-US" w:eastAsia="zh-CN"/>
        </w:rPr>
        <w:t xml:space="preserve"> enough</w:t>
      </w:r>
      <w:r w:rsidR="00564401">
        <w:rPr>
          <w:lang w:val="en-US" w:eastAsia="zh-CN"/>
        </w:rPr>
        <w:t xml:space="preserve"> for </w:t>
      </w:r>
      <w:r w:rsidR="00F17F7E">
        <w:rPr>
          <w:lang w:val="en-US" w:eastAsia="zh-CN"/>
        </w:rPr>
        <w:t>several</w:t>
      </w:r>
      <w:r w:rsidR="00625A92">
        <w:rPr>
          <w:lang w:val="en-US" w:eastAsia="zh-CN"/>
        </w:rPr>
        <w:t xml:space="preserve"> PUSCH scheduling DCI </w:t>
      </w:r>
      <w:r w:rsidR="006A66BC">
        <w:rPr>
          <w:lang w:val="en-US" w:eastAsia="zh-CN"/>
        </w:rPr>
        <w:t>elements</w:t>
      </w:r>
      <w:r w:rsidR="00F256F8">
        <w:rPr>
          <w:lang w:val="en-US" w:eastAsia="zh-CN"/>
        </w:rPr>
        <w:t xml:space="preserve"> also in multi-TTI DCI</w:t>
      </w:r>
      <w:r w:rsidR="006A66BC">
        <w:rPr>
          <w:lang w:val="en-US" w:eastAsia="zh-CN"/>
        </w:rPr>
        <w:t xml:space="preserve">. In addition to those agreed on RAN1#97, </w:t>
      </w:r>
      <w:r w:rsidR="00F256F8">
        <w:rPr>
          <w:lang w:val="en-US" w:eastAsia="zh-CN"/>
        </w:rPr>
        <w:t>such</w:t>
      </w:r>
      <w:r w:rsidR="008A0650">
        <w:rPr>
          <w:lang w:val="en-US" w:eastAsia="zh-CN"/>
        </w:rPr>
        <w:t xml:space="preserve"> fields include </w:t>
      </w:r>
      <w:r w:rsidR="00C3051E">
        <w:rPr>
          <w:lang w:val="en-US" w:eastAsia="zh-CN"/>
        </w:rPr>
        <w:t xml:space="preserve">also </w:t>
      </w:r>
      <w:r w:rsidR="008A0650" w:rsidRPr="008A0650">
        <w:rPr>
          <w:lang w:val="en-US" w:eastAsia="zh-CN"/>
        </w:rPr>
        <w:t>DCI format</w:t>
      </w:r>
      <w:r w:rsidR="008A0650">
        <w:rPr>
          <w:lang w:val="en-US" w:eastAsia="zh-CN"/>
        </w:rPr>
        <w:t xml:space="preserve"> identifier, c</w:t>
      </w:r>
      <w:r w:rsidR="008A0650" w:rsidRPr="008A0650">
        <w:rPr>
          <w:lang w:val="en-US" w:eastAsia="zh-CN"/>
        </w:rPr>
        <w:t>arrier indicator</w:t>
      </w:r>
      <w:r w:rsidR="008A0650">
        <w:rPr>
          <w:lang w:val="en-US" w:eastAsia="zh-CN"/>
        </w:rPr>
        <w:t>, BWP in</w:t>
      </w:r>
      <w:r w:rsidR="008A0650" w:rsidRPr="008A0650">
        <w:rPr>
          <w:lang w:val="en-US" w:eastAsia="zh-CN"/>
        </w:rPr>
        <w:t>dicator</w:t>
      </w:r>
      <w:r w:rsidR="008A0650">
        <w:rPr>
          <w:lang w:val="en-US" w:eastAsia="zh-CN"/>
        </w:rPr>
        <w:t>, f</w:t>
      </w:r>
      <w:r w:rsidR="008A0650" w:rsidRPr="008A0650">
        <w:rPr>
          <w:lang w:val="en-US" w:eastAsia="zh-CN"/>
        </w:rPr>
        <w:t xml:space="preserve">requency domain </w:t>
      </w:r>
      <w:r w:rsidR="008A0650">
        <w:rPr>
          <w:lang w:val="en-US" w:eastAsia="zh-CN"/>
        </w:rPr>
        <w:t xml:space="preserve">RA, TPC command, </w:t>
      </w:r>
      <w:r w:rsidR="00C3051E">
        <w:rPr>
          <w:lang w:val="en-US" w:eastAsia="zh-CN"/>
        </w:rPr>
        <w:t xml:space="preserve">and </w:t>
      </w:r>
      <w:r w:rsidR="008A0650">
        <w:rPr>
          <w:lang w:val="en-US" w:eastAsia="zh-CN"/>
        </w:rPr>
        <w:t>beta offset</w:t>
      </w:r>
      <w:r w:rsidR="00C3051E">
        <w:rPr>
          <w:lang w:val="en-US" w:eastAsia="zh-CN"/>
        </w:rPr>
        <w:t>.</w:t>
      </w:r>
    </w:p>
    <w:p w14:paraId="33B11D1D" w14:textId="5B96F584" w:rsidR="00E77B54" w:rsidRPr="002625EB" w:rsidRDefault="00E768BC" w:rsidP="00F24770">
      <w:pPr>
        <w:spacing w:after="60"/>
        <w:jc w:val="both"/>
      </w:pPr>
      <w:r>
        <w:t>Based on RAN1#97 discussions, f</w:t>
      </w:r>
      <w:r w:rsidR="00E77B54">
        <w:t xml:space="preserve">ollowing DCI fields and related signalling mechanism require </w:t>
      </w:r>
      <w:r>
        <w:t xml:space="preserve">further </w:t>
      </w:r>
      <w:r w:rsidR="00E77B54">
        <w:t>considerations</w:t>
      </w:r>
      <w:r>
        <w:t>:</w:t>
      </w:r>
      <w:r w:rsidR="00E77B54">
        <w:t xml:space="preserve">  </w:t>
      </w:r>
    </w:p>
    <w:p w14:paraId="171EF4DE" w14:textId="77777777" w:rsidR="001371A8" w:rsidRDefault="001371A8" w:rsidP="00F24770">
      <w:pPr>
        <w:pStyle w:val="B1"/>
        <w:numPr>
          <w:ilvl w:val="0"/>
          <w:numId w:val="79"/>
        </w:numPr>
        <w:spacing w:after="60"/>
        <w:ind w:left="567" w:hanging="283"/>
        <w:jc w:val="both"/>
        <w:rPr>
          <w:lang w:eastAsia="zh-CN"/>
        </w:rPr>
      </w:pPr>
      <w:r>
        <w:t xml:space="preserve">A field for </w:t>
      </w:r>
      <w:r w:rsidRPr="00F24770">
        <w:rPr>
          <w:b/>
        </w:rPr>
        <w:t>the n</w:t>
      </w:r>
      <w:r w:rsidR="00E3516B" w:rsidRPr="00F24770">
        <w:rPr>
          <w:b/>
        </w:rPr>
        <w:t>umber of scheduled PUSCH TTIs</w:t>
      </w:r>
      <w:r>
        <w:t xml:space="preserve"> is introduced. </w:t>
      </w:r>
    </w:p>
    <w:p w14:paraId="5B23FC28" w14:textId="603CD1A1" w:rsidR="00A435FA" w:rsidRDefault="00A435FA" w:rsidP="00A435FA">
      <w:pPr>
        <w:pStyle w:val="B1"/>
        <w:numPr>
          <w:ilvl w:val="0"/>
          <w:numId w:val="79"/>
        </w:numPr>
        <w:spacing w:after="0"/>
        <w:ind w:left="567" w:hanging="283"/>
        <w:jc w:val="both"/>
        <w:rPr>
          <w:lang w:eastAsia="zh-CN"/>
        </w:rPr>
      </w:pPr>
      <w:r w:rsidRPr="00597A90">
        <w:rPr>
          <w:rFonts w:hint="eastAsia"/>
          <w:b/>
          <w:lang w:eastAsia="zh-CN"/>
        </w:rPr>
        <w:t>Time domain resource assignment</w:t>
      </w:r>
      <w:r w:rsidRPr="00597A90">
        <w:rPr>
          <w:b/>
          <w:lang w:eastAsia="zh-CN"/>
        </w:rPr>
        <w:t>.</w:t>
      </w:r>
      <w:r>
        <w:rPr>
          <w:lang w:eastAsia="zh-CN"/>
        </w:rPr>
        <w:t xml:space="preserve"> In RAN1#97, it was agreed that resource a</w:t>
      </w:r>
      <w:r w:rsidR="00071C32">
        <w:rPr>
          <w:lang w:eastAsia="zh-CN"/>
        </w:rPr>
        <w:t>ssignment</w:t>
      </w:r>
      <w:r>
        <w:rPr>
          <w:lang w:eastAsia="zh-CN"/>
        </w:rPr>
        <w:t xml:space="preserve"> continuous in time is at least supported. Focusing on essential NR-U functionalities, we do not see need to support non-continuous time </w:t>
      </w:r>
      <w:r w:rsidR="00572D2B">
        <w:rPr>
          <w:lang w:eastAsia="zh-CN"/>
        </w:rPr>
        <w:lastRenderedPageBreak/>
        <w:t xml:space="preserve">assignments </w:t>
      </w:r>
      <w:r>
        <w:rPr>
          <w:lang w:eastAsia="zh-CN"/>
        </w:rPr>
        <w:t xml:space="preserve">and we do not consider specific optimisations for multiple starting points among the scheduled PUSCHs for Rel-16 NR-U. Hence, we propose </w:t>
      </w:r>
    </w:p>
    <w:p w14:paraId="0E8D7070" w14:textId="77777777" w:rsidR="00A435FA" w:rsidRDefault="00A435FA" w:rsidP="00A435FA">
      <w:pPr>
        <w:pStyle w:val="B1"/>
        <w:numPr>
          <w:ilvl w:val="1"/>
          <w:numId w:val="79"/>
        </w:numPr>
        <w:spacing w:after="0"/>
        <w:jc w:val="both"/>
        <w:rPr>
          <w:lang w:eastAsia="zh-CN"/>
        </w:rPr>
      </w:pPr>
      <w:r>
        <w:rPr>
          <w:lang w:eastAsia="zh-CN"/>
        </w:rPr>
        <w:t>The signalled slot offset and starting symbol relate to the first scheduled PUSCH. Single Type B PUSCH is allowed within the first slot.</w:t>
      </w:r>
    </w:p>
    <w:p w14:paraId="1CB4D473" w14:textId="77777777" w:rsidR="00C672BE" w:rsidRDefault="00A435FA">
      <w:pPr>
        <w:pStyle w:val="B1"/>
        <w:numPr>
          <w:ilvl w:val="1"/>
          <w:numId w:val="79"/>
        </w:numPr>
        <w:spacing w:after="60"/>
        <w:ind w:left="1361" w:hanging="357"/>
        <w:jc w:val="both"/>
        <w:rPr>
          <w:lang w:eastAsia="zh-CN"/>
        </w:rPr>
      </w:pPr>
      <w:r>
        <w:rPr>
          <w:lang w:eastAsia="zh-CN"/>
        </w:rPr>
        <w:t xml:space="preserve">The indicated PUSCH duration is </w:t>
      </w:r>
      <w:r w:rsidR="00AF741A">
        <w:rPr>
          <w:lang w:eastAsia="zh-CN"/>
        </w:rPr>
        <w:t>indicates the duration</w:t>
      </w:r>
      <w:r>
        <w:rPr>
          <w:lang w:eastAsia="zh-CN"/>
        </w:rPr>
        <w:t xml:space="preserve"> for the last scheduled PUSCH.</w:t>
      </w:r>
      <w:r w:rsidR="00C672BE">
        <w:rPr>
          <w:lang w:eastAsia="zh-CN"/>
        </w:rPr>
        <w:t xml:space="preserve"> </w:t>
      </w:r>
    </w:p>
    <w:p w14:paraId="631F2D5C" w14:textId="6E5BCC89" w:rsidR="00A435FA" w:rsidRDefault="00C672BE" w:rsidP="00F24770">
      <w:pPr>
        <w:pStyle w:val="B1"/>
        <w:numPr>
          <w:ilvl w:val="1"/>
          <w:numId w:val="79"/>
        </w:numPr>
        <w:spacing w:after="60"/>
        <w:ind w:left="1361" w:hanging="357"/>
        <w:jc w:val="both"/>
        <w:rPr>
          <w:lang w:eastAsia="zh-CN"/>
        </w:rPr>
      </w:pPr>
      <w:r>
        <w:rPr>
          <w:lang w:eastAsia="zh-CN"/>
        </w:rPr>
        <w:t xml:space="preserve">Other slots except the first and last scheduled PUSCH </w:t>
      </w:r>
      <w:r w:rsidR="001B6672">
        <w:rPr>
          <w:lang w:eastAsia="zh-CN"/>
        </w:rPr>
        <w:t>use 14 symbols and Type A mapping.</w:t>
      </w:r>
      <w:r w:rsidR="00A435FA">
        <w:rPr>
          <w:lang w:eastAsia="zh-CN"/>
        </w:rPr>
        <w:t xml:space="preserve"> </w:t>
      </w:r>
    </w:p>
    <w:p w14:paraId="235B9149" w14:textId="5EA3C6B8" w:rsidR="00CA5470" w:rsidRPr="00F24770" w:rsidRDefault="00CA5470" w:rsidP="00F24770">
      <w:pPr>
        <w:pStyle w:val="B1"/>
        <w:numPr>
          <w:ilvl w:val="0"/>
          <w:numId w:val="79"/>
        </w:numPr>
        <w:spacing w:after="60"/>
        <w:ind w:left="641" w:hanging="357"/>
        <w:jc w:val="both"/>
        <w:rPr>
          <w:b/>
          <w:lang w:eastAsia="zh-CN"/>
        </w:rPr>
      </w:pPr>
      <w:r w:rsidRPr="00F24770">
        <w:rPr>
          <w:b/>
        </w:rPr>
        <w:t>RV</w:t>
      </w:r>
      <w:r w:rsidR="00F06980">
        <w:rPr>
          <w:b/>
        </w:rPr>
        <w:t xml:space="preserve"> </w:t>
      </w:r>
      <w:r w:rsidR="00F06980" w:rsidRPr="00F24770">
        <w:t xml:space="preserve">was agreed </w:t>
      </w:r>
      <w:r w:rsidR="00BC28C6" w:rsidRPr="00F24770">
        <w:t>in RAN1#97 to be signalled per PUSCH</w:t>
      </w:r>
      <w:r w:rsidR="00E96422" w:rsidRPr="00F24770">
        <w:t>, with further studies on possible RV compression schemes.</w:t>
      </w:r>
      <w:r w:rsidR="00A00CD5" w:rsidRPr="00F24770">
        <w:t xml:space="preserve"> We do not see for further compression of RV field, as the compression schemes inevitably involve </w:t>
      </w:r>
      <w:r w:rsidR="00ED60ED" w:rsidRPr="00F24770">
        <w:t>undesirable limitations on the RV scheduling.</w:t>
      </w:r>
      <w:r w:rsidR="00ED60ED">
        <w:rPr>
          <w:b/>
        </w:rPr>
        <w:t xml:space="preserve"> </w:t>
      </w:r>
      <w:r w:rsidR="007C1CCE">
        <w:rPr>
          <w:b/>
        </w:rPr>
        <w:t xml:space="preserve"> </w:t>
      </w:r>
      <w:r w:rsidR="00E96422">
        <w:rPr>
          <w:b/>
        </w:rPr>
        <w:t xml:space="preserve"> </w:t>
      </w:r>
    </w:p>
    <w:p w14:paraId="234C2F50" w14:textId="4C0B7A74" w:rsidR="00EC06D6" w:rsidRDefault="00BE3F5D" w:rsidP="00F24770">
      <w:pPr>
        <w:pStyle w:val="B1"/>
        <w:numPr>
          <w:ilvl w:val="0"/>
          <w:numId w:val="79"/>
        </w:numPr>
        <w:spacing w:after="60"/>
        <w:ind w:left="641" w:hanging="357"/>
        <w:jc w:val="both"/>
        <w:rPr>
          <w:lang w:eastAsia="zh-CN"/>
        </w:rPr>
      </w:pPr>
      <w:r>
        <w:rPr>
          <w:b/>
        </w:rPr>
        <w:t>M</w:t>
      </w:r>
      <w:r w:rsidR="00CA5470" w:rsidRPr="00F24770">
        <w:rPr>
          <w:b/>
        </w:rPr>
        <w:t>CS</w:t>
      </w:r>
      <w:r w:rsidR="00041641" w:rsidRPr="00041641">
        <w:rPr>
          <w:lang w:eastAsia="zh-CN"/>
        </w:rPr>
        <w:t xml:space="preserve"> </w:t>
      </w:r>
      <w:r w:rsidR="00041641">
        <w:rPr>
          <w:lang w:eastAsia="zh-CN"/>
        </w:rPr>
        <w:t>field may common for all scheduled PUSCHs. As the optimal MCS may vary per PUSCH depending</w:t>
      </w:r>
      <w:r w:rsidR="000F0A24">
        <w:rPr>
          <w:lang w:eastAsia="zh-CN"/>
        </w:rPr>
        <w:t xml:space="preserve"> </w:t>
      </w:r>
      <w:r w:rsidR="00041641">
        <w:rPr>
          <w:lang w:eastAsia="zh-CN"/>
        </w:rPr>
        <w:t>whether the TB is transmitted for the first time or re-transmitted, a common MCS can occasionally lead to non-optimal link adaptation. However, as gNB can dynamically select also single TTI scheduling, we see this loss to be acceptable, and propose single MCS field common for all scheduled PUSCHs</w:t>
      </w:r>
    </w:p>
    <w:p w14:paraId="22D6766E" w14:textId="00ED8F92" w:rsidR="00E77B54" w:rsidRPr="00816257" w:rsidRDefault="00B738C1" w:rsidP="00F24770">
      <w:pPr>
        <w:pStyle w:val="B1"/>
        <w:numPr>
          <w:ilvl w:val="0"/>
          <w:numId w:val="79"/>
        </w:numPr>
        <w:spacing w:after="60"/>
        <w:jc w:val="both"/>
        <w:rPr>
          <w:lang w:eastAsia="zh-CN"/>
        </w:rPr>
      </w:pPr>
      <w:r>
        <w:rPr>
          <w:lang w:eastAsia="zh-CN"/>
        </w:rPr>
        <w:t>As we propose time continuous uplink transmission, the</w:t>
      </w:r>
      <w:r w:rsidR="0019640F">
        <w:rPr>
          <w:lang w:eastAsia="zh-CN"/>
        </w:rPr>
        <w:t xml:space="preserve"> channel access for the multi-TTI PUSCH burst is performed only once at the beginning of the UL burst. Hence, c</w:t>
      </w:r>
      <w:r w:rsidR="00E77B54">
        <w:rPr>
          <w:lang w:eastAsia="zh-CN"/>
        </w:rPr>
        <w:t xml:space="preserve">hannel access related </w:t>
      </w:r>
      <w:r w:rsidR="0019640F">
        <w:rPr>
          <w:lang w:eastAsia="zh-CN"/>
        </w:rPr>
        <w:t xml:space="preserve">DCI </w:t>
      </w:r>
      <w:r w:rsidR="00E77B54">
        <w:rPr>
          <w:lang w:eastAsia="zh-CN"/>
        </w:rPr>
        <w:t>fields</w:t>
      </w:r>
      <w:r w:rsidR="0019640F">
        <w:rPr>
          <w:lang w:eastAsia="zh-CN"/>
        </w:rPr>
        <w:t xml:space="preserve"> are common for all scheduled PUSCHs.</w:t>
      </w:r>
    </w:p>
    <w:p w14:paraId="062507D8" w14:textId="4DD67338" w:rsidR="005412C8" w:rsidRDefault="005412C8" w:rsidP="00F24770">
      <w:pPr>
        <w:pStyle w:val="B1"/>
        <w:numPr>
          <w:ilvl w:val="0"/>
          <w:numId w:val="79"/>
        </w:numPr>
        <w:spacing w:after="60"/>
        <w:ind w:left="641" w:hanging="357"/>
        <w:jc w:val="both"/>
        <w:rPr>
          <w:lang w:eastAsia="zh-CN"/>
        </w:rPr>
      </w:pPr>
      <w:r>
        <w:rPr>
          <w:lang w:eastAsia="zh-CN"/>
        </w:rPr>
        <w:t>In RAN1#97, it was agreed</w:t>
      </w:r>
      <w:r w:rsidRPr="00AD2395">
        <w:rPr>
          <w:lang w:eastAsia="zh-CN"/>
        </w:rPr>
        <w:t xml:space="preserve"> that</w:t>
      </w:r>
      <w:r w:rsidRPr="00F24770">
        <w:rPr>
          <w:b/>
          <w:lang w:eastAsia="zh-CN"/>
        </w:rPr>
        <w:t xml:space="preserve"> CSI request field</w:t>
      </w:r>
      <w:r>
        <w:rPr>
          <w:lang w:eastAsia="zh-CN"/>
        </w:rPr>
        <w:t xml:space="preserve"> applies to a single PUSCH, but the selection of PUSCH carrying the CSI feedback was left for further studies. For the simplicity of design, we propose that the CSI feedback is carried on the first PUSCH</w:t>
      </w:r>
      <w:r w:rsidR="004821AA">
        <w:rPr>
          <w:lang w:eastAsia="zh-CN"/>
        </w:rPr>
        <w:t xml:space="preserve"> and </w:t>
      </w:r>
      <w:r>
        <w:rPr>
          <w:lang w:eastAsia="zh-CN"/>
        </w:rPr>
        <w:t xml:space="preserve">Rel15 NR timing </w:t>
      </w:r>
      <w:r w:rsidR="00AD2395">
        <w:rPr>
          <w:lang w:eastAsia="zh-CN"/>
        </w:rPr>
        <w:t>for</w:t>
      </w:r>
      <w:r>
        <w:rPr>
          <w:lang w:eastAsia="zh-CN"/>
        </w:rPr>
        <w:t xml:space="preserve"> the triggered CSI-RS </w:t>
      </w:r>
      <w:r w:rsidR="004821AA">
        <w:rPr>
          <w:lang w:eastAsia="zh-CN"/>
        </w:rPr>
        <w:t>is followed.</w:t>
      </w:r>
    </w:p>
    <w:p w14:paraId="608B3427" w14:textId="627BBA0D" w:rsidR="00DF7EDB" w:rsidRDefault="00E77B54" w:rsidP="00F24770">
      <w:pPr>
        <w:pStyle w:val="B1"/>
        <w:numPr>
          <w:ilvl w:val="0"/>
          <w:numId w:val="79"/>
        </w:numPr>
        <w:spacing w:after="60"/>
        <w:rPr>
          <w:rFonts w:eastAsiaTheme="minorEastAsia"/>
          <w:lang w:eastAsia="zh-CN"/>
        </w:rPr>
      </w:pPr>
      <w:r w:rsidRPr="00F24770">
        <w:rPr>
          <w:rFonts w:eastAsiaTheme="minorEastAsia"/>
          <w:b/>
          <w:lang w:eastAsia="zh-CN"/>
        </w:rPr>
        <w:t>UL-SCH indicator</w:t>
      </w:r>
      <w:r w:rsidR="00DF7EDB">
        <w:rPr>
          <w:rFonts w:eastAsiaTheme="minorEastAsia"/>
          <w:lang w:eastAsia="zh-CN"/>
        </w:rPr>
        <w:t xml:space="preserve">. </w:t>
      </w:r>
      <w:r w:rsidR="00C445C6">
        <w:rPr>
          <w:rFonts w:eastAsiaTheme="minorEastAsia"/>
          <w:lang w:eastAsia="zh-CN"/>
        </w:rPr>
        <w:t>We do not see</w:t>
      </w:r>
      <w:r w:rsidR="00DF7EDB">
        <w:rPr>
          <w:rFonts w:eastAsiaTheme="minorEastAsia"/>
          <w:lang w:eastAsia="zh-CN"/>
        </w:rPr>
        <w:t xml:space="preserve"> need for this field in the context of multi-TTI PUSCH scheduling. </w:t>
      </w:r>
    </w:p>
    <w:p w14:paraId="447C4CB9" w14:textId="7F3F0371" w:rsidR="00E77B54" w:rsidRDefault="00DF7EDB" w:rsidP="00F24770">
      <w:pPr>
        <w:pStyle w:val="B1"/>
        <w:numPr>
          <w:ilvl w:val="0"/>
          <w:numId w:val="79"/>
        </w:numPr>
        <w:spacing w:after="60"/>
        <w:ind w:left="641" w:hanging="357"/>
        <w:jc w:val="both"/>
        <w:rPr>
          <w:lang w:eastAsia="zh-CN"/>
        </w:rPr>
      </w:pPr>
      <w:r w:rsidRPr="00F24770">
        <w:rPr>
          <w:rFonts w:eastAsiaTheme="minorEastAsia"/>
          <w:b/>
          <w:lang w:eastAsia="zh-CN"/>
        </w:rPr>
        <w:t>Fre</w:t>
      </w:r>
      <w:r w:rsidR="00E77B54" w:rsidRPr="00F24770">
        <w:rPr>
          <w:b/>
          <w:lang w:eastAsia="zh-CN"/>
        </w:rPr>
        <w:t>quency hopping flag</w:t>
      </w:r>
      <w:r w:rsidR="00E77B54">
        <w:rPr>
          <w:lang w:eastAsia="zh-CN"/>
        </w:rPr>
        <w:t xml:space="preserve">. </w:t>
      </w:r>
      <w:r>
        <w:rPr>
          <w:lang w:eastAsia="zh-CN"/>
        </w:rPr>
        <w:t>Frequency hopping across multiple LBT sub-bands can be rather complicated as a separate LBT need</w:t>
      </w:r>
      <w:r w:rsidR="00360C3B">
        <w:rPr>
          <w:lang w:eastAsia="zh-CN"/>
        </w:rPr>
        <w:t>s</w:t>
      </w:r>
      <w:r>
        <w:rPr>
          <w:lang w:eastAsia="zh-CN"/>
        </w:rPr>
        <w:t xml:space="preserve"> to be carried out before each frequency hop.</w:t>
      </w:r>
      <w:r w:rsidR="00ED7E4A">
        <w:rPr>
          <w:lang w:eastAsia="zh-CN"/>
        </w:rPr>
        <w:t xml:space="preserve"> On </w:t>
      </w:r>
      <w:r w:rsidR="00360C3B">
        <w:rPr>
          <w:lang w:eastAsia="zh-CN"/>
        </w:rPr>
        <w:t xml:space="preserve">the </w:t>
      </w:r>
      <w:r w:rsidR="00ED7E4A">
        <w:rPr>
          <w:lang w:eastAsia="zh-CN"/>
        </w:rPr>
        <w:t xml:space="preserve">other hand, transmission can be switched to interlaced allocation within single LBT sub-band. Hence, </w:t>
      </w:r>
      <w:r w:rsidR="003410C8">
        <w:rPr>
          <w:lang w:eastAsia="zh-CN"/>
        </w:rPr>
        <w:t>we do not see</w:t>
      </w:r>
      <w:r w:rsidR="00ED7E4A">
        <w:rPr>
          <w:lang w:eastAsia="zh-CN"/>
        </w:rPr>
        <w:t xml:space="preserve"> need to support frequency hopping </w:t>
      </w:r>
      <w:r w:rsidR="003410C8">
        <w:rPr>
          <w:lang w:eastAsia="zh-CN"/>
        </w:rPr>
        <w:t>for</w:t>
      </w:r>
      <w:r w:rsidR="00ED7E4A">
        <w:rPr>
          <w:lang w:eastAsia="zh-CN"/>
        </w:rPr>
        <w:t xml:space="preserve"> NR-U </w:t>
      </w:r>
      <w:r w:rsidR="003410C8">
        <w:rPr>
          <w:lang w:eastAsia="zh-CN"/>
        </w:rPr>
        <w:t>PUSCH</w:t>
      </w:r>
      <w:r w:rsidR="00ED7E4A">
        <w:rPr>
          <w:lang w:eastAsia="zh-CN"/>
        </w:rPr>
        <w:t>.</w:t>
      </w:r>
      <w:r>
        <w:rPr>
          <w:lang w:eastAsia="zh-CN"/>
        </w:rPr>
        <w:t xml:space="preserve">  </w:t>
      </w:r>
    </w:p>
    <w:p w14:paraId="3313B691" w14:textId="0C7D5ECF" w:rsidR="002D0F6D" w:rsidRDefault="002D0F6D" w:rsidP="00F24770">
      <w:pPr>
        <w:pStyle w:val="B1"/>
        <w:numPr>
          <w:ilvl w:val="0"/>
          <w:numId w:val="79"/>
        </w:numPr>
        <w:ind w:left="641" w:hanging="357"/>
        <w:jc w:val="both"/>
        <w:rPr>
          <w:lang w:eastAsia="zh-CN"/>
        </w:rPr>
      </w:pPr>
      <w:r w:rsidRPr="00F24770">
        <w:rPr>
          <w:rFonts w:eastAsiaTheme="minorEastAsia"/>
          <w:b/>
          <w:lang w:eastAsia="zh-CN"/>
        </w:rPr>
        <w:t>CBGTI</w:t>
      </w:r>
      <w:r w:rsidRPr="00F24770">
        <w:rPr>
          <w:b/>
          <w:lang w:eastAsia="zh-CN"/>
        </w:rPr>
        <w:t>:</w:t>
      </w:r>
      <w:r>
        <w:rPr>
          <w:lang w:eastAsia="zh-CN"/>
        </w:rPr>
        <w:t xml:space="preserve"> </w:t>
      </w:r>
      <w:r w:rsidR="003B1FE1">
        <w:rPr>
          <w:lang w:eastAsia="zh-CN"/>
        </w:rPr>
        <w:t>discussed separately below</w:t>
      </w:r>
    </w:p>
    <w:p w14:paraId="061D144A" w14:textId="2AA482F5" w:rsidR="006372E8" w:rsidRDefault="006372E8" w:rsidP="00CA518F">
      <w:pPr>
        <w:widowControl w:val="0"/>
        <w:overflowPunct/>
        <w:autoSpaceDE/>
        <w:autoSpaceDN/>
        <w:adjustRightInd/>
        <w:jc w:val="both"/>
        <w:textAlignment w:val="auto"/>
        <w:rPr>
          <w:b/>
          <w:i/>
          <w:lang w:val="en-US" w:eastAsia="x-none"/>
        </w:rPr>
      </w:pPr>
      <w:bookmarkStart w:id="0" w:name="_Hlk7791945"/>
      <w:r w:rsidRPr="006A1192">
        <w:rPr>
          <w:b/>
          <w:i/>
          <w:lang w:val="en-US" w:eastAsia="x-none"/>
        </w:rPr>
        <w:t xml:space="preserve">Proposal 1: </w:t>
      </w:r>
      <w:r w:rsidRPr="00032730">
        <w:rPr>
          <w:i/>
          <w:lang w:val="en-US" w:eastAsia="x-none"/>
        </w:rPr>
        <w:t>On the time domain resource assignment of multi-TTI DCI, the signaled slot offset and starting symbol relate to the first scheduled PUSCH; single Type B PUSCH is allowed within the first slot; and the indicated PUSCH duration indicates the duration for the last scheduled PUSCH.</w:t>
      </w:r>
      <w:r w:rsidRPr="006A1192">
        <w:rPr>
          <w:b/>
          <w:i/>
          <w:lang w:val="en-US" w:eastAsia="x-none"/>
        </w:rPr>
        <w:t xml:space="preserve"> </w:t>
      </w:r>
    </w:p>
    <w:p w14:paraId="24A021C4" w14:textId="77777777" w:rsidR="006372E8" w:rsidRPr="00032730" w:rsidRDefault="006372E8" w:rsidP="00F24770">
      <w:pPr>
        <w:jc w:val="both"/>
        <w:rPr>
          <w:i/>
          <w:lang w:val="en-US" w:eastAsia="x-none"/>
        </w:rPr>
      </w:pPr>
      <w:r>
        <w:rPr>
          <w:b/>
          <w:i/>
          <w:lang w:val="en-US" w:eastAsia="x-none"/>
        </w:rPr>
        <w:t xml:space="preserve">Proposal 2: </w:t>
      </w:r>
      <w:r w:rsidRPr="00032730">
        <w:rPr>
          <w:i/>
          <w:lang w:val="en-US" w:eastAsia="x-none"/>
        </w:rPr>
        <w:t>For multi-TTI scheduling DCI: a field for the number of scheduled TTIs is introduced; UL-SCH indicator and frequency hopping flag are not included; and single MCS field is common for all PUSCHs.</w:t>
      </w:r>
    </w:p>
    <w:bookmarkEnd w:id="0"/>
    <w:p w14:paraId="142D0827" w14:textId="5236F048" w:rsidR="00FA3599" w:rsidRPr="009B2B5E" w:rsidRDefault="003A55BD" w:rsidP="00FA3599">
      <w:pPr>
        <w:spacing w:after="0"/>
        <w:ind w:right="283"/>
        <w:jc w:val="both"/>
      </w:pPr>
      <w:r w:rsidRPr="00F24770">
        <w:rPr>
          <w:b/>
          <w:lang w:eastAsia="zh-CN"/>
        </w:rPr>
        <w:t>CBG transmission information</w:t>
      </w:r>
      <w:r>
        <w:rPr>
          <w:lang w:eastAsia="zh-CN"/>
        </w:rPr>
        <w:t xml:space="preserve"> </w:t>
      </w:r>
      <w:r w:rsidR="003B1FE1">
        <w:rPr>
          <w:lang w:eastAsia="zh-CN"/>
        </w:rPr>
        <w:t>(CBGTI)</w:t>
      </w:r>
      <w:r>
        <w:rPr>
          <w:lang w:eastAsia="zh-CN"/>
        </w:rPr>
        <w:t xml:space="preserve"> is clearly PUSCH specific information and it can be up to 8 bits, depending on the CBG configuration. Due to the large field size, the operation of </w:t>
      </w:r>
      <w:r w:rsidRPr="00CC08DA">
        <w:rPr>
          <w:lang w:eastAsia="zh-CN"/>
        </w:rPr>
        <w:t xml:space="preserve">CBG transmission with multi-TTI PUSCH scheduling was discussed in RAN1#97. The identified options </w:t>
      </w:r>
      <w:r w:rsidR="00FA3599" w:rsidRPr="00CC08DA">
        <w:rPr>
          <w:lang w:eastAsia="zh-CN"/>
        </w:rPr>
        <w:t>fo</w:t>
      </w:r>
      <w:r w:rsidR="00FA3599" w:rsidRPr="00E00B73">
        <w:rPr>
          <w:lang w:eastAsia="zh-CN"/>
        </w:rPr>
        <w:t xml:space="preserve">r </w:t>
      </w:r>
      <w:r w:rsidR="00FA3599" w:rsidRPr="009B2B5E">
        <w:t>signalling the CBGTI field in the DCI include:</w:t>
      </w:r>
    </w:p>
    <w:p w14:paraId="1E9E8E2C" w14:textId="77777777" w:rsidR="00FA3599" w:rsidRPr="009B2B5E" w:rsidRDefault="00FA3599" w:rsidP="00FA3599">
      <w:pPr>
        <w:numPr>
          <w:ilvl w:val="0"/>
          <w:numId w:val="81"/>
        </w:numPr>
        <w:spacing w:after="0"/>
        <w:ind w:right="283"/>
        <w:jc w:val="both"/>
        <w:rPr>
          <w:lang w:val="fi-FI"/>
        </w:rPr>
      </w:pPr>
      <w:r w:rsidRPr="009B2B5E">
        <w:t xml:space="preserve">Option 1: per re-transmitted PUSCH </w:t>
      </w:r>
    </w:p>
    <w:p w14:paraId="43C0E4D5" w14:textId="77777777" w:rsidR="00FA3599" w:rsidRPr="009B2B5E" w:rsidRDefault="00FA3599" w:rsidP="00FA3599">
      <w:pPr>
        <w:numPr>
          <w:ilvl w:val="1"/>
          <w:numId w:val="81"/>
        </w:numPr>
        <w:spacing w:after="0"/>
        <w:ind w:right="283"/>
        <w:jc w:val="both"/>
      </w:pPr>
      <w:r w:rsidRPr="009B2B5E">
        <w:t>FFS: limitations on number of re-transmitted PUSCH for which CBGTI field is signalled</w:t>
      </w:r>
    </w:p>
    <w:p w14:paraId="1234F437" w14:textId="08B5BFF7" w:rsidR="000D6CBD" w:rsidRPr="009B2B5E" w:rsidRDefault="00255578" w:rsidP="009B2B5E">
      <w:pPr>
        <w:pStyle w:val="ListParagraph"/>
        <w:numPr>
          <w:ilvl w:val="1"/>
          <w:numId w:val="81"/>
        </w:numPr>
        <w:rPr>
          <w:lang w:val="en-US"/>
        </w:rPr>
      </w:pPr>
      <w:r w:rsidRPr="009B2B5E">
        <w:rPr>
          <w:sz w:val="20"/>
          <w:szCs w:val="20"/>
          <w:lang w:val="en-GB" w:eastAsia="en-US"/>
        </w:rPr>
        <w:t>In this option the reserved bits are efficiently used for retransmissions.</w:t>
      </w:r>
    </w:p>
    <w:p w14:paraId="5A1797B8" w14:textId="77777777" w:rsidR="00FA3599" w:rsidRPr="009B2B5E" w:rsidRDefault="00FA3599" w:rsidP="00FA3599">
      <w:pPr>
        <w:numPr>
          <w:ilvl w:val="0"/>
          <w:numId w:val="81"/>
        </w:numPr>
        <w:spacing w:after="0"/>
        <w:ind w:right="283"/>
        <w:jc w:val="both"/>
        <w:rPr>
          <w:lang w:val="fi-FI"/>
        </w:rPr>
      </w:pPr>
      <w:r w:rsidRPr="009B2B5E">
        <w:t>Option 2: per PUSCH</w:t>
      </w:r>
    </w:p>
    <w:p w14:paraId="267BC371" w14:textId="6DBD0D57" w:rsidR="00255578" w:rsidRPr="009B2B5E" w:rsidRDefault="00255578" w:rsidP="009B2B5E">
      <w:pPr>
        <w:pStyle w:val="B1"/>
        <w:numPr>
          <w:ilvl w:val="1"/>
          <w:numId w:val="81"/>
        </w:numPr>
        <w:spacing w:after="60"/>
        <w:ind w:left="1434" w:hanging="357"/>
        <w:jc w:val="both"/>
        <w:rPr>
          <w:lang w:eastAsia="zh-CN"/>
        </w:rPr>
      </w:pPr>
      <w:r w:rsidRPr="00CC08DA">
        <w:rPr>
          <w:lang w:eastAsia="zh-CN"/>
        </w:rPr>
        <w:t>This can easily lead to too large DCI overhead, while the bits reserved for CBGTI are used only for a fraction of time for re</w:t>
      </w:r>
      <w:r w:rsidRPr="00E00B73">
        <w:rPr>
          <w:lang w:eastAsia="zh-CN"/>
        </w:rPr>
        <w:t>transmissions.</w:t>
      </w:r>
    </w:p>
    <w:p w14:paraId="56244D9A" w14:textId="77777777" w:rsidR="00FA3599" w:rsidRPr="009B2B5E" w:rsidRDefault="00FA3599" w:rsidP="00FA3599">
      <w:pPr>
        <w:numPr>
          <w:ilvl w:val="0"/>
          <w:numId w:val="81"/>
        </w:numPr>
        <w:spacing w:after="0"/>
        <w:ind w:right="283"/>
        <w:jc w:val="both"/>
      </w:pPr>
      <w:r w:rsidRPr="009B2B5E">
        <w:t>Option 3: only for a fixed number of PUSCHs</w:t>
      </w:r>
    </w:p>
    <w:p w14:paraId="0B6517B1" w14:textId="7178056A" w:rsidR="003A55BD" w:rsidRDefault="00255578" w:rsidP="009B2B5E">
      <w:pPr>
        <w:numPr>
          <w:ilvl w:val="1"/>
          <w:numId w:val="81"/>
        </w:numPr>
        <w:spacing w:after="120"/>
        <w:ind w:left="1434" w:right="284" w:hanging="357"/>
        <w:jc w:val="both"/>
        <w:rPr>
          <w:lang w:eastAsia="zh-CN"/>
        </w:rPr>
      </w:pPr>
      <w:r w:rsidRPr="00CC08DA">
        <w:rPr>
          <w:lang w:eastAsia="zh-CN"/>
        </w:rPr>
        <w:t xml:space="preserve">This provides manageable DCI overhead, but also in this option the bits reserved for CBGTI are </w:t>
      </w:r>
      <w:r w:rsidRPr="00E00B73">
        <w:rPr>
          <w:lang w:eastAsia="zh-CN"/>
        </w:rPr>
        <w:t>partially “wasted” for initials transmissions. Further, the operation of CBG-based retransmission can be degraded, as CGBTI is provided only for a fraction of retransmissions.</w:t>
      </w:r>
    </w:p>
    <w:p w14:paraId="2D6A57BA" w14:textId="467E00C4" w:rsidR="00EB2012" w:rsidRPr="00CA518F" w:rsidRDefault="00EB2012" w:rsidP="00F24770">
      <w:pPr>
        <w:pStyle w:val="B1"/>
        <w:spacing w:after="120"/>
        <w:ind w:left="0" w:firstLine="0"/>
        <w:jc w:val="both"/>
        <w:rPr>
          <w:lang w:eastAsia="zh-CN"/>
        </w:rPr>
      </w:pPr>
      <w:r>
        <w:rPr>
          <w:lang w:eastAsia="zh-CN"/>
        </w:rPr>
        <w:t xml:space="preserve">Multi-TTI DCI format will be configured to support scheduling for a certain </w:t>
      </w:r>
      <w:r w:rsidR="009303D6">
        <w:rPr>
          <w:lang w:eastAsia="zh-CN"/>
        </w:rPr>
        <w:t xml:space="preserve">maximum </w:t>
      </w:r>
      <w:r>
        <w:rPr>
          <w:lang w:eastAsia="zh-CN"/>
        </w:rPr>
        <w:t xml:space="preserve">number of PUSCHs. However, the number of PUSCHs actually scheduled with the multi-TTI DCI is frequently less than the </w:t>
      </w:r>
      <w:r w:rsidR="009303D6">
        <w:rPr>
          <w:lang w:eastAsia="zh-CN"/>
        </w:rPr>
        <w:t xml:space="preserve">maximum </w:t>
      </w:r>
      <w:r>
        <w:rPr>
          <w:lang w:eastAsia="zh-CN"/>
        </w:rPr>
        <w:t xml:space="preserve">number of PUSCHs supported by the DCI configuration. Correspondingly, a number of PUSCH specific DCI fields like NDI and RV are left unused. These unused fields </w:t>
      </w:r>
      <w:r w:rsidRPr="004732FD">
        <w:rPr>
          <w:color w:val="000000" w:themeColor="text1"/>
          <w:lang w:eastAsia="zh-CN"/>
        </w:rPr>
        <w:t>should be used to convey CBGTI</w:t>
      </w:r>
      <w:r w:rsidR="00D94636">
        <w:rPr>
          <w:color w:val="000000" w:themeColor="text1"/>
          <w:lang w:eastAsia="zh-CN"/>
        </w:rPr>
        <w:t>, in addition to a specific field reserved for CBGTI</w:t>
      </w:r>
      <w:r w:rsidRPr="004732FD">
        <w:rPr>
          <w:color w:val="000000" w:themeColor="text1"/>
          <w:lang w:eastAsia="zh-CN"/>
        </w:rPr>
        <w:t>. Hence, the number of re-transmitted PUSCHs for which CBGTI is provided would increase when multi-TTI DCI is used to schedule less than</w:t>
      </w:r>
      <w:r w:rsidR="00261CA1">
        <w:rPr>
          <w:color w:val="000000" w:themeColor="text1"/>
          <w:lang w:eastAsia="zh-CN"/>
        </w:rPr>
        <w:t xml:space="preserve"> t</w:t>
      </w:r>
      <w:r w:rsidR="00702535">
        <w:rPr>
          <w:color w:val="000000" w:themeColor="text1"/>
          <w:lang w:eastAsia="zh-CN"/>
        </w:rPr>
        <w:t>he</w:t>
      </w:r>
      <w:r w:rsidRPr="004732FD">
        <w:rPr>
          <w:color w:val="000000" w:themeColor="text1"/>
          <w:lang w:eastAsia="zh-CN"/>
        </w:rPr>
        <w:t xml:space="preserve"> maximum number of PUSCHs. This way the size of DCI field reserved </w:t>
      </w:r>
      <w:r w:rsidR="00785341">
        <w:rPr>
          <w:color w:val="000000" w:themeColor="text1"/>
          <w:lang w:eastAsia="zh-CN"/>
        </w:rPr>
        <w:t>explicitly</w:t>
      </w:r>
      <w:r w:rsidRPr="004732FD">
        <w:rPr>
          <w:color w:val="000000" w:themeColor="text1"/>
          <w:lang w:eastAsia="zh-CN"/>
        </w:rPr>
        <w:t xml:space="preserve"> for CBGTI would remain reasonable while achieving sufficiently flexible scheduling of CBG-based retransmissions. </w:t>
      </w:r>
      <w:r w:rsidR="001204CD">
        <w:t>L</w:t>
      </w:r>
      <w:r w:rsidR="001204CD" w:rsidRPr="00873AFC">
        <w:t>imitation on number of re-transmitted PUSCH for which CBGTI field is signalled</w:t>
      </w:r>
      <w:r w:rsidR="001204CD" w:rsidRPr="00873AFC">
        <w:rPr>
          <w:lang w:eastAsia="zh-CN"/>
        </w:rPr>
        <w:t xml:space="preserve"> </w:t>
      </w:r>
      <w:r w:rsidR="001204CD">
        <w:rPr>
          <w:lang w:eastAsia="zh-CN"/>
        </w:rPr>
        <w:t xml:space="preserve">could be simply based on the total number of bits available for CBGTI (including the </w:t>
      </w:r>
      <w:r w:rsidR="00926603">
        <w:rPr>
          <w:lang w:eastAsia="zh-CN"/>
        </w:rPr>
        <w:t>specific CBGTI field and unused NDI and RV bits).</w:t>
      </w:r>
    </w:p>
    <w:p w14:paraId="2C073A9C" w14:textId="666E43AC" w:rsidR="00EB2012" w:rsidRDefault="00EB2012" w:rsidP="00F24770">
      <w:pPr>
        <w:jc w:val="both"/>
        <w:rPr>
          <w:iCs/>
          <w:color w:val="000000" w:themeColor="text1"/>
          <w:szCs w:val="24"/>
          <w:lang w:val="en-US"/>
        </w:rPr>
      </w:pPr>
      <w:r w:rsidRPr="004732FD">
        <w:rPr>
          <w:color w:val="000000" w:themeColor="text1"/>
          <w:lang w:eastAsia="zh-CN"/>
        </w:rPr>
        <w:t xml:space="preserve">For example, let’s assume that </w:t>
      </w:r>
      <w:r w:rsidR="00D962D1">
        <w:rPr>
          <w:color w:val="000000" w:themeColor="text1"/>
          <w:lang w:eastAsia="zh-CN"/>
        </w:rPr>
        <w:t>UE is configured with 4</w:t>
      </w:r>
      <w:r w:rsidR="0066252F">
        <w:rPr>
          <w:color w:val="000000" w:themeColor="text1"/>
          <w:lang w:eastAsia="zh-CN"/>
        </w:rPr>
        <w:t xml:space="preserve">-bit CBGTI and </w:t>
      </w:r>
      <w:r w:rsidRPr="004732FD">
        <w:rPr>
          <w:color w:val="000000" w:themeColor="text1"/>
          <w:lang w:eastAsia="zh-CN"/>
        </w:rPr>
        <w:t>just single CBGTI field is configured to the multi-TTI DCI</w:t>
      </w:r>
      <w:r w:rsidR="00192DAA">
        <w:rPr>
          <w:color w:val="000000" w:themeColor="text1"/>
          <w:lang w:eastAsia="zh-CN"/>
        </w:rPr>
        <w:t xml:space="preserve">. </w:t>
      </w:r>
      <w:r w:rsidR="001B406E">
        <w:rPr>
          <w:color w:val="000000" w:themeColor="text1"/>
          <w:lang w:eastAsia="zh-CN"/>
        </w:rPr>
        <w:t xml:space="preserve">In Table </w:t>
      </w:r>
      <w:r w:rsidR="00EB40C8">
        <w:rPr>
          <w:color w:val="000000" w:themeColor="text1"/>
          <w:lang w:eastAsia="zh-CN"/>
        </w:rPr>
        <w:t xml:space="preserve">1, we show the number of DCI bits available for </w:t>
      </w:r>
      <w:r w:rsidR="002F71CF">
        <w:rPr>
          <w:color w:val="000000" w:themeColor="text1"/>
          <w:lang w:eastAsia="zh-CN"/>
        </w:rPr>
        <w:t xml:space="preserve">CBGTI when </w:t>
      </w:r>
      <w:r w:rsidR="009316AF">
        <w:rPr>
          <w:color w:val="000000" w:themeColor="text1"/>
          <w:lang w:eastAsia="zh-CN"/>
        </w:rPr>
        <w:t xml:space="preserve">unused NDI and RV fields are also used. In </w:t>
      </w:r>
      <w:r w:rsidR="000E4967">
        <w:rPr>
          <w:color w:val="000000" w:themeColor="text1"/>
          <w:lang w:eastAsia="zh-CN"/>
        </w:rPr>
        <w:t xml:space="preserve">Table 1, </w:t>
      </w:r>
      <w:r w:rsidR="00BE2EFE">
        <w:rPr>
          <w:color w:val="000000" w:themeColor="text1"/>
          <w:lang w:eastAsia="zh-CN"/>
        </w:rPr>
        <w:t xml:space="preserve">the multi-TTI DCI is configured to support PUSCH scheduling up to 4 and 8 </w:t>
      </w:r>
      <w:r w:rsidR="001B75CD">
        <w:rPr>
          <w:color w:val="000000" w:themeColor="text1"/>
          <w:lang w:eastAsia="zh-CN"/>
        </w:rPr>
        <w:t xml:space="preserve">TTIs. </w:t>
      </w:r>
      <w:r w:rsidR="007F26B6">
        <w:rPr>
          <w:color w:val="000000" w:themeColor="text1"/>
          <w:lang w:eastAsia="zh-CN"/>
        </w:rPr>
        <w:t xml:space="preserve">On the examples shown on the table, 2, 4 or 6 TTIs are actually scheduled for UE. </w:t>
      </w:r>
      <w:r w:rsidR="007A4853">
        <w:rPr>
          <w:color w:val="000000" w:themeColor="text1"/>
          <w:lang w:eastAsia="zh-CN"/>
        </w:rPr>
        <w:t xml:space="preserve">In several examples, </w:t>
      </w:r>
      <w:r w:rsidR="004957EF">
        <w:rPr>
          <w:color w:val="000000" w:themeColor="text1"/>
          <w:lang w:eastAsia="zh-CN"/>
        </w:rPr>
        <w:t xml:space="preserve">CBGTI can be provided for all </w:t>
      </w:r>
      <w:r w:rsidR="004957EF">
        <w:rPr>
          <w:color w:val="000000" w:themeColor="text1"/>
          <w:lang w:eastAsia="zh-CN"/>
        </w:rPr>
        <w:lastRenderedPageBreak/>
        <w:t xml:space="preserve">scheduled PUSCHs. </w:t>
      </w:r>
      <w:r w:rsidR="000D5273">
        <w:rPr>
          <w:color w:val="000000" w:themeColor="text1"/>
          <w:lang w:eastAsia="zh-CN"/>
        </w:rPr>
        <w:t xml:space="preserve">In the case where </w:t>
      </w:r>
      <w:r w:rsidR="004957EF">
        <w:rPr>
          <w:color w:val="000000" w:themeColor="text1"/>
          <w:lang w:eastAsia="zh-CN"/>
        </w:rPr>
        <w:t xml:space="preserve">the number of scheduled PUSCHs </w:t>
      </w:r>
      <w:r w:rsidR="000D5273">
        <w:rPr>
          <w:color w:val="000000" w:themeColor="text1"/>
          <w:lang w:eastAsia="zh-CN"/>
        </w:rPr>
        <w:t xml:space="preserve">is equal to </w:t>
      </w:r>
      <w:r w:rsidR="004E460F">
        <w:rPr>
          <w:color w:val="000000" w:themeColor="text1"/>
          <w:lang w:eastAsia="zh-CN"/>
        </w:rPr>
        <w:t xml:space="preserve">the maximum number of PUSCHs supported by the multi-TTI DCI configuration, </w:t>
      </w:r>
      <w:r w:rsidR="004F7DB5">
        <w:rPr>
          <w:color w:val="000000" w:themeColor="text1"/>
          <w:lang w:eastAsia="zh-CN"/>
        </w:rPr>
        <w:t>only the CBGTI field is available for CBGTI indication.</w:t>
      </w:r>
      <w:r w:rsidR="005B222F">
        <w:rPr>
          <w:color w:val="000000" w:themeColor="text1"/>
          <w:lang w:eastAsia="zh-CN"/>
        </w:rPr>
        <w:t xml:space="preserve"> From the examples in Table 1,</w:t>
      </w:r>
      <w:r w:rsidR="004F7DB5">
        <w:rPr>
          <w:color w:val="000000" w:themeColor="text1"/>
          <w:lang w:eastAsia="zh-CN"/>
        </w:rPr>
        <w:t xml:space="preserve"> </w:t>
      </w:r>
      <w:r w:rsidR="005B222F">
        <w:rPr>
          <w:color w:val="000000" w:themeColor="text1"/>
          <w:lang w:eastAsia="zh-CN"/>
        </w:rPr>
        <w:t>i</w:t>
      </w:r>
      <w:r w:rsidRPr="004732FD">
        <w:rPr>
          <w:iCs/>
          <w:color w:val="000000" w:themeColor="text1"/>
          <w:szCs w:val="24"/>
          <w:lang w:val="en-US"/>
        </w:rPr>
        <w:t xml:space="preserve">t </w:t>
      </w:r>
      <w:r w:rsidR="00A125A9">
        <w:rPr>
          <w:iCs/>
          <w:color w:val="000000" w:themeColor="text1"/>
          <w:szCs w:val="24"/>
          <w:lang w:val="en-US"/>
        </w:rPr>
        <w:t>is</w:t>
      </w:r>
      <w:r w:rsidRPr="004732FD">
        <w:rPr>
          <w:iCs/>
          <w:color w:val="000000" w:themeColor="text1"/>
          <w:szCs w:val="24"/>
          <w:lang w:val="en-US"/>
        </w:rPr>
        <w:t xml:space="preserve"> seen that </w:t>
      </w:r>
      <w:r>
        <w:rPr>
          <w:iCs/>
          <w:color w:val="000000" w:themeColor="text1"/>
          <w:szCs w:val="24"/>
          <w:lang w:val="en-US"/>
        </w:rPr>
        <w:t xml:space="preserve">the </w:t>
      </w:r>
      <w:r w:rsidRPr="004732FD">
        <w:rPr>
          <w:iCs/>
          <w:color w:val="000000" w:themeColor="text1"/>
          <w:szCs w:val="24"/>
          <w:lang w:val="en-US"/>
        </w:rPr>
        <w:t xml:space="preserve">use of unused NDI and RV fields for CBGTI can significantly </w:t>
      </w:r>
      <w:r>
        <w:rPr>
          <w:iCs/>
          <w:color w:val="000000" w:themeColor="text1"/>
          <w:szCs w:val="24"/>
          <w:lang w:val="en-US"/>
        </w:rPr>
        <w:t>increase the number of PUSCH for which CBGTI can be provided</w:t>
      </w:r>
      <w:r w:rsidR="005606D3">
        <w:rPr>
          <w:iCs/>
          <w:color w:val="000000" w:themeColor="text1"/>
          <w:szCs w:val="24"/>
          <w:lang w:val="en-US"/>
        </w:rPr>
        <w:t>. This improves the operation of CBG-based retransmissions</w:t>
      </w:r>
      <w:r>
        <w:rPr>
          <w:iCs/>
          <w:color w:val="000000" w:themeColor="text1"/>
          <w:szCs w:val="24"/>
          <w:lang w:val="en-US"/>
        </w:rPr>
        <w:t xml:space="preserve"> while </w:t>
      </w:r>
      <w:r w:rsidRPr="004732FD">
        <w:rPr>
          <w:iCs/>
          <w:color w:val="000000" w:themeColor="text1"/>
          <w:szCs w:val="24"/>
          <w:lang w:val="en-US"/>
        </w:rPr>
        <w:t xml:space="preserve">keeping the CBGTI overhead acceptable. </w:t>
      </w:r>
    </w:p>
    <w:p w14:paraId="63A6331E" w14:textId="084997A6" w:rsidR="00EB2012" w:rsidRPr="0096647B" w:rsidRDefault="00EB2012" w:rsidP="00F24770">
      <w:pPr>
        <w:pStyle w:val="Caption"/>
        <w:jc w:val="center"/>
        <w:rPr>
          <w:iCs/>
          <w:color w:val="000000" w:themeColor="text1"/>
          <w:szCs w:val="24"/>
          <w:lang w:val="en-US"/>
        </w:rPr>
      </w:pPr>
      <w:r>
        <w:t xml:space="preserve">Table </w:t>
      </w:r>
      <w:r>
        <w:fldChar w:fldCharType="begin"/>
      </w:r>
      <w:r>
        <w:instrText xml:space="preserve"> SEQ Table \* ARABIC </w:instrText>
      </w:r>
      <w:r>
        <w:fldChar w:fldCharType="separate"/>
      </w:r>
      <w:r>
        <w:rPr>
          <w:noProof/>
        </w:rPr>
        <w:t>1</w:t>
      </w:r>
      <w:r>
        <w:fldChar w:fldCharType="end"/>
      </w:r>
      <w:r w:rsidR="00703D23">
        <w:t xml:space="preserve">. Examples on the number of DCI bits available for CBGTI when </w:t>
      </w:r>
      <w:r w:rsidR="00047A5F">
        <w:t>unused NDI and RV bits are utilized.</w:t>
      </w:r>
    </w:p>
    <w:tbl>
      <w:tblPr>
        <w:tblStyle w:val="TableGrid"/>
        <w:tblW w:w="0" w:type="auto"/>
        <w:tblInd w:w="284" w:type="dxa"/>
        <w:tblLook w:val="04A0" w:firstRow="1" w:lastRow="0" w:firstColumn="1" w:lastColumn="0" w:noHBand="0" w:noVBand="1"/>
      </w:tblPr>
      <w:tblGrid>
        <w:gridCol w:w="2121"/>
        <w:gridCol w:w="3612"/>
        <w:gridCol w:w="3612"/>
      </w:tblGrid>
      <w:tr w:rsidR="00EB2012" w14:paraId="2D12CADC" w14:textId="77777777" w:rsidTr="0094756B">
        <w:tc>
          <w:tcPr>
            <w:tcW w:w="2121" w:type="dxa"/>
            <w:vMerge w:val="restart"/>
            <w:shd w:val="clear" w:color="auto" w:fill="F2F2F2" w:themeFill="background1" w:themeFillShade="F2"/>
            <w:vAlign w:val="center"/>
          </w:tcPr>
          <w:p w14:paraId="04FC93EC" w14:textId="384129A4" w:rsidR="00EB2012" w:rsidRDefault="00EB2012" w:rsidP="0094756B">
            <w:pPr>
              <w:pStyle w:val="B1"/>
              <w:spacing w:after="0"/>
              <w:ind w:left="0" w:firstLine="0"/>
              <w:rPr>
                <w:lang w:eastAsia="zh-CN"/>
              </w:rPr>
            </w:pPr>
            <w:r>
              <w:rPr>
                <w:lang w:eastAsia="zh-CN"/>
              </w:rPr>
              <w:t xml:space="preserve">  </w:t>
            </w:r>
            <w:r w:rsidRPr="004732FD">
              <w:rPr>
                <w:b/>
                <w:color w:val="595959" w:themeColor="text1" w:themeTint="A6"/>
                <w:szCs w:val="24"/>
                <w:lang w:val="en-US"/>
              </w:rPr>
              <w:t>Number of scheduled PUSCHs</w:t>
            </w:r>
          </w:p>
        </w:tc>
        <w:tc>
          <w:tcPr>
            <w:tcW w:w="7224" w:type="dxa"/>
            <w:gridSpan w:val="2"/>
            <w:shd w:val="clear" w:color="auto" w:fill="D9D9D9" w:themeFill="background1" w:themeFillShade="D9"/>
            <w:vAlign w:val="center"/>
          </w:tcPr>
          <w:p w14:paraId="68C372AA" w14:textId="77777777" w:rsidR="00EB2012" w:rsidRDefault="00EB2012" w:rsidP="0094756B">
            <w:pPr>
              <w:pStyle w:val="B1"/>
              <w:spacing w:after="0"/>
              <w:ind w:left="0" w:firstLine="0"/>
              <w:rPr>
                <w:lang w:eastAsia="zh-CN"/>
              </w:rPr>
            </w:pPr>
            <w:r w:rsidRPr="00604C19">
              <w:rPr>
                <w:b/>
                <w:bCs/>
                <w:color w:val="595959" w:themeColor="text1" w:themeTint="A6"/>
                <w:szCs w:val="24"/>
                <w:lang w:val="en-US"/>
              </w:rPr>
              <w:t>Max number of PUSCHs</w:t>
            </w:r>
            <w:r>
              <w:rPr>
                <w:b/>
                <w:bCs/>
                <w:color w:val="595959" w:themeColor="text1" w:themeTint="A6"/>
                <w:szCs w:val="24"/>
                <w:lang w:val="en-US"/>
              </w:rPr>
              <w:t xml:space="preserve"> schedulable with the configured multi-TTI DCI</w:t>
            </w:r>
          </w:p>
        </w:tc>
      </w:tr>
      <w:tr w:rsidR="00EB2012" w14:paraId="63BE8FEB" w14:textId="77777777" w:rsidTr="0094756B">
        <w:tc>
          <w:tcPr>
            <w:tcW w:w="2121" w:type="dxa"/>
            <w:vMerge/>
            <w:shd w:val="clear" w:color="auto" w:fill="F2F2F2" w:themeFill="background1" w:themeFillShade="F2"/>
            <w:vAlign w:val="center"/>
          </w:tcPr>
          <w:p w14:paraId="44FD315D" w14:textId="77777777" w:rsidR="00EB2012" w:rsidRDefault="00EB2012" w:rsidP="0094756B">
            <w:pPr>
              <w:pStyle w:val="B1"/>
              <w:spacing w:after="0"/>
              <w:ind w:left="0" w:firstLine="0"/>
              <w:rPr>
                <w:lang w:eastAsia="zh-CN"/>
              </w:rPr>
            </w:pPr>
          </w:p>
        </w:tc>
        <w:tc>
          <w:tcPr>
            <w:tcW w:w="3612" w:type="dxa"/>
            <w:shd w:val="clear" w:color="auto" w:fill="D9D9D9" w:themeFill="background1" w:themeFillShade="D9"/>
            <w:vAlign w:val="center"/>
          </w:tcPr>
          <w:p w14:paraId="405B95A7" w14:textId="77777777" w:rsidR="00EB2012" w:rsidRDefault="00EB2012" w:rsidP="0094756B">
            <w:pPr>
              <w:pStyle w:val="B1"/>
              <w:spacing w:after="0"/>
              <w:ind w:left="0" w:firstLine="0"/>
              <w:jc w:val="center"/>
              <w:rPr>
                <w:lang w:eastAsia="zh-CN"/>
              </w:rPr>
            </w:pPr>
            <w:r>
              <w:rPr>
                <w:lang w:eastAsia="zh-CN"/>
              </w:rPr>
              <w:t>4</w:t>
            </w:r>
          </w:p>
        </w:tc>
        <w:tc>
          <w:tcPr>
            <w:tcW w:w="3612" w:type="dxa"/>
            <w:shd w:val="clear" w:color="auto" w:fill="D9D9D9" w:themeFill="background1" w:themeFillShade="D9"/>
            <w:vAlign w:val="center"/>
          </w:tcPr>
          <w:p w14:paraId="1488EB7B" w14:textId="77777777" w:rsidR="00EB2012" w:rsidRDefault="00EB2012" w:rsidP="0094756B">
            <w:pPr>
              <w:pStyle w:val="B1"/>
              <w:spacing w:after="0"/>
              <w:ind w:left="0" w:firstLine="0"/>
              <w:jc w:val="center"/>
              <w:rPr>
                <w:lang w:eastAsia="zh-CN"/>
              </w:rPr>
            </w:pPr>
            <w:r>
              <w:rPr>
                <w:lang w:eastAsia="zh-CN"/>
              </w:rPr>
              <w:t>8</w:t>
            </w:r>
          </w:p>
        </w:tc>
      </w:tr>
      <w:tr w:rsidR="00EB2012" w14:paraId="62552577" w14:textId="77777777" w:rsidTr="0094756B">
        <w:tc>
          <w:tcPr>
            <w:tcW w:w="2121" w:type="dxa"/>
            <w:shd w:val="clear" w:color="auto" w:fill="F2F2F2" w:themeFill="background1" w:themeFillShade="F2"/>
            <w:vAlign w:val="center"/>
          </w:tcPr>
          <w:p w14:paraId="20A41A17" w14:textId="77777777" w:rsidR="00EB2012" w:rsidRDefault="00EB2012" w:rsidP="0094756B">
            <w:pPr>
              <w:pStyle w:val="B1"/>
              <w:spacing w:after="0"/>
              <w:ind w:left="0" w:firstLine="0"/>
              <w:jc w:val="center"/>
              <w:rPr>
                <w:lang w:eastAsia="zh-CN"/>
              </w:rPr>
            </w:pPr>
            <w:r>
              <w:rPr>
                <w:lang w:eastAsia="zh-CN"/>
              </w:rPr>
              <w:t>2</w:t>
            </w:r>
          </w:p>
        </w:tc>
        <w:tc>
          <w:tcPr>
            <w:tcW w:w="3612" w:type="dxa"/>
            <w:vAlign w:val="center"/>
          </w:tcPr>
          <w:p w14:paraId="5289B786" w14:textId="77777777" w:rsidR="00EB2012" w:rsidRDefault="00EB2012" w:rsidP="0094756B">
            <w:pPr>
              <w:pStyle w:val="B1"/>
              <w:spacing w:after="0"/>
              <w:ind w:left="0" w:firstLine="0"/>
              <w:rPr>
                <w:lang w:eastAsia="zh-CN"/>
              </w:rPr>
            </w:pPr>
            <w:r>
              <w:rPr>
                <w:lang w:eastAsia="zh-CN"/>
              </w:rPr>
              <w:t>CBGTI field:            4 bits</w:t>
            </w:r>
          </w:p>
          <w:p w14:paraId="0852815A" w14:textId="77777777" w:rsidR="00EB2012" w:rsidRDefault="00EB2012" w:rsidP="0094756B">
            <w:pPr>
              <w:pStyle w:val="B1"/>
              <w:spacing w:after="0"/>
              <w:ind w:left="0" w:firstLine="0"/>
              <w:rPr>
                <w:lang w:eastAsia="zh-CN"/>
              </w:rPr>
            </w:pPr>
            <w:r>
              <w:rPr>
                <w:lang w:eastAsia="zh-CN"/>
              </w:rPr>
              <w:t>Unused NDI fields:       2 bits</w:t>
            </w:r>
          </w:p>
          <w:p w14:paraId="6038FBDC" w14:textId="77777777" w:rsidR="00EB2012" w:rsidRDefault="00EB2012" w:rsidP="0094756B">
            <w:pPr>
              <w:pStyle w:val="B1"/>
              <w:spacing w:after="0"/>
              <w:ind w:left="0" w:firstLine="0"/>
              <w:rPr>
                <w:u w:val="single"/>
                <w:lang w:eastAsia="zh-CN"/>
              </w:rPr>
            </w:pPr>
            <w:r w:rsidRPr="0096756D">
              <w:rPr>
                <w:u w:val="single"/>
                <w:lang w:eastAsia="zh-CN"/>
              </w:rPr>
              <w:t>Unused RV fields:        4 bits</w:t>
            </w:r>
          </w:p>
          <w:p w14:paraId="05232089" w14:textId="77777777" w:rsidR="00EB2012" w:rsidRDefault="00EB2012" w:rsidP="0094756B">
            <w:pPr>
              <w:pStyle w:val="B1"/>
              <w:spacing w:after="0"/>
              <w:ind w:left="0" w:firstLine="0"/>
              <w:rPr>
                <w:lang w:eastAsia="zh-CN"/>
              </w:rPr>
            </w:pPr>
            <w:r>
              <w:rPr>
                <w:lang w:eastAsia="zh-CN"/>
              </w:rPr>
              <w:t>Bits available for CBGTI: 10 bits</w:t>
            </w:r>
          </w:p>
          <w:p w14:paraId="2FA3D3AE" w14:textId="77777777" w:rsidR="00EB2012" w:rsidRDefault="00EB2012" w:rsidP="0094756B">
            <w:pPr>
              <w:pStyle w:val="B1"/>
              <w:spacing w:after="0"/>
              <w:ind w:left="0" w:firstLine="0"/>
              <w:rPr>
                <w:lang w:eastAsia="zh-CN"/>
              </w:rPr>
            </w:pPr>
          </w:p>
          <w:p w14:paraId="3AFC7E9F" w14:textId="77777777" w:rsidR="00EB2012" w:rsidRPr="0096756D" w:rsidRDefault="00EB2012" w:rsidP="0094756B">
            <w:pPr>
              <w:pStyle w:val="B1"/>
              <w:spacing w:after="0"/>
              <w:ind w:left="0" w:firstLine="0"/>
              <w:rPr>
                <w:lang w:eastAsia="zh-CN"/>
              </w:rPr>
            </w:pPr>
            <w:r w:rsidRPr="0096756D">
              <w:rPr>
                <w:lang w:eastAsia="zh-CN"/>
              </w:rPr>
              <w:t xml:space="preserve">CBGTI can be provided for </w:t>
            </w:r>
            <w:r w:rsidRPr="003410B5">
              <w:rPr>
                <w:b/>
                <w:lang w:eastAsia="zh-CN"/>
              </w:rPr>
              <w:t>all scheduled</w:t>
            </w:r>
            <w:r w:rsidRPr="0096756D">
              <w:rPr>
                <w:b/>
                <w:lang w:eastAsia="zh-CN"/>
              </w:rPr>
              <w:t xml:space="preserve"> PUSCHs</w:t>
            </w:r>
          </w:p>
        </w:tc>
        <w:tc>
          <w:tcPr>
            <w:tcW w:w="3612" w:type="dxa"/>
            <w:vAlign w:val="center"/>
          </w:tcPr>
          <w:p w14:paraId="03926D63" w14:textId="77777777" w:rsidR="00EB2012" w:rsidRDefault="00EB2012" w:rsidP="0094756B">
            <w:pPr>
              <w:pStyle w:val="B1"/>
              <w:spacing w:after="0"/>
              <w:ind w:left="0" w:firstLine="0"/>
              <w:rPr>
                <w:lang w:eastAsia="zh-CN"/>
              </w:rPr>
            </w:pPr>
            <w:r>
              <w:rPr>
                <w:lang w:eastAsia="zh-CN"/>
              </w:rPr>
              <w:t>CBGTI field:            4 bits</w:t>
            </w:r>
          </w:p>
          <w:p w14:paraId="237B175A" w14:textId="77777777" w:rsidR="00EB2012" w:rsidRDefault="00EB2012" w:rsidP="0094756B">
            <w:pPr>
              <w:pStyle w:val="B1"/>
              <w:spacing w:after="0"/>
              <w:ind w:left="0" w:firstLine="0"/>
              <w:rPr>
                <w:lang w:eastAsia="zh-CN"/>
              </w:rPr>
            </w:pPr>
            <w:r>
              <w:rPr>
                <w:lang w:eastAsia="zh-CN"/>
              </w:rPr>
              <w:t>Unused NDI fields:       6 bits</w:t>
            </w:r>
          </w:p>
          <w:p w14:paraId="443BADDD" w14:textId="77777777" w:rsidR="00EB2012" w:rsidRDefault="00EB2012" w:rsidP="0094756B">
            <w:pPr>
              <w:pStyle w:val="B1"/>
              <w:spacing w:after="0"/>
              <w:ind w:left="0" w:firstLine="0"/>
              <w:rPr>
                <w:u w:val="single"/>
                <w:lang w:eastAsia="zh-CN"/>
              </w:rPr>
            </w:pPr>
            <w:r w:rsidRPr="0096756D">
              <w:rPr>
                <w:u w:val="single"/>
                <w:lang w:eastAsia="zh-CN"/>
              </w:rPr>
              <w:t xml:space="preserve">Unused RV fields:       </w:t>
            </w:r>
            <w:r>
              <w:rPr>
                <w:u w:val="single"/>
                <w:lang w:eastAsia="zh-CN"/>
              </w:rPr>
              <w:t>12</w:t>
            </w:r>
            <w:r w:rsidRPr="0096756D">
              <w:rPr>
                <w:u w:val="single"/>
                <w:lang w:eastAsia="zh-CN"/>
              </w:rPr>
              <w:t xml:space="preserve"> bits</w:t>
            </w:r>
          </w:p>
          <w:p w14:paraId="4089CCC7" w14:textId="77777777" w:rsidR="00EB2012" w:rsidRDefault="00EB2012" w:rsidP="0094756B">
            <w:pPr>
              <w:pStyle w:val="B1"/>
              <w:spacing w:after="0"/>
              <w:ind w:left="0" w:firstLine="0"/>
              <w:rPr>
                <w:lang w:eastAsia="zh-CN"/>
              </w:rPr>
            </w:pPr>
            <w:r>
              <w:rPr>
                <w:lang w:eastAsia="zh-CN"/>
              </w:rPr>
              <w:t>Bits available for CBGTI: 22 bits</w:t>
            </w:r>
          </w:p>
          <w:p w14:paraId="0181D1CD" w14:textId="77777777" w:rsidR="00EB2012" w:rsidRDefault="00EB2012" w:rsidP="0094756B">
            <w:pPr>
              <w:pStyle w:val="B1"/>
              <w:spacing w:after="0"/>
              <w:ind w:left="0" w:firstLine="0"/>
              <w:rPr>
                <w:lang w:eastAsia="zh-CN"/>
              </w:rPr>
            </w:pPr>
          </w:p>
          <w:p w14:paraId="6C5A6157" w14:textId="77777777" w:rsidR="00EB2012" w:rsidRDefault="00EB2012" w:rsidP="0094756B">
            <w:pPr>
              <w:pStyle w:val="B1"/>
              <w:spacing w:after="0"/>
              <w:ind w:left="0" w:firstLine="0"/>
              <w:rPr>
                <w:lang w:eastAsia="zh-CN"/>
              </w:rPr>
            </w:pPr>
            <w:r w:rsidRPr="0096756D">
              <w:rPr>
                <w:lang w:eastAsia="zh-CN"/>
              </w:rPr>
              <w:t xml:space="preserve">CBGTI can be provided for </w:t>
            </w:r>
            <w:r>
              <w:rPr>
                <w:b/>
                <w:lang w:eastAsia="zh-CN"/>
              </w:rPr>
              <w:t>all scheduled</w:t>
            </w:r>
            <w:r w:rsidRPr="0096756D">
              <w:rPr>
                <w:b/>
                <w:lang w:eastAsia="zh-CN"/>
              </w:rPr>
              <w:t xml:space="preserve"> PUSCHs</w:t>
            </w:r>
          </w:p>
        </w:tc>
      </w:tr>
      <w:tr w:rsidR="00EB2012" w14:paraId="648AD103" w14:textId="77777777" w:rsidTr="0094756B">
        <w:tc>
          <w:tcPr>
            <w:tcW w:w="2121" w:type="dxa"/>
            <w:shd w:val="clear" w:color="auto" w:fill="F2F2F2" w:themeFill="background1" w:themeFillShade="F2"/>
            <w:vAlign w:val="center"/>
          </w:tcPr>
          <w:p w14:paraId="778B29F5" w14:textId="77777777" w:rsidR="00EB2012" w:rsidRDefault="00EB2012" w:rsidP="0094756B">
            <w:pPr>
              <w:pStyle w:val="B1"/>
              <w:spacing w:after="0"/>
              <w:ind w:left="0" w:firstLine="0"/>
              <w:jc w:val="center"/>
              <w:rPr>
                <w:lang w:eastAsia="zh-CN"/>
              </w:rPr>
            </w:pPr>
            <w:r>
              <w:rPr>
                <w:lang w:eastAsia="zh-CN"/>
              </w:rPr>
              <w:t>4</w:t>
            </w:r>
          </w:p>
        </w:tc>
        <w:tc>
          <w:tcPr>
            <w:tcW w:w="3612" w:type="dxa"/>
            <w:vAlign w:val="center"/>
          </w:tcPr>
          <w:p w14:paraId="30D59324" w14:textId="77777777" w:rsidR="00EB2012" w:rsidRDefault="00EB2012" w:rsidP="0094756B">
            <w:pPr>
              <w:pStyle w:val="B1"/>
              <w:spacing w:after="0"/>
              <w:ind w:left="0" w:firstLine="0"/>
              <w:rPr>
                <w:lang w:eastAsia="zh-CN"/>
              </w:rPr>
            </w:pPr>
            <w:r>
              <w:rPr>
                <w:lang w:eastAsia="zh-CN"/>
              </w:rPr>
              <w:t>CBGTI field:            4 bits</w:t>
            </w:r>
          </w:p>
          <w:p w14:paraId="0C7A9EBA" w14:textId="77777777" w:rsidR="00EB2012" w:rsidRDefault="00EB2012" w:rsidP="0094756B">
            <w:pPr>
              <w:pStyle w:val="B1"/>
              <w:spacing w:after="0"/>
              <w:ind w:left="0" w:firstLine="0"/>
              <w:rPr>
                <w:lang w:eastAsia="zh-CN"/>
              </w:rPr>
            </w:pPr>
            <w:r>
              <w:rPr>
                <w:lang w:eastAsia="zh-CN"/>
              </w:rPr>
              <w:t>Unused NDI fields:       0 bits</w:t>
            </w:r>
          </w:p>
          <w:p w14:paraId="57280675" w14:textId="77777777" w:rsidR="00EB2012" w:rsidRDefault="00EB2012" w:rsidP="0094756B">
            <w:pPr>
              <w:pStyle w:val="B1"/>
              <w:spacing w:after="0"/>
              <w:ind w:left="0" w:firstLine="0"/>
              <w:rPr>
                <w:u w:val="single"/>
                <w:lang w:eastAsia="zh-CN"/>
              </w:rPr>
            </w:pPr>
            <w:r w:rsidRPr="0096756D">
              <w:rPr>
                <w:u w:val="single"/>
                <w:lang w:eastAsia="zh-CN"/>
              </w:rPr>
              <w:t xml:space="preserve">Unused RV fields:        </w:t>
            </w:r>
            <w:r>
              <w:rPr>
                <w:u w:val="single"/>
                <w:lang w:eastAsia="zh-CN"/>
              </w:rPr>
              <w:t>0</w:t>
            </w:r>
            <w:r w:rsidRPr="0096756D">
              <w:rPr>
                <w:u w:val="single"/>
                <w:lang w:eastAsia="zh-CN"/>
              </w:rPr>
              <w:t xml:space="preserve"> bits</w:t>
            </w:r>
          </w:p>
          <w:p w14:paraId="358C9BE2" w14:textId="77777777" w:rsidR="00EB2012" w:rsidRDefault="00EB2012" w:rsidP="0094756B">
            <w:pPr>
              <w:pStyle w:val="B1"/>
              <w:spacing w:after="0"/>
              <w:ind w:left="0" w:firstLine="0"/>
              <w:rPr>
                <w:lang w:eastAsia="zh-CN"/>
              </w:rPr>
            </w:pPr>
            <w:r>
              <w:rPr>
                <w:lang w:eastAsia="zh-CN"/>
              </w:rPr>
              <w:t>Bits available for CBGTI:  4 bits</w:t>
            </w:r>
          </w:p>
          <w:p w14:paraId="6E44FDB9" w14:textId="77777777" w:rsidR="00EB2012" w:rsidRDefault="00EB2012" w:rsidP="0094756B">
            <w:pPr>
              <w:pStyle w:val="B1"/>
              <w:spacing w:after="0"/>
              <w:ind w:left="0" w:firstLine="0"/>
              <w:rPr>
                <w:lang w:eastAsia="zh-CN"/>
              </w:rPr>
            </w:pPr>
          </w:p>
          <w:p w14:paraId="67C68D21" w14:textId="77777777" w:rsidR="00EB2012" w:rsidRDefault="00EB2012" w:rsidP="0094756B">
            <w:pPr>
              <w:pStyle w:val="B1"/>
              <w:spacing w:after="0"/>
              <w:ind w:left="0" w:firstLine="0"/>
              <w:rPr>
                <w:lang w:eastAsia="zh-CN"/>
              </w:rPr>
            </w:pPr>
            <w:r w:rsidRPr="0096756D">
              <w:rPr>
                <w:lang w:eastAsia="zh-CN"/>
              </w:rPr>
              <w:t>CBGTI can be provided for</w:t>
            </w:r>
            <w:r w:rsidRPr="0096756D">
              <w:rPr>
                <w:b/>
                <w:lang w:eastAsia="zh-CN"/>
              </w:rPr>
              <w:t xml:space="preserve"> </w:t>
            </w:r>
            <w:r>
              <w:rPr>
                <w:b/>
                <w:lang w:eastAsia="zh-CN"/>
              </w:rPr>
              <w:t xml:space="preserve">one </w:t>
            </w:r>
            <w:r w:rsidRPr="0096756D">
              <w:rPr>
                <w:b/>
                <w:lang w:eastAsia="zh-CN"/>
              </w:rPr>
              <w:t>PUSCH</w:t>
            </w:r>
          </w:p>
        </w:tc>
        <w:tc>
          <w:tcPr>
            <w:tcW w:w="3612" w:type="dxa"/>
            <w:vAlign w:val="center"/>
          </w:tcPr>
          <w:p w14:paraId="47210C9F" w14:textId="77777777" w:rsidR="00EB2012" w:rsidRDefault="00EB2012" w:rsidP="0094756B">
            <w:pPr>
              <w:pStyle w:val="B1"/>
              <w:spacing w:after="0"/>
              <w:ind w:left="0" w:firstLine="0"/>
              <w:rPr>
                <w:lang w:eastAsia="zh-CN"/>
              </w:rPr>
            </w:pPr>
            <w:r>
              <w:rPr>
                <w:lang w:eastAsia="zh-CN"/>
              </w:rPr>
              <w:t>CBGTI field:            4 bits</w:t>
            </w:r>
          </w:p>
          <w:p w14:paraId="59EDFD3C" w14:textId="77777777" w:rsidR="00EB2012" w:rsidRDefault="00EB2012" w:rsidP="0094756B">
            <w:pPr>
              <w:pStyle w:val="B1"/>
              <w:spacing w:after="0"/>
              <w:ind w:left="0" w:firstLine="0"/>
              <w:rPr>
                <w:lang w:eastAsia="zh-CN"/>
              </w:rPr>
            </w:pPr>
            <w:r>
              <w:rPr>
                <w:lang w:eastAsia="zh-CN"/>
              </w:rPr>
              <w:t>Unused NDI fields:       4 bits</w:t>
            </w:r>
          </w:p>
          <w:p w14:paraId="1A18DFF5" w14:textId="77777777" w:rsidR="00EB2012" w:rsidRDefault="00EB2012" w:rsidP="0094756B">
            <w:pPr>
              <w:pStyle w:val="B1"/>
              <w:spacing w:after="0"/>
              <w:ind w:left="0" w:firstLine="0"/>
              <w:rPr>
                <w:u w:val="single"/>
                <w:lang w:eastAsia="zh-CN"/>
              </w:rPr>
            </w:pPr>
            <w:r w:rsidRPr="0096756D">
              <w:rPr>
                <w:u w:val="single"/>
                <w:lang w:eastAsia="zh-CN"/>
              </w:rPr>
              <w:t xml:space="preserve">Unused RV fields:        </w:t>
            </w:r>
            <w:r>
              <w:rPr>
                <w:u w:val="single"/>
                <w:lang w:eastAsia="zh-CN"/>
              </w:rPr>
              <w:t>8</w:t>
            </w:r>
            <w:r w:rsidRPr="0096756D">
              <w:rPr>
                <w:u w:val="single"/>
                <w:lang w:eastAsia="zh-CN"/>
              </w:rPr>
              <w:t xml:space="preserve"> bits</w:t>
            </w:r>
          </w:p>
          <w:p w14:paraId="475488D4" w14:textId="77777777" w:rsidR="00EB2012" w:rsidRDefault="00EB2012" w:rsidP="0094756B">
            <w:pPr>
              <w:pStyle w:val="B1"/>
              <w:spacing w:after="0"/>
              <w:ind w:left="0" w:firstLine="0"/>
              <w:rPr>
                <w:lang w:eastAsia="zh-CN"/>
              </w:rPr>
            </w:pPr>
            <w:r>
              <w:rPr>
                <w:lang w:eastAsia="zh-CN"/>
              </w:rPr>
              <w:t>Bits available for CBGTI: 16 bits</w:t>
            </w:r>
          </w:p>
          <w:p w14:paraId="11120A28" w14:textId="77777777" w:rsidR="00EB2012" w:rsidRDefault="00EB2012" w:rsidP="0094756B">
            <w:pPr>
              <w:pStyle w:val="B1"/>
              <w:spacing w:after="0"/>
              <w:ind w:left="0" w:firstLine="0"/>
              <w:rPr>
                <w:lang w:eastAsia="zh-CN"/>
              </w:rPr>
            </w:pPr>
          </w:p>
          <w:p w14:paraId="7C1C4B89" w14:textId="77777777" w:rsidR="00EB2012" w:rsidRDefault="00EB2012" w:rsidP="0094756B">
            <w:pPr>
              <w:pStyle w:val="B1"/>
              <w:spacing w:after="0"/>
              <w:ind w:left="0" w:firstLine="0"/>
              <w:rPr>
                <w:lang w:eastAsia="zh-CN"/>
              </w:rPr>
            </w:pPr>
            <w:r w:rsidRPr="0096756D">
              <w:rPr>
                <w:lang w:eastAsia="zh-CN"/>
              </w:rPr>
              <w:t xml:space="preserve">CBGTI can be provided for </w:t>
            </w:r>
            <w:r>
              <w:rPr>
                <w:b/>
                <w:lang w:eastAsia="zh-CN"/>
              </w:rPr>
              <w:t xml:space="preserve">all scheduled </w:t>
            </w:r>
            <w:r w:rsidRPr="0096756D">
              <w:rPr>
                <w:b/>
                <w:lang w:eastAsia="zh-CN"/>
              </w:rPr>
              <w:t>PUSCHs</w:t>
            </w:r>
          </w:p>
        </w:tc>
      </w:tr>
      <w:tr w:rsidR="00EB2012" w14:paraId="41E241C3" w14:textId="77777777" w:rsidTr="0094756B">
        <w:tc>
          <w:tcPr>
            <w:tcW w:w="2121" w:type="dxa"/>
            <w:shd w:val="clear" w:color="auto" w:fill="F2F2F2" w:themeFill="background1" w:themeFillShade="F2"/>
            <w:vAlign w:val="center"/>
          </w:tcPr>
          <w:p w14:paraId="3C813EE0" w14:textId="77777777" w:rsidR="00EB2012" w:rsidRDefault="00EB2012" w:rsidP="0094756B">
            <w:pPr>
              <w:pStyle w:val="B1"/>
              <w:spacing w:after="0"/>
              <w:ind w:left="0" w:firstLine="0"/>
              <w:jc w:val="center"/>
              <w:rPr>
                <w:lang w:eastAsia="zh-CN"/>
              </w:rPr>
            </w:pPr>
            <w:r>
              <w:rPr>
                <w:lang w:eastAsia="zh-CN"/>
              </w:rPr>
              <w:t>6</w:t>
            </w:r>
          </w:p>
        </w:tc>
        <w:tc>
          <w:tcPr>
            <w:tcW w:w="3612" w:type="dxa"/>
            <w:vAlign w:val="center"/>
          </w:tcPr>
          <w:p w14:paraId="4555E899" w14:textId="77777777" w:rsidR="00EB2012" w:rsidRDefault="00EB2012" w:rsidP="0094756B">
            <w:pPr>
              <w:pStyle w:val="B1"/>
              <w:spacing w:after="0"/>
              <w:ind w:left="0" w:firstLine="0"/>
              <w:jc w:val="center"/>
              <w:rPr>
                <w:lang w:eastAsia="zh-CN"/>
              </w:rPr>
            </w:pPr>
            <w:r>
              <w:rPr>
                <w:lang w:eastAsia="zh-CN"/>
              </w:rPr>
              <w:t>n/a</w:t>
            </w:r>
          </w:p>
        </w:tc>
        <w:tc>
          <w:tcPr>
            <w:tcW w:w="3612" w:type="dxa"/>
            <w:vAlign w:val="center"/>
          </w:tcPr>
          <w:p w14:paraId="0BC90B87" w14:textId="77777777" w:rsidR="00EB2012" w:rsidRDefault="00EB2012" w:rsidP="0094756B">
            <w:pPr>
              <w:pStyle w:val="B1"/>
              <w:spacing w:after="0"/>
              <w:ind w:left="0" w:firstLine="0"/>
              <w:rPr>
                <w:lang w:eastAsia="zh-CN"/>
              </w:rPr>
            </w:pPr>
            <w:r>
              <w:rPr>
                <w:lang w:eastAsia="zh-CN"/>
              </w:rPr>
              <w:t>CBGTI field:            4 bits</w:t>
            </w:r>
          </w:p>
          <w:p w14:paraId="3ACBFAA2" w14:textId="77777777" w:rsidR="00EB2012" w:rsidRDefault="00EB2012" w:rsidP="0094756B">
            <w:pPr>
              <w:pStyle w:val="B1"/>
              <w:spacing w:after="0"/>
              <w:ind w:left="0" w:firstLine="0"/>
              <w:rPr>
                <w:lang w:eastAsia="zh-CN"/>
              </w:rPr>
            </w:pPr>
            <w:r>
              <w:rPr>
                <w:lang w:eastAsia="zh-CN"/>
              </w:rPr>
              <w:t>Unused NDI fields:       2 bits</w:t>
            </w:r>
          </w:p>
          <w:p w14:paraId="3E5AE25B" w14:textId="77777777" w:rsidR="00EB2012" w:rsidRDefault="00EB2012" w:rsidP="0094756B">
            <w:pPr>
              <w:pStyle w:val="B1"/>
              <w:spacing w:after="0"/>
              <w:ind w:left="0" w:firstLine="0"/>
              <w:rPr>
                <w:u w:val="single"/>
                <w:lang w:eastAsia="zh-CN"/>
              </w:rPr>
            </w:pPr>
            <w:r w:rsidRPr="0096756D">
              <w:rPr>
                <w:u w:val="single"/>
                <w:lang w:eastAsia="zh-CN"/>
              </w:rPr>
              <w:t>Unused RV fields:        4 bits</w:t>
            </w:r>
          </w:p>
          <w:p w14:paraId="3FAA9E2A" w14:textId="77777777" w:rsidR="00EB2012" w:rsidRDefault="00EB2012" w:rsidP="0094756B">
            <w:pPr>
              <w:pStyle w:val="B1"/>
              <w:spacing w:after="0"/>
              <w:ind w:left="0" w:firstLine="0"/>
              <w:rPr>
                <w:lang w:eastAsia="zh-CN"/>
              </w:rPr>
            </w:pPr>
            <w:r>
              <w:rPr>
                <w:lang w:eastAsia="zh-CN"/>
              </w:rPr>
              <w:t>Bits available for CBGTI: 10 bits</w:t>
            </w:r>
          </w:p>
          <w:p w14:paraId="0F829AAF" w14:textId="77777777" w:rsidR="00EB2012" w:rsidRDefault="00EB2012" w:rsidP="0094756B">
            <w:pPr>
              <w:pStyle w:val="B1"/>
              <w:spacing w:after="0"/>
              <w:ind w:left="0" w:firstLine="0"/>
              <w:rPr>
                <w:lang w:eastAsia="zh-CN"/>
              </w:rPr>
            </w:pPr>
          </w:p>
          <w:p w14:paraId="2074F4DB" w14:textId="77777777" w:rsidR="00EB2012" w:rsidRDefault="00EB2012" w:rsidP="0094756B">
            <w:pPr>
              <w:pStyle w:val="B1"/>
              <w:spacing w:after="0"/>
              <w:ind w:left="0" w:firstLine="0"/>
              <w:rPr>
                <w:lang w:eastAsia="zh-CN"/>
              </w:rPr>
            </w:pPr>
            <w:r w:rsidRPr="0096756D">
              <w:rPr>
                <w:lang w:eastAsia="zh-CN"/>
              </w:rPr>
              <w:t xml:space="preserve">CBGTI can be provided for </w:t>
            </w:r>
            <w:r w:rsidRPr="003410B5">
              <w:rPr>
                <w:b/>
                <w:lang w:eastAsia="zh-CN"/>
              </w:rPr>
              <w:t>2 PUSCHs</w:t>
            </w:r>
          </w:p>
        </w:tc>
      </w:tr>
    </w:tbl>
    <w:p w14:paraId="32448900" w14:textId="158A2178" w:rsidR="002F14CA" w:rsidRDefault="006F4061" w:rsidP="00CA518F">
      <w:pPr>
        <w:pStyle w:val="B1"/>
        <w:spacing w:before="180" w:after="60"/>
        <w:ind w:left="0" w:firstLine="0"/>
        <w:jc w:val="both"/>
      </w:pPr>
      <w:r>
        <w:t xml:space="preserve">DCI overhead due to CBGTI is </w:t>
      </w:r>
      <w:r w:rsidR="00CB58DC">
        <w:t xml:space="preserve">compared </w:t>
      </w:r>
      <w:r w:rsidR="00554057">
        <w:t xml:space="preserve">in Table 2 </w:t>
      </w:r>
      <w:r w:rsidR="00CB58DC">
        <w:t>between the options</w:t>
      </w:r>
      <w:r w:rsidR="001C4D4E">
        <w:t xml:space="preserve"> identified in RAN1#97</w:t>
      </w:r>
      <w:r w:rsidR="000065B4">
        <w:t>.</w:t>
      </w:r>
      <w:r w:rsidR="00FE4990">
        <w:t xml:space="preserve"> Additionally</w:t>
      </w:r>
      <w:r w:rsidR="008B05B5">
        <w:t>,</w:t>
      </w:r>
      <w:r w:rsidR="00FE4990">
        <w:t xml:space="preserve"> we consider </w:t>
      </w:r>
      <w:r w:rsidR="00FA3599">
        <w:t xml:space="preserve">a </w:t>
      </w:r>
      <w:r w:rsidR="001A7400" w:rsidRPr="001A7400">
        <w:t>variant of option 1</w:t>
      </w:r>
      <w:r w:rsidR="008B05B5">
        <w:t xml:space="preserve"> (</w:t>
      </w:r>
      <w:r w:rsidR="00FA3599">
        <w:t xml:space="preserve">denoted </w:t>
      </w:r>
      <w:r w:rsidR="008B05B5">
        <w:t>as option 1-b)</w:t>
      </w:r>
      <w:r w:rsidR="001A7400" w:rsidRPr="001A7400">
        <w:t xml:space="preserve"> where unused NDI and RV fields are utilized for CBGTI signalling in addition to a semi-static CBGTI field of configurable size. </w:t>
      </w:r>
      <w:r w:rsidR="00FA3599">
        <w:t>C</w:t>
      </w:r>
      <w:r w:rsidR="001A7400" w:rsidRPr="001A7400">
        <w:t xml:space="preserve">BGTI is provided for </w:t>
      </w:r>
      <w:r w:rsidR="00FA3599">
        <w:t xml:space="preserve">the M </w:t>
      </w:r>
      <w:r w:rsidR="001A7400" w:rsidRPr="001A7400">
        <w:t xml:space="preserve">first re-transmitted PUSCHs, where M depends on the overall number of DCI bits (including unused NDI and RV fields) available for </w:t>
      </w:r>
      <w:r w:rsidR="00FA3599">
        <w:t>C</w:t>
      </w:r>
      <w:r w:rsidR="001A7400" w:rsidRPr="001A7400">
        <w:t>BGTI signalling.</w:t>
      </w:r>
      <w:r w:rsidR="008B05B5">
        <w:t xml:space="preserve"> For the examples considered in Table 2:</w:t>
      </w:r>
      <w:r w:rsidR="001A7400" w:rsidRPr="001A7400">
        <w:t xml:space="preserve">    </w:t>
      </w:r>
      <w:r w:rsidR="002F14CA">
        <w:t xml:space="preserve"> </w:t>
      </w:r>
    </w:p>
    <w:p w14:paraId="607C03B2" w14:textId="3081083B" w:rsidR="002F14CA" w:rsidRDefault="00B646BC" w:rsidP="00CA518F">
      <w:pPr>
        <w:pStyle w:val="B1"/>
        <w:numPr>
          <w:ilvl w:val="0"/>
          <w:numId w:val="89"/>
        </w:numPr>
        <w:spacing w:after="60"/>
        <w:ind w:left="714" w:hanging="357"/>
        <w:jc w:val="both"/>
      </w:pPr>
      <w:r>
        <w:t xml:space="preserve">It is assumed that </w:t>
      </w:r>
      <w:r w:rsidR="0003613C">
        <w:t>multi-TTI DCI is configured to support PUSCH scheduling up to 4 or 8 TTIs</w:t>
      </w:r>
      <w:r w:rsidR="00882775">
        <w:t>, and 2, 4, or 6 TTIs are scheduled, from which 2</w:t>
      </w:r>
      <w:r w:rsidR="00D873CF">
        <w:t xml:space="preserve"> TTIs</w:t>
      </w:r>
      <w:r w:rsidR="00882775">
        <w:t xml:space="preserve"> </w:t>
      </w:r>
      <w:r w:rsidR="001800F1">
        <w:t>are re-transmissions.</w:t>
      </w:r>
      <w:r w:rsidR="008B454F">
        <w:t xml:space="preserve"> </w:t>
      </w:r>
    </w:p>
    <w:p w14:paraId="506013A0" w14:textId="61B956D0" w:rsidR="002F14CA" w:rsidRDefault="008B454F" w:rsidP="00CA518F">
      <w:pPr>
        <w:pStyle w:val="B1"/>
        <w:numPr>
          <w:ilvl w:val="0"/>
          <w:numId w:val="89"/>
        </w:numPr>
        <w:spacing w:after="60"/>
        <w:ind w:left="714" w:hanging="357"/>
        <w:jc w:val="both"/>
      </w:pPr>
      <w:r>
        <w:t xml:space="preserve">In all cases, </w:t>
      </w:r>
      <w:r w:rsidR="00A64EC1">
        <w:t>CBGTI can be provided for both re-transmi</w:t>
      </w:r>
      <w:r w:rsidR="004F6278">
        <w:t>tted</w:t>
      </w:r>
      <w:r w:rsidR="00A64EC1">
        <w:t xml:space="preserve"> PUSCHs,</w:t>
      </w:r>
      <w:r w:rsidR="004E203C">
        <w:t xml:space="preserve"> except in two cases with</w:t>
      </w:r>
      <w:r w:rsidR="004F6278">
        <w:t xml:space="preserve"> option </w:t>
      </w:r>
      <w:r w:rsidR="0052551B">
        <w:t xml:space="preserve">3 (CBGTI provided </w:t>
      </w:r>
      <w:r w:rsidR="0052551B">
        <w:rPr>
          <w:lang w:eastAsia="zh-CN"/>
        </w:rPr>
        <w:t>only for a fixed number of PUSCHs)</w:t>
      </w:r>
      <w:r w:rsidR="000656E8">
        <w:rPr>
          <w:lang w:eastAsia="zh-CN"/>
        </w:rPr>
        <w:t>. Those cases are highlighted with orange.</w:t>
      </w:r>
      <w:r w:rsidR="00503A04">
        <w:rPr>
          <w:lang w:eastAsia="zh-CN"/>
        </w:rPr>
        <w:t xml:space="preserve"> In the examples for option 3, the CBGTI is provided for 2 </w:t>
      </w:r>
      <w:r w:rsidR="00025966">
        <w:rPr>
          <w:lang w:eastAsia="zh-CN"/>
        </w:rPr>
        <w:t xml:space="preserve">scheduled </w:t>
      </w:r>
      <w:r w:rsidR="00503A04">
        <w:rPr>
          <w:lang w:eastAsia="zh-CN"/>
        </w:rPr>
        <w:t>first PUS</w:t>
      </w:r>
      <w:r w:rsidR="00025966">
        <w:rPr>
          <w:lang w:eastAsia="zh-CN"/>
        </w:rPr>
        <w:t xml:space="preserve">CHs. However, </w:t>
      </w:r>
      <w:r w:rsidR="0092232C">
        <w:rPr>
          <w:lang w:eastAsia="zh-CN"/>
        </w:rPr>
        <w:t xml:space="preserve">the retransmitted PUSCHs may be in any order among the scheduled PUSCHs and, hence, </w:t>
      </w:r>
      <w:r w:rsidR="001918B4">
        <w:rPr>
          <w:lang w:eastAsia="zh-CN"/>
        </w:rPr>
        <w:t>CBGTI can be provided</w:t>
      </w:r>
      <w:r w:rsidR="004F16FF">
        <w:rPr>
          <w:lang w:eastAsia="zh-CN"/>
        </w:rPr>
        <w:t xml:space="preserve"> </w:t>
      </w:r>
      <w:r w:rsidR="009609B3">
        <w:rPr>
          <w:lang w:eastAsia="zh-CN"/>
        </w:rPr>
        <w:t xml:space="preserve">for only a fraction of retransmitted PUSCHs </w:t>
      </w:r>
      <w:r w:rsidR="004F16FF">
        <w:rPr>
          <w:lang w:eastAsia="zh-CN"/>
        </w:rPr>
        <w:t>with option 3</w:t>
      </w:r>
      <w:r w:rsidR="001918B4">
        <w:rPr>
          <w:lang w:eastAsia="zh-CN"/>
        </w:rPr>
        <w:t xml:space="preserve">. </w:t>
      </w:r>
    </w:p>
    <w:p w14:paraId="13DAD3FE" w14:textId="104B74AE" w:rsidR="004F16FF" w:rsidRDefault="00605718" w:rsidP="00CA518F">
      <w:pPr>
        <w:pStyle w:val="B1"/>
        <w:numPr>
          <w:ilvl w:val="0"/>
          <w:numId w:val="89"/>
        </w:numPr>
        <w:spacing w:after="60"/>
        <w:ind w:left="714" w:hanging="357"/>
        <w:jc w:val="both"/>
      </w:pPr>
      <w:r>
        <w:t xml:space="preserve">On </w:t>
      </w:r>
      <w:r w:rsidR="00FA3599">
        <w:t xml:space="preserve">the </w:t>
      </w:r>
      <w:r>
        <w:t>other</w:t>
      </w:r>
      <w:r w:rsidR="00107892">
        <w:t xml:space="preserve"> hand, it is easily seen that option 2,</w:t>
      </w:r>
      <w:r w:rsidR="000C2614">
        <w:t xml:space="preserve"> </w:t>
      </w:r>
      <w:r w:rsidR="000C2614">
        <w:rPr>
          <w:lang w:eastAsia="zh-CN"/>
        </w:rPr>
        <w:t>CBGTI per PUSCH, leads to excessive DCI overhead</w:t>
      </w:r>
      <w:r w:rsidR="00A97BEC">
        <w:rPr>
          <w:lang w:eastAsia="zh-CN"/>
        </w:rPr>
        <w:t xml:space="preserve">. </w:t>
      </w:r>
      <w:r w:rsidR="00107892">
        <w:t xml:space="preserve"> </w:t>
      </w:r>
    </w:p>
    <w:p w14:paraId="10EEE0B2" w14:textId="71FE8F5A" w:rsidR="00605718" w:rsidRDefault="004F16FF" w:rsidP="00F24770">
      <w:pPr>
        <w:pStyle w:val="B1"/>
        <w:numPr>
          <w:ilvl w:val="0"/>
          <w:numId w:val="89"/>
        </w:numPr>
        <w:spacing w:after="120"/>
        <w:ind w:left="714" w:hanging="357"/>
        <w:jc w:val="both"/>
      </w:pPr>
      <w:r>
        <w:t>Option 1</w:t>
      </w:r>
      <w:r w:rsidR="000E07E0">
        <w:t>-b</w:t>
      </w:r>
      <w:r w:rsidR="009106ED">
        <w:t xml:space="preserve">, </w:t>
      </w:r>
      <w:r w:rsidR="009106ED">
        <w:rPr>
          <w:lang w:eastAsia="zh-CN"/>
        </w:rPr>
        <w:t xml:space="preserve">CBGTI per re-transmitted PUSCH, </w:t>
      </w:r>
      <w:r w:rsidR="00436010">
        <w:t>supports</w:t>
      </w:r>
      <w:r>
        <w:t xml:space="preserve"> sufficient</w:t>
      </w:r>
      <w:r w:rsidR="00436010">
        <w:t>ly</w:t>
      </w:r>
      <w:r>
        <w:t xml:space="preserve"> CBG</w:t>
      </w:r>
      <w:r w:rsidR="00436010">
        <w:t>-based re-transmissions while keeping the DCI overhead</w:t>
      </w:r>
      <w:r w:rsidR="0037236B">
        <w:t xml:space="preserve"> acceptable</w:t>
      </w:r>
      <w:r w:rsidR="009106ED">
        <w:t xml:space="preserve"> when unused NDI and RV fields are utilized for CBGTI. </w:t>
      </w:r>
      <w:r w:rsidR="00CE0090">
        <w:t>In the examples</w:t>
      </w:r>
      <w:r w:rsidR="000E07E0">
        <w:t xml:space="preserve"> shown</w:t>
      </w:r>
      <w:r w:rsidR="00CE0090">
        <w:t xml:space="preserve">, the utilization of unused NDI and RV fields </w:t>
      </w:r>
      <w:r w:rsidR="00B1153D">
        <w:t>reduce</w:t>
      </w:r>
      <w:r w:rsidR="00E950A7">
        <w:t>s</w:t>
      </w:r>
      <w:r w:rsidR="00B1153D">
        <w:t xml:space="preserve"> DCI overhead to half when compared to baseline option 1.</w:t>
      </w:r>
      <w:r w:rsidR="00605718">
        <w:t xml:space="preserve"> </w:t>
      </w:r>
    </w:p>
    <w:p w14:paraId="71700DF6" w14:textId="2108FF38" w:rsidR="00EB2012" w:rsidRDefault="00EB2012" w:rsidP="00C424FC">
      <w:pPr>
        <w:pStyle w:val="B1"/>
        <w:ind w:left="0" w:firstLine="0"/>
        <w:jc w:val="both"/>
      </w:pPr>
      <w:r>
        <w:t>Based on discussion above, we propose</w:t>
      </w:r>
      <w:r w:rsidR="0059028D">
        <w:t xml:space="preserve"> </w:t>
      </w:r>
      <w:r w:rsidR="008B05B5">
        <w:t>the option 1-b</w:t>
      </w:r>
      <w:r w:rsidR="0059028D">
        <w:t xml:space="preserve">, where </w:t>
      </w:r>
      <w:r w:rsidR="00B377C2">
        <w:rPr>
          <w:szCs w:val="18"/>
        </w:rPr>
        <w:t>u</w:t>
      </w:r>
      <w:r w:rsidR="00B377C2" w:rsidRPr="00F24770">
        <w:rPr>
          <w:szCs w:val="18"/>
        </w:rPr>
        <w:t>nused NDI and RV fields are u</w:t>
      </w:r>
      <w:r w:rsidR="00720F3A">
        <w:rPr>
          <w:szCs w:val="18"/>
        </w:rPr>
        <w:t>tilized</w:t>
      </w:r>
      <w:r w:rsidR="00B377C2" w:rsidRPr="00F24770">
        <w:rPr>
          <w:szCs w:val="18"/>
        </w:rPr>
        <w:t xml:space="preserve"> for CBGTI</w:t>
      </w:r>
      <w:r w:rsidR="00B377C2" w:rsidRPr="002B1195">
        <w:rPr>
          <w:i/>
          <w:szCs w:val="18"/>
        </w:rPr>
        <w:t xml:space="preserve"> </w:t>
      </w:r>
      <w:r w:rsidR="00B377C2" w:rsidRPr="00F24770">
        <w:rPr>
          <w:szCs w:val="18"/>
        </w:rPr>
        <w:t xml:space="preserve">signalling </w:t>
      </w:r>
      <w:r w:rsidR="00934627" w:rsidRPr="00F24770">
        <w:t>in addition</w:t>
      </w:r>
      <w:r w:rsidR="00934627">
        <w:t xml:space="preserve"> to</w:t>
      </w:r>
      <w:r w:rsidR="00615E93">
        <w:t xml:space="preserve"> </w:t>
      </w:r>
      <w:r w:rsidR="00934627">
        <w:t xml:space="preserve">a </w:t>
      </w:r>
      <w:r w:rsidR="00F07F4D">
        <w:t xml:space="preserve">semi-static </w:t>
      </w:r>
      <w:r w:rsidR="00615E93">
        <w:t xml:space="preserve">CBGTI field </w:t>
      </w:r>
      <w:r w:rsidR="00934627">
        <w:t>of configurable size</w:t>
      </w:r>
      <w:r w:rsidR="0018317C">
        <w:t>:</w:t>
      </w:r>
      <w:r w:rsidR="00720F3A">
        <w:t xml:space="preserve"> </w:t>
      </w:r>
    </w:p>
    <w:p w14:paraId="34F50167" w14:textId="7CA3EEF1" w:rsidR="002B7350" w:rsidRPr="00F24770" w:rsidRDefault="00EB2012" w:rsidP="00F24770">
      <w:pPr>
        <w:widowControl w:val="0"/>
        <w:overflowPunct/>
        <w:autoSpaceDE/>
        <w:autoSpaceDN/>
        <w:adjustRightInd/>
        <w:jc w:val="both"/>
        <w:textAlignment w:val="auto"/>
        <w:rPr>
          <w:b/>
          <w:i/>
          <w:szCs w:val="18"/>
        </w:rPr>
      </w:pPr>
      <w:r>
        <w:rPr>
          <w:b/>
          <w:i/>
          <w:lang w:eastAsia="x-none"/>
        </w:rPr>
        <w:t xml:space="preserve">Proposal </w:t>
      </w:r>
      <w:r w:rsidR="00731DB7">
        <w:rPr>
          <w:b/>
          <w:i/>
          <w:lang w:eastAsia="x-none"/>
        </w:rPr>
        <w:t>3</w:t>
      </w:r>
      <w:r w:rsidRPr="00953AB0">
        <w:rPr>
          <w:b/>
          <w:i/>
          <w:lang w:val="en-US" w:eastAsia="x-none"/>
        </w:rPr>
        <w:t>:</w:t>
      </w:r>
      <w:r>
        <w:rPr>
          <w:b/>
          <w:i/>
          <w:lang w:val="en-US" w:eastAsia="x-none"/>
        </w:rPr>
        <w:t xml:space="preserve"> </w:t>
      </w:r>
      <w:r w:rsidRPr="00F24770">
        <w:rPr>
          <w:i/>
          <w:szCs w:val="18"/>
        </w:rPr>
        <w:t>CBG-based re-transmission is supported for multi-TTI scheduling based on option 1</w:t>
      </w:r>
      <w:r w:rsidR="003B030A">
        <w:rPr>
          <w:i/>
          <w:szCs w:val="18"/>
        </w:rPr>
        <w:t>-b</w:t>
      </w:r>
      <w:r w:rsidR="00031C98" w:rsidRPr="00F24770">
        <w:rPr>
          <w:i/>
          <w:szCs w:val="18"/>
        </w:rPr>
        <w:t>:</w:t>
      </w:r>
      <w:r w:rsidR="001B4F73" w:rsidRPr="00F24770">
        <w:rPr>
          <w:i/>
          <w:szCs w:val="18"/>
        </w:rPr>
        <w:t xml:space="preserve"> CBGTI is provided for a </w:t>
      </w:r>
      <w:r w:rsidR="00BC4FBF">
        <w:rPr>
          <w:i/>
          <w:szCs w:val="18"/>
        </w:rPr>
        <w:t xml:space="preserve">predefined </w:t>
      </w:r>
      <w:r w:rsidR="001B4F73" w:rsidRPr="00F24770">
        <w:rPr>
          <w:i/>
          <w:szCs w:val="18"/>
        </w:rPr>
        <w:t xml:space="preserve">number of re-transmitted </w:t>
      </w:r>
      <w:r w:rsidR="008A41C5" w:rsidRPr="00F24770">
        <w:rPr>
          <w:i/>
          <w:szCs w:val="18"/>
        </w:rPr>
        <w:t xml:space="preserve">PUSCHs. </w:t>
      </w:r>
      <w:r w:rsidRPr="00F24770">
        <w:rPr>
          <w:i/>
          <w:szCs w:val="18"/>
        </w:rPr>
        <w:t>Unused NDI and RV fields are u</w:t>
      </w:r>
      <w:r w:rsidR="00720F3A">
        <w:rPr>
          <w:i/>
          <w:szCs w:val="18"/>
        </w:rPr>
        <w:t>tilized</w:t>
      </w:r>
      <w:r w:rsidRPr="00F24770">
        <w:rPr>
          <w:i/>
          <w:szCs w:val="18"/>
        </w:rPr>
        <w:t xml:space="preserve"> for CBGTI signalling</w:t>
      </w:r>
      <w:r w:rsidR="004B0343" w:rsidRPr="00F24770">
        <w:rPr>
          <w:i/>
          <w:szCs w:val="18"/>
        </w:rPr>
        <w:t xml:space="preserve"> to maintain CBGTI overhead acceptable</w:t>
      </w:r>
      <w:r w:rsidR="00032730">
        <w:rPr>
          <w:i/>
          <w:szCs w:val="18"/>
        </w:rPr>
        <w:t>.</w:t>
      </w:r>
    </w:p>
    <w:p w14:paraId="3FDA13DD" w14:textId="2C38D456" w:rsidR="00E00B73" w:rsidRDefault="00E00B73" w:rsidP="00E00B73"/>
    <w:p w14:paraId="1B36B2EC" w14:textId="77777777" w:rsidR="00E00B73" w:rsidRPr="00CC08DA" w:rsidRDefault="00E00B73" w:rsidP="009B2B5E"/>
    <w:p w14:paraId="08655142" w14:textId="77777777" w:rsidR="00C424FC" w:rsidRDefault="00C424FC" w:rsidP="009B2B5E">
      <w:pPr>
        <w:pStyle w:val="Caption"/>
      </w:pPr>
    </w:p>
    <w:p w14:paraId="201F476D" w14:textId="77777777" w:rsidR="00C424FC" w:rsidRDefault="00C424FC" w:rsidP="002B7350">
      <w:pPr>
        <w:pStyle w:val="Caption"/>
        <w:jc w:val="center"/>
      </w:pPr>
    </w:p>
    <w:p w14:paraId="3643A881" w14:textId="0334F09C" w:rsidR="002B7350" w:rsidRPr="0096647B" w:rsidRDefault="002B7350" w:rsidP="00C424FC">
      <w:pPr>
        <w:pStyle w:val="Caption"/>
        <w:jc w:val="center"/>
        <w:rPr>
          <w:iCs/>
          <w:color w:val="000000" w:themeColor="text1"/>
          <w:szCs w:val="24"/>
          <w:lang w:val="en-US"/>
        </w:rPr>
      </w:pPr>
      <w:r>
        <w:lastRenderedPageBreak/>
        <w:t>Table 2. Examples on the DCI overhead due to CBGTI</w:t>
      </w:r>
      <w:r w:rsidR="003B030A">
        <w:t xml:space="preserve"> (4bits assumed per one CBGTI field)</w:t>
      </w:r>
    </w:p>
    <w:p w14:paraId="242F396B" w14:textId="62C0B8A5" w:rsidR="002B7350" w:rsidRDefault="0049631A" w:rsidP="00F24770">
      <w:pPr>
        <w:pStyle w:val="B1"/>
        <w:spacing w:after="0"/>
        <w:ind w:left="0" w:firstLine="0"/>
        <w:rPr>
          <w:lang w:eastAsia="zh-CN"/>
        </w:rPr>
      </w:pPr>
      <w:r w:rsidRPr="007F1747">
        <w:rPr>
          <w:noProof/>
        </w:rPr>
        <w:drawing>
          <wp:inline distT="0" distB="0" distL="0" distR="0" wp14:anchorId="4FF9913F" wp14:editId="2366C920">
            <wp:extent cx="6120765" cy="21767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176780"/>
                    </a:xfrm>
                    <a:prstGeom prst="rect">
                      <a:avLst/>
                    </a:prstGeom>
                    <a:noFill/>
                    <a:ln>
                      <a:noFill/>
                    </a:ln>
                  </pic:spPr>
                </pic:pic>
              </a:graphicData>
            </a:graphic>
          </wp:inline>
        </w:drawing>
      </w:r>
    </w:p>
    <w:p w14:paraId="3A55077C" w14:textId="6C97962D" w:rsidR="00CC46E5" w:rsidRDefault="003A55BD" w:rsidP="00C424FC">
      <w:pPr>
        <w:widowControl w:val="0"/>
        <w:overflowPunct/>
        <w:autoSpaceDE/>
        <w:autoSpaceDN/>
        <w:adjustRightInd/>
        <w:spacing w:before="180"/>
        <w:jc w:val="both"/>
        <w:textAlignment w:val="auto"/>
        <w:rPr>
          <w:lang w:val="en-US"/>
        </w:rPr>
      </w:pPr>
      <w:r>
        <w:rPr>
          <w:lang w:val="en-US"/>
        </w:rPr>
        <w:t>W</w:t>
      </w:r>
      <w:r w:rsidR="00AC05B6">
        <w:rPr>
          <w:lang w:val="en-US"/>
        </w:rPr>
        <w:t xml:space="preserve">hen considering the scheduling of </w:t>
      </w:r>
      <w:r w:rsidR="00330207">
        <w:rPr>
          <w:lang w:val="en-US"/>
        </w:rPr>
        <w:t>NR-U</w:t>
      </w:r>
      <w:r w:rsidR="00AC05B6">
        <w:rPr>
          <w:lang w:val="en-US"/>
        </w:rPr>
        <w:t xml:space="preserve"> uplink</w:t>
      </w:r>
      <w:r w:rsidR="009804E2">
        <w:rPr>
          <w:lang w:val="en-US"/>
        </w:rPr>
        <w:t xml:space="preserve"> in the Scenario A (</w:t>
      </w:r>
      <w:r w:rsidR="00330207" w:rsidRPr="00BD729C">
        <w:rPr>
          <w:bCs/>
        </w:rPr>
        <w:t>Carrier aggregation between licensed band NR (PCell) and NR-U (SCell</w:t>
      </w:r>
      <w:r w:rsidR="00330207">
        <w:rPr>
          <w:bCs/>
        </w:rPr>
        <w:t>)</w:t>
      </w:r>
      <w:r w:rsidR="009804E2">
        <w:rPr>
          <w:bCs/>
        </w:rPr>
        <w:t>)</w:t>
      </w:r>
      <w:r w:rsidR="007F1B17">
        <w:rPr>
          <w:lang w:val="en-US"/>
        </w:rPr>
        <w:t xml:space="preserve">, </w:t>
      </w:r>
      <w:r w:rsidR="007F1B17" w:rsidRPr="00F24770">
        <w:rPr>
          <w:b/>
          <w:lang w:val="en-US"/>
        </w:rPr>
        <w:t>cross-carrier scheduling</w:t>
      </w:r>
      <w:r w:rsidR="007F1B17">
        <w:rPr>
          <w:lang w:val="en-US"/>
        </w:rPr>
        <w:t xml:space="preserve"> </w:t>
      </w:r>
      <w:r w:rsidR="009D17D4">
        <w:rPr>
          <w:lang w:val="en-US"/>
        </w:rPr>
        <w:t xml:space="preserve">of </w:t>
      </w:r>
      <w:r w:rsidR="00330207">
        <w:rPr>
          <w:lang w:val="en-US"/>
        </w:rPr>
        <w:t>NR-U</w:t>
      </w:r>
      <w:r w:rsidR="009D17D4">
        <w:rPr>
          <w:lang w:val="en-US"/>
        </w:rPr>
        <w:t xml:space="preserve"> PUSCH from a</w:t>
      </w:r>
      <w:r w:rsidR="007F1B17">
        <w:rPr>
          <w:lang w:val="en-US"/>
        </w:rPr>
        <w:t xml:space="preserve"> licensed-band NR cell offers clear benefits</w:t>
      </w:r>
      <w:r w:rsidR="009804E2">
        <w:rPr>
          <w:lang w:val="en-US"/>
        </w:rPr>
        <w:t>.</w:t>
      </w:r>
      <w:r w:rsidR="007F1B17">
        <w:rPr>
          <w:lang w:val="en-US"/>
        </w:rPr>
        <w:t xml:space="preserve"> </w:t>
      </w:r>
      <w:r w:rsidR="00330207">
        <w:rPr>
          <w:lang w:val="en-US"/>
        </w:rPr>
        <w:t>In particular,</w:t>
      </w:r>
      <w:r w:rsidR="007F1B17">
        <w:rPr>
          <w:lang w:val="en-US"/>
        </w:rPr>
        <w:t xml:space="preserve"> the inherent uncertainties of unlicensed access </w:t>
      </w:r>
      <w:r w:rsidR="002112AB">
        <w:rPr>
          <w:lang w:val="en-US"/>
        </w:rPr>
        <w:t xml:space="preserve">do not affect </w:t>
      </w:r>
      <w:r w:rsidR="000969F6">
        <w:rPr>
          <w:lang w:val="en-US"/>
        </w:rPr>
        <w:t xml:space="preserve">the scheduling </w:t>
      </w:r>
      <w:r w:rsidR="002112AB">
        <w:rPr>
          <w:lang w:val="en-US"/>
        </w:rPr>
        <w:t>PDCCH</w:t>
      </w:r>
      <w:r w:rsidR="00AA4D31">
        <w:rPr>
          <w:lang w:val="en-US"/>
        </w:rPr>
        <w:t xml:space="preserve"> on licensed band</w:t>
      </w:r>
      <w:r w:rsidR="002112AB">
        <w:rPr>
          <w:lang w:val="en-US"/>
        </w:rPr>
        <w:t xml:space="preserve"> but </w:t>
      </w:r>
      <w:r w:rsidR="007F1B17">
        <w:rPr>
          <w:lang w:val="en-US"/>
        </w:rPr>
        <w:t xml:space="preserve">are limited only to actual </w:t>
      </w:r>
      <w:r w:rsidR="004A0A26">
        <w:rPr>
          <w:lang w:val="en-US"/>
        </w:rPr>
        <w:t xml:space="preserve">NR-U </w:t>
      </w:r>
      <w:r w:rsidR="007F1B17">
        <w:rPr>
          <w:lang w:val="en-US"/>
        </w:rPr>
        <w:t xml:space="preserve">PUSCH transmission and reception. Hence, UL cross-carrier scheduling from a licensed-band </w:t>
      </w:r>
      <w:r w:rsidR="009D17D4">
        <w:rPr>
          <w:lang w:val="en-US"/>
        </w:rPr>
        <w:t>NR cell should be supported in NR</w:t>
      </w:r>
      <w:r w:rsidR="004A0A26">
        <w:rPr>
          <w:lang w:val="en-US"/>
        </w:rPr>
        <w:t>-U</w:t>
      </w:r>
      <w:r w:rsidR="009D17D4">
        <w:rPr>
          <w:lang w:val="en-US"/>
        </w:rPr>
        <w:t>.</w:t>
      </w:r>
      <w:r w:rsidR="002112AB">
        <w:rPr>
          <w:lang w:val="en-US"/>
        </w:rPr>
        <w:t xml:space="preserve"> In the case of </w:t>
      </w:r>
      <w:r w:rsidR="004A0A26">
        <w:rPr>
          <w:lang w:val="en-US"/>
        </w:rPr>
        <w:t>Scenario A</w:t>
      </w:r>
      <w:r w:rsidR="002112AB">
        <w:rPr>
          <w:lang w:val="en-US"/>
        </w:rPr>
        <w:t xml:space="preserve">, the licensed band scheduling carrier may use lower SCS </w:t>
      </w:r>
      <w:r w:rsidR="000F060C">
        <w:rPr>
          <w:lang w:val="en-US"/>
        </w:rPr>
        <w:t>(15kHz)</w:t>
      </w:r>
      <w:r w:rsidR="002112AB">
        <w:rPr>
          <w:lang w:val="en-US"/>
        </w:rPr>
        <w:t xml:space="preserve"> than the unlicensed band scheduled carrier</w:t>
      </w:r>
      <w:r w:rsidR="000F060C">
        <w:rPr>
          <w:lang w:val="en-US"/>
        </w:rPr>
        <w:t xml:space="preserve"> (30kHz)</w:t>
      </w:r>
      <w:r w:rsidR="002112AB">
        <w:rPr>
          <w:lang w:val="en-US"/>
        </w:rPr>
        <w:t xml:space="preserve">. </w:t>
      </w:r>
      <w:r w:rsidR="000E62EF">
        <w:rPr>
          <w:lang w:val="en-US"/>
        </w:rPr>
        <w:t>I</w:t>
      </w:r>
      <w:r w:rsidR="002112AB">
        <w:rPr>
          <w:lang w:val="en-US"/>
        </w:rPr>
        <w:t xml:space="preserve">t </w:t>
      </w:r>
      <w:r w:rsidR="000E62EF">
        <w:rPr>
          <w:lang w:val="en-US"/>
        </w:rPr>
        <w:t>was</w:t>
      </w:r>
      <w:r w:rsidR="002112AB">
        <w:rPr>
          <w:lang w:val="en-US"/>
        </w:rPr>
        <w:t xml:space="preserve"> identified during Rel-15</w:t>
      </w:r>
      <w:r w:rsidR="000E62EF">
        <w:rPr>
          <w:lang w:val="en-US"/>
        </w:rPr>
        <w:t xml:space="preserve"> NR WI</w:t>
      </w:r>
      <w:r w:rsidR="002112AB">
        <w:rPr>
          <w:lang w:val="en-US"/>
        </w:rPr>
        <w:t xml:space="preserve"> that </w:t>
      </w:r>
      <w:r w:rsidR="001D3315">
        <w:rPr>
          <w:lang w:val="en-US"/>
        </w:rPr>
        <w:t>multi-TTI</w:t>
      </w:r>
      <w:r w:rsidR="002112AB">
        <w:rPr>
          <w:lang w:val="en-US"/>
        </w:rPr>
        <w:t xml:space="preserve"> scheduling would be beneficial for cross-numerology scheduling from low SCS to high SCS</w:t>
      </w:r>
      <w:r w:rsidR="000E62EF">
        <w:rPr>
          <w:lang w:val="en-US"/>
        </w:rPr>
        <w:t xml:space="preserve">. </w:t>
      </w:r>
      <w:r w:rsidR="002A6023">
        <w:rPr>
          <w:lang w:val="en-US"/>
        </w:rPr>
        <w:t>Further, the</w:t>
      </w:r>
      <w:r w:rsidR="00790D86">
        <w:rPr>
          <w:lang w:val="en-US"/>
        </w:rPr>
        <w:t xml:space="preserve"> </w:t>
      </w:r>
      <w:r w:rsidR="00FB350A">
        <w:rPr>
          <w:lang w:val="en-US"/>
        </w:rPr>
        <w:t xml:space="preserve">cross-carrier scheduling mechanism </w:t>
      </w:r>
      <w:r w:rsidR="00DF3159">
        <w:rPr>
          <w:lang w:val="en-US"/>
        </w:rPr>
        <w:t>across</w:t>
      </w:r>
      <w:r w:rsidR="00FB350A">
        <w:rPr>
          <w:lang w:val="en-US"/>
        </w:rPr>
        <w:t xml:space="preserve"> di</w:t>
      </w:r>
      <w:r w:rsidR="00B3182F">
        <w:rPr>
          <w:lang w:val="en-US"/>
        </w:rPr>
        <w:t xml:space="preserve">fferent numerologies </w:t>
      </w:r>
      <w:r w:rsidR="002A6023">
        <w:rPr>
          <w:lang w:val="en-US"/>
        </w:rPr>
        <w:t>was completed in RAN1#97 [</w:t>
      </w:r>
      <w:r w:rsidR="00B618F6">
        <w:rPr>
          <w:lang w:val="en-US"/>
        </w:rPr>
        <w:t>5</w:t>
      </w:r>
      <w:r w:rsidR="002A6023">
        <w:rPr>
          <w:lang w:val="en-US"/>
        </w:rPr>
        <w:t>]. Hence, we propose that NR-U multi-TTI scheduling supports also cross-numerology scheduling across carriers</w:t>
      </w:r>
      <w:r w:rsidR="00404CD0">
        <w:rPr>
          <w:lang w:val="en-US"/>
        </w:rPr>
        <w:t xml:space="preserve">. </w:t>
      </w:r>
      <w:r w:rsidR="00284EAB">
        <w:rPr>
          <w:lang w:val="en-US"/>
        </w:rPr>
        <w:t xml:space="preserve">If </w:t>
      </w:r>
      <w:r w:rsidR="00D03681">
        <w:rPr>
          <w:lang w:val="en-US"/>
        </w:rPr>
        <w:t xml:space="preserve">multi-TTI DCI format would be DCI format </w:t>
      </w:r>
      <w:r w:rsidR="0073601B">
        <w:rPr>
          <w:lang w:val="en-US"/>
        </w:rPr>
        <w:t>0_1 configured with maximum number of schedulable TTI</w:t>
      </w:r>
      <w:r w:rsidR="007858E2">
        <w:rPr>
          <w:lang w:val="en-US"/>
        </w:rPr>
        <w:t xml:space="preserve"> and cross-carrier scheduling (C</w:t>
      </w:r>
      <w:r w:rsidR="005E7A98">
        <w:rPr>
          <w:lang w:val="en-US"/>
        </w:rPr>
        <w:t>IF included</w:t>
      </w:r>
      <w:r w:rsidR="007858E2">
        <w:rPr>
          <w:lang w:val="en-US"/>
        </w:rPr>
        <w:t>)</w:t>
      </w:r>
      <w:r w:rsidR="0073601B">
        <w:rPr>
          <w:lang w:val="en-US"/>
        </w:rPr>
        <w:t>, there seems to be no additional specification effort to support cross-carrier cross-numerology</w:t>
      </w:r>
      <w:r w:rsidR="007858E2">
        <w:rPr>
          <w:lang w:val="en-US"/>
        </w:rPr>
        <w:t xml:space="preserve"> scheduling also for multi-TTI scheduling</w:t>
      </w:r>
      <w:r w:rsidR="0073601B">
        <w:rPr>
          <w:lang w:val="en-US"/>
        </w:rPr>
        <w:t>.</w:t>
      </w:r>
      <w:r w:rsidR="002A6023">
        <w:rPr>
          <w:lang w:val="en-US"/>
        </w:rPr>
        <w:t xml:space="preserve">  </w:t>
      </w:r>
      <w:r w:rsidR="000E62EF">
        <w:rPr>
          <w:lang w:val="en-US"/>
        </w:rPr>
        <w:t xml:space="preserve"> </w:t>
      </w:r>
    </w:p>
    <w:p w14:paraId="48C91EB0" w14:textId="5B8F3B51" w:rsidR="001D3315" w:rsidRPr="00032730" w:rsidRDefault="001D3315" w:rsidP="00C424FC">
      <w:pPr>
        <w:widowControl w:val="0"/>
        <w:overflowPunct/>
        <w:autoSpaceDE/>
        <w:autoSpaceDN/>
        <w:adjustRightInd/>
        <w:jc w:val="both"/>
        <w:textAlignment w:val="auto"/>
        <w:rPr>
          <w:i/>
          <w:lang w:val="en-US" w:eastAsia="x-none"/>
        </w:rPr>
      </w:pPr>
      <w:bookmarkStart w:id="1" w:name="_Hlk4755928"/>
      <w:r>
        <w:rPr>
          <w:b/>
          <w:i/>
          <w:lang w:eastAsia="x-none"/>
        </w:rPr>
        <w:t>Observation 1</w:t>
      </w:r>
      <w:r w:rsidRPr="00953AB0">
        <w:rPr>
          <w:b/>
          <w:i/>
          <w:lang w:val="en-US" w:eastAsia="x-none"/>
        </w:rPr>
        <w:t>:</w:t>
      </w:r>
      <w:r>
        <w:rPr>
          <w:b/>
          <w:i/>
          <w:lang w:val="en-US" w:eastAsia="x-none"/>
        </w:rPr>
        <w:t xml:space="preserve"> </w:t>
      </w:r>
      <w:r w:rsidRPr="00032730">
        <w:rPr>
          <w:i/>
          <w:lang w:val="en-US" w:eastAsia="x-none"/>
        </w:rPr>
        <w:t xml:space="preserve">Cross-numerology </w:t>
      </w:r>
      <w:r w:rsidR="00E30BEA" w:rsidRPr="00032730">
        <w:rPr>
          <w:i/>
          <w:lang w:val="en-US" w:eastAsia="x-none"/>
        </w:rPr>
        <w:t xml:space="preserve">cross-carrier </w:t>
      </w:r>
      <w:r w:rsidRPr="00032730">
        <w:rPr>
          <w:i/>
          <w:lang w:val="en-US" w:eastAsia="x-none"/>
        </w:rPr>
        <w:t xml:space="preserve">scheduling is beneficial for NR-U PUSCH scheduling especially in the case of </w:t>
      </w:r>
      <w:r w:rsidR="004A0A26" w:rsidRPr="00032730">
        <w:rPr>
          <w:i/>
          <w:lang w:val="en-US" w:eastAsia="x-none"/>
        </w:rPr>
        <w:t>Scenario A</w:t>
      </w:r>
      <w:r w:rsidR="00F400FA" w:rsidRPr="00032730">
        <w:rPr>
          <w:i/>
          <w:lang w:val="en-US" w:eastAsia="x-none"/>
        </w:rPr>
        <w:t xml:space="preserve"> (CA with NR</w:t>
      </w:r>
      <w:r w:rsidR="004A0A26" w:rsidRPr="00032730">
        <w:rPr>
          <w:i/>
          <w:lang w:val="en-US" w:eastAsia="x-none"/>
        </w:rPr>
        <w:t xml:space="preserve"> cells</w:t>
      </w:r>
      <w:r w:rsidR="00F400FA" w:rsidRPr="00032730">
        <w:rPr>
          <w:i/>
          <w:lang w:val="en-US" w:eastAsia="x-none"/>
        </w:rPr>
        <w:t>)</w:t>
      </w:r>
      <w:r w:rsidRPr="00032730">
        <w:rPr>
          <w:i/>
          <w:lang w:val="en-US" w:eastAsia="x-none"/>
        </w:rPr>
        <w:t xml:space="preserve"> deployment</w:t>
      </w:r>
      <w:r w:rsidR="00032730" w:rsidRPr="00032730">
        <w:rPr>
          <w:i/>
          <w:lang w:val="en-US" w:eastAsia="x-none"/>
        </w:rPr>
        <w:t>.</w:t>
      </w:r>
    </w:p>
    <w:p w14:paraId="5CAD46F4" w14:textId="4108650B" w:rsidR="007F171F" w:rsidRDefault="0079708F" w:rsidP="00C424FC">
      <w:pPr>
        <w:widowControl w:val="0"/>
        <w:overflowPunct/>
        <w:autoSpaceDE/>
        <w:autoSpaceDN/>
        <w:adjustRightInd/>
        <w:jc w:val="both"/>
        <w:textAlignment w:val="auto"/>
        <w:rPr>
          <w:b/>
          <w:i/>
          <w:lang w:val="en-US" w:eastAsia="x-none"/>
        </w:rPr>
      </w:pPr>
      <w:r>
        <w:rPr>
          <w:b/>
          <w:i/>
          <w:lang w:val="en-US" w:eastAsia="x-none"/>
        </w:rPr>
        <w:t>Observation 2</w:t>
      </w:r>
      <w:r w:rsidR="00A7591D" w:rsidRPr="00953AB0">
        <w:rPr>
          <w:b/>
          <w:i/>
          <w:lang w:val="en-US" w:eastAsia="x-none"/>
        </w:rPr>
        <w:t>:</w:t>
      </w:r>
      <w:r w:rsidR="00A7591D">
        <w:rPr>
          <w:b/>
          <w:i/>
          <w:lang w:val="en-US" w:eastAsia="x-none"/>
        </w:rPr>
        <w:t xml:space="preserve"> </w:t>
      </w:r>
      <w:r w:rsidR="005E7A98" w:rsidRPr="00F24770">
        <w:rPr>
          <w:i/>
          <w:lang w:val="en-US"/>
        </w:rPr>
        <w:t>If multi-TTI DCI format would be a DCI format 0_1 configured with maximum number of schedulable TTI</w:t>
      </w:r>
      <w:r w:rsidR="00B93945" w:rsidRPr="00F24770">
        <w:rPr>
          <w:i/>
          <w:lang w:val="en-US"/>
        </w:rPr>
        <w:t>s</w:t>
      </w:r>
      <w:r w:rsidR="005E7A98" w:rsidRPr="00F24770">
        <w:rPr>
          <w:i/>
          <w:lang w:val="en-US"/>
        </w:rPr>
        <w:t xml:space="preserve"> and cross-carrier scheduling</w:t>
      </w:r>
      <w:r w:rsidR="00B93945" w:rsidRPr="00F24770">
        <w:rPr>
          <w:i/>
          <w:lang w:val="en-US"/>
        </w:rPr>
        <w:t xml:space="preserve"> for the scheduled cell</w:t>
      </w:r>
      <w:r w:rsidR="005E7A98" w:rsidRPr="00F24770">
        <w:rPr>
          <w:i/>
          <w:lang w:val="en-US"/>
        </w:rPr>
        <w:t xml:space="preserve"> (CIF included), there seems to be no additional specification effort to support cross-carrier cross-numerology scheduling also for multi-TTI scheduling.</w:t>
      </w:r>
    </w:p>
    <w:p w14:paraId="3712E5BD" w14:textId="081262EE" w:rsidR="00343231" w:rsidRDefault="007B0CCC" w:rsidP="00C424FC">
      <w:pPr>
        <w:widowControl w:val="0"/>
        <w:overflowPunct/>
        <w:autoSpaceDE/>
        <w:autoSpaceDN/>
        <w:adjustRightInd/>
        <w:jc w:val="both"/>
        <w:textAlignment w:val="auto"/>
        <w:rPr>
          <w:lang w:val="en-US" w:eastAsia="x-none"/>
        </w:rPr>
      </w:pPr>
      <w:r w:rsidRPr="00F24770">
        <w:rPr>
          <w:lang w:val="en-US" w:eastAsia="x-none"/>
        </w:rPr>
        <w:t xml:space="preserve">We think that </w:t>
      </w:r>
      <w:r>
        <w:rPr>
          <w:lang w:val="en-US" w:eastAsia="x-none"/>
        </w:rPr>
        <w:t xml:space="preserve">multi-TTI scheduling should be configured </w:t>
      </w:r>
      <w:r w:rsidR="00EF73A9">
        <w:rPr>
          <w:lang w:val="en-US" w:eastAsia="x-none"/>
        </w:rPr>
        <w:t>by configuring a maximum number of schedulable TTIs</w:t>
      </w:r>
      <w:r w:rsidR="00FE62EE">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tot</m:t>
            </m:r>
          </m:sub>
        </m:sSub>
      </m:oMath>
      <w:r w:rsidR="00EF73A9">
        <w:rPr>
          <w:lang w:val="en-US" w:eastAsia="x-none"/>
        </w:rPr>
        <w:t xml:space="preserve"> for a DCI format 0_1. </w:t>
      </w:r>
      <w:r w:rsidR="00FE62EE">
        <w:rPr>
          <w:lang w:val="en-US" w:eastAsia="x-none"/>
        </w:rPr>
        <w:t>And additional field “Number of scheduled TTIs” would be present in the format, which would enable dynamic</w:t>
      </w:r>
      <w:r w:rsidR="00924665">
        <w:rPr>
          <w:lang w:val="en-US" w:eastAsia="x-none"/>
        </w:rPr>
        <w:t xml:space="preserve"> scheduling of </w:t>
      </w:r>
      <m:oMath>
        <m:r>
          <w:rPr>
            <w:rFonts w:ascii="Cambria Math" w:hAnsi="Cambria Math"/>
            <w:lang w:val="en-US" w:eastAsia="x-none"/>
          </w:rPr>
          <m:t>N</m:t>
        </m:r>
      </m:oMath>
      <w:r w:rsidR="00924665">
        <w:rPr>
          <w:lang w:val="en-US" w:eastAsia="x-none"/>
        </w:rPr>
        <w:t xml:space="preserve"> TTIs, where </w:t>
      </w:r>
      <m:oMath>
        <m:r>
          <w:rPr>
            <w:rFonts w:ascii="Cambria Math" w:hAnsi="Cambria Math"/>
            <w:lang w:val="en-US" w:eastAsia="x-none"/>
          </w:rPr>
          <m:t>N&lt;=</m:t>
        </m:r>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tot</m:t>
            </m:r>
          </m:sub>
        </m:sSub>
      </m:oMath>
      <w:r w:rsidR="00924665">
        <w:rPr>
          <w:lang w:val="en-US" w:eastAsia="x-none"/>
        </w:rPr>
        <w:t>. The single TTI c</w:t>
      </w:r>
      <w:r w:rsidR="00646372">
        <w:rPr>
          <w:lang w:val="en-US" w:eastAsia="x-none"/>
        </w:rPr>
        <w:t>ould be still scheduled with lower PDCCH overhead using DCI format 0_0</w:t>
      </w:r>
      <w:r w:rsidR="00716AEB">
        <w:rPr>
          <w:lang w:val="en-US" w:eastAsia="x-none"/>
        </w:rPr>
        <w:t>. Other option would be to introduce a separate Format 0_2 in addition to 0_1, howeve</w:t>
      </w:r>
      <w:r w:rsidR="000C6F5D">
        <w:rPr>
          <w:lang w:val="en-US" w:eastAsia="x-none"/>
        </w:rPr>
        <w:t xml:space="preserve">r, this would complicate the monitoring, as maximum number of DCI format scrambled with C-RNTI is 3 and total 4. </w:t>
      </w:r>
      <w:r w:rsidR="00D421AE">
        <w:rPr>
          <w:lang w:val="en-US" w:eastAsia="x-none"/>
        </w:rPr>
        <w:t xml:space="preserve">Complicated rules on how to full-fill this limit had to be define for R15 already and </w:t>
      </w:r>
      <w:r w:rsidR="001E429E">
        <w:rPr>
          <w:lang w:val="en-US" w:eastAsia="x-none"/>
        </w:rPr>
        <w:t xml:space="preserve">adding one more C-RNTI format would make it even worth. </w:t>
      </w:r>
    </w:p>
    <w:p w14:paraId="3BBD92DE" w14:textId="4469E97A" w:rsidR="00F80236" w:rsidRPr="00F24770" w:rsidRDefault="001E429E" w:rsidP="00F24770">
      <w:pPr>
        <w:widowControl w:val="0"/>
        <w:overflowPunct/>
        <w:autoSpaceDE/>
        <w:autoSpaceDN/>
        <w:adjustRightInd/>
        <w:spacing w:after="0"/>
        <w:jc w:val="both"/>
        <w:textAlignment w:val="auto"/>
        <w:rPr>
          <w:i/>
          <w:lang w:val="en-US" w:eastAsia="x-none"/>
        </w:rPr>
      </w:pPr>
      <w:r w:rsidRPr="00F24770">
        <w:rPr>
          <w:b/>
          <w:i/>
          <w:lang w:val="en-US" w:eastAsia="x-none"/>
        </w:rPr>
        <w:t xml:space="preserve">Proposal </w:t>
      </w:r>
      <w:r w:rsidR="00D00758">
        <w:rPr>
          <w:b/>
          <w:i/>
          <w:lang w:val="en-US" w:eastAsia="x-none"/>
        </w:rPr>
        <w:t>4</w:t>
      </w:r>
      <w:r w:rsidRPr="00F24770">
        <w:rPr>
          <w:b/>
          <w:i/>
          <w:lang w:val="en-US" w:eastAsia="x-none"/>
        </w:rPr>
        <w:t>:</w:t>
      </w:r>
      <w:r w:rsidRPr="00F24770">
        <w:rPr>
          <w:i/>
          <w:lang w:val="en-US" w:eastAsia="x-none"/>
        </w:rPr>
        <w:t xml:space="preserve">  </w:t>
      </w:r>
      <w:r w:rsidR="00F80236" w:rsidRPr="00F24770">
        <w:rPr>
          <w:i/>
          <w:lang w:val="en-US" w:eastAsia="x-none"/>
        </w:rPr>
        <w:t xml:space="preserve">Multi-TTI </w:t>
      </w:r>
      <w:r w:rsidR="00B50B29">
        <w:rPr>
          <w:i/>
          <w:lang w:val="en-US" w:eastAsia="x-none"/>
        </w:rPr>
        <w:t xml:space="preserve">PUSCH </w:t>
      </w:r>
      <w:r w:rsidR="00F80236" w:rsidRPr="00F24770">
        <w:rPr>
          <w:i/>
          <w:lang w:val="en-US" w:eastAsia="x-none"/>
        </w:rPr>
        <w:t>scheduling is configured</w:t>
      </w:r>
      <w:r w:rsidR="00B50B29">
        <w:rPr>
          <w:i/>
          <w:lang w:val="en-US" w:eastAsia="x-none"/>
        </w:rPr>
        <w:t xml:space="preserve"> in NR-U</w:t>
      </w:r>
      <w:r w:rsidR="00F80236" w:rsidRPr="00F24770">
        <w:rPr>
          <w:i/>
          <w:lang w:val="en-US" w:eastAsia="x-none"/>
        </w:rPr>
        <w:t xml:space="preserve"> by configuring a maximum number of schedulable TTIs </w:t>
      </w:r>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tot</m:t>
            </m:r>
          </m:sub>
        </m:sSub>
      </m:oMath>
      <w:r w:rsidR="00F80236" w:rsidRPr="00F24770">
        <w:rPr>
          <w:i/>
          <w:lang w:val="en-US" w:eastAsia="x-none"/>
        </w:rPr>
        <w:t xml:space="preserve"> for DCI format 0_1</w:t>
      </w:r>
    </w:p>
    <w:p w14:paraId="56C27E0E" w14:textId="6FF7B8AC" w:rsidR="001E429E" w:rsidRPr="00F24770" w:rsidRDefault="00E22CD7" w:rsidP="00F24770">
      <w:pPr>
        <w:pStyle w:val="ListParagraph"/>
        <w:widowControl w:val="0"/>
        <w:numPr>
          <w:ilvl w:val="0"/>
          <w:numId w:val="88"/>
        </w:numPr>
        <w:spacing w:after="240"/>
        <w:jc w:val="both"/>
        <w:rPr>
          <w:i/>
          <w:lang w:val="en-US" w:eastAsia="x-none"/>
        </w:rPr>
      </w:pPr>
      <w:r>
        <w:rPr>
          <w:i/>
          <w:sz w:val="20"/>
          <w:szCs w:val="20"/>
          <w:lang w:val="en-US" w:eastAsia="x-none"/>
        </w:rPr>
        <w:t xml:space="preserve">when </w:t>
      </w:r>
      <m:oMath>
        <m:sSub>
          <m:sSubPr>
            <m:ctrlPr>
              <w:rPr>
                <w:rFonts w:ascii="Cambria Math" w:hAnsi="Cambria Math"/>
                <w:i/>
                <w:sz w:val="20"/>
                <w:szCs w:val="20"/>
                <w:lang w:val="en-US" w:eastAsia="x-none"/>
              </w:rPr>
            </m:ctrlPr>
          </m:sSubPr>
          <m:e>
            <m:r>
              <w:rPr>
                <w:rFonts w:ascii="Cambria Math" w:hAnsi="Cambria Math"/>
                <w:sz w:val="20"/>
                <w:szCs w:val="20"/>
                <w:lang w:val="en-US" w:eastAsia="x-none"/>
              </w:rPr>
              <m:t>N</m:t>
            </m:r>
          </m:e>
          <m:sub>
            <m:r>
              <w:rPr>
                <w:rFonts w:ascii="Cambria Math" w:hAnsi="Cambria Math"/>
                <w:sz w:val="20"/>
                <w:szCs w:val="20"/>
                <w:lang w:val="en-US" w:eastAsia="x-none"/>
              </w:rPr>
              <m:t>tot</m:t>
            </m:r>
          </m:sub>
        </m:sSub>
      </m:oMath>
      <w:r>
        <w:rPr>
          <w:i/>
          <w:sz w:val="20"/>
          <w:szCs w:val="20"/>
          <w:lang w:val="en-US" w:eastAsia="x-none"/>
        </w:rPr>
        <w:t xml:space="preserve"> &gt;1, an </w:t>
      </w:r>
      <w:r w:rsidR="00F80236" w:rsidRPr="00F24770">
        <w:rPr>
          <w:i/>
          <w:sz w:val="20"/>
          <w:szCs w:val="20"/>
          <w:lang w:val="en-US" w:eastAsia="x-none"/>
        </w:rPr>
        <w:t xml:space="preserve">additional field “Number of scheduled TTIs” would be present in the format, which would </w:t>
      </w:r>
      <w:r w:rsidR="00B50B29">
        <w:rPr>
          <w:i/>
          <w:sz w:val="20"/>
          <w:szCs w:val="20"/>
          <w:lang w:val="en-US" w:eastAsia="x-none"/>
        </w:rPr>
        <w:t>indicate</w:t>
      </w:r>
      <w:r w:rsidR="00F80236" w:rsidRPr="00F24770">
        <w:rPr>
          <w:i/>
          <w:sz w:val="20"/>
          <w:szCs w:val="20"/>
          <w:lang w:val="en-US" w:eastAsia="x-none"/>
        </w:rPr>
        <w:t xml:space="preserve"> dynamic</w:t>
      </w:r>
      <w:r w:rsidR="00B50B29">
        <w:rPr>
          <w:i/>
          <w:sz w:val="20"/>
          <w:szCs w:val="20"/>
          <w:lang w:val="en-US" w:eastAsia="x-none"/>
        </w:rPr>
        <w:t xml:space="preserve">ally the number of </w:t>
      </w:r>
      <w:r w:rsidR="00F80236" w:rsidRPr="00F24770">
        <w:rPr>
          <w:i/>
          <w:sz w:val="20"/>
          <w:szCs w:val="20"/>
          <w:lang w:val="en-US" w:eastAsia="x-none"/>
        </w:rPr>
        <w:t>schedu</w:t>
      </w:r>
      <w:r w:rsidR="00B50B29">
        <w:rPr>
          <w:i/>
          <w:sz w:val="20"/>
          <w:szCs w:val="20"/>
          <w:lang w:val="en-US" w:eastAsia="x-none"/>
        </w:rPr>
        <w:t>led</w:t>
      </w:r>
      <w:r w:rsidR="00F80236" w:rsidRPr="00F24770">
        <w:rPr>
          <w:i/>
          <w:sz w:val="20"/>
          <w:szCs w:val="20"/>
          <w:lang w:val="en-US" w:eastAsia="x-none"/>
        </w:rPr>
        <w:t xml:space="preserve"> </w:t>
      </w:r>
      <w:r w:rsidR="00B50B29">
        <w:rPr>
          <w:i/>
          <w:sz w:val="20"/>
          <w:szCs w:val="20"/>
          <w:lang w:val="en-US" w:eastAsia="x-none"/>
        </w:rPr>
        <w:t xml:space="preserve">TTIs </w:t>
      </w:r>
      <m:oMath>
        <m:r>
          <w:rPr>
            <w:rFonts w:ascii="Cambria Math" w:hAnsi="Cambria Math"/>
            <w:sz w:val="20"/>
            <w:szCs w:val="20"/>
            <w:lang w:val="en-US" w:eastAsia="x-none"/>
          </w:rPr>
          <m:t>N</m:t>
        </m:r>
      </m:oMath>
      <w:r w:rsidR="00F80236" w:rsidRPr="00F24770">
        <w:rPr>
          <w:i/>
          <w:sz w:val="20"/>
          <w:szCs w:val="20"/>
          <w:lang w:val="en-US" w:eastAsia="x-none"/>
        </w:rPr>
        <w:t xml:space="preserve">, where </w:t>
      </w:r>
      <m:oMath>
        <m:r>
          <w:rPr>
            <w:rFonts w:ascii="Cambria Math" w:hAnsi="Cambria Math"/>
            <w:sz w:val="20"/>
            <w:szCs w:val="20"/>
            <w:lang w:val="en-US" w:eastAsia="x-none"/>
          </w:rPr>
          <m:t>N&lt;=</m:t>
        </m:r>
        <m:sSub>
          <m:sSubPr>
            <m:ctrlPr>
              <w:rPr>
                <w:rFonts w:ascii="Cambria Math" w:hAnsi="Cambria Math"/>
                <w:i/>
                <w:sz w:val="20"/>
                <w:szCs w:val="20"/>
                <w:lang w:val="en-US" w:eastAsia="x-none"/>
              </w:rPr>
            </m:ctrlPr>
          </m:sSubPr>
          <m:e>
            <m:r>
              <w:rPr>
                <w:rFonts w:ascii="Cambria Math" w:hAnsi="Cambria Math"/>
                <w:sz w:val="20"/>
                <w:szCs w:val="20"/>
                <w:lang w:val="en-US" w:eastAsia="x-none"/>
              </w:rPr>
              <m:t>N</m:t>
            </m:r>
          </m:e>
          <m:sub>
            <m:r>
              <w:rPr>
                <w:rFonts w:ascii="Cambria Math" w:hAnsi="Cambria Math"/>
                <w:sz w:val="20"/>
                <w:szCs w:val="20"/>
                <w:lang w:val="en-US" w:eastAsia="x-none"/>
              </w:rPr>
              <m:t>tot</m:t>
            </m:r>
          </m:sub>
        </m:sSub>
      </m:oMath>
      <w:r w:rsidR="00F80236" w:rsidRPr="00F24770">
        <w:rPr>
          <w:i/>
          <w:sz w:val="20"/>
          <w:szCs w:val="20"/>
          <w:lang w:val="en-US" w:eastAsia="x-none"/>
        </w:rPr>
        <w:t>.</w:t>
      </w:r>
    </w:p>
    <w:bookmarkEnd w:id="1"/>
    <w:p w14:paraId="58556610" w14:textId="267005F9" w:rsidR="005B5685" w:rsidRPr="001F28AA" w:rsidRDefault="00593442" w:rsidP="006B54C1">
      <w:pPr>
        <w:pStyle w:val="Heading1"/>
      </w:pPr>
      <w:r>
        <w:rPr>
          <w:color w:val="000000"/>
        </w:rPr>
        <w:t xml:space="preserve">3. </w:t>
      </w:r>
      <w:r w:rsidR="0099103B">
        <w:t>PDSCH HARQ feedback</w:t>
      </w:r>
      <w:r w:rsidR="00820C31">
        <w:t xml:space="preserve"> over unlicensed band</w:t>
      </w:r>
    </w:p>
    <w:p w14:paraId="055C5D1D" w14:textId="38BCB5A1" w:rsidR="00820C31" w:rsidRDefault="00820C31" w:rsidP="00263A1E">
      <w:pPr>
        <w:keepNext/>
        <w:spacing w:after="120"/>
        <w:jc w:val="both"/>
      </w:pPr>
      <w:r>
        <w:t>W</w:t>
      </w:r>
      <w:r>
        <w:rPr>
          <w:lang w:val="en-US"/>
        </w:rPr>
        <w:t>hen HARQ feedback is transmitted over an unlicensed band, channel contention creates additional challenges: channel contention may delay HARQ feedback unpredictably, and hidden node problem and bursty interference may cause occasional HARQ feedback detection failures.</w:t>
      </w:r>
      <w:r w:rsidR="00D80B03">
        <w:rPr>
          <w:lang w:val="en-US"/>
        </w:rPr>
        <w:t xml:space="preserve"> </w:t>
      </w:r>
      <w:r w:rsidR="007645E5">
        <w:rPr>
          <w:lang w:val="en-US"/>
        </w:rPr>
        <w:t>Although the UE can transmit the HARQ feedback in most of the cases (e.g. with Cat 1 channel access), t</w:t>
      </w:r>
      <w:r w:rsidR="007645E5" w:rsidRPr="00C465B3">
        <w:rPr>
          <w:lang w:val="en-US"/>
        </w:rPr>
        <w:t xml:space="preserve">here is </w:t>
      </w:r>
      <w:r w:rsidR="007645E5">
        <w:rPr>
          <w:lang w:val="en-US"/>
        </w:rPr>
        <w:t>also the possibility</w:t>
      </w:r>
      <w:r w:rsidR="007645E5" w:rsidRPr="00C465B3">
        <w:rPr>
          <w:lang w:val="en-US"/>
        </w:rPr>
        <w:t xml:space="preserve"> that </w:t>
      </w:r>
      <w:r w:rsidR="007645E5">
        <w:rPr>
          <w:lang w:val="en-US"/>
        </w:rPr>
        <w:t xml:space="preserve">UE LBT is used for HARQ feedback, and the </w:t>
      </w:r>
      <w:r w:rsidR="007645E5" w:rsidRPr="00C465B3">
        <w:rPr>
          <w:lang w:val="en-US"/>
        </w:rPr>
        <w:t xml:space="preserve">HARQ feedback transmission is blocked by UE LBT. </w:t>
      </w:r>
      <w:r w:rsidR="007645E5">
        <w:rPr>
          <w:lang w:val="en-US"/>
        </w:rPr>
        <w:t xml:space="preserve">Hence, mechanism for additional HARQ feedback transmission opportunities is supported in NR-U. </w:t>
      </w:r>
      <w:r w:rsidR="00386AAA">
        <w:rPr>
          <w:lang w:val="en-US"/>
        </w:rPr>
        <w:t>We consider the remaining enhancements for dynamic HARQ codebook and semi-static codebook in Sections 3.1 and 3.2 respectively.</w:t>
      </w:r>
    </w:p>
    <w:p w14:paraId="7C267C4B" w14:textId="375A8146" w:rsidR="00E61900" w:rsidRDefault="00593442" w:rsidP="00E61900">
      <w:pPr>
        <w:pStyle w:val="Heading2"/>
        <w:rPr>
          <w:b/>
          <w:i/>
        </w:rPr>
      </w:pPr>
      <w:r>
        <w:rPr>
          <w:lang w:val="en-US"/>
        </w:rPr>
        <w:t>3.</w:t>
      </w:r>
      <w:r w:rsidR="00D80524">
        <w:rPr>
          <w:lang w:val="en-US"/>
        </w:rPr>
        <w:t>1</w:t>
      </w:r>
      <w:r>
        <w:rPr>
          <w:lang w:val="en-US"/>
        </w:rPr>
        <w:t xml:space="preserve"> </w:t>
      </w:r>
      <w:r w:rsidR="00E61900">
        <w:t xml:space="preserve">Enhancements for dynamic HARQ codebook </w:t>
      </w:r>
    </w:p>
    <w:p w14:paraId="0CDEDAB7" w14:textId="1D6BD44C" w:rsidR="00FE2E4B" w:rsidRDefault="00E61900" w:rsidP="00BC0CD1">
      <w:pPr>
        <w:spacing w:after="0"/>
        <w:rPr>
          <w:lang w:val="en-US"/>
        </w:rPr>
      </w:pPr>
      <w:r w:rsidRPr="00F24770">
        <w:t xml:space="preserve">In </w:t>
      </w:r>
      <w:r w:rsidR="00FE2E4B">
        <w:t>RAN1#97 [</w:t>
      </w:r>
      <w:r w:rsidR="00B618F6">
        <w:t>5</w:t>
      </w:r>
      <w:r w:rsidR="00FE2E4B">
        <w:t xml:space="preserve">], following agreement was made to support </w:t>
      </w:r>
      <w:r w:rsidR="00FE2E4B">
        <w:rPr>
          <w:lang w:val="en-US"/>
        </w:rPr>
        <w:t xml:space="preserve">additional HARQ feedback reporting with dynamic HARQ codebook: </w:t>
      </w:r>
    </w:p>
    <w:p w14:paraId="59678804" w14:textId="3BAB24C3" w:rsidR="00004DC0" w:rsidRDefault="00004DC0" w:rsidP="00BC0CD1">
      <w:pPr>
        <w:spacing w:after="0"/>
        <w:rPr>
          <w:lang w:val="en-US"/>
        </w:rPr>
      </w:pPr>
      <w:r>
        <w:rPr>
          <w:noProof/>
        </w:rPr>
        <mc:AlternateContent>
          <mc:Choice Requires="wps">
            <w:drawing>
              <wp:anchor distT="0" distB="0" distL="114300" distR="114300" simplePos="0" relativeHeight="251658241" behindDoc="0" locked="0" layoutInCell="1" allowOverlap="1" wp14:anchorId="06D8A845" wp14:editId="5F34C557">
                <wp:simplePos x="0" y="0"/>
                <wp:positionH relativeFrom="margin">
                  <wp:posOffset>0</wp:posOffset>
                </wp:positionH>
                <wp:positionV relativeFrom="paragraph">
                  <wp:posOffset>99060</wp:posOffset>
                </wp:positionV>
                <wp:extent cx="6083300" cy="2139950"/>
                <wp:effectExtent l="0" t="0" r="12700" b="12700"/>
                <wp:wrapNone/>
                <wp:docPr id="10" name="Rectangle 10"/>
                <wp:cNvGraphicFramePr/>
                <a:graphic xmlns:a="http://schemas.openxmlformats.org/drawingml/2006/main">
                  <a:graphicData uri="http://schemas.microsoft.com/office/word/2010/wordprocessingShape">
                    <wps:wsp>
                      <wps:cNvSpPr/>
                      <wps:spPr>
                        <a:xfrm>
                          <a:off x="0" y="0"/>
                          <a:ext cx="6083300" cy="21399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arto="http://schemas.microsoft.com/office/word/2006/arto">
            <w:pict w14:anchorId="50EC5F96">
              <v:rect id="Rectangle 10" style="position:absolute;margin-left:0;margin-top:7.8pt;width:479pt;height:168.5pt;z-index:2516587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spid="_x0000_s1026" filled="f" strokecolor="#1f4d78 [1604]" strokeweight="1pt" w14:anchorId="6A91DD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">
                <w10:wrap anchorx="margin"/>
              </v:rect>
            </w:pict>
          </mc:Fallback>
        </mc:AlternateContent>
      </w:r>
    </w:p>
    <w:p w14:paraId="76B1479D" w14:textId="12D2CA64" w:rsidR="00434567" w:rsidRPr="00F24770" w:rsidRDefault="00434567" w:rsidP="00F24770">
      <w:pPr>
        <w:spacing w:after="0"/>
        <w:ind w:firstLine="142"/>
        <w:rPr>
          <w:sz w:val="18"/>
        </w:rPr>
      </w:pPr>
      <w:r w:rsidRPr="00F24770">
        <w:rPr>
          <w:sz w:val="18"/>
        </w:rPr>
        <w:t>Agreement: For operation with dynamic HARQ codebook (type-2 codebook):</w:t>
      </w:r>
    </w:p>
    <w:p w14:paraId="0A15449B" w14:textId="77777777" w:rsidR="00114DCB" w:rsidRPr="00F24770" w:rsidRDefault="0016320C" w:rsidP="00BC0CD1">
      <w:pPr>
        <w:numPr>
          <w:ilvl w:val="0"/>
          <w:numId w:val="82"/>
        </w:numPr>
        <w:spacing w:after="0"/>
        <w:rPr>
          <w:sz w:val="18"/>
        </w:rPr>
      </w:pPr>
      <w:r w:rsidRPr="00F24770">
        <w:rPr>
          <w:sz w:val="18"/>
        </w:rPr>
        <w:t>PDSCH grouping by explicitly signalling a group index in DCI scheduling the PDSCH</w:t>
      </w:r>
    </w:p>
    <w:p w14:paraId="6CF59771" w14:textId="77777777" w:rsidR="00114DCB" w:rsidRPr="00F24770" w:rsidRDefault="0016320C" w:rsidP="00F24770">
      <w:pPr>
        <w:numPr>
          <w:ilvl w:val="1"/>
          <w:numId w:val="82"/>
        </w:numPr>
        <w:spacing w:after="0"/>
        <w:ind w:right="141"/>
        <w:rPr>
          <w:sz w:val="18"/>
        </w:rPr>
      </w:pPr>
      <w:r w:rsidRPr="00F24770">
        <w:rPr>
          <w:sz w:val="18"/>
        </w:rPr>
        <w:t>For any PDSCH scheduled with numerical or non-numerical value of K1</w:t>
      </w:r>
    </w:p>
    <w:p w14:paraId="24BFBF8A" w14:textId="77777777" w:rsidR="00114DCB" w:rsidRPr="00F24770" w:rsidRDefault="0016320C" w:rsidP="00F24770">
      <w:pPr>
        <w:numPr>
          <w:ilvl w:val="0"/>
          <w:numId w:val="82"/>
        </w:numPr>
        <w:spacing w:after="0"/>
        <w:ind w:right="141"/>
        <w:rPr>
          <w:sz w:val="18"/>
        </w:rPr>
      </w:pPr>
      <w:r w:rsidRPr="00F24770">
        <w:rPr>
          <w:sz w:val="18"/>
        </w:rPr>
        <w:t>The number of HARQ-ACK bits for one PDSCH group can change between successive requests for HARQ-ACK feedback for the same PDSCH group</w:t>
      </w:r>
    </w:p>
    <w:p w14:paraId="6B23E3C7" w14:textId="77777777" w:rsidR="00114DCB" w:rsidRPr="00F24770" w:rsidRDefault="0016320C" w:rsidP="00F24770">
      <w:pPr>
        <w:numPr>
          <w:ilvl w:val="0"/>
          <w:numId w:val="82"/>
        </w:numPr>
        <w:spacing w:after="0"/>
        <w:ind w:right="141"/>
        <w:rPr>
          <w:sz w:val="18"/>
        </w:rPr>
      </w:pPr>
      <w:r w:rsidRPr="00F24770">
        <w:rPr>
          <w:sz w:val="18"/>
        </w:rPr>
        <w:t xml:space="preserve">HARQ-ACK feedback for all PDSCHs in the same group is carried in the same PUCCH </w:t>
      </w:r>
    </w:p>
    <w:p w14:paraId="5AE6308B" w14:textId="77777777" w:rsidR="00114DCB" w:rsidRPr="00F24770" w:rsidRDefault="0016320C" w:rsidP="00F24770">
      <w:pPr>
        <w:numPr>
          <w:ilvl w:val="0"/>
          <w:numId w:val="82"/>
        </w:numPr>
        <w:spacing w:after="0"/>
        <w:ind w:right="141"/>
        <w:rPr>
          <w:sz w:val="18"/>
        </w:rPr>
      </w:pPr>
      <w:r w:rsidRPr="00F24770">
        <w:rPr>
          <w:sz w:val="18"/>
        </w:rPr>
        <w:t>One DCI can request HARQ-ACK feedback for one or more PDSCH groups in the same PUCCH</w:t>
      </w:r>
    </w:p>
    <w:p w14:paraId="4BE12A06" w14:textId="77777777" w:rsidR="00114DCB" w:rsidRPr="00F24770" w:rsidRDefault="0016320C" w:rsidP="00F24770">
      <w:pPr>
        <w:numPr>
          <w:ilvl w:val="0"/>
          <w:numId w:val="82"/>
        </w:numPr>
        <w:spacing w:after="0"/>
        <w:ind w:right="141"/>
        <w:rPr>
          <w:sz w:val="18"/>
        </w:rPr>
      </w:pPr>
      <w:r w:rsidRPr="00F24770">
        <w:rPr>
          <w:sz w:val="18"/>
        </w:rPr>
        <w:t>C-DAI/T-DAI is accumulated only within each PDSCH group</w:t>
      </w:r>
    </w:p>
    <w:p w14:paraId="181606BE" w14:textId="77777777" w:rsidR="00114DCB" w:rsidRPr="00F24770" w:rsidRDefault="0016320C" w:rsidP="00F24770">
      <w:pPr>
        <w:numPr>
          <w:ilvl w:val="1"/>
          <w:numId w:val="82"/>
        </w:numPr>
        <w:spacing w:after="0"/>
        <w:ind w:right="141"/>
        <w:rPr>
          <w:sz w:val="18"/>
        </w:rPr>
      </w:pPr>
      <w:r w:rsidRPr="00F24770">
        <w:rPr>
          <w:sz w:val="18"/>
        </w:rPr>
        <w:t>FFS: Choose between the following options:</w:t>
      </w:r>
    </w:p>
    <w:p w14:paraId="200D6358" w14:textId="1F43A9A1" w:rsidR="00114DCB" w:rsidRPr="00F24770" w:rsidRDefault="0016320C" w:rsidP="00F24770">
      <w:pPr>
        <w:numPr>
          <w:ilvl w:val="2"/>
          <w:numId w:val="82"/>
        </w:numPr>
        <w:spacing w:after="0"/>
        <w:ind w:right="141"/>
        <w:rPr>
          <w:sz w:val="18"/>
        </w:rPr>
      </w:pPr>
      <w:r w:rsidRPr="00F24770">
        <w:rPr>
          <w:sz w:val="18"/>
        </w:rPr>
        <w:t>T-DAI is included only for the scheduled group</w:t>
      </w:r>
    </w:p>
    <w:p w14:paraId="076AA55C" w14:textId="2FDF54D6" w:rsidR="007A1C66" w:rsidRPr="00F24770" w:rsidRDefault="0016320C" w:rsidP="00F24770">
      <w:pPr>
        <w:numPr>
          <w:ilvl w:val="2"/>
          <w:numId w:val="82"/>
        </w:numPr>
        <w:spacing w:after="0"/>
        <w:ind w:right="141"/>
        <w:rPr>
          <w:sz w:val="18"/>
        </w:rPr>
      </w:pPr>
      <w:r w:rsidRPr="00F24770">
        <w:rPr>
          <w:sz w:val="18"/>
        </w:rPr>
        <w:t>T-DAI is included for each group</w:t>
      </w:r>
    </w:p>
    <w:p w14:paraId="3615EA79" w14:textId="77777777" w:rsidR="00114DCB" w:rsidRPr="00F24770" w:rsidRDefault="0016320C" w:rsidP="00F24770">
      <w:pPr>
        <w:numPr>
          <w:ilvl w:val="0"/>
          <w:numId w:val="82"/>
        </w:numPr>
        <w:spacing w:after="0"/>
        <w:ind w:right="141"/>
        <w:rPr>
          <w:sz w:val="18"/>
        </w:rPr>
      </w:pPr>
      <w:r w:rsidRPr="00F24770">
        <w:rPr>
          <w:sz w:val="18"/>
        </w:rPr>
        <w:t>New ACK-Feedback Group Indicator for each PDSCH Group operates as a toggle bit</w:t>
      </w:r>
    </w:p>
    <w:p w14:paraId="01D0F808" w14:textId="57AB8581" w:rsidR="00114DCB" w:rsidRPr="00F24770" w:rsidRDefault="0016320C" w:rsidP="00F24770">
      <w:pPr>
        <w:numPr>
          <w:ilvl w:val="0"/>
          <w:numId w:val="82"/>
        </w:numPr>
        <w:spacing w:after="0"/>
        <w:ind w:right="141"/>
        <w:rPr>
          <w:sz w:val="18"/>
        </w:rPr>
      </w:pPr>
      <w:r w:rsidRPr="00F24770">
        <w:rPr>
          <w:sz w:val="18"/>
        </w:rPr>
        <w:t>Maximum number of PDSCH groups: 2 (FFS: maximum number of groups 4 and maximum number of groups for which feedback is requested in the same PUCCH)</w:t>
      </w:r>
    </w:p>
    <w:p w14:paraId="68D7040B" w14:textId="619057C9" w:rsidR="00434567" w:rsidRPr="00F24770" w:rsidRDefault="0016320C" w:rsidP="00F24770">
      <w:pPr>
        <w:numPr>
          <w:ilvl w:val="0"/>
          <w:numId w:val="82"/>
        </w:numPr>
        <w:ind w:right="141"/>
        <w:rPr>
          <w:sz w:val="18"/>
        </w:rPr>
      </w:pPr>
      <w:r w:rsidRPr="00F24770">
        <w:rPr>
          <w:sz w:val="18"/>
        </w:rPr>
        <w:t>A UE can signal support of this feature as part of capability signaling</w:t>
      </w:r>
    </w:p>
    <w:p w14:paraId="649C5768" w14:textId="57754763" w:rsidR="00CC6285" w:rsidRDefault="00700381" w:rsidP="00EC579B">
      <w:pPr>
        <w:pStyle w:val="B1"/>
        <w:ind w:left="0" w:firstLine="0"/>
        <w:jc w:val="both"/>
        <w:rPr>
          <w:lang w:val="en-US"/>
        </w:rPr>
      </w:pPr>
      <w:r>
        <w:rPr>
          <w:lang w:val="en-US"/>
        </w:rPr>
        <w:t xml:space="preserve">In RAN1#97, it was agreed that </w:t>
      </w:r>
      <w:r w:rsidRPr="00700381">
        <w:rPr>
          <w:lang w:val="en-US"/>
        </w:rPr>
        <w:t>T-DAI is included only for the scheduled group</w:t>
      </w:r>
      <w:r>
        <w:rPr>
          <w:lang w:val="en-US"/>
        </w:rPr>
        <w:t xml:space="preserve"> or that </w:t>
      </w:r>
      <w:r w:rsidRPr="00700381">
        <w:rPr>
          <w:lang w:val="en-US"/>
        </w:rPr>
        <w:t>T-DAI is included for each group</w:t>
      </w:r>
      <w:r>
        <w:rPr>
          <w:lang w:val="en-US"/>
        </w:rPr>
        <w:t xml:space="preserve">. The </w:t>
      </w:r>
      <w:r w:rsidR="00183153">
        <w:rPr>
          <w:lang w:val="en-US"/>
        </w:rPr>
        <w:t xml:space="preserve">latter option may increase the reliability on the overall codebook size, </w:t>
      </w:r>
      <w:r w:rsidR="00032ACA">
        <w:rPr>
          <w:lang w:val="en-US"/>
        </w:rPr>
        <w:t xml:space="preserve">but at price of increased </w:t>
      </w:r>
      <w:r w:rsidR="00C333C9">
        <w:rPr>
          <w:lang w:val="en-US"/>
        </w:rPr>
        <w:t xml:space="preserve">DCI overhead. Further, gNB can </w:t>
      </w:r>
      <w:r w:rsidR="008214D1">
        <w:rPr>
          <w:lang w:val="en-US"/>
        </w:rPr>
        <w:t xml:space="preserve">always </w:t>
      </w:r>
      <w:r w:rsidR="00B83735">
        <w:rPr>
          <w:lang w:val="en-US"/>
        </w:rPr>
        <w:t>request</w:t>
      </w:r>
      <w:r w:rsidR="008214D1">
        <w:rPr>
          <w:lang w:val="en-US"/>
        </w:rPr>
        <w:t xml:space="preserve"> feedback only for one PDSCH group per PUCCH </w:t>
      </w:r>
      <w:r w:rsidR="00C333C9">
        <w:rPr>
          <w:lang w:val="en-US"/>
        </w:rPr>
        <w:t>if there is concer</w:t>
      </w:r>
      <w:r w:rsidR="008214D1">
        <w:rPr>
          <w:lang w:val="en-US"/>
        </w:rPr>
        <w:t>n on the</w:t>
      </w:r>
      <w:r w:rsidR="00D16838">
        <w:rPr>
          <w:lang w:val="en-US"/>
        </w:rPr>
        <w:t xml:space="preserve"> joint codebook size reliability. Hence</w:t>
      </w:r>
      <w:r w:rsidR="0027200B">
        <w:rPr>
          <w:lang w:val="en-US"/>
        </w:rPr>
        <w:t>,</w:t>
      </w:r>
      <w:r w:rsidR="00D16838">
        <w:rPr>
          <w:lang w:val="en-US"/>
        </w:rPr>
        <w:t xml:space="preserve"> we do not see need to include T-DAI for each group</w:t>
      </w:r>
      <w:r w:rsidR="0027200B">
        <w:rPr>
          <w:lang w:val="en-US"/>
        </w:rPr>
        <w:t>. It is sufficient to have T-DAI included only for the scheduled group.</w:t>
      </w:r>
    </w:p>
    <w:p w14:paraId="0DFD3193" w14:textId="1313040E" w:rsidR="005A4DF2" w:rsidRPr="00F24770" w:rsidRDefault="00CC6285" w:rsidP="00EC579B">
      <w:pPr>
        <w:jc w:val="both"/>
        <w:rPr>
          <w:rFonts w:cs="Arial"/>
          <w:b/>
          <w:i/>
          <w:color w:val="000000" w:themeColor="text1"/>
        </w:rPr>
      </w:pPr>
      <w:r w:rsidRPr="003D03F9">
        <w:rPr>
          <w:rFonts w:cs="Arial"/>
          <w:b/>
          <w:i/>
          <w:color w:val="000000" w:themeColor="text1"/>
        </w:rPr>
        <w:t xml:space="preserve">Proposal </w:t>
      </w:r>
      <w:r w:rsidR="003001BF">
        <w:rPr>
          <w:rFonts w:cs="Arial"/>
          <w:b/>
          <w:i/>
          <w:color w:val="000000" w:themeColor="text1"/>
        </w:rPr>
        <w:t>5</w:t>
      </w:r>
      <w:r w:rsidRPr="0027200B">
        <w:rPr>
          <w:rFonts w:cs="Arial"/>
          <w:i/>
          <w:color w:val="000000" w:themeColor="text1"/>
        </w:rPr>
        <w:t xml:space="preserve">: </w:t>
      </w:r>
      <w:r w:rsidR="005A4DF2" w:rsidRPr="00032730">
        <w:rPr>
          <w:rFonts w:cs="Arial"/>
          <w:i/>
          <w:color w:val="000000" w:themeColor="text1"/>
        </w:rPr>
        <w:t>T-DAI is included only for the scheduled group</w:t>
      </w:r>
      <w:r w:rsidR="00032730" w:rsidRPr="00032730">
        <w:rPr>
          <w:rFonts w:cs="Arial"/>
          <w:i/>
          <w:color w:val="000000" w:themeColor="text1"/>
        </w:rPr>
        <w:t>.</w:t>
      </w:r>
      <w:r w:rsidR="005A4DF2" w:rsidRPr="00F24770">
        <w:rPr>
          <w:rFonts w:cs="Arial"/>
          <w:b/>
          <w:i/>
          <w:color w:val="000000" w:themeColor="text1"/>
        </w:rPr>
        <w:t xml:space="preserve"> </w:t>
      </w:r>
    </w:p>
    <w:p w14:paraId="4E13B004" w14:textId="03CE272C" w:rsidR="00CC6285" w:rsidRPr="00F24770" w:rsidRDefault="00602EBE" w:rsidP="00F034B0">
      <w:pPr>
        <w:ind w:right="141"/>
        <w:jc w:val="both"/>
        <w:rPr>
          <w:szCs w:val="22"/>
        </w:rPr>
      </w:pPr>
      <w:r w:rsidRPr="0038099B">
        <w:rPr>
          <w:szCs w:val="22"/>
          <w:lang w:val="en-US"/>
        </w:rPr>
        <w:t>The maximum number of PDSCH groups was also</w:t>
      </w:r>
      <w:r w:rsidR="00577170" w:rsidRPr="0038099B">
        <w:rPr>
          <w:szCs w:val="22"/>
          <w:lang w:val="en-US"/>
        </w:rPr>
        <w:t xml:space="preserve"> left</w:t>
      </w:r>
      <w:r w:rsidRPr="00D434D6">
        <w:rPr>
          <w:szCs w:val="22"/>
          <w:lang w:val="en-US"/>
        </w:rPr>
        <w:t xml:space="preserve"> for further </w:t>
      </w:r>
      <w:r w:rsidR="00577170" w:rsidRPr="0075210F">
        <w:rPr>
          <w:szCs w:val="22"/>
          <w:lang w:val="en-US"/>
        </w:rPr>
        <w:t>studies.</w:t>
      </w:r>
      <w:r w:rsidR="00C33506" w:rsidRPr="0075210F">
        <w:rPr>
          <w:szCs w:val="22"/>
          <w:lang w:val="en-US"/>
        </w:rPr>
        <w:t xml:space="preserve"> In RAN1#97, it was agreed that </w:t>
      </w:r>
      <w:r w:rsidR="00C33506" w:rsidRPr="00F24770">
        <w:rPr>
          <w:szCs w:val="22"/>
        </w:rPr>
        <w:t xml:space="preserve">the number of HARQ-ACK bits for one PDSCH group can change between successive requests for HARQ-ACK feedback for the same PDSCH group. Hence </w:t>
      </w:r>
      <w:r w:rsidR="000427D1" w:rsidRPr="00F24770">
        <w:rPr>
          <w:szCs w:val="22"/>
        </w:rPr>
        <w:t xml:space="preserve">multiple successive feedback transmission </w:t>
      </w:r>
      <w:r w:rsidR="004D4C64" w:rsidRPr="00F24770">
        <w:rPr>
          <w:szCs w:val="22"/>
        </w:rPr>
        <w:t xml:space="preserve">opportunities </w:t>
      </w:r>
      <w:r w:rsidR="000427D1" w:rsidRPr="00F24770">
        <w:rPr>
          <w:szCs w:val="22"/>
        </w:rPr>
        <w:t xml:space="preserve">can be </w:t>
      </w:r>
      <w:r w:rsidR="004D4C64" w:rsidRPr="00F24770">
        <w:rPr>
          <w:szCs w:val="22"/>
        </w:rPr>
        <w:t xml:space="preserve">triggered for </w:t>
      </w:r>
      <w:r w:rsidR="00C33506" w:rsidRPr="00F24770">
        <w:rPr>
          <w:szCs w:val="22"/>
        </w:rPr>
        <w:t xml:space="preserve">the same group </w:t>
      </w:r>
      <w:r w:rsidR="004D4C64" w:rsidRPr="00F24770">
        <w:rPr>
          <w:szCs w:val="22"/>
        </w:rPr>
        <w:t xml:space="preserve">while the same group is used in further scheduling of PDSCHs. </w:t>
      </w:r>
      <w:r w:rsidR="005372A0" w:rsidRPr="00F24770">
        <w:rPr>
          <w:szCs w:val="22"/>
        </w:rPr>
        <w:t xml:space="preserve">Hence, we do not see need for more than 2 PDSCH groups. Further, increasing the number </w:t>
      </w:r>
      <w:r w:rsidR="00AE2078" w:rsidRPr="00F24770">
        <w:rPr>
          <w:szCs w:val="22"/>
        </w:rPr>
        <w:t>of the groups will increase also the size of corresponding DCI fields, unnecessarily increasing DCI size.</w:t>
      </w:r>
      <w:r w:rsidR="005372A0" w:rsidRPr="00F24770">
        <w:rPr>
          <w:szCs w:val="22"/>
        </w:rPr>
        <w:t xml:space="preserve"> </w:t>
      </w:r>
      <w:r w:rsidR="00F141C7">
        <w:rPr>
          <w:szCs w:val="22"/>
        </w:rPr>
        <w:t>Hence, we propose that the maximum number of PDSCH groups is 2.</w:t>
      </w:r>
    </w:p>
    <w:p w14:paraId="2EB22DCD" w14:textId="6BBDDEE0" w:rsidR="00CC6285" w:rsidRPr="00032730" w:rsidRDefault="00CC6285" w:rsidP="00761533">
      <w:pPr>
        <w:spacing w:after="240"/>
        <w:jc w:val="both"/>
        <w:rPr>
          <w:rFonts w:cs="Arial"/>
          <w:i/>
          <w:color w:val="000000" w:themeColor="text1"/>
        </w:rPr>
      </w:pPr>
      <w:r w:rsidRPr="003D03F9">
        <w:rPr>
          <w:rFonts w:cs="Arial"/>
          <w:b/>
          <w:i/>
          <w:color w:val="000000" w:themeColor="text1"/>
        </w:rPr>
        <w:t xml:space="preserve">Proposal </w:t>
      </w:r>
      <w:r w:rsidR="003001BF">
        <w:rPr>
          <w:rFonts w:cs="Arial"/>
          <w:b/>
          <w:i/>
          <w:color w:val="000000" w:themeColor="text1"/>
        </w:rPr>
        <w:t>6</w:t>
      </w:r>
      <w:r w:rsidRPr="0027200B">
        <w:rPr>
          <w:rFonts w:cs="Arial"/>
          <w:i/>
          <w:color w:val="000000" w:themeColor="text1"/>
        </w:rPr>
        <w:t xml:space="preserve">: </w:t>
      </w:r>
      <w:r w:rsidR="00134FC4" w:rsidRPr="00032730">
        <w:rPr>
          <w:rFonts w:cs="Arial"/>
          <w:i/>
          <w:color w:val="000000" w:themeColor="text1"/>
        </w:rPr>
        <w:t>Maximum number of PDSCH groups is 2.</w:t>
      </w:r>
    </w:p>
    <w:p w14:paraId="1AD266F7" w14:textId="19181BDF" w:rsidR="00877497" w:rsidRDefault="00F64643" w:rsidP="00DC2988">
      <w:pPr>
        <w:pStyle w:val="Heading2"/>
        <w:rPr>
          <w:b/>
          <w:i/>
        </w:rPr>
      </w:pPr>
      <w:r>
        <w:t>3.</w:t>
      </w:r>
      <w:r w:rsidR="00D80524">
        <w:t>2</w:t>
      </w:r>
      <w:r>
        <w:t xml:space="preserve"> </w:t>
      </w:r>
      <w:r w:rsidR="00877497">
        <w:t xml:space="preserve">Enhancements for semi-static </w:t>
      </w:r>
      <w:r w:rsidR="00D80524">
        <w:t xml:space="preserve">HARQ </w:t>
      </w:r>
      <w:r w:rsidR="00877497">
        <w:t xml:space="preserve">codebook </w:t>
      </w:r>
    </w:p>
    <w:p w14:paraId="1F7F628C" w14:textId="33842FC8" w:rsidR="00A2456F" w:rsidRDefault="00A2456F" w:rsidP="00DC2988">
      <w:pPr>
        <w:pStyle w:val="B1"/>
        <w:spacing w:after="0"/>
        <w:ind w:left="0" w:firstLine="0"/>
        <w:jc w:val="both"/>
        <w:rPr>
          <w:lang w:val="en-US"/>
        </w:rPr>
      </w:pPr>
      <w:r>
        <w:rPr>
          <w:lang w:val="en-US"/>
        </w:rPr>
        <w:t xml:space="preserve">Rel-15 Type 1 </w:t>
      </w:r>
      <w:r w:rsidR="00304D96">
        <w:rPr>
          <w:lang w:val="en-US"/>
        </w:rPr>
        <w:t xml:space="preserve">HARQ </w:t>
      </w:r>
      <w:r>
        <w:rPr>
          <w:lang w:val="en-US"/>
        </w:rPr>
        <w:t xml:space="preserve">codebook can be used as such for the baseline HARQ feedback reporting in the NR-U. </w:t>
      </w:r>
      <w:r w:rsidR="002214EF">
        <w:rPr>
          <w:lang w:val="en-US"/>
        </w:rPr>
        <w:t>However, w</w:t>
      </w:r>
      <w:r>
        <w:rPr>
          <w:lang w:val="en-US"/>
        </w:rPr>
        <w:t xml:space="preserve">e see two situations for which semi-static </w:t>
      </w:r>
      <w:r w:rsidR="00304D96">
        <w:rPr>
          <w:lang w:val="en-US"/>
        </w:rPr>
        <w:t xml:space="preserve">HARQ </w:t>
      </w:r>
      <w:r>
        <w:rPr>
          <w:lang w:val="en-US"/>
        </w:rPr>
        <w:t>codebook enhancements</w:t>
      </w:r>
      <w:r w:rsidR="002214EF">
        <w:rPr>
          <w:lang w:val="en-US"/>
        </w:rPr>
        <w:t xml:space="preserve"> are required</w:t>
      </w:r>
      <w:r>
        <w:rPr>
          <w:lang w:val="en-US"/>
        </w:rPr>
        <w:t>:</w:t>
      </w:r>
    </w:p>
    <w:p w14:paraId="27C30686" w14:textId="69277487" w:rsidR="002214EF" w:rsidRPr="00DC2988" w:rsidRDefault="002214EF" w:rsidP="00DC2988">
      <w:pPr>
        <w:pStyle w:val="B1"/>
        <w:numPr>
          <w:ilvl w:val="0"/>
          <w:numId w:val="75"/>
        </w:numPr>
        <w:spacing w:after="0"/>
        <w:jc w:val="both"/>
        <w:rPr>
          <w:lang w:val="en-US"/>
        </w:rPr>
      </w:pPr>
      <w:r>
        <w:rPr>
          <w:lang w:val="en-US"/>
        </w:rPr>
        <w:t>Case 1: HARQ feedback for the last PDSCH(s) of previous COT, for which a</w:t>
      </w:r>
      <w:r w:rsidRPr="00242A87">
        <w:t xml:space="preserve"> non-numerical PDSCH-to-HARQ-timing-indicator</w:t>
      </w:r>
      <w:r>
        <w:t xml:space="preserve"> value is indicated to postpone the HARQ feedback, should be incorporated to the semi-static </w:t>
      </w:r>
      <w:r w:rsidR="00304D96">
        <w:t xml:space="preserve">HARQ </w:t>
      </w:r>
      <w:r>
        <w:t xml:space="preserve">codebook. </w:t>
      </w:r>
      <w:r w:rsidR="00443A7A">
        <w:t xml:space="preserve">This is </w:t>
      </w:r>
      <w:r w:rsidR="0038099B">
        <w:t>a</w:t>
      </w:r>
      <w:r w:rsidR="00443A7A">
        <w:t xml:space="preserve"> part of </w:t>
      </w:r>
      <w:r w:rsidR="004940E4">
        <w:t>functionality</w:t>
      </w:r>
      <w:r w:rsidR="00CF6CA7">
        <w:t xml:space="preserve"> found essential for NR-U in [</w:t>
      </w:r>
      <w:r w:rsidR="00857CA6">
        <w:t>6</w:t>
      </w:r>
      <w:r w:rsidR="00CF6CA7">
        <w:t>].</w:t>
      </w:r>
    </w:p>
    <w:p w14:paraId="2369A1D5" w14:textId="66975510" w:rsidR="002214EF" w:rsidRDefault="002214EF" w:rsidP="00F034B0">
      <w:pPr>
        <w:pStyle w:val="B1"/>
        <w:numPr>
          <w:ilvl w:val="0"/>
          <w:numId w:val="75"/>
        </w:numPr>
        <w:spacing w:after="120"/>
        <w:ind w:left="714" w:hanging="357"/>
        <w:jc w:val="both"/>
        <w:rPr>
          <w:lang w:val="en-US"/>
        </w:rPr>
      </w:pPr>
      <w:r>
        <w:rPr>
          <w:lang w:val="en-US"/>
        </w:rPr>
        <w:t xml:space="preserve">Case 2: Additional HARQ feedback reporting opportunities should be supported for the PDSCHs in earlier COTs. </w:t>
      </w:r>
    </w:p>
    <w:p w14:paraId="350F33AB" w14:textId="540DB3A1" w:rsidR="000524F0" w:rsidRDefault="002214EF" w:rsidP="00F034B0">
      <w:pPr>
        <w:pStyle w:val="B1"/>
        <w:spacing w:after="120"/>
        <w:ind w:left="0" w:firstLine="0"/>
        <w:jc w:val="both"/>
      </w:pPr>
      <w:r w:rsidRPr="002214EF">
        <w:rPr>
          <w:lang w:val="en-US"/>
        </w:rPr>
        <w:t xml:space="preserve">For the </w:t>
      </w:r>
      <w:r>
        <w:rPr>
          <w:lang w:val="en-US"/>
        </w:rPr>
        <w:t xml:space="preserve">Case 1, simple enhancement is proposed </w:t>
      </w:r>
      <w:r w:rsidRPr="00DC2988">
        <w:rPr>
          <w:lang w:val="en-US"/>
        </w:rPr>
        <w:t>in [</w:t>
      </w:r>
      <w:r w:rsidR="00857CA6">
        <w:rPr>
          <w:lang w:val="en-US"/>
        </w:rPr>
        <w:t>7</w:t>
      </w:r>
      <w:r w:rsidRPr="00DC2988">
        <w:rPr>
          <w:lang w:val="en-US"/>
        </w:rPr>
        <w:t>],</w:t>
      </w:r>
      <w:r w:rsidR="006A127E" w:rsidRPr="00DC2988">
        <w:rPr>
          <w:lang w:val="en-US"/>
        </w:rPr>
        <w:t xml:space="preserve"> </w:t>
      </w:r>
      <w:r w:rsidRPr="00DC2988">
        <w:rPr>
          <w:lang w:val="en-US"/>
        </w:rPr>
        <w:t>[</w:t>
      </w:r>
      <w:r w:rsidR="00857CA6">
        <w:rPr>
          <w:lang w:val="en-US"/>
        </w:rPr>
        <w:t>8</w:t>
      </w:r>
      <w:r w:rsidRPr="00DC2988">
        <w:rPr>
          <w:lang w:val="en-US"/>
        </w:rPr>
        <w:t>]: Additional</w:t>
      </w:r>
      <w:r>
        <w:rPr>
          <w:lang w:val="en-US"/>
        </w:rPr>
        <w:t xml:space="preserve"> bit </w:t>
      </w:r>
      <w:r w:rsidR="00B70AE9">
        <w:rPr>
          <w:lang w:val="en-US"/>
        </w:rPr>
        <w:t xml:space="preserve">(or bits e.g. in case of CBG) </w:t>
      </w:r>
      <w:r w:rsidR="008D49AA">
        <w:rPr>
          <w:lang w:val="en-US"/>
        </w:rPr>
        <w:t>is</w:t>
      </w:r>
      <w:r>
        <w:rPr>
          <w:lang w:val="en-US"/>
        </w:rPr>
        <w:t xml:space="preserve"> reserved for the PDSCH with postponed feedback</w:t>
      </w:r>
      <w:r w:rsidR="00FC6EB4">
        <w:rPr>
          <w:lang w:val="en-US"/>
        </w:rPr>
        <w:t xml:space="preserve"> from previous COT, and the bit </w:t>
      </w:r>
      <w:r w:rsidR="000524F0">
        <w:rPr>
          <w:lang w:val="en-US"/>
        </w:rPr>
        <w:t>is</w:t>
      </w:r>
      <w:r w:rsidR="00FC6EB4">
        <w:rPr>
          <w:lang w:val="en-US"/>
        </w:rPr>
        <w:t xml:space="preserve"> appended to the semi-static </w:t>
      </w:r>
      <w:r w:rsidR="00304D96">
        <w:rPr>
          <w:lang w:val="en-US"/>
        </w:rPr>
        <w:t xml:space="preserve">HARQ </w:t>
      </w:r>
      <w:r w:rsidR="00FC6EB4">
        <w:rPr>
          <w:lang w:val="en-US"/>
        </w:rPr>
        <w:t xml:space="preserve">codebook determined based on the configured </w:t>
      </w:r>
      <w:r w:rsidR="00FC6EB4" w:rsidRPr="00242A87">
        <w:t>PDSCH-to-HARQ-timing-indicator</w:t>
      </w:r>
      <w:r w:rsidR="00FC6EB4">
        <w:t xml:space="preserve"> values (as in Rel-15).</w:t>
      </w:r>
      <w:r w:rsidR="000524F0">
        <w:t xml:space="preserve"> </w:t>
      </w:r>
    </w:p>
    <w:p w14:paraId="11C26673" w14:textId="5A3F081C" w:rsidR="00615C5E" w:rsidRDefault="00420F67" w:rsidP="00F034B0">
      <w:pPr>
        <w:pStyle w:val="B1"/>
        <w:spacing w:after="120"/>
        <w:ind w:left="0" w:firstLine="0"/>
        <w:jc w:val="both"/>
      </w:pPr>
      <w:r>
        <w:t xml:space="preserve">It needs to be considered whether </w:t>
      </w:r>
      <w:r w:rsidR="001325B1">
        <w:t>it is enough to rese</w:t>
      </w:r>
      <w:r w:rsidR="00B70AE9">
        <w:t xml:space="preserve">rve </w:t>
      </w:r>
      <w:r w:rsidR="00AF174A">
        <w:t xml:space="preserve">bits in a codebook only for a single </w:t>
      </w:r>
      <w:r w:rsidR="00AC34E2">
        <w:t xml:space="preserve">postponed </w:t>
      </w:r>
      <w:r w:rsidR="00AF174A">
        <w:t>PDSCH</w:t>
      </w:r>
      <w:r w:rsidR="00AC34E2">
        <w:t xml:space="preserve"> feedback, or whether </w:t>
      </w:r>
      <w:r w:rsidR="00C6502D">
        <w:t xml:space="preserve">it should be possible to reserve bits </w:t>
      </w:r>
      <w:r w:rsidR="007F7EFF">
        <w:t xml:space="preserve">for more than </w:t>
      </w:r>
      <w:r w:rsidR="004C56B8">
        <w:t>one postponed PDSCH feedback. In the case of 30 kHz SCS</w:t>
      </w:r>
      <w:r w:rsidR="00016995">
        <w:t xml:space="preserve">, PDSCH decoding time may be 13 symbols. </w:t>
      </w:r>
      <w:r w:rsidR="00DD10D3">
        <w:t>In the case that PUCCH in following slot</w:t>
      </w:r>
      <w:r w:rsidR="00945C5F">
        <w:t xml:space="preserve"> n+1</w:t>
      </w:r>
      <w:r w:rsidR="00DD10D3">
        <w:t xml:space="preserve"> starts before </w:t>
      </w:r>
      <w:r w:rsidR="00CE2E7A">
        <w:t xml:space="preserve">symbol #13, the feedback </w:t>
      </w:r>
      <w:r w:rsidR="00945C5F">
        <w:t xml:space="preserve">for PDSCH in slot n needs to be postponed – as well as the feedback for PDSCH at </w:t>
      </w:r>
      <w:r w:rsidR="00501CE3">
        <w:t xml:space="preserve">beginning of slot n+1. From that perspective, </w:t>
      </w:r>
      <w:r w:rsidR="00B65CA0">
        <w:t xml:space="preserve">it </w:t>
      </w:r>
      <w:r w:rsidR="00501CE3">
        <w:t>should be possible to reserve bits for more than one postponed PDSCH feedback</w:t>
      </w:r>
      <w:r w:rsidR="00B65CA0">
        <w:t>.</w:t>
      </w:r>
      <w:r w:rsidR="00AF174A">
        <w:t xml:space="preserve"> </w:t>
      </w:r>
      <w:r>
        <w:t xml:space="preserve"> </w:t>
      </w:r>
    </w:p>
    <w:p w14:paraId="04FFD49B" w14:textId="701F0068" w:rsidR="00FC6EB4" w:rsidRDefault="00FC6EB4" w:rsidP="00F034B0">
      <w:pPr>
        <w:pStyle w:val="B1"/>
        <w:ind w:left="0" w:firstLine="0"/>
        <w:jc w:val="both"/>
      </w:pPr>
      <w:r>
        <w:t>The number of additional bits may be semi-statically configured. I</w:t>
      </w:r>
      <w:r w:rsidR="001E6233">
        <w:t>n the case that</w:t>
      </w:r>
      <w:r>
        <w:t xml:space="preserve"> bits are reserved</w:t>
      </w:r>
      <w:r w:rsidR="00953180">
        <w:t xml:space="preserve"> </w:t>
      </w:r>
      <w:r w:rsidR="00F56D10">
        <w:t>for more than one postponed PDSCH feedback</w:t>
      </w:r>
      <w:r>
        <w:t xml:space="preserve">, the correct order of postponed HARQ A/Ns </w:t>
      </w:r>
      <w:r w:rsidR="00F56D10">
        <w:t>needs to</w:t>
      </w:r>
      <w:r>
        <w:t xml:space="preserve"> be determined</w:t>
      </w:r>
      <w:r w:rsidR="00F56D10">
        <w:t>.</w:t>
      </w:r>
      <w:r w:rsidR="00806CDB">
        <w:t xml:space="preserve"> One possibility could be to order the bits</w:t>
      </w:r>
      <w:r>
        <w:t xml:space="preserve"> according to the DL DAI included to PDSCH scheduling DCI.</w:t>
      </w:r>
      <w:r w:rsidR="00E20B0F">
        <w:t xml:space="preserve"> </w:t>
      </w:r>
      <w:r w:rsidR="00B307C2">
        <w:t xml:space="preserve">With semi-static codebook, </w:t>
      </w:r>
      <w:r w:rsidR="00E20B0F">
        <w:t xml:space="preserve">DAI </w:t>
      </w:r>
      <w:r w:rsidR="00823F65">
        <w:t xml:space="preserve">field is present in </w:t>
      </w:r>
      <w:r w:rsidR="00B13EBB">
        <w:t xml:space="preserve">Rel15 </w:t>
      </w:r>
      <w:r w:rsidR="00823F65">
        <w:t>DCI 1_0, but not</w:t>
      </w:r>
      <w:r w:rsidR="00B307C2">
        <w:t xml:space="preserve"> in </w:t>
      </w:r>
      <w:r w:rsidR="00B13EBB">
        <w:t xml:space="preserve">Rel15 </w:t>
      </w:r>
      <w:r w:rsidR="00B307C2">
        <w:t xml:space="preserve">DCI 1_1. </w:t>
      </w:r>
      <w:r w:rsidR="00B13EBB">
        <w:t xml:space="preserve">Also other possibilities for </w:t>
      </w:r>
      <w:r w:rsidR="002A208A">
        <w:t xml:space="preserve">the ordering of bits could be </w:t>
      </w:r>
      <w:r w:rsidR="00FD1CED">
        <w:t>investigated</w:t>
      </w:r>
      <w:r w:rsidR="002A208A">
        <w:t>.</w:t>
      </w:r>
    </w:p>
    <w:p w14:paraId="77273BE4" w14:textId="4A89D1E9" w:rsidR="00FC6EB4" w:rsidRPr="00CF3ADB" w:rsidRDefault="00FC6EB4" w:rsidP="00F034B0">
      <w:pPr>
        <w:jc w:val="both"/>
        <w:rPr>
          <w:rFonts w:cs="Arial"/>
          <w:i/>
          <w:color w:val="000000" w:themeColor="text1"/>
        </w:rPr>
      </w:pPr>
      <w:bookmarkStart w:id="2" w:name="_Hlk7792584"/>
      <w:r w:rsidRPr="00B912AF">
        <w:rPr>
          <w:rFonts w:cs="Arial"/>
          <w:b/>
          <w:i/>
          <w:color w:val="000000" w:themeColor="text1"/>
        </w:rPr>
        <w:t>Proposal</w:t>
      </w:r>
      <w:r w:rsidR="008F68CE">
        <w:rPr>
          <w:rFonts w:cs="Arial"/>
          <w:b/>
          <w:i/>
          <w:color w:val="000000" w:themeColor="text1"/>
        </w:rPr>
        <w:t xml:space="preserve"> </w:t>
      </w:r>
      <w:r w:rsidR="001C7E91">
        <w:rPr>
          <w:rFonts w:cs="Arial"/>
          <w:b/>
          <w:i/>
          <w:color w:val="000000" w:themeColor="text1"/>
        </w:rPr>
        <w:t>7</w:t>
      </w:r>
      <w:r w:rsidRPr="00B912AF">
        <w:rPr>
          <w:rFonts w:cs="Arial"/>
          <w:i/>
          <w:color w:val="000000" w:themeColor="text1"/>
        </w:rPr>
        <w:t xml:space="preserve">: </w:t>
      </w:r>
      <w:r w:rsidRPr="00032730">
        <w:rPr>
          <w:bCs/>
          <w:i/>
          <w:lang w:eastAsia="x-none"/>
        </w:rPr>
        <w:t xml:space="preserve">Additional </w:t>
      </w:r>
      <w:r w:rsidR="00420F67" w:rsidRPr="00032730">
        <w:rPr>
          <w:bCs/>
          <w:i/>
          <w:lang w:eastAsia="x-none"/>
        </w:rPr>
        <w:t xml:space="preserve">bit or </w:t>
      </w:r>
      <w:r w:rsidRPr="00032730">
        <w:rPr>
          <w:bCs/>
          <w:i/>
          <w:lang w:eastAsia="x-none"/>
        </w:rPr>
        <w:t xml:space="preserve">bits are reserved and appended to the semi-static codebook for the postponed HARQ A/N(s) of the PDSCH(s) </w:t>
      </w:r>
      <w:r w:rsidR="00DB1E67">
        <w:rPr>
          <w:bCs/>
          <w:i/>
          <w:lang w:eastAsia="x-none"/>
        </w:rPr>
        <w:t>scheduled with non-numerical K1</w:t>
      </w:r>
      <w:r w:rsidRPr="00032730">
        <w:rPr>
          <w:bCs/>
          <w:i/>
          <w:lang w:eastAsia="x-none"/>
        </w:rPr>
        <w:t>.</w:t>
      </w:r>
    </w:p>
    <w:bookmarkEnd w:id="2"/>
    <w:p w14:paraId="75AFBBF4" w14:textId="7BC79E3C" w:rsidR="002B766D" w:rsidRPr="00F24770" w:rsidRDefault="00FC6EB4" w:rsidP="00F24770">
      <w:pPr>
        <w:pStyle w:val="B1"/>
        <w:spacing w:after="120"/>
        <w:ind w:left="0" w:firstLine="0"/>
        <w:jc w:val="both"/>
      </w:pPr>
      <w:r>
        <w:t>For the Case 2, appending of semi-static codebooks that are determined separately for each PDSCH group can be used to support Option 1</w:t>
      </w:r>
      <w:r w:rsidR="00304D96">
        <w:t>. However, appending multiple semi-static codebooks may easily lead to a larger payload than a simpler method: HARQ feedback is reported in a one shot for all configured HARQ processes.</w:t>
      </w:r>
      <w:r w:rsidR="002B766D">
        <w:t xml:space="preserve"> </w:t>
      </w:r>
      <w:r w:rsidR="001A7545">
        <w:t xml:space="preserve">Correspondingly, </w:t>
      </w:r>
      <w:r w:rsidR="001A7545">
        <w:rPr>
          <w:lang w:val="en-US"/>
        </w:rPr>
        <w:t>the o</w:t>
      </w:r>
      <w:r w:rsidR="002B766D" w:rsidRPr="003D3350">
        <w:rPr>
          <w:lang w:val="en-US"/>
        </w:rPr>
        <w:t>ne-shot HARQ ACK retransmission</w:t>
      </w:r>
      <w:r w:rsidR="001A7545">
        <w:rPr>
          <w:lang w:val="en-US"/>
        </w:rPr>
        <w:t xml:space="preserve"> </w:t>
      </w:r>
      <w:r w:rsidR="001A7545">
        <w:t xml:space="preserve">for all configured HARQ processes was found to be essential NR-U </w:t>
      </w:r>
      <w:r w:rsidR="00076D97">
        <w:t>in [</w:t>
      </w:r>
      <w:r w:rsidR="00857CA6">
        <w:t>6</w:t>
      </w:r>
      <w:r w:rsidR="00076D97">
        <w:t>], while</w:t>
      </w:r>
      <w:r w:rsidR="001A7545">
        <w:rPr>
          <w:lang w:val="en-US"/>
        </w:rPr>
        <w:t xml:space="preserve"> </w:t>
      </w:r>
      <w:r w:rsidR="00076D97">
        <w:rPr>
          <w:lang w:val="en-US"/>
        </w:rPr>
        <w:t>the g</w:t>
      </w:r>
      <w:r w:rsidR="002B766D" w:rsidRPr="003D3350">
        <w:rPr>
          <w:lang w:val="en-US"/>
        </w:rPr>
        <w:t>roup based HARQ ACK retransmission for semi-static codebook</w:t>
      </w:r>
      <w:r w:rsidR="00076D97">
        <w:rPr>
          <w:lang w:val="en-US"/>
        </w:rPr>
        <w:t xml:space="preserve"> was regarded as an optimization </w:t>
      </w:r>
      <w:r w:rsidR="008A1374">
        <w:rPr>
          <w:lang w:val="en-US"/>
        </w:rPr>
        <w:t>feature.</w:t>
      </w:r>
    </w:p>
    <w:p w14:paraId="21171A15" w14:textId="4F7DEDFA" w:rsidR="00310EFA" w:rsidRDefault="007C261B" w:rsidP="00F034B0">
      <w:pPr>
        <w:pStyle w:val="B1"/>
        <w:spacing w:after="120"/>
        <w:ind w:left="0" w:firstLine="0"/>
        <w:jc w:val="both"/>
        <w:rPr>
          <w:lang w:val="en-US" w:eastAsia="zh-CN"/>
        </w:rPr>
      </w:pPr>
      <w:r>
        <w:t>W</w:t>
      </w:r>
      <w:r w:rsidR="00953C2B">
        <w:t xml:space="preserve">ith </w:t>
      </w:r>
      <w:r w:rsidR="006717BA">
        <w:t>one-shot</w:t>
      </w:r>
      <w:r w:rsidR="00953C2B">
        <w:t xml:space="preserve"> </w:t>
      </w:r>
      <w:r w:rsidR="00953C2B" w:rsidRPr="00242A87">
        <w:rPr>
          <w:lang w:eastAsia="zh-CN"/>
        </w:rPr>
        <w:t>HARQ feedback</w:t>
      </w:r>
      <w:r w:rsidR="006717BA">
        <w:rPr>
          <w:lang w:eastAsia="zh-CN"/>
        </w:rPr>
        <w:t xml:space="preserve"> retransmission</w:t>
      </w:r>
      <w:r w:rsidR="00953C2B" w:rsidRPr="00242A87">
        <w:rPr>
          <w:lang w:eastAsia="zh-CN"/>
        </w:rPr>
        <w:t xml:space="preserve"> for all configured HARQ processes</w:t>
      </w:r>
      <w:r w:rsidR="00953C2B">
        <w:rPr>
          <w:lang w:eastAsia="zh-CN"/>
        </w:rPr>
        <w:t xml:space="preserve">, </w:t>
      </w:r>
      <w:r w:rsidR="006717BA">
        <w:rPr>
          <w:lang w:eastAsia="zh-CN"/>
        </w:rPr>
        <w:t xml:space="preserve">there is </w:t>
      </w:r>
      <w:r w:rsidR="00953C2B">
        <w:rPr>
          <w:lang w:eastAsia="zh-CN"/>
        </w:rPr>
        <w:t xml:space="preserve">one specific error case that needs to be addressed: after UE has sent ACK for a certain HARQ process, gNB may sent new data on the HARQ process and UE may miss the PDSCH assignment with new data indication. When UE is requested for HARQ feedback, UE will not send NACK for the new data that it missed, but it will send the ACK for the previous data. To solve this error case, it has been proposed that the latest NDI value is transmitted for each HARQ process either in the triggering DCI or contained to the HARQ feedback report. It has also been proposed that a </w:t>
      </w:r>
      <w:r w:rsidR="00953C2B" w:rsidRPr="00953C2B">
        <w:rPr>
          <w:lang w:val="en-US" w:eastAsia="zh-CN"/>
        </w:rPr>
        <w:t>HARQ-ACK reset indicator is included</w:t>
      </w:r>
      <w:r w:rsidR="00953C2B">
        <w:rPr>
          <w:lang w:val="en-US" w:eastAsia="zh-CN"/>
        </w:rPr>
        <w:t xml:space="preserve"> for each HARQ process</w:t>
      </w:r>
      <w:r w:rsidR="00953C2B" w:rsidRPr="00953C2B">
        <w:rPr>
          <w:lang w:val="en-US" w:eastAsia="zh-CN"/>
        </w:rPr>
        <w:t xml:space="preserve"> in </w:t>
      </w:r>
      <w:r w:rsidR="00953C2B">
        <w:rPr>
          <w:lang w:val="en-US" w:eastAsia="zh-CN"/>
        </w:rPr>
        <w:t xml:space="preserve">the </w:t>
      </w:r>
      <w:r w:rsidR="00953C2B" w:rsidRPr="00953C2B">
        <w:rPr>
          <w:lang w:val="en-US" w:eastAsia="zh-CN"/>
        </w:rPr>
        <w:t>triggering DCI.</w:t>
      </w:r>
      <w:r w:rsidR="00953C2B">
        <w:rPr>
          <w:lang w:val="en-US" w:eastAsia="zh-CN"/>
        </w:rPr>
        <w:t xml:space="preserve"> Both solutions increase the related DCI or UCI overhead significantly, especially when non-CBG HAR</w:t>
      </w:r>
      <w:r w:rsidR="004F6050">
        <w:rPr>
          <w:lang w:val="en-US" w:eastAsia="zh-CN"/>
        </w:rPr>
        <w:t>Q feedback is reported.</w:t>
      </w:r>
    </w:p>
    <w:p w14:paraId="10817C20" w14:textId="11A13E7B" w:rsidR="00140E2A" w:rsidRDefault="00310EFA" w:rsidP="00761533">
      <w:pPr>
        <w:pStyle w:val="B1"/>
        <w:ind w:left="0" w:firstLine="0"/>
        <w:jc w:val="both"/>
        <w:rPr>
          <w:lang w:val="en-US" w:eastAsia="zh-CN"/>
        </w:rPr>
      </w:pPr>
      <w:r>
        <w:rPr>
          <w:lang w:val="en-US" w:eastAsia="zh-CN"/>
        </w:rPr>
        <w:t xml:space="preserve">An alternative simple solution is that UE transmits each HARQ A/N only once. In other words, when UE has succeeded to gain channel access and transmit HARQ feedback, it will set the HARQ A/N value to </w:t>
      </w:r>
      <w:r w:rsidR="00140E2A">
        <w:rPr>
          <w:lang w:val="en-US" w:eastAsia="zh-CN"/>
        </w:rPr>
        <w:t xml:space="preserve">a default value of </w:t>
      </w:r>
      <w:r>
        <w:rPr>
          <w:lang w:val="en-US" w:eastAsia="zh-CN"/>
        </w:rPr>
        <w:t>NACK for the corresponding HARQ processes. This solves the problematic error case without any additional overhead</w:t>
      </w:r>
      <w:r w:rsidR="00140E2A">
        <w:rPr>
          <w:lang w:val="en-US" w:eastAsia="zh-CN"/>
        </w:rPr>
        <w:t>, as gNB does not schedule new data before it has received A/N for previous data</w:t>
      </w:r>
      <w:r>
        <w:rPr>
          <w:lang w:val="en-US" w:eastAsia="zh-CN"/>
        </w:rPr>
        <w:t xml:space="preserve">. It should be noted that this solution does not support multiple transmissions of the same A/N although it supports numerous transmission opportunities. </w:t>
      </w:r>
      <w:r w:rsidR="00140E2A">
        <w:rPr>
          <w:lang w:val="en-US" w:eastAsia="zh-CN"/>
        </w:rPr>
        <w:t>This limitation is rather minor, as the need for HARQ feedback repetition on NR-U is unclear.</w:t>
      </w:r>
      <w:r>
        <w:rPr>
          <w:lang w:val="en-US" w:eastAsia="zh-CN"/>
        </w:rPr>
        <w:t xml:space="preserve">  </w:t>
      </w:r>
    </w:p>
    <w:p w14:paraId="181D9020" w14:textId="2D1F77F9" w:rsidR="00140E2A" w:rsidRPr="00CF3ADB" w:rsidRDefault="00140E2A" w:rsidP="00761533">
      <w:pPr>
        <w:jc w:val="both"/>
        <w:rPr>
          <w:rFonts w:cs="Arial"/>
          <w:i/>
          <w:color w:val="000000" w:themeColor="text1"/>
        </w:rPr>
      </w:pPr>
      <w:bookmarkStart w:id="3" w:name="_Hlk7792578"/>
      <w:r w:rsidRPr="00B912AF">
        <w:rPr>
          <w:rFonts w:cs="Arial"/>
          <w:b/>
          <w:i/>
          <w:color w:val="000000" w:themeColor="text1"/>
        </w:rPr>
        <w:t>Proposal</w:t>
      </w:r>
      <w:r w:rsidR="008F68CE">
        <w:rPr>
          <w:rFonts w:cs="Arial"/>
          <w:b/>
          <w:i/>
          <w:color w:val="000000" w:themeColor="text1"/>
        </w:rPr>
        <w:t xml:space="preserve"> </w:t>
      </w:r>
      <w:r w:rsidR="00423D54">
        <w:rPr>
          <w:rFonts w:cs="Arial"/>
          <w:b/>
          <w:i/>
          <w:color w:val="000000" w:themeColor="text1"/>
        </w:rPr>
        <w:t>8</w:t>
      </w:r>
      <w:r w:rsidRPr="00B912AF">
        <w:rPr>
          <w:rFonts w:cs="Arial"/>
          <w:i/>
          <w:color w:val="000000" w:themeColor="text1"/>
        </w:rPr>
        <w:t xml:space="preserve">: </w:t>
      </w:r>
      <w:r w:rsidR="001E7DD5" w:rsidRPr="00A474C9">
        <w:rPr>
          <w:rFonts w:cs="Arial"/>
          <w:i/>
          <w:color w:val="000000" w:themeColor="text1"/>
        </w:rPr>
        <w:t xml:space="preserve">For </w:t>
      </w:r>
      <w:r w:rsidR="001E7DD5" w:rsidRPr="00A474C9">
        <w:rPr>
          <w:i/>
        </w:rPr>
        <w:t xml:space="preserve">group </w:t>
      </w:r>
      <w:r w:rsidR="001E7DD5" w:rsidRPr="00A474C9">
        <w:rPr>
          <w:i/>
          <w:lang w:eastAsia="zh-CN"/>
        </w:rPr>
        <w:t>HARQ feedback of all configured HARQ processes,</w:t>
      </w:r>
      <w:r w:rsidR="001E7DD5" w:rsidRPr="00A474C9">
        <w:rPr>
          <w:bCs/>
          <w:i/>
          <w:lang w:eastAsia="x-none"/>
        </w:rPr>
        <w:t xml:space="preserve"> e</w:t>
      </w:r>
      <w:r w:rsidRPr="00A474C9">
        <w:rPr>
          <w:bCs/>
          <w:i/>
          <w:lang w:eastAsia="x-none"/>
        </w:rPr>
        <w:t>ach HARQ A/N is transmitted only once, after which the HARQ A/N value is set to</w:t>
      </w:r>
      <w:r w:rsidR="001E7DD5" w:rsidRPr="00A474C9">
        <w:rPr>
          <w:bCs/>
          <w:i/>
          <w:lang w:eastAsia="x-none"/>
        </w:rPr>
        <w:t xml:space="preserve"> the</w:t>
      </w:r>
      <w:r w:rsidRPr="00A474C9">
        <w:rPr>
          <w:bCs/>
          <w:i/>
          <w:lang w:eastAsia="x-none"/>
        </w:rPr>
        <w:t xml:space="preserve"> default value of NACK.</w:t>
      </w:r>
    </w:p>
    <w:bookmarkEnd w:id="3"/>
    <w:p w14:paraId="6DCF444F" w14:textId="7F060752" w:rsidR="00DE2319" w:rsidRDefault="00140E2A" w:rsidP="00761533">
      <w:pPr>
        <w:spacing w:after="120"/>
        <w:jc w:val="both"/>
        <w:rPr>
          <w:lang w:val="en-US"/>
        </w:rPr>
      </w:pPr>
      <w:r>
        <w:t>In RAN1#96bis, it was agreed tha</w:t>
      </w:r>
      <w:r w:rsidR="00823690">
        <w:t xml:space="preserve">t </w:t>
      </w:r>
      <w:r w:rsidR="00307567">
        <w:t>a</w:t>
      </w:r>
      <w:r w:rsidR="00823690">
        <w:t xml:space="preserve"> </w:t>
      </w:r>
      <w:r w:rsidR="00EE43EB">
        <w:t xml:space="preserve">request </w:t>
      </w:r>
      <w:r w:rsidR="00307567">
        <w:t xml:space="preserve">for </w:t>
      </w:r>
      <w:r w:rsidR="00444DC0">
        <w:t xml:space="preserve">one-shot </w:t>
      </w:r>
      <w:r w:rsidR="00823690" w:rsidRPr="00242A87">
        <w:rPr>
          <w:lang w:eastAsia="zh-CN"/>
        </w:rPr>
        <w:t>group HARQ feedbac</w:t>
      </w:r>
      <w:r w:rsidR="00307567">
        <w:rPr>
          <w:lang w:eastAsia="zh-CN"/>
        </w:rPr>
        <w:t>k</w:t>
      </w:r>
      <w:r w:rsidR="00823690">
        <w:rPr>
          <w:lang w:eastAsia="zh-CN"/>
        </w:rPr>
        <w:t xml:space="preserve">, if introduced, can be used </w:t>
      </w:r>
      <w:r w:rsidR="00EE43EB">
        <w:rPr>
          <w:lang w:eastAsia="zh-CN"/>
        </w:rPr>
        <w:t>for</w:t>
      </w:r>
      <w:r w:rsidR="000177C1">
        <w:rPr>
          <w:lang w:eastAsia="zh-CN"/>
        </w:rPr>
        <w:t xml:space="preserve"> </w:t>
      </w:r>
      <w:r w:rsidR="00823690" w:rsidRPr="00242A87">
        <w:rPr>
          <w:lang w:eastAsia="zh-CN"/>
        </w:rPr>
        <w:t>UE configured with dynamic or semi-static HARQ codebook</w:t>
      </w:r>
      <w:r w:rsidR="00823690">
        <w:rPr>
          <w:lang w:eastAsia="zh-CN"/>
        </w:rPr>
        <w:t>.</w:t>
      </w:r>
      <w:r w:rsidR="00DE2319">
        <w:rPr>
          <w:lang w:eastAsia="zh-CN"/>
        </w:rPr>
        <w:t xml:space="preserve"> </w:t>
      </w:r>
      <w:r w:rsidR="00DE2319">
        <w:rPr>
          <w:lang w:val="en-US"/>
        </w:rPr>
        <w:t>One design issue to consider is whether the HARQ feedback request/trigger is included in the</w:t>
      </w:r>
      <w:r w:rsidR="00CA0F76">
        <w:rPr>
          <w:lang w:val="en-US"/>
        </w:rPr>
        <w:t xml:space="preserve"> PDSC</w:t>
      </w:r>
      <w:r w:rsidR="00DE2319">
        <w:rPr>
          <w:lang w:val="en-US"/>
        </w:rPr>
        <w:t xml:space="preserve">H or PUSCH scheduling DCI or triggered via a separate DCI. </w:t>
      </w:r>
    </w:p>
    <w:p w14:paraId="437C77CC" w14:textId="27481AC4" w:rsidR="00DE2319" w:rsidRPr="00621C86" w:rsidRDefault="00DE2319" w:rsidP="00761533">
      <w:pPr>
        <w:spacing w:after="120"/>
        <w:jc w:val="both"/>
        <w:rPr>
          <w:lang w:val="en-US"/>
        </w:rPr>
      </w:pPr>
      <w:r w:rsidRPr="00EF1645">
        <w:rPr>
          <w:lang w:val="en-US"/>
        </w:rPr>
        <w:t xml:space="preserve">Requesting </w:t>
      </w:r>
      <w:r w:rsidR="00D434D6">
        <w:rPr>
          <w:lang w:val="en-US"/>
        </w:rPr>
        <w:t xml:space="preserve">one-shot </w:t>
      </w:r>
      <w:r w:rsidRPr="00EF1645">
        <w:rPr>
          <w:lang w:val="en-US"/>
        </w:rPr>
        <w:t xml:space="preserve">HARQ feedback reporting via </w:t>
      </w:r>
      <w:r w:rsidRPr="00186C32">
        <w:rPr>
          <w:lang w:val="en-US"/>
        </w:rPr>
        <w:t>PDSCH</w:t>
      </w:r>
      <w:r w:rsidR="00CA0F76">
        <w:rPr>
          <w:lang w:val="en-US"/>
        </w:rPr>
        <w:t>/PUSCH</w:t>
      </w:r>
      <w:r w:rsidRPr="00186C32">
        <w:rPr>
          <w:lang w:val="en-US"/>
        </w:rPr>
        <w:t xml:space="preserve"> scheduling DCI means that the additional DL overhead per requested </w:t>
      </w:r>
      <w:r w:rsidR="00CA0F76">
        <w:rPr>
          <w:lang w:val="en-US"/>
        </w:rPr>
        <w:t>group</w:t>
      </w:r>
      <w:r w:rsidRPr="00A12C82">
        <w:rPr>
          <w:lang w:val="en-US"/>
        </w:rPr>
        <w:t xml:space="preserve"> feedback reporting is small, as it is just a </w:t>
      </w:r>
      <w:r w:rsidR="00CA0F76">
        <w:rPr>
          <w:lang w:val="en-US"/>
        </w:rPr>
        <w:t xml:space="preserve">small </w:t>
      </w:r>
      <w:r w:rsidRPr="00A12C82">
        <w:rPr>
          <w:lang w:val="en-US"/>
        </w:rPr>
        <w:t>field in a DCI transmitted anyway. On</w:t>
      </w:r>
      <w:r w:rsidR="00360C3B">
        <w:rPr>
          <w:lang w:val="en-US"/>
        </w:rPr>
        <w:t xml:space="preserve"> the</w:t>
      </w:r>
      <w:r w:rsidRPr="00A12C82">
        <w:rPr>
          <w:lang w:val="en-US"/>
        </w:rPr>
        <w:t xml:space="preserve"> other hand, the </w:t>
      </w:r>
      <w:r>
        <w:rPr>
          <w:lang w:val="en-US"/>
        </w:rPr>
        <w:t xml:space="preserve">DCI </w:t>
      </w:r>
      <w:r w:rsidRPr="00A12C82">
        <w:rPr>
          <w:lang w:val="en-US"/>
        </w:rPr>
        <w:t>field causes constant overhead, also when no additional reporting is needed. For a separate triggering DCI, the viewpoints are opposite: there is no overhead when no additional reporting is needed, but considerable overhead (e.g. in comparison to HARQ feedback size) when the additional reporting is triggered.</w:t>
      </w:r>
      <w:r>
        <w:rPr>
          <w:lang w:val="en-US"/>
        </w:rPr>
        <w:t xml:space="preserve"> The overhead trade-off depends on the frequency of additional reporting. One can expect that the benefit from additional HARQ feedback reporting (over PDSCH retransmission) is important especially in situations of relatively high load and relatively frequent channel occupancy from other systems. In those situations, the triggering via a </w:t>
      </w:r>
      <w:r w:rsidR="00E134F4">
        <w:rPr>
          <w:lang w:val="en-US"/>
        </w:rPr>
        <w:t xml:space="preserve">PUSCH or </w:t>
      </w:r>
      <w:r>
        <w:rPr>
          <w:lang w:val="en-US"/>
        </w:rPr>
        <w:t xml:space="preserve">PDSCH scheduling DCI appears more attractive.     </w:t>
      </w:r>
      <w:r w:rsidRPr="00186C32">
        <w:rPr>
          <w:lang w:val="en-US"/>
        </w:rPr>
        <w:t xml:space="preserve">  </w:t>
      </w:r>
    </w:p>
    <w:p w14:paraId="18A338CB" w14:textId="1C40AB20" w:rsidR="007E47D1" w:rsidRPr="00242A87" w:rsidRDefault="00CA0F76" w:rsidP="00761533">
      <w:pPr>
        <w:pStyle w:val="B1"/>
        <w:ind w:left="0" w:firstLine="0"/>
        <w:jc w:val="both"/>
        <w:rPr>
          <w:lang w:eastAsia="zh-CN"/>
        </w:rPr>
      </w:pPr>
      <w:r>
        <w:rPr>
          <w:lang w:val="en-US" w:eastAsia="zh-CN"/>
        </w:rPr>
        <w:t>Hence,</w:t>
      </w:r>
      <w:r w:rsidR="00823690">
        <w:rPr>
          <w:lang w:eastAsia="zh-CN"/>
        </w:rPr>
        <w:t xml:space="preserve"> we see that t</w:t>
      </w:r>
      <w:r w:rsidR="007E47D1" w:rsidRPr="00242A87">
        <w:rPr>
          <w:lang w:eastAsia="zh-CN"/>
        </w:rPr>
        <w:t xml:space="preserve">he </w:t>
      </w:r>
      <w:r w:rsidR="00B52AA7">
        <w:rPr>
          <w:lang w:eastAsia="zh-CN"/>
        </w:rPr>
        <w:t>one-shot</w:t>
      </w:r>
      <w:r>
        <w:rPr>
          <w:lang w:eastAsia="zh-CN"/>
        </w:rPr>
        <w:t xml:space="preserve"> HARQ feedback </w:t>
      </w:r>
      <w:r w:rsidR="007E47D1" w:rsidRPr="00242A87">
        <w:rPr>
          <w:lang w:eastAsia="zh-CN"/>
        </w:rPr>
        <w:t xml:space="preserve">request </w:t>
      </w:r>
      <w:r w:rsidR="00823690">
        <w:rPr>
          <w:lang w:eastAsia="zh-CN"/>
        </w:rPr>
        <w:t>can be</w:t>
      </w:r>
      <w:r w:rsidR="007E47D1" w:rsidRPr="00242A87">
        <w:rPr>
          <w:lang w:eastAsia="zh-CN"/>
        </w:rPr>
        <w:t xml:space="preserve"> carried in a UE-specific DCI carrying a PUSCH grant</w:t>
      </w:r>
      <w:r w:rsidR="00823690">
        <w:rPr>
          <w:lang w:eastAsia="zh-CN"/>
        </w:rPr>
        <w:t xml:space="preserve"> or a PDSCH assignment. As the PUSCH grant can schedule a PUSCH without UL-SCH, the need for HARQ feedback triggering with </w:t>
      </w:r>
      <w:r>
        <w:rPr>
          <w:lang w:eastAsia="zh-CN"/>
        </w:rPr>
        <w:t xml:space="preserve">an </w:t>
      </w:r>
      <w:r w:rsidR="007E47D1" w:rsidRPr="00242A87">
        <w:rPr>
          <w:lang w:eastAsia="zh-CN"/>
        </w:rPr>
        <w:t>UE-specific DCI not scheduling PDSCH</w:t>
      </w:r>
      <w:r>
        <w:rPr>
          <w:lang w:eastAsia="zh-CN"/>
        </w:rPr>
        <w:t>/</w:t>
      </w:r>
      <w:r w:rsidR="007E47D1" w:rsidRPr="00242A87">
        <w:rPr>
          <w:lang w:eastAsia="zh-CN"/>
        </w:rPr>
        <w:t>PUSCH</w:t>
      </w:r>
      <w:r w:rsidR="00823690">
        <w:rPr>
          <w:lang w:eastAsia="zh-CN"/>
        </w:rPr>
        <w:t xml:space="preserve"> is </w:t>
      </w:r>
      <w:r>
        <w:rPr>
          <w:lang w:eastAsia="zh-CN"/>
        </w:rPr>
        <w:t>further diminished</w:t>
      </w:r>
      <w:r w:rsidR="00823690">
        <w:rPr>
          <w:lang w:eastAsia="zh-CN"/>
        </w:rPr>
        <w:t>. Equally, the benefits from the use of UE-common DCI for HARQ feedback triggering remain unclear.</w:t>
      </w:r>
      <w:r w:rsidR="00E11A51">
        <w:rPr>
          <w:lang w:eastAsia="zh-CN"/>
        </w:rPr>
        <w:t xml:space="preserve"> Further, </w:t>
      </w:r>
      <w:r w:rsidR="00FF2015">
        <w:rPr>
          <w:lang w:eastAsia="zh-CN"/>
        </w:rPr>
        <w:t xml:space="preserve">the frequency hopping flag, which can be expected to have only </w:t>
      </w:r>
      <w:r w:rsidR="00125131">
        <w:rPr>
          <w:lang w:eastAsia="zh-CN"/>
        </w:rPr>
        <w:t>mino</w:t>
      </w:r>
      <w:r w:rsidR="009B2B5E">
        <w:rPr>
          <w:lang w:eastAsia="zh-CN"/>
        </w:rPr>
        <w:t>r</w:t>
      </w:r>
      <w:r w:rsidR="00FF2015">
        <w:rPr>
          <w:lang w:eastAsia="zh-CN"/>
        </w:rPr>
        <w:t xml:space="preserve"> usage </w:t>
      </w:r>
      <w:r w:rsidR="009B2B5E">
        <w:rPr>
          <w:lang w:eastAsia="zh-CN"/>
        </w:rPr>
        <w:t>i</w:t>
      </w:r>
      <w:bookmarkStart w:id="4" w:name="_GoBack"/>
      <w:bookmarkEnd w:id="4"/>
      <w:r w:rsidR="00FF2015">
        <w:rPr>
          <w:lang w:eastAsia="zh-CN"/>
        </w:rPr>
        <w:t xml:space="preserve">n NR-U, </w:t>
      </w:r>
      <w:r w:rsidR="00FB0149">
        <w:rPr>
          <w:lang w:eastAsia="zh-CN"/>
        </w:rPr>
        <w:t>may be considered to be reused as one-shot HARQ ACK retransmission trigger if the DCI size cannot be increas</w:t>
      </w:r>
      <w:r w:rsidR="001D332F">
        <w:rPr>
          <w:lang w:eastAsia="zh-CN"/>
        </w:rPr>
        <w:t>ed further.</w:t>
      </w:r>
    </w:p>
    <w:p w14:paraId="66A5AE5B" w14:textId="7A705FAE" w:rsidR="007E47D1" w:rsidRPr="0034423C" w:rsidRDefault="00823690" w:rsidP="00761533">
      <w:pPr>
        <w:pStyle w:val="B1"/>
        <w:spacing w:after="240"/>
        <w:ind w:left="0" w:firstLine="0"/>
        <w:jc w:val="both"/>
      </w:pPr>
      <w:r w:rsidRPr="00B912AF">
        <w:rPr>
          <w:rFonts w:cs="Arial"/>
          <w:b/>
          <w:i/>
          <w:color w:val="000000" w:themeColor="text1"/>
        </w:rPr>
        <w:t>Proposal</w:t>
      </w:r>
      <w:r w:rsidR="008F68CE">
        <w:rPr>
          <w:rFonts w:cs="Arial"/>
          <w:b/>
          <w:i/>
          <w:color w:val="000000" w:themeColor="text1"/>
        </w:rPr>
        <w:t xml:space="preserve"> </w:t>
      </w:r>
      <w:r w:rsidR="002358E8">
        <w:rPr>
          <w:rFonts w:cs="Arial"/>
          <w:b/>
          <w:i/>
          <w:color w:val="000000" w:themeColor="text1"/>
        </w:rPr>
        <w:t>9</w:t>
      </w:r>
      <w:r w:rsidRPr="00B912AF">
        <w:rPr>
          <w:rFonts w:cs="Arial"/>
          <w:i/>
          <w:color w:val="000000" w:themeColor="text1"/>
        </w:rPr>
        <w:t xml:space="preserve">: </w:t>
      </w:r>
      <w:r w:rsidR="007A02F1" w:rsidRPr="00A474C9">
        <w:rPr>
          <w:i/>
          <w:lang w:eastAsia="zh-CN"/>
        </w:rPr>
        <w:t>One-shot</w:t>
      </w:r>
      <w:r w:rsidRPr="00A474C9">
        <w:rPr>
          <w:i/>
          <w:lang w:eastAsia="zh-CN"/>
        </w:rPr>
        <w:t xml:space="preserve"> HARQ </w:t>
      </w:r>
      <w:r w:rsidR="007A02F1" w:rsidRPr="00A474C9">
        <w:rPr>
          <w:i/>
          <w:lang w:eastAsia="zh-CN"/>
        </w:rPr>
        <w:t>ACK retransmission</w:t>
      </w:r>
      <w:r w:rsidRPr="00A474C9">
        <w:rPr>
          <w:i/>
          <w:lang w:eastAsia="zh-CN"/>
        </w:rPr>
        <w:t xml:space="preserve"> for all configured HARQ processes</w:t>
      </w:r>
      <w:r w:rsidRPr="00A474C9">
        <w:rPr>
          <w:bCs/>
          <w:i/>
          <w:lang w:eastAsia="x-none"/>
        </w:rPr>
        <w:t xml:space="preserve"> can be triggered with PUSCH grant or with PDSCH assignment.</w:t>
      </w:r>
      <w:r>
        <w:rPr>
          <w:b/>
          <w:bCs/>
          <w:i/>
          <w:lang w:eastAsia="x-none"/>
        </w:rPr>
        <w:t xml:space="preserve"> </w:t>
      </w:r>
    </w:p>
    <w:p w14:paraId="4011FDAC" w14:textId="137E0D8D" w:rsidR="00455865" w:rsidRDefault="00F64643" w:rsidP="00DC2988">
      <w:pPr>
        <w:pStyle w:val="Heading2"/>
        <w:rPr>
          <w:b/>
          <w:i/>
        </w:rPr>
      </w:pPr>
      <w:r>
        <w:t>3.</w:t>
      </w:r>
      <w:r w:rsidR="00D13D43">
        <w:t>3</w:t>
      </w:r>
      <w:r>
        <w:t xml:space="preserve"> </w:t>
      </w:r>
      <w:bookmarkStart w:id="5" w:name="_Hlk7794318"/>
      <w:r w:rsidR="00F00B02">
        <w:t>Enhancements for PUCCH resource configuration</w:t>
      </w:r>
      <w:r w:rsidR="00BE1A7B">
        <w:t xml:space="preserve"> </w:t>
      </w:r>
      <w:bookmarkEnd w:id="5"/>
    </w:p>
    <w:p w14:paraId="362BAFAC" w14:textId="5C926374" w:rsidR="00091FE8" w:rsidRDefault="00091FE8" w:rsidP="00761533">
      <w:pPr>
        <w:spacing w:after="120"/>
        <w:jc w:val="both"/>
        <w:rPr>
          <w:rFonts w:cs="Arial"/>
          <w:color w:val="000000" w:themeColor="text1"/>
        </w:rPr>
      </w:pPr>
      <w:r>
        <w:rPr>
          <w:lang w:eastAsia="zh-CN"/>
        </w:rPr>
        <w:t>One issue to consider</w:t>
      </w:r>
      <w:r w:rsidR="00F212F2">
        <w:rPr>
          <w:lang w:eastAsia="zh-CN"/>
        </w:rPr>
        <w:t xml:space="preserve"> in PUCCH resource configuration</w:t>
      </w:r>
      <w:r>
        <w:rPr>
          <w:lang w:eastAsia="zh-CN"/>
        </w:rPr>
        <w:t xml:space="preserve"> is when gNB transmits </w:t>
      </w:r>
      <w:r>
        <w:rPr>
          <w:rFonts w:cs="Arial"/>
          <w:color w:val="000000" w:themeColor="text1"/>
        </w:rPr>
        <w:t xml:space="preserve">DL on sub-band </w:t>
      </w:r>
      <w:r w:rsidRPr="00D75759">
        <w:rPr>
          <w:rFonts w:cs="Arial"/>
          <w:color w:val="000000" w:themeColor="text1"/>
        </w:rPr>
        <w:t xml:space="preserve">parts of single BWP where </w:t>
      </w:r>
      <w:r>
        <w:rPr>
          <w:rFonts w:cs="Arial"/>
          <w:color w:val="000000" w:themeColor="text1"/>
        </w:rPr>
        <w:t>LBT</w:t>
      </w:r>
      <w:r w:rsidRPr="00D75759">
        <w:rPr>
          <w:rFonts w:cs="Arial"/>
          <w:color w:val="000000" w:themeColor="text1"/>
        </w:rPr>
        <w:t xml:space="preserve"> is successful</w:t>
      </w:r>
      <w:r>
        <w:rPr>
          <w:rFonts w:cs="Arial"/>
          <w:color w:val="000000" w:themeColor="text1"/>
        </w:rPr>
        <w:t xml:space="preserve">. As we discuss in </w:t>
      </w:r>
      <w:r w:rsidR="00271A2D">
        <w:rPr>
          <w:rFonts w:cs="Arial"/>
          <w:color w:val="000000" w:themeColor="text1"/>
        </w:rPr>
        <w:t>[</w:t>
      </w:r>
      <w:r w:rsidR="00826D27">
        <w:rPr>
          <w:rFonts w:cs="Arial"/>
          <w:color w:val="000000" w:themeColor="text1"/>
        </w:rPr>
        <w:t>9</w:t>
      </w:r>
      <w:r w:rsidR="00271A2D">
        <w:rPr>
          <w:rFonts w:cs="Arial"/>
          <w:color w:val="000000" w:themeColor="text1"/>
        </w:rPr>
        <w:t>] and repeated also in here, this can</w:t>
      </w:r>
      <w:r>
        <w:rPr>
          <w:rFonts w:cs="Arial"/>
          <w:color w:val="000000" w:themeColor="text1"/>
        </w:rPr>
        <w:t xml:space="preserve"> have impact on the efficient use of PUCCH resources. One such impact is illustrated </w:t>
      </w:r>
      <w:r w:rsidRPr="000B1D13">
        <w:rPr>
          <w:rFonts w:cs="Arial"/>
          <w:color w:val="000000" w:themeColor="text1"/>
        </w:rPr>
        <w:t xml:space="preserve">in Figure </w:t>
      </w:r>
      <w:r w:rsidR="00515619">
        <w:rPr>
          <w:rFonts w:cs="Arial"/>
          <w:color w:val="000000" w:themeColor="text1"/>
        </w:rPr>
        <w:t>1</w:t>
      </w:r>
      <w:r>
        <w:rPr>
          <w:rFonts w:cs="Arial"/>
          <w:color w:val="000000" w:themeColor="text1"/>
        </w:rPr>
        <w:t>. In the figure,</w:t>
      </w:r>
      <w:r w:rsidRPr="000B1D13">
        <w:rPr>
          <w:rFonts w:cs="Arial"/>
          <w:color w:val="000000" w:themeColor="text1"/>
        </w:rPr>
        <w:t xml:space="preserve"> gNB transmits only on some of the sub-bands</w:t>
      </w:r>
      <w:r>
        <w:rPr>
          <w:rFonts w:cs="Arial"/>
          <w:color w:val="000000" w:themeColor="text1"/>
        </w:rPr>
        <w:t xml:space="preserve"> of the BWP</w:t>
      </w:r>
      <w:r w:rsidRPr="000B1D13">
        <w:rPr>
          <w:rFonts w:cs="Arial"/>
          <w:color w:val="000000" w:themeColor="text1"/>
        </w:rPr>
        <w:t xml:space="preserve">. This can be taken into account when allocating PUCCH resource </w:t>
      </w:r>
      <w:r w:rsidRPr="00C5744D">
        <w:rPr>
          <w:rFonts w:cs="Arial"/>
          <w:color w:val="000000" w:themeColor="text1"/>
        </w:rPr>
        <w:t>e</w:t>
      </w:r>
      <w:r>
        <w:rPr>
          <w:rFonts w:cs="Arial"/>
          <w:color w:val="000000" w:themeColor="text1"/>
        </w:rPr>
        <w:t>.</w:t>
      </w:r>
      <w:r w:rsidRPr="000B1D13">
        <w:rPr>
          <w:rFonts w:cs="Arial"/>
          <w:color w:val="000000" w:themeColor="text1"/>
        </w:rPr>
        <w:t xml:space="preserve">g. for HARQ feedback within the </w:t>
      </w:r>
      <w:r w:rsidRPr="000B1D13">
        <w:rPr>
          <w:rFonts w:cs="Arial"/>
          <w:b/>
          <w:color w:val="000000" w:themeColor="text1"/>
          <w:lang w:eastAsia="zh-CN"/>
        </w:rPr>
        <w:t>shared COT</w:t>
      </w:r>
      <w:r w:rsidRPr="000B1D13">
        <w:rPr>
          <w:rFonts w:cs="Arial"/>
          <w:color w:val="000000" w:themeColor="text1"/>
        </w:rPr>
        <w:t xml:space="preserve">, as the PUCCH resource is indicated during the COT. With Rel-15 PRI, PUCCH resource can be dynamically selected from a set of 8 PUCCH resources (for a given UCI payload). For a BWP of 4 sub-bands, it makes sense to configure 2 PUCCH resources for each sub-band. However, e.g. in the case of gNB transmits only on one sub-band, gNB can select PUCCH resource </w:t>
      </w:r>
      <w:r w:rsidRPr="00DC2988">
        <w:rPr>
          <w:rFonts w:cs="Arial"/>
          <w:b/>
          <w:color w:val="000000" w:themeColor="text1"/>
        </w:rPr>
        <w:t>only from 2 PUCCH resources</w:t>
      </w:r>
      <w:r w:rsidRPr="000B1D13">
        <w:rPr>
          <w:rFonts w:cs="Arial"/>
          <w:color w:val="000000" w:themeColor="text1"/>
        </w:rPr>
        <w:t xml:space="preserve"> located on the active sub-band</w:t>
      </w:r>
      <w:r>
        <w:rPr>
          <w:rFonts w:cs="Arial"/>
          <w:color w:val="000000" w:themeColor="text1"/>
        </w:rPr>
        <w:t xml:space="preserve"> as shown in Figure </w:t>
      </w:r>
      <w:r w:rsidR="00515619">
        <w:rPr>
          <w:rFonts w:cs="Arial"/>
          <w:color w:val="000000" w:themeColor="text1"/>
        </w:rPr>
        <w:t>1</w:t>
      </w:r>
      <w:r w:rsidRPr="000B1D13">
        <w:rPr>
          <w:rFonts w:cs="Arial"/>
          <w:color w:val="000000" w:themeColor="text1"/>
        </w:rPr>
        <w:t>. This is clearly insufficient to control also the PUCCH duration as well as time location within the slot. Moreover, it results in increased multi-user blocking</w:t>
      </w:r>
      <w:r>
        <w:rPr>
          <w:rFonts w:cs="Arial"/>
          <w:color w:val="000000" w:themeColor="text1"/>
        </w:rPr>
        <w:t xml:space="preserve"> due to reduced capability to select non-overlapping PUCCH resources to different UEs</w:t>
      </w:r>
      <w:r w:rsidRPr="000B1D13">
        <w:rPr>
          <w:rFonts w:cs="Arial"/>
          <w:color w:val="000000" w:themeColor="text1"/>
        </w:rPr>
        <w:t xml:space="preserve">. Therefore, we see that PUCCH resource configuration in frequency domain need to be enhanced to ensure sufficient number of PUCCH resources on each BWP sub-band.  </w:t>
      </w:r>
    </w:p>
    <w:p w14:paraId="0D63A8B3" w14:textId="11F38D7A" w:rsidR="00091FE8" w:rsidRPr="00DC2988" w:rsidRDefault="00091FE8" w:rsidP="00761533">
      <w:pPr>
        <w:jc w:val="both"/>
        <w:rPr>
          <w:rFonts w:cs="Arial"/>
          <w:color w:val="000000" w:themeColor="text1"/>
        </w:rPr>
      </w:pPr>
      <w:bookmarkStart w:id="6" w:name="_Hlk7782359"/>
      <w:r w:rsidRPr="000B1D13">
        <w:rPr>
          <w:rFonts w:cs="Arial"/>
          <w:color w:val="000000" w:themeColor="text1"/>
        </w:rPr>
        <w:t xml:space="preserve">To increase the number of available PUCCH resources on each sub-band, the number of configured PUCCH resources in a PUCCH resource set could be increased. </w:t>
      </w:r>
      <w:r w:rsidR="009203DB">
        <w:rPr>
          <w:rFonts w:cs="Arial"/>
          <w:color w:val="000000" w:themeColor="text1"/>
        </w:rPr>
        <w:t xml:space="preserve">For PUCCH resource indication from the larger set of configured PUCCH resources, </w:t>
      </w:r>
      <w:r w:rsidRPr="000B1D13">
        <w:rPr>
          <w:rFonts w:cs="Arial"/>
          <w:color w:val="000000" w:themeColor="text1"/>
        </w:rPr>
        <w:t>PRI field could be extended</w:t>
      </w:r>
      <w:r w:rsidR="009203DB">
        <w:rPr>
          <w:rFonts w:cs="Arial"/>
          <w:color w:val="000000" w:themeColor="text1"/>
        </w:rPr>
        <w:t xml:space="preserve">, </w:t>
      </w:r>
      <w:r w:rsidRPr="000B1D13">
        <w:rPr>
          <w:rFonts w:cs="Arial"/>
          <w:color w:val="000000" w:themeColor="text1"/>
        </w:rPr>
        <w:t xml:space="preserve">or, to keep 3-bit PRI, only some of the </w:t>
      </w:r>
      <w:r w:rsidR="009203DB">
        <w:rPr>
          <w:rFonts w:cs="Arial"/>
          <w:color w:val="000000" w:themeColor="text1"/>
        </w:rPr>
        <w:t xml:space="preserve">configured </w:t>
      </w:r>
      <w:r w:rsidRPr="000B1D13">
        <w:rPr>
          <w:rFonts w:cs="Arial"/>
          <w:color w:val="000000" w:themeColor="text1"/>
        </w:rPr>
        <w:t xml:space="preserve">PUCCH resources could be active when gNB transmits on multiple sub-bands of BWP. Alternatively, the number of configured PUCCH resources per PUCCH resource set could be kept unchanged and the PUCCH resource sub-band allocation </w:t>
      </w:r>
      <w:r>
        <w:rPr>
          <w:rFonts w:cs="Arial"/>
          <w:color w:val="000000" w:themeColor="text1"/>
        </w:rPr>
        <w:t xml:space="preserve">could be modified </w:t>
      </w:r>
      <w:r w:rsidRPr="000B1D13">
        <w:rPr>
          <w:rFonts w:cs="Arial"/>
          <w:color w:val="000000" w:themeColor="text1"/>
        </w:rPr>
        <w:t>(e.g with a secondary PRB allocation) based on the sub-bands currently used by gNB on the COT.</w:t>
      </w:r>
      <w:r w:rsidR="009203DB">
        <w:rPr>
          <w:rFonts w:cs="Arial"/>
          <w:color w:val="000000" w:themeColor="text1"/>
        </w:rPr>
        <w:t xml:space="preserve"> </w:t>
      </w:r>
      <w:r w:rsidR="002A04A8">
        <w:rPr>
          <w:rFonts w:cs="Arial"/>
          <w:color w:val="000000" w:themeColor="text1"/>
        </w:rPr>
        <w:t>Hence, we propose:</w:t>
      </w:r>
    </w:p>
    <w:p w14:paraId="04D471D5" w14:textId="1515C6DF" w:rsidR="00091FE8" w:rsidRPr="00A474C9" w:rsidRDefault="00091FE8" w:rsidP="00761533">
      <w:pPr>
        <w:jc w:val="both"/>
        <w:rPr>
          <w:rFonts w:cs="Arial"/>
          <w:i/>
          <w:color w:val="000000" w:themeColor="text1"/>
        </w:rPr>
      </w:pPr>
      <w:bookmarkStart w:id="7" w:name="_Hlk7793387"/>
      <w:r w:rsidRPr="00B912AF">
        <w:rPr>
          <w:rFonts w:cs="Arial"/>
          <w:b/>
          <w:i/>
          <w:color w:val="000000" w:themeColor="text1"/>
        </w:rPr>
        <w:t>Proposal</w:t>
      </w:r>
      <w:r w:rsidR="008F68CE">
        <w:rPr>
          <w:rFonts w:cs="Arial"/>
          <w:b/>
          <w:i/>
          <w:color w:val="000000" w:themeColor="text1"/>
        </w:rPr>
        <w:t xml:space="preserve"> 1</w:t>
      </w:r>
      <w:r w:rsidR="003008A2">
        <w:rPr>
          <w:rFonts w:cs="Arial"/>
          <w:b/>
          <w:i/>
          <w:color w:val="000000" w:themeColor="text1"/>
        </w:rPr>
        <w:t>0</w:t>
      </w:r>
      <w:r w:rsidRPr="00B912AF">
        <w:rPr>
          <w:rFonts w:cs="Arial"/>
          <w:i/>
          <w:color w:val="000000" w:themeColor="text1"/>
        </w:rPr>
        <w:t>:</w:t>
      </w:r>
      <w:r w:rsidR="003008A2">
        <w:rPr>
          <w:rFonts w:cs="Arial"/>
          <w:i/>
          <w:color w:val="000000" w:themeColor="text1"/>
        </w:rPr>
        <w:t xml:space="preserve"> </w:t>
      </w:r>
      <w:r w:rsidR="0082217B" w:rsidRPr="00A474C9">
        <w:rPr>
          <w:rFonts w:cs="Arial"/>
          <w:i/>
          <w:color w:val="000000" w:themeColor="text1"/>
        </w:rPr>
        <w:t xml:space="preserve">NR-U supports PUCCH resource configuration, where </w:t>
      </w:r>
      <w:r w:rsidR="00696FCC" w:rsidRPr="00A474C9">
        <w:rPr>
          <w:bCs/>
          <w:i/>
          <w:lang w:eastAsia="x-none"/>
        </w:rPr>
        <w:t>multiple frequency resources</w:t>
      </w:r>
      <w:r w:rsidR="00696FCC" w:rsidRPr="00A474C9">
        <w:rPr>
          <w:rFonts w:cs="Arial"/>
          <w:i/>
          <w:color w:val="000000" w:themeColor="text1"/>
          <w:lang w:val="en-US"/>
        </w:rPr>
        <w:t xml:space="preserve"> </w:t>
      </w:r>
      <w:r w:rsidR="008C0E81" w:rsidRPr="00A474C9">
        <w:rPr>
          <w:rFonts w:cs="Arial"/>
          <w:i/>
          <w:color w:val="000000" w:themeColor="text1"/>
          <w:lang w:val="en-US"/>
        </w:rPr>
        <w:t xml:space="preserve">can be configured for each </w:t>
      </w:r>
      <w:r w:rsidR="0082217B" w:rsidRPr="00A474C9">
        <w:rPr>
          <w:bCs/>
          <w:i/>
          <w:lang w:eastAsia="x-none"/>
        </w:rPr>
        <w:t xml:space="preserve">PUCCH resource indicator </w:t>
      </w:r>
      <w:r w:rsidR="008C0E81" w:rsidRPr="00A474C9">
        <w:rPr>
          <w:bCs/>
          <w:i/>
          <w:lang w:eastAsia="x-none"/>
        </w:rPr>
        <w:t xml:space="preserve">value </w:t>
      </w:r>
      <w:r w:rsidR="0082217B" w:rsidRPr="00A474C9">
        <w:rPr>
          <w:rFonts w:cs="Arial"/>
          <w:i/>
          <w:color w:val="000000" w:themeColor="text1"/>
          <w:lang w:val="en-US"/>
        </w:rPr>
        <w:t>to ensure the sufficient number of PUCCH resources on each BWP sub-band given the DL LBT outcome.</w:t>
      </w:r>
    </w:p>
    <w:bookmarkEnd w:id="6"/>
    <w:bookmarkEnd w:id="7"/>
    <w:p w14:paraId="651FAFC0" w14:textId="3435538E" w:rsidR="00091FE8" w:rsidRDefault="00091FE8" w:rsidP="00091FE8">
      <w:pPr>
        <w:pStyle w:val="Caption"/>
        <w:keepNext/>
        <w:jc w:val="center"/>
      </w:pPr>
      <w:r w:rsidRPr="00B01586">
        <w:rPr>
          <w:noProof/>
        </w:rPr>
        <w:drawing>
          <wp:inline distT="0" distB="0" distL="0" distR="0" wp14:anchorId="0345AD24" wp14:editId="230FF96C">
            <wp:extent cx="4664386" cy="30708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87008" cy="3085753"/>
                    </a:xfrm>
                    <a:prstGeom prst="rect">
                      <a:avLst/>
                    </a:prstGeom>
                    <a:noFill/>
                    <a:ln>
                      <a:noFill/>
                    </a:ln>
                  </pic:spPr>
                </pic:pic>
              </a:graphicData>
            </a:graphic>
          </wp:inline>
        </w:drawing>
      </w:r>
    </w:p>
    <w:p w14:paraId="0BA63B82" w14:textId="5E7F4ECE" w:rsidR="00091FE8" w:rsidRDefault="00091FE8" w:rsidP="00761533">
      <w:pPr>
        <w:pStyle w:val="Caption"/>
        <w:spacing w:after="180"/>
        <w:jc w:val="center"/>
      </w:pPr>
      <w:r>
        <w:t xml:space="preserve">Figure </w:t>
      </w:r>
      <w:r w:rsidR="00515619">
        <w:t>1</w:t>
      </w:r>
      <w:r w:rsidR="00271A2D">
        <w:t>.</w:t>
      </w:r>
      <w:r>
        <w:t xml:space="preserve"> </w:t>
      </w:r>
      <w:r w:rsidRPr="00090C80">
        <w:t>An example of PUCCH resource shortage on BWP operation</w:t>
      </w:r>
    </w:p>
    <w:p w14:paraId="6678F322" w14:textId="39347DC4" w:rsidR="00536B80" w:rsidRDefault="00A3692B" w:rsidP="00761533">
      <w:pPr>
        <w:jc w:val="both"/>
        <w:rPr>
          <w:lang w:val="en-US"/>
        </w:rPr>
      </w:pPr>
      <w:r>
        <w:rPr>
          <w:lang w:val="en-US"/>
        </w:rPr>
        <w:t>Another</w:t>
      </w:r>
      <w:r w:rsidR="00B6635A">
        <w:rPr>
          <w:lang w:val="en-US"/>
        </w:rPr>
        <w:t xml:space="preserve"> open</w:t>
      </w:r>
      <w:r w:rsidR="00271A2D">
        <w:rPr>
          <w:lang w:val="en-US"/>
        </w:rPr>
        <w:t xml:space="preserve"> aspect</w:t>
      </w:r>
      <w:r w:rsidR="00805264">
        <w:rPr>
          <w:lang w:val="en-US"/>
        </w:rPr>
        <w:t>, considered as optimization feature in [</w:t>
      </w:r>
      <w:r w:rsidR="00826D27">
        <w:rPr>
          <w:lang w:val="en-US"/>
        </w:rPr>
        <w:t>6</w:t>
      </w:r>
      <w:r w:rsidR="00805264">
        <w:rPr>
          <w:lang w:val="en-US"/>
        </w:rPr>
        <w:t>],</w:t>
      </w:r>
      <w:r w:rsidR="00D92D34">
        <w:rPr>
          <w:lang w:val="en-US"/>
        </w:rPr>
        <w:t xml:space="preserve"> is the allocation of PUCCH resources on multiple carriers. The possibility for </w:t>
      </w:r>
      <w:r w:rsidR="00E954B2">
        <w:rPr>
          <w:lang w:val="en-US"/>
        </w:rPr>
        <w:t xml:space="preserve">dynamically </w:t>
      </w:r>
      <w:r w:rsidR="000F611B">
        <w:rPr>
          <w:lang w:val="en-US"/>
        </w:rPr>
        <w:t>allocating PUCCH resources o</w:t>
      </w:r>
      <w:r w:rsidR="00134191">
        <w:rPr>
          <w:lang w:val="en-US"/>
        </w:rPr>
        <w:t>n</w:t>
      </w:r>
      <w:r w:rsidR="000F611B">
        <w:rPr>
          <w:lang w:val="en-US"/>
        </w:rPr>
        <w:t xml:space="preserve"> multiple carriers</w:t>
      </w:r>
      <w:r w:rsidR="00E954B2">
        <w:rPr>
          <w:lang w:val="en-US"/>
        </w:rPr>
        <w:t xml:space="preserve"> for the same UCI</w:t>
      </w:r>
      <w:r w:rsidR="000F611B">
        <w:rPr>
          <w:lang w:val="en-US"/>
        </w:rPr>
        <w:t xml:space="preserve"> </w:t>
      </w:r>
      <w:r w:rsidR="00134191">
        <w:rPr>
          <w:lang w:val="en-US"/>
        </w:rPr>
        <w:t xml:space="preserve">would essentially establish a </w:t>
      </w:r>
      <w:r w:rsidR="00E954B2">
        <w:rPr>
          <w:lang w:val="en-US"/>
        </w:rPr>
        <w:t xml:space="preserve">totally </w:t>
      </w:r>
      <w:r w:rsidR="00134191">
        <w:rPr>
          <w:lang w:val="en-US"/>
        </w:rPr>
        <w:t>new PUCCH cell</w:t>
      </w:r>
      <w:r w:rsidR="00E954B2">
        <w:rPr>
          <w:lang w:val="en-US"/>
        </w:rPr>
        <w:t xml:space="preserve"> type</w:t>
      </w:r>
      <w:r w:rsidR="00134191">
        <w:rPr>
          <w:lang w:val="en-US"/>
        </w:rPr>
        <w:t xml:space="preserve">. That </w:t>
      </w:r>
      <w:r w:rsidR="000F611B">
        <w:rPr>
          <w:lang w:val="en-US"/>
        </w:rPr>
        <w:t xml:space="preserve">would require </w:t>
      </w:r>
      <w:r w:rsidR="00134191">
        <w:rPr>
          <w:lang w:val="en-US"/>
        </w:rPr>
        <w:t>substantially large specification and implementation impact, as changes would be needed on</w:t>
      </w:r>
      <w:r w:rsidR="00E954B2">
        <w:rPr>
          <w:lang w:val="en-US"/>
        </w:rPr>
        <w:t xml:space="preserve"> numerous parts of NR specification. Changes or new mechanisms would be</w:t>
      </w:r>
      <w:r w:rsidR="00134191">
        <w:rPr>
          <w:lang w:val="en-US"/>
        </w:rPr>
        <w:t xml:space="preserve"> </w:t>
      </w:r>
      <w:r w:rsidR="00E954B2">
        <w:rPr>
          <w:lang w:val="en-US"/>
        </w:rPr>
        <w:t xml:space="preserve">needed on cell group configurations, PUCCH </w:t>
      </w:r>
      <w:r w:rsidR="00134191">
        <w:rPr>
          <w:lang w:val="en-US"/>
        </w:rPr>
        <w:t>resource configurations, resource allocation mechanisms, power control</w:t>
      </w:r>
      <w:r w:rsidR="00E954B2">
        <w:rPr>
          <w:lang w:val="en-US"/>
        </w:rPr>
        <w:t xml:space="preserve"> and on the related signaling. Considerable changes </w:t>
      </w:r>
      <w:r w:rsidR="00252106">
        <w:rPr>
          <w:lang w:val="en-US"/>
        </w:rPr>
        <w:t>may</w:t>
      </w:r>
      <w:r w:rsidR="00E954B2">
        <w:rPr>
          <w:lang w:val="en-US"/>
        </w:rPr>
        <w:t xml:space="preserve"> be needed also on</w:t>
      </w:r>
      <w:r w:rsidR="00134191">
        <w:rPr>
          <w:lang w:val="en-US"/>
        </w:rPr>
        <w:t xml:space="preserve"> UL transmission priori</w:t>
      </w:r>
      <w:r w:rsidR="009B2B5E">
        <w:rPr>
          <w:lang w:val="en-US"/>
        </w:rPr>
        <w:t>ti</w:t>
      </w:r>
      <w:r w:rsidR="00134191">
        <w:rPr>
          <w:lang w:val="en-US"/>
        </w:rPr>
        <w:t>zation rules</w:t>
      </w:r>
      <w:r w:rsidR="00E954B2">
        <w:rPr>
          <w:lang w:val="en-US"/>
        </w:rPr>
        <w:t xml:space="preserve"> and on</w:t>
      </w:r>
      <w:r w:rsidR="00134191">
        <w:rPr>
          <w:lang w:val="en-US"/>
        </w:rPr>
        <w:t xml:space="preserve"> UCI multiplexing rules</w:t>
      </w:r>
      <w:r w:rsidR="00E954B2">
        <w:rPr>
          <w:lang w:val="en-US"/>
        </w:rPr>
        <w:t xml:space="preserve">. For example, should the PUCCH cell for CSI be dynamically selectable? </w:t>
      </w:r>
      <w:r w:rsidR="00252106">
        <w:rPr>
          <w:lang w:val="en-US"/>
        </w:rPr>
        <w:t>How about for SP-CSI?</w:t>
      </w:r>
      <w:r w:rsidR="00134191">
        <w:rPr>
          <w:lang w:val="en-US"/>
        </w:rPr>
        <w:t xml:space="preserve"> </w:t>
      </w:r>
      <w:r w:rsidR="00252106">
        <w:rPr>
          <w:lang w:val="en-US"/>
        </w:rPr>
        <w:t>Given the time schedule of current WI, w</w:t>
      </w:r>
      <w:r w:rsidR="00134191">
        <w:rPr>
          <w:lang w:val="en-US"/>
        </w:rPr>
        <w:t>e do not see that such large effort should be taken to provide cross-carrier diversity</w:t>
      </w:r>
      <w:r w:rsidR="00462233">
        <w:rPr>
          <w:lang w:val="en-US"/>
        </w:rPr>
        <w:t xml:space="preserve"> for channel access</w:t>
      </w:r>
      <w:r w:rsidR="00134191">
        <w:rPr>
          <w:lang w:val="en-US"/>
        </w:rPr>
        <w:t xml:space="preserve">, especially as rather similar diversity can be achieved – if really needed – by PUSCH scheduling and UCI on PUSCH multiplexing. </w:t>
      </w:r>
      <w:r w:rsidR="00462233">
        <w:rPr>
          <w:lang w:val="en-US"/>
        </w:rPr>
        <w:t>Additionally, similar channel access diversity can be obtained within a wideband carrier extending over multiple LBT sub-bands.</w:t>
      </w:r>
      <w:r w:rsidR="00134191">
        <w:rPr>
          <w:lang w:val="en-US"/>
        </w:rPr>
        <w:t xml:space="preserve">  </w:t>
      </w:r>
      <w:r w:rsidR="000F611B">
        <w:rPr>
          <w:lang w:val="en-US"/>
        </w:rPr>
        <w:t xml:space="preserve"> </w:t>
      </w:r>
    </w:p>
    <w:p w14:paraId="1C312C1F" w14:textId="3A42951B" w:rsidR="00877497" w:rsidRPr="00DC2988" w:rsidRDefault="00252106" w:rsidP="00761533">
      <w:pPr>
        <w:spacing w:after="240"/>
        <w:jc w:val="both"/>
        <w:rPr>
          <w:b/>
          <w:bCs/>
          <w:i/>
          <w:lang w:eastAsia="x-none"/>
        </w:rPr>
      </w:pPr>
      <w:bookmarkStart w:id="8" w:name="_Hlk4756186"/>
      <w:r>
        <w:rPr>
          <w:b/>
          <w:bCs/>
          <w:i/>
          <w:lang w:eastAsia="x-none"/>
        </w:rPr>
        <w:t>Proposal</w:t>
      </w:r>
      <w:r w:rsidR="008F68CE">
        <w:rPr>
          <w:b/>
          <w:bCs/>
          <w:i/>
          <w:lang w:eastAsia="x-none"/>
        </w:rPr>
        <w:t xml:space="preserve"> 1</w:t>
      </w:r>
      <w:r w:rsidR="0061360D">
        <w:rPr>
          <w:b/>
          <w:bCs/>
          <w:i/>
          <w:lang w:eastAsia="x-none"/>
        </w:rPr>
        <w:t>1</w:t>
      </w:r>
      <w:r>
        <w:rPr>
          <w:b/>
          <w:bCs/>
          <w:i/>
          <w:lang w:eastAsia="x-none"/>
        </w:rPr>
        <w:t>:</w:t>
      </w:r>
      <w:r w:rsidR="00134191">
        <w:rPr>
          <w:b/>
          <w:bCs/>
          <w:i/>
          <w:lang w:eastAsia="x-none"/>
        </w:rPr>
        <w:t xml:space="preserve"> </w:t>
      </w:r>
      <w:r w:rsidRPr="00A474C9">
        <w:rPr>
          <w:bCs/>
          <w:i/>
          <w:lang w:eastAsia="x-none"/>
        </w:rPr>
        <w:t>Dynamic</w:t>
      </w:r>
      <w:r w:rsidR="00455476" w:rsidRPr="00A474C9">
        <w:rPr>
          <w:bCs/>
          <w:i/>
          <w:lang w:eastAsia="x-none"/>
        </w:rPr>
        <w:t xml:space="preserve"> PUCCH resource allocation o</w:t>
      </w:r>
      <w:r w:rsidRPr="00A474C9">
        <w:rPr>
          <w:bCs/>
          <w:i/>
          <w:lang w:eastAsia="x-none"/>
        </w:rPr>
        <w:t>ver m</w:t>
      </w:r>
      <w:r w:rsidR="00455476" w:rsidRPr="00A474C9">
        <w:rPr>
          <w:bCs/>
          <w:i/>
          <w:lang w:eastAsia="x-none"/>
        </w:rPr>
        <w:t>ultiple cell</w:t>
      </w:r>
      <w:r w:rsidRPr="00A474C9">
        <w:rPr>
          <w:bCs/>
          <w:i/>
          <w:lang w:eastAsia="x-none"/>
        </w:rPr>
        <w:t>s,</w:t>
      </w:r>
      <w:r w:rsidR="00526177" w:rsidRPr="00A474C9">
        <w:rPr>
          <w:bCs/>
          <w:i/>
          <w:lang w:eastAsia="x-none"/>
        </w:rPr>
        <w:t xml:space="preserve"> requir</w:t>
      </w:r>
      <w:r w:rsidRPr="00A474C9">
        <w:rPr>
          <w:bCs/>
          <w:i/>
          <w:lang w:eastAsia="x-none"/>
        </w:rPr>
        <w:t>ing significant</w:t>
      </w:r>
      <w:r w:rsidR="00526177" w:rsidRPr="00A474C9">
        <w:rPr>
          <w:bCs/>
          <w:i/>
          <w:lang w:eastAsia="x-none"/>
        </w:rPr>
        <w:t xml:space="preserve"> standardization efforts</w:t>
      </w:r>
      <w:r w:rsidRPr="00A474C9">
        <w:rPr>
          <w:bCs/>
          <w:i/>
          <w:lang w:eastAsia="x-none"/>
        </w:rPr>
        <w:t>, is not supported for Rel-16 NR-U.</w:t>
      </w:r>
      <w:bookmarkEnd w:id="8"/>
    </w:p>
    <w:p w14:paraId="0D827FAF" w14:textId="1C3B5B92" w:rsidR="0034111C" w:rsidRPr="00A53A2F" w:rsidRDefault="0099103B">
      <w:pPr>
        <w:pStyle w:val="Heading1"/>
        <w:rPr>
          <w:color w:val="000000"/>
        </w:rPr>
      </w:pPr>
      <w:r>
        <w:rPr>
          <w:color w:val="000000"/>
        </w:rPr>
        <w:t>4</w:t>
      </w:r>
      <w:r w:rsidR="00F30C74" w:rsidRPr="00A53A2F">
        <w:rPr>
          <w:color w:val="000000"/>
        </w:rPr>
        <w:t xml:space="preserve">. </w:t>
      </w:r>
      <w:r w:rsidR="00EE7FA7" w:rsidRPr="009B3C14">
        <w:rPr>
          <w:color w:val="000000"/>
        </w:rPr>
        <w:t>Conclusion</w:t>
      </w:r>
      <w:r w:rsidR="00DB39D4" w:rsidRPr="00CC7705">
        <w:rPr>
          <w:color w:val="000000"/>
        </w:rPr>
        <w:t>s</w:t>
      </w:r>
      <w:r w:rsidR="00C65CB4" w:rsidRPr="00CC7705">
        <w:rPr>
          <w:color w:val="000000"/>
        </w:rPr>
        <w:t xml:space="preserve"> </w:t>
      </w:r>
    </w:p>
    <w:p w14:paraId="560F32B0" w14:textId="77777777" w:rsidR="00E00B73" w:rsidRDefault="003D3FBA" w:rsidP="00BD520C">
      <w:pPr>
        <w:jc w:val="both"/>
        <w:rPr>
          <w:bCs/>
        </w:rPr>
      </w:pPr>
      <w:r w:rsidRPr="00A53A2F">
        <w:t>In this contribution</w:t>
      </w:r>
      <w:r w:rsidR="009251C8" w:rsidRPr="00A53A2F">
        <w:t>,</w:t>
      </w:r>
      <w:r w:rsidRPr="00A53A2F">
        <w:t xml:space="preserve"> we discussed </w:t>
      </w:r>
      <w:r w:rsidR="00D14E6E">
        <w:rPr>
          <w:rFonts w:eastAsia="Times New Roman"/>
          <w:szCs w:val="24"/>
          <w:lang w:val="en-US" w:eastAsia="fi-FI"/>
        </w:rPr>
        <w:t>the</w:t>
      </w:r>
      <w:r w:rsidR="005B5685" w:rsidRPr="00A53A2F">
        <w:rPr>
          <w:rFonts w:eastAsia="Times New Roman"/>
          <w:szCs w:val="24"/>
          <w:lang w:val="en-US" w:eastAsia="fi-FI"/>
        </w:rPr>
        <w:t xml:space="preserve"> changes and enhancements needed for </w:t>
      </w:r>
      <w:r w:rsidR="005B1A50">
        <w:rPr>
          <w:rFonts w:eastAsia="Times New Roman"/>
          <w:szCs w:val="24"/>
          <w:lang w:val="en-US" w:eastAsia="fi-FI"/>
        </w:rPr>
        <w:t>HARQ</w:t>
      </w:r>
      <w:r w:rsidR="002C651F">
        <w:rPr>
          <w:rFonts w:eastAsia="Times New Roman"/>
          <w:szCs w:val="24"/>
          <w:lang w:val="en-US" w:eastAsia="fi-FI"/>
        </w:rPr>
        <w:t xml:space="preserve"> scheduling and feedback</w:t>
      </w:r>
      <w:r w:rsidR="005B1A50">
        <w:rPr>
          <w:rFonts w:eastAsia="Times New Roman"/>
          <w:szCs w:val="24"/>
          <w:lang w:val="en-US" w:eastAsia="fi-FI"/>
        </w:rPr>
        <w:t xml:space="preserve"> </w:t>
      </w:r>
      <w:r w:rsidR="005B5685" w:rsidRPr="00A53A2F">
        <w:rPr>
          <w:rFonts w:eastAsia="Times New Roman"/>
          <w:szCs w:val="24"/>
          <w:lang w:val="en-US" w:eastAsia="fi-FI"/>
        </w:rPr>
        <w:t xml:space="preserve">for NR unlicensed scenarios. </w:t>
      </w:r>
      <w:r w:rsidR="00342AD2" w:rsidRPr="00A53A2F">
        <w:rPr>
          <w:bCs/>
        </w:rPr>
        <w:t>Based on the discussion, we make the following</w:t>
      </w:r>
      <w:r w:rsidR="00A643E0" w:rsidRPr="00A53A2F">
        <w:rPr>
          <w:bCs/>
        </w:rPr>
        <w:t xml:space="preserve"> observation</w:t>
      </w:r>
      <w:r w:rsidR="0020189F" w:rsidRPr="00A53A2F">
        <w:rPr>
          <w:bCs/>
        </w:rPr>
        <w:t>s</w:t>
      </w:r>
      <w:r w:rsidR="00A643E0" w:rsidRPr="00A53A2F">
        <w:rPr>
          <w:bCs/>
        </w:rPr>
        <w:t xml:space="preserve"> and</w:t>
      </w:r>
      <w:r w:rsidR="00342AD2" w:rsidRPr="00A53A2F">
        <w:rPr>
          <w:bCs/>
        </w:rPr>
        <w:t xml:space="preserve"> proposal</w:t>
      </w:r>
      <w:r w:rsidR="006060C2" w:rsidRPr="00A53A2F">
        <w:rPr>
          <w:bCs/>
        </w:rPr>
        <w:t>s</w:t>
      </w:r>
      <w:r w:rsidR="00342AD2" w:rsidRPr="00A53A2F">
        <w:rPr>
          <w:bCs/>
        </w:rPr>
        <w:t>:</w:t>
      </w:r>
    </w:p>
    <w:p w14:paraId="6F9F0C60" w14:textId="2E0D7A07" w:rsidR="00761533" w:rsidRDefault="00B82381" w:rsidP="00BD520C">
      <w:pPr>
        <w:jc w:val="both"/>
        <w:rPr>
          <w:bCs/>
        </w:rPr>
      </w:pPr>
      <w:r>
        <w:rPr>
          <w:bCs/>
        </w:rPr>
        <w:t xml:space="preserve"> </w:t>
      </w:r>
    </w:p>
    <w:p w14:paraId="0DEAA482" w14:textId="77777777" w:rsidR="007D0821" w:rsidRPr="007D0821" w:rsidRDefault="007D0821" w:rsidP="00761533">
      <w:pPr>
        <w:spacing w:after="120"/>
        <w:jc w:val="both"/>
        <w:rPr>
          <w:b/>
          <w:u w:val="single"/>
          <w:lang w:val="en-US" w:eastAsia="x-none"/>
        </w:rPr>
      </w:pPr>
      <w:r w:rsidRPr="007D0821">
        <w:rPr>
          <w:b/>
          <w:u w:val="single"/>
          <w:lang w:val="en-US" w:eastAsia="x-none"/>
        </w:rPr>
        <w:t>UL scheduling</w:t>
      </w:r>
    </w:p>
    <w:p w14:paraId="6A651598" w14:textId="77777777" w:rsidR="007C0E72" w:rsidRDefault="007C0E72" w:rsidP="00A474C9">
      <w:pPr>
        <w:widowControl w:val="0"/>
        <w:overflowPunct/>
        <w:autoSpaceDE/>
        <w:autoSpaceDN/>
        <w:adjustRightInd/>
        <w:jc w:val="both"/>
        <w:textAlignment w:val="auto"/>
        <w:rPr>
          <w:b/>
          <w:i/>
          <w:lang w:val="en-US" w:eastAsia="x-none"/>
        </w:rPr>
      </w:pPr>
      <w:r w:rsidRPr="006A1192">
        <w:rPr>
          <w:b/>
          <w:i/>
          <w:lang w:val="en-US" w:eastAsia="x-none"/>
        </w:rPr>
        <w:t xml:space="preserve">Proposal 1: </w:t>
      </w:r>
      <w:r w:rsidRPr="00A474C9">
        <w:rPr>
          <w:i/>
          <w:lang w:val="en-US" w:eastAsia="x-none"/>
        </w:rPr>
        <w:t>On the time domain resource assignment of multi-TTI DCI, the signaled slot offset and starting symbol relate to the first scheduled PUSCH; single Type B PUSCH is allowed within the first slot; and the indicated PUSCH duration indicates the duration for the last scheduled PUSCH.</w:t>
      </w:r>
      <w:r w:rsidRPr="006A1192">
        <w:rPr>
          <w:b/>
          <w:i/>
          <w:lang w:val="en-US" w:eastAsia="x-none"/>
        </w:rPr>
        <w:t xml:space="preserve"> </w:t>
      </w:r>
    </w:p>
    <w:p w14:paraId="42FA576A" w14:textId="77777777" w:rsidR="007C0E72" w:rsidRDefault="007C0E72" w:rsidP="00A474C9">
      <w:pPr>
        <w:jc w:val="both"/>
        <w:rPr>
          <w:b/>
          <w:i/>
          <w:lang w:val="en-US" w:eastAsia="x-none"/>
        </w:rPr>
      </w:pPr>
      <w:r>
        <w:rPr>
          <w:b/>
          <w:i/>
          <w:lang w:val="en-US" w:eastAsia="x-none"/>
        </w:rPr>
        <w:t xml:space="preserve">Proposal 2: </w:t>
      </w:r>
      <w:r w:rsidRPr="00A474C9">
        <w:rPr>
          <w:i/>
          <w:lang w:val="en-US" w:eastAsia="x-none"/>
        </w:rPr>
        <w:t>For multi-TTI scheduling DCI: a field for the number of scheduled TTIs is introduced; UL-SCH indicator and frequency hopping flag are not included; and single MCS field is common for all PUSCHs.</w:t>
      </w:r>
    </w:p>
    <w:p w14:paraId="18F84644" w14:textId="509A67F4" w:rsidR="007C0E72" w:rsidRDefault="007C0E72" w:rsidP="00A474C9">
      <w:pPr>
        <w:jc w:val="both"/>
        <w:rPr>
          <w:b/>
          <w:i/>
          <w:sz w:val="18"/>
          <w:szCs w:val="18"/>
        </w:rPr>
      </w:pPr>
      <w:r>
        <w:rPr>
          <w:b/>
          <w:i/>
          <w:lang w:eastAsia="x-none"/>
        </w:rPr>
        <w:t>Proposal 3</w:t>
      </w:r>
      <w:r w:rsidRPr="00953AB0">
        <w:rPr>
          <w:b/>
          <w:i/>
          <w:lang w:val="en-US" w:eastAsia="x-none"/>
        </w:rPr>
        <w:t>:</w:t>
      </w:r>
      <w:r>
        <w:rPr>
          <w:b/>
          <w:i/>
          <w:lang w:val="en-US" w:eastAsia="x-none"/>
        </w:rPr>
        <w:t xml:space="preserve"> </w:t>
      </w:r>
      <w:r w:rsidR="00FB59E5" w:rsidRPr="002B1195">
        <w:rPr>
          <w:i/>
          <w:szCs w:val="18"/>
        </w:rPr>
        <w:t xml:space="preserve">CBG-based re-transmission is supported for multi-TTI scheduling based on option 1: CBGTI is provided for a </w:t>
      </w:r>
      <w:r w:rsidR="00FB59E5">
        <w:rPr>
          <w:i/>
          <w:szCs w:val="18"/>
        </w:rPr>
        <w:t xml:space="preserve">predefined </w:t>
      </w:r>
      <w:r w:rsidR="00FB59E5" w:rsidRPr="002B1195">
        <w:rPr>
          <w:i/>
          <w:szCs w:val="18"/>
        </w:rPr>
        <w:t>number of re-transmitted PUSCHs. Unused NDI and RV fields are u</w:t>
      </w:r>
      <w:r w:rsidR="00FB59E5">
        <w:rPr>
          <w:i/>
          <w:szCs w:val="18"/>
        </w:rPr>
        <w:t>tilized</w:t>
      </w:r>
      <w:r w:rsidR="00FB59E5" w:rsidRPr="002B1195">
        <w:rPr>
          <w:i/>
          <w:szCs w:val="18"/>
        </w:rPr>
        <w:t xml:space="preserve"> for CBGTI signalling to maintain CBGTI overhead acceptable</w:t>
      </w:r>
      <w:r w:rsidR="00A474C9" w:rsidRPr="00A474C9">
        <w:rPr>
          <w:i/>
          <w:sz w:val="18"/>
          <w:szCs w:val="18"/>
        </w:rPr>
        <w:t>.</w:t>
      </w:r>
    </w:p>
    <w:p w14:paraId="11A80A1C" w14:textId="77777777" w:rsidR="007C0E72" w:rsidRPr="00334D83" w:rsidRDefault="007C0E72" w:rsidP="007C0E72">
      <w:pPr>
        <w:widowControl w:val="0"/>
        <w:overflowPunct/>
        <w:autoSpaceDE/>
        <w:autoSpaceDN/>
        <w:adjustRightInd/>
        <w:spacing w:after="0"/>
        <w:jc w:val="both"/>
        <w:textAlignment w:val="auto"/>
        <w:rPr>
          <w:i/>
          <w:lang w:val="en-US" w:eastAsia="x-none"/>
        </w:rPr>
      </w:pPr>
      <w:r w:rsidRPr="00334D83">
        <w:rPr>
          <w:b/>
          <w:i/>
          <w:lang w:val="en-US" w:eastAsia="x-none"/>
        </w:rPr>
        <w:t xml:space="preserve">Proposal </w:t>
      </w:r>
      <w:r>
        <w:rPr>
          <w:b/>
          <w:i/>
          <w:lang w:val="en-US" w:eastAsia="x-none"/>
        </w:rPr>
        <w:t>4</w:t>
      </w:r>
      <w:r w:rsidRPr="00334D83">
        <w:rPr>
          <w:b/>
          <w:i/>
          <w:lang w:val="en-US" w:eastAsia="x-none"/>
        </w:rPr>
        <w:t>:</w:t>
      </w:r>
      <w:r w:rsidRPr="00334D83">
        <w:rPr>
          <w:i/>
          <w:lang w:val="en-US" w:eastAsia="x-none"/>
        </w:rPr>
        <w:t xml:space="preserve">  Multi-TTI </w:t>
      </w:r>
      <w:r>
        <w:rPr>
          <w:i/>
          <w:lang w:val="en-US" w:eastAsia="x-none"/>
        </w:rPr>
        <w:t xml:space="preserve">PUSCH </w:t>
      </w:r>
      <w:r w:rsidRPr="00334D83">
        <w:rPr>
          <w:i/>
          <w:lang w:val="en-US" w:eastAsia="x-none"/>
        </w:rPr>
        <w:t>scheduling is configured</w:t>
      </w:r>
      <w:r>
        <w:rPr>
          <w:i/>
          <w:lang w:val="en-US" w:eastAsia="x-none"/>
        </w:rPr>
        <w:t xml:space="preserve"> in NR-U,</w:t>
      </w:r>
      <w:r w:rsidRPr="00334D83">
        <w:rPr>
          <w:i/>
          <w:lang w:val="en-US" w:eastAsia="x-none"/>
        </w:rPr>
        <w:t xml:space="preserve"> by configuring a maximum number of schedulable TTIs </w:t>
      </w:r>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tot</m:t>
            </m:r>
          </m:sub>
        </m:sSub>
      </m:oMath>
      <w:r w:rsidRPr="00334D83">
        <w:rPr>
          <w:i/>
          <w:lang w:val="en-US" w:eastAsia="x-none"/>
        </w:rPr>
        <w:t xml:space="preserve"> for DCI format 0_1</w:t>
      </w:r>
    </w:p>
    <w:p w14:paraId="76989D39" w14:textId="77777777" w:rsidR="007C0E72" w:rsidRPr="0029064E" w:rsidRDefault="007C0E72" w:rsidP="00761533">
      <w:pPr>
        <w:pStyle w:val="ListParagraph"/>
        <w:widowControl w:val="0"/>
        <w:numPr>
          <w:ilvl w:val="0"/>
          <w:numId w:val="88"/>
        </w:numPr>
        <w:spacing w:after="180"/>
        <w:jc w:val="both"/>
        <w:rPr>
          <w:i/>
          <w:lang w:val="en-US" w:eastAsia="x-none"/>
        </w:rPr>
      </w:pPr>
      <w:r>
        <w:rPr>
          <w:i/>
          <w:sz w:val="20"/>
          <w:szCs w:val="20"/>
          <w:lang w:val="en-US" w:eastAsia="x-none"/>
        </w:rPr>
        <w:t xml:space="preserve">when </w:t>
      </w:r>
      <m:oMath>
        <m:sSub>
          <m:sSubPr>
            <m:ctrlPr>
              <w:rPr>
                <w:rFonts w:ascii="Cambria Math" w:hAnsi="Cambria Math"/>
                <w:i/>
                <w:sz w:val="20"/>
                <w:szCs w:val="20"/>
                <w:lang w:val="en-US" w:eastAsia="x-none"/>
              </w:rPr>
            </m:ctrlPr>
          </m:sSubPr>
          <m:e>
            <m:r>
              <w:rPr>
                <w:rFonts w:ascii="Cambria Math" w:hAnsi="Cambria Math"/>
                <w:sz w:val="20"/>
                <w:szCs w:val="20"/>
                <w:lang w:val="en-US" w:eastAsia="x-none"/>
              </w:rPr>
              <m:t>N</m:t>
            </m:r>
          </m:e>
          <m:sub>
            <m:r>
              <w:rPr>
                <w:rFonts w:ascii="Cambria Math" w:hAnsi="Cambria Math"/>
                <w:sz w:val="20"/>
                <w:szCs w:val="20"/>
                <w:lang w:val="en-US" w:eastAsia="x-none"/>
              </w:rPr>
              <m:t>tot</m:t>
            </m:r>
          </m:sub>
        </m:sSub>
      </m:oMath>
      <w:r>
        <w:rPr>
          <w:i/>
          <w:sz w:val="20"/>
          <w:szCs w:val="20"/>
          <w:lang w:val="en-US" w:eastAsia="x-none"/>
        </w:rPr>
        <w:t xml:space="preserve"> &gt;1, an </w:t>
      </w:r>
      <w:r w:rsidRPr="00334D83">
        <w:rPr>
          <w:i/>
          <w:sz w:val="20"/>
          <w:szCs w:val="20"/>
          <w:lang w:val="en-US" w:eastAsia="x-none"/>
        </w:rPr>
        <w:t xml:space="preserve">additional field “Number of scheduled TTIs” would be present in the format, which would </w:t>
      </w:r>
      <w:r>
        <w:rPr>
          <w:i/>
          <w:sz w:val="20"/>
          <w:szCs w:val="20"/>
          <w:lang w:val="en-US" w:eastAsia="x-none"/>
        </w:rPr>
        <w:t>indicate</w:t>
      </w:r>
      <w:r w:rsidRPr="00334D83">
        <w:rPr>
          <w:i/>
          <w:sz w:val="20"/>
          <w:szCs w:val="20"/>
          <w:lang w:val="en-US" w:eastAsia="x-none"/>
        </w:rPr>
        <w:t xml:space="preserve"> dynamic</w:t>
      </w:r>
      <w:r>
        <w:rPr>
          <w:i/>
          <w:sz w:val="20"/>
          <w:szCs w:val="20"/>
          <w:lang w:val="en-US" w:eastAsia="x-none"/>
        </w:rPr>
        <w:t xml:space="preserve">ally the number of </w:t>
      </w:r>
      <w:r w:rsidRPr="00334D83">
        <w:rPr>
          <w:i/>
          <w:sz w:val="20"/>
          <w:szCs w:val="20"/>
          <w:lang w:val="en-US" w:eastAsia="x-none"/>
        </w:rPr>
        <w:t>schedu</w:t>
      </w:r>
      <w:r>
        <w:rPr>
          <w:i/>
          <w:sz w:val="20"/>
          <w:szCs w:val="20"/>
          <w:lang w:val="en-US" w:eastAsia="x-none"/>
        </w:rPr>
        <w:t>led</w:t>
      </w:r>
      <w:r w:rsidRPr="00334D83">
        <w:rPr>
          <w:i/>
          <w:sz w:val="20"/>
          <w:szCs w:val="20"/>
          <w:lang w:val="en-US" w:eastAsia="x-none"/>
        </w:rPr>
        <w:t xml:space="preserve"> </w:t>
      </w:r>
      <w:r>
        <w:rPr>
          <w:i/>
          <w:sz w:val="20"/>
          <w:szCs w:val="20"/>
          <w:lang w:val="en-US" w:eastAsia="x-none"/>
        </w:rPr>
        <w:t xml:space="preserve">TTIs </w:t>
      </w:r>
      <m:oMath>
        <m:r>
          <w:rPr>
            <w:rFonts w:ascii="Cambria Math" w:hAnsi="Cambria Math"/>
            <w:sz w:val="20"/>
            <w:szCs w:val="20"/>
            <w:lang w:val="en-US" w:eastAsia="x-none"/>
          </w:rPr>
          <m:t>N</m:t>
        </m:r>
      </m:oMath>
      <w:r w:rsidRPr="00334D83">
        <w:rPr>
          <w:i/>
          <w:sz w:val="20"/>
          <w:szCs w:val="20"/>
          <w:lang w:val="en-US" w:eastAsia="x-none"/>
        </w:rPr>
        <w:t xml:space="preserve">, where </w:t>
      </w:r>
      <m:oMath>
        <m:r>
          <w:rPr>
            <w:rFonts w:ascii="Cambria Math" w:hAnsi="Cambria Math"/>
            <w:sz w:val="20"/>
            <w:szCs w:val="20"/>
            <w:lang w:val="en-US" w:eastAsia="x-none"/>
          </w:rPr>
          <m:t>N&lt;=</m:t>
        </m:r>
        <m:sSub>
          <m:sSubPr>
            <m:ctrlPr>
              <w:rPr>
                <w:rFonts w:ascii="Cambria Math" w:hAnsi="Cambria Math"/>
                <w:i/>
                <w:sz w:val="20"/>
                <w:szCs w:val="20"/>
                <w:lang w:val="en-US" w:eastAsia="x-none"/>
              </w:rPr>
            </m:ctrlPr>
          </m:sSubPr>
          <m:e>
            <m:r>
              <w:rPr>
                <w:rFonts w:ascii="Cambria Math" w:hAnsi="Cambria Math"/>
                <w:sz w:val="20"/>
                <w:szCs w:val="20"/>
                <w:lang w:val="en-US" w:eastAsia="x-none"/>
              </w:rPr>
              <m:t>N</m:t>
            </m:r>
          </m:e>
          <m:sub>
            <m:r>
              <w:rPr>
                <w:rFonts w:ascii="Cambria Math" w:hAnsi="Cambria Math"/>
                <w:sz w:val="20"/>
                <w:szCs w:val="20"/>
                <w:lang w:val="en-US" w:eastAsia="x-none"/>
              </w:rPr>
              <m:t>tot</m:t>
            </m:r>
          </m:sub>
        </m:sSub>
      </m:oMath>
      <w:r w:rsidRPr="00334D83">
        <w:rPr>
          <w:i/>
          <w:sz w:val="20"/>
          <w:szCs w:val="20"/>
          <w:lang w:val="en-US" w:eastAsia="x-none"/>
        </w:rPr>
        <w:t>.</w:t>
      </w:r>
    </w:p>
    <w:p w14:paraId="064B22F6" w14:textId="0CDAF5CB" w:rsidR="007C0E72" w:rsidRDefault="007C0E72" w:rsidP="00761533">
      <w:pPr>
        <w:widowControl w:val="0"/>
        <w:overflowPunct/>
        <w:autoSpaceDE/>
        <w:autoSpaceDN/>
        <w:adjustRightInd/>
        <w:jc w:val="both"/>
        <w:textAlignment w:val="auto"/>
        <w:rPr>
          <w:b/>
          <w:i/>
          <w:lang w:val="en-US" w:eastAsia="x-none"/>
        </w:rPr>
      </w:pPr>
      <w:r>
        <w:rPr>
          <w:b/>
          <w:i/>
          <w:lang w:eastAsia="x-none"/>
        </w:rPr>
        <w:t>Observation 1</w:t>
      </w:r>
      <w:r w:rsidRPr="00953AB0">
        <w:rPr>
          <w:b/>
          <w:i/>
          <w:lang w:val="en-US" w:eastAsia="x-none"/>
        </w:rPr>
        <w:t>:</w:t>
      </w:r>
      <w:r>
        <w:rPr>
          <w:b/>
          <w:i/>
          <w:lang w:val="en-US" w:eastAsia="x-none"/>
        </w:rPr>
        <w:t xml:space="preserve"> </w:t>
      </w:r>
      <w:r w:rsidRPr="00A474C9">
        <w:rPr>
          <w:i/>
          <w:lang w:val="en-US" w:eastAsia="x-none"/>
        </w:rPr>
        <w:t>Cross-numerology cross-carrier scheduling is beneficial for NR-U PUSCH scheduling especially in the case of Scenario A (CA with NR cells) deployment</w:t>
      </w:r>
      <w:r w:rsidR="00A474C9" w:rsidRPr="00A474C9">
        <w:rPr>
          <w:i/>
          <w:lang w:val="en-US" w:eastAsia="x-none"/>
        </w:rPr>
        <w:t>.</w:t>
      </w:r>
    </w:p>
    <w:p w14:paraId="0B88F21D" w14:textId="77777777" w:rsidR="007C0E72" w:rsidRDefault="007C0E72" w:rsidP="00761533">
      <w:pPr>
        <w:widowControl w:val="0"/>
        <w:overflowPunct/>
        <w:autoSpaceDE/>
        <w:autoSpaceDN/>
        <w:adjustRightInd/>
        <w:spacing w:after="240"/>
        <w:jc w:val="both"/>
        <w:textAlignment w:val="auto"/>
        <w:rPr>
          <w:b/>
          <w:i/>
          <w:lang w:val="en-US" w:eastAsia="x-none"/>
        </w:rPr>
      </w:pPr>
      <w:r>
        <w:rPr>
          <w:b/>
          <w:i/>
          <w:lang w:val="en-US" w:eastAsia="x-none"/>
        </w:rPr>
        <w:t>Observation 2</w:t>
      </w:r>
      <w:r w:rsidRPr="00953AB0">
        <w:rPr>
          <w:b/>
          <w:i/>
          <w:lang w:val="en-US" w:eastAsia="x-none"/>
        </w:rPr>
        <w:t>:</w:t>
      </w:r>
      <w:r>
        <w:rPr>
          <w:b/>
          <w:i/>
          <w:lang w:val="en-US" w:eastAsia="x-none"/>
        </w:rPr>
        <w:t xml:space="preserve"> </w:t>
      </w:r>
      <w:r w:rsidRPr="00A474C9">
        <w:rPr>
          <w:i/>
          <w:lang w:val="en-US"/>
        </w:rPr>
        <w:t>If multi-TTI DCI format would be a DCI format 0_1 configured with maximum number of schedulable TTIs and cross-carrier scheduling for the scheduled cell (CIF included), there seems to be no additional specification effort to support cross-carrier cross-numerology scheduling also for multi-TTI scheduling.</w:t>
      </w:r>
    </w:p>
    <w:p w14:paraId="70E16C55" w14:textId="44B58157" w:rsidR="007D0821" w:rsidRPr="007D0821" w:rsidRDefault="0016638E" w:rsidP="009B3C14">
      <w:pPr>
        <w:spacing w:after="120"/>
        <w:jc w:val="both"/>
        <w:rPr>
          <w:b/>
          <w:u w:val="single"/>
          <w:lang w:val="en-US" w:eastAsia="x-none"/>
        </w:rPr>
      </w:pPr>
      <w:r>
        <w:rPr>
          <w:b/>
          <w:u w:val="single"/>
          <w:lang w:val="en-US" w:eastAsia="x-none"/>
        </w:rPr>
        <w:t>Enhancements for dynamic codebook</w:t>
      </w:r>
    </w:p>
    <w:p w14:paraId="3930D263" w14:textId="47141DC0" w:rsidR="0099132A" w:rsidRPr="00F24770" w:rsidRDefault="0099132A" w:rsidP="00F24770">
      <w:pPr>
        <w:jc w:val="both"/>
        <w:rPr>
          <w:rFonts w:cs="Arial"/>
          <w:i/>
          <w:color w:val="000000" w:themeColor="text1"/>
        </w:rPr>
      </w:pPr>
      <w:r w:rsidRPr="003D03F9">
        <w:rPr>
          <w:rFonts w:cs="Arial"/>
          <w:b/>
          <w:i/>
          <w:color w:val="000000" w:themeColor="text1"/>
        </w:rPr>
        <w:t xml:space="preserve">Proposal </w:t>
      </w:r>
      <w:r>
        <w:rPr>
          <w:rFonts w:cs="Arial"/>
          <w:b/>
          <w:i/>
          <w:color w:val="000000" w:themeColor="text1"/>
        </w:rPr>
        <w:t>5</w:t>
      </w:r>
      <w:r w:rsidRPr="0027200B">
        <w:rPr>
          <w:rFonts w:cs="Arial"/>
          <w:i/>
          <w:color w:val="000000" w:themeColor="text1"/>
        </w:rPr>
        <w:t xml:space="preserve">: </w:t>
      </w:r>
      <w:r w:rsidRPr="00A474C9">
        <w:rPr>
          <w:rFonts w:cs="Arial"/>
          <w:i/>
          <w:color w:val="000000" w:themeColor="text1"/>
        </w:rPr>
        <w:t>T-DAI is included only for the scheduled group</w:t>
      </w:r>
      <w:r w:rsidR="00A474C9" w:rsidRPr="00A474C9">
        <w:rPr>
          <w:rFonts w:cs="Arial"/>
          <w:i/>
          <w:color w:val="000000" w:themeColor="text1"/>
        </w:rPr>
        <w:t>.</w:t>
      </w:r>
      <w:r w:rsidRPr="00A474C9">
        <w:rPr>
          <w:rFonts w:cs="Arial"/>
          <w:i/>
          <w:color w:val="000000" w:themeColor="text1"/>
        </w:rPr>
        <w:t xml:space="preserve"> </w:t>
      </w:r>
    </w:p>
    <w:p w14:paraId="2103F78F" w14:textId="77777777" w:rsidR="0099132A" w:rsidRPr="00CF3ADB" w:rsidRDefault="0099132A" w:rsidP="0099132A">
      <w:pPr>
        <w:spacing w:after="240"/>
        <w:jc w:val="both"/>
        <w:rPr>
          <w:rFonts w:cs="Arial"/>
          <w:i/>
          <w:color w:val="000000" w:themeColor="text1"/>
        </w:rPr>
      </w:pPr>
      <w:r w:rsidRPr="003D03F9">
        <w:rPr>
          <w:rFonts w:cs="Arial"/>
          <w:b/>
          <w:i/>
          <w:color w:val="000000" w:themeColor="text1"/>
        </w:rPr>
        <w:t xml:space="preserve">Proposal </w:t>
      </w:r>
      <w:r>
        <w:rPr>
          <w:rFonts w:cs="Arial"/>
          <w:b/>
          <w:i/>
          <w:color w:val="000000" w:themeColor="text1"/>
        </w:rPr>
        <w:t>6</w:t>
      </w:r>
      <w:r w:rsidRPr="0027200B">
        <w:rPr>
          <w:rFonts w:cs="Arial"/>
          <w:i/>
          <w:color w:val="000000" w:themeColor="text1"/>
        </w:rPr>
        <w:t xml:space="preserve">: </w:t>
      </w:r>
      <w:r w:rsidRPr="00A474C9">
        <w:rPr>
          <w:rFonts w:cs="Arial"/>
          <w:i/>
          <w:color w:val="000000" w:themeColor="text1"/>
        </w:rPr>
        <w:t>Maximum number of PDSCH groups is 2.</w:t>
      </w:r>
    </w:p>
    <w:p w14:paraId="36D211CF" w14:textId="6850361F" w:rsidR="009B3C14" w:rsidRPr="00DC2988" w:rsidRDefault="009B3C14" w:rsidP="00DC2988">
      <w:pPr>
        <w:spacing w:after="120"/>
        <w:jc w:val="both"/>
        <w:rPr>
          <w:rFonts w:cs="Arial"/>
          <w:b/>
          <w:color w:val="000000" w:themeColor="text1"/>
          <w:u w:val="single"/>
        </w:rPr>
      </w:pPr>
      <w:r w:rsidRPr="00DC2988">
        <w:rPr>
          <w:rFonts w:cs="Arial"/>
          <w:b/>
          <w:color w:val="000000" w:themeColor="text1"/>
          <w:u w:val="single"/>
        </w:rPr>
        <w:t>Enhancements for semi-static codebook</w:t>
      </w:r>
    </w:p>
    <w:p w14:paraId="4C76A2A9" w14:textId="435F7772" w:rsidR="009B3C14" w:rsidRPr="00DC2988" w:rsidRDefault="009B3C14" w:rsidP="00761533">
      <w:pPr>
        <w:jc w:val="both"/>
        <w:rPr>
          <w:rFonts w:cs="Arial"/>
          <w:i/>
          <w:color w:val="000000" w:themeColor="text1"/>
        </w:rPr>
      </w:pPr>
      <w:r w:rsidRPr="00B912AF">
        <w:rPr>
          <w:rFonts w:cs="Arial"/>
          <w:b/>
          <w:i/>
          <w:color w:val="000000" w:themeColor="text1"/>
        </w:rPr>
        <w:t>Proposal</w:t>
      </w:r>
      <w:r>
        <w:rPr>
          <w:rFonts w:cs="Arial"/>
          <w:b/>
          <w:i/>
          <w:color w:val="000000" w:themeColor="text1"/>
        </w:rPr>
        <w:t xml:space="preserve"> </w:t>
      </w:r>
      <w:r w:rsidR="003070AC">
        <w:rPr>
          <w:rFonts w:cs="Arial"/>
          <w:b/>
          <w:i/>
          <w:color w:val="000000" w:themeColor="text1"/>
        </w:rPr>
        <w:t>7</w:t>
      </w:r>
      <w:r w:rsidRPr="00B912AF">
        <w:rPr>
          <w:rFonts w:cs="Arial"/>
          <w:i/>
          <w:color w:val="000000" w:themeColor="text1"/>
        </w:rPr>
        <w:t xml:space="preserve">: </w:t>
      </w:r>
      <w:r w:rsidRPr="00A474C9">
        <w:rPr>
          <w:bCs/>
          <w:i/>
          <w:lang w:eastAsia="x-none"/>
        </w:rPr>
        <w:t xml:space="preserve">Additional bits are reserved and appended to the semi-static codebook for the postponed HARQ A/N(s) of the PDSCH(s) </w:t>
      </w:r>
      <w:r w:rsidR="00FA0798">
        <w:rPr>
          <w:bCs/>
          <w:i/>
          <w:lang w:eastAsia="x-none"/>
        </w:rPr>
        <w:t>scheduled with non-numerical K1.</w:t>
      </w:r>
    </w:p>
    <w:p w14:paraId="2201FC35" w14:textId="74C91101" w:rsidR="009B3C14" w:rsidRPr="00DC2988" w:rsidRDefault="009B3C14" w:rsidP="00761533">
      <w:pPr>
        <w:jc w:val="both"/>
        <w:rPr>
          <w:rFonts w:cs="Arial"/>
          <w:i/>
          <w:color w:val="000000" w:themeColor="text1"/>
        </w:rPr>
      </w:pPr>
      <w:r w:rsidRPr="00B912AF">
        <w:rPr>
          <w:rFonts w:cs="Arial"/>
          <w:b/>
          <w:i/>
          <w:color w:val="000000" w:themeColor="text1"/>
        </w:rPr>
        <w:t>Proposal</w:t>
      </w:r>
      <w:r>
        <w:rPr>
          <w:rFonts w:cs="Arial"/>
          <w:b/>
          <w:i/>
          <w:color w:val="000000" w:themeColor="text1"/>
        </w:rPr>
        <w:t xml:space="preserve"> </w:t>
      </w:r>
      <w:r w:rsidR="003070AC">
        <w:rPr>
          <w:rFonts w:cs="Arial"/>
          <w:b/>
          <w:i/>
          <w:color w:val="000000" w:themeColor="text1"/>
        </w:rPr>
        <w:t>8</w:t>
      </w:r>
      <w:r w:rsidRPr="00B912AF">
        <w:rPr>
          <w:rFonts w:cs="Arial"/>
          <w:i/>
          <w:color w:val="000000" w:themeColor="text1"/>
        </w:rPr>
        <w:t xml:space="preserve">: </w:t>
      </w:r>
      <w:r w:rsidRPr="00A474C9">
        <w:rPr>
          <w:rFonts w:cs="Arial"/>
          <w:i/>
          <w:color w:val="000000" w:themeColor="text1"/>
        </w:rPr>
        <w:t xml:space="preserve">For </w:t>
      </w:r>
      <w:r w:rsidRPr="00A474C9">
        <w:rPr>
          <w:i/>
        </w:rPr>
        <w:t xml:space="preserve">group </w:t>
      </w:r>
      <w:r w:rsidRPr="00A474C9">
        <w:rPr>
          <w:i/>
          <w:lang w:eastAsia="zh-CN"/>
        </w:rPr>
        <w:t>HARQ feedback of all configured HARQ processes,</w:t>
      </w:r>
      <w:r w:rsidRPr="00A474C9">
        <w:rPr>
          <w:bCs/>
          <w:i/>
          <w:lang w:eastAsia="x-none"/>
        </w:rPr>
        <w:t xml:space="preserve"> each HARQ A/N is transmitted only once, after which the HARQ A/N value is set to the default value of NACK.</w:t>
      </w:r>
    </w:p>
    <w:p w14:paraId="41355166" w14:textId="3266711D" w:rsidR="009B3C14" w:rsidRPr="0034423C" w:rsidRDefault="009B3C14" w:rsidP="00DC2988">
      <w:pPr>
        <w:pStyle w:val="B1"/>
        <w:spacing w:after="240"/>
        <w:ind w:left="0" w:firstLine="0"/>
        <w:jc w:val="both"/>
      </w:pPr>
      <w:r w:rsidRPr="00B912AF">
        <w:rPr>
          <w:rFonts w:cs="Arial"/>
          <w:b/>
          <w:i/>
          <w:color w:val="000000" w:themeColor="text1"/>
        </w:rPr>
        <w:t>Proposal</w:t>
      </w:r>
      <w:r>
        <w:rPr>
          <w:rFonts w:cs="Arial"/>
          <w:b/>
          <w:i/>
          <w:color w:val="000000" w:themeColor="text1"/>
        </w:rPr>
        <w:t xml:space="preserve"> </w:t>
      </w:r>
      <w:r w:rsidR="003070AC">
        <w:rPr>
          <w:rFonts w:cs="Arial"/>
          <w:b/>
          <w:i/>
          <w:color w:val="000000" w:themeColor="text1"/>
        </w:rPr>
        <w:t>9</w:t>
      </w:r>
      <w:r w:rsidRPr="00B912AF">
        <w:rPr>
          <w:rFonts w:cs="Arial"/>
          <w:i/>
          <w:color w:val="000000" w:themeColor="text1"/>
        </w:rPr>
        <w:t xml:space="preserve">: </w:t>
      </w:r>
      <w:r w:rsidR="00B37025" w:rsidRPr="00A474C9">
        <w:rPr>
          <w:i/>
          <w:lang w:eastAsia="zh-CN"/>
        </w:rPr>
        <w:t xml:space="preserve">One-shot HARQ ACK retransmission </w:t>
      </w:r>
      <w:r w:rsidRPr="00A474C9">
        <w:rPr>
          <w:i/>
          <w:lang w:eastAsia="zh-CN"/>
        </w:rPr>
        <w:t>for all configured HARQ processes</w:t>
      </w:r>
      <w:r w:rsidRPr="00A474C9">
        <w:rPr>
          <w:bCs/>
          <w:i/>
          <w:lang w:eastAsia="x-none"/>
        </w:rPr>
        <w:t xml:space="preserve"> can be triggered with PUSCH grant or with PDSCH assignment.</w:t>
      </w:r>
      <w:r>
        <w:rPr>
          <w:b/>
          <w:bCs/>
          <w:i/>
          <w:lang w:eastAsia="x-none"/>
        </w:rPr>
        <w:t xml:space="preserve"> </w:t>
      </w:r>
    </w:p>
    <w:p w14:paraId="02E28E78" w14:textId="10A18CE4" w:rsidR="009B3C14" w:rsidRPr="00DC2988" w:rsidRDefault="00CC08DA" w:rsidP="00DC2988">
      <w:pPr>
        <w:spacing w:after="120"/>
        <w:jc w:val="both"/>
        <w:rPr>
          <w:rFonts w:cs="Arial"/>
          <w:b/>
          <w:color w:val="000000" w:themeColor="text1"/>
          <w:u w:val="single"/>
        </w:rPr>
      </w:pPr>
      <w:r>
        <w:rPr>
          <w:rFonts w:cs="Arial"/>
          <w:b/>
          <w:color w:val="000000" w:themeColor="text1"/>
          <w:u w:val="single"/>
        </w:rPr>
        <w:t>Enhancements for PUCCH resource configuration</w:t>
      </w:r>
    </w:p>
    <w:p w14:paraId="20033708" w14:textId="005A3AC9" w:rsidR="009B3C14" w:rsidRPr="001F5388" w:rsidRDefault="009B3C14" w:rsidP="00761533">
      <w:pPr>
        <w:jc w:val="both"/>
        <w:rPr>
          <w:rFonts w:cs="Arial"/>
          <w:i/>
          <w:color w:val="000000" w:themeColor="text1"/>
        </w:rPr>
      </w:pPr>
      <w:r w:rsidRPr="00B912AF">
        <w:rPr>
          <w:rFonts w:cs="Arial"/>
          <w:b/>
          <w:i/>
          <w:color w:val="000000" w:themeColor="text1"/>
        </w:rPr>
        <w:t>Proposal</w:t>
      </w:r>
      <w:r>
        <w:rPr>
          <w:rFonts w:cs="Arial"/>
          <w:b/>
          <w:i/>
          <w:color w:val="000000" w:themeColor="text1"/>
        </w:rPr>
        <w:t xml:space="preserve"> 1</w:t>
      </w:r>
      <w:r w:rsidR="009D110F">
        <w:rPr>
          <w:rFonts w:cs="Arial"/>
          <w:b/>
          <w:i/>
          <w:color w:val="000000" w:themeColor="text1"/>
        </w:rPr>
        <w:t>0</w:t>
      </w:r>
      <w:r w:rsidRPr="00B912AF">
        <w:rPr>
          <w:rFonts w:cs="Arial"/>
          <w:i/>
          <w:color w:val="000000" w:themeColor="text1"/>
        </w:rPr>
        <w:t>:</w:t>
      </w:r>
      <w:r w:rsidRPr="00A474C9">
        <w:rPr>
          <w:rFonts w:cs="Arial"/>
          <w:i/>
          <w:color w:val="000000" w:themeColor="text1"/>
        </w:rPr>
        <w:t xml:space="preserve">NR-U supports PUCCH resource configuration, where </w:t>
      </w:r>
      <w:r w:rsidR="000E0A5A" w:rsidRPr="00A474C9">
        <w:rPr>
          <w:bCs/>
          <w:i/>
          <w:lang w:eastAsia="x-none"/>
        </w:rPr>
        <w:t>multiple frequency resources</w:t>
      </w:r>
      <w:r w:rsidR="000E0A5A" w:rsidRPr="00A474C9">
        <w:rPr>
          <w:rFonts w:cs="Arial"/>
          <w:i/>
          <w:color w:val="000000" w:themeColor="text1"/>
          <w:lang w:val="en-US"/>
        </w:rPr>
        <w:t xml:space="preserve"> can be configured for each </w:t>
      </w:r>
      <w:r w:rsidR="000E0A5A" w:rsidRPr="00A474C9">
        <w:rPr>
          <w:bCs/>
          <w:i/>
          <w:lang w:eastAsia="x-none"/>
        </w:rPr>
        <w:t>PUCCH resource indicator value</w:t>
      </w:r>
      <w:r w:rsidRPr="00A474C9">
        <w:rPr>
          <w:rFonts w:cs="Arial"/>
          <w:i/>
          <w:color w:val="000000" w:themeColor="text1"/>
          <w:lang w:val="en-US"/>
        </w:rPr>
        <w:t xml:space="preserve"> to ensure the sufficient number of PUCCH resources on each BWP sub-band given the DL LBT outcome.</w:t>
      </w:r>
    </w:p>
    <w:p w14:paraId="221E5D1B" w14:textId="575D0345" w:rsidR="009B3C14" w:rsidRPr="00DC2988" w:rsidRDefault="009B3C14" w:rsidP="009B3C14">
      <w:pPr>
        <w:spacing w:after="240"/>
        <w:jc w:val="both"/>
        <w:rPr>
          <w:b/>
          <w:bCs/>
          <w:i/>
          <w:lang w:eastAsia="x-none"/>
        </w:rPr>
      </w:pPr>
      <w:r>
        <w:rPr>
          <w:b/>
          <w:bCs/>
          <w:i/>
          <w:lang w:eastAsia="x-none"/>
        </w:rPr>
        <w:t>Proposal 1</w:t>
      </w:r>
      <w:r w:rsidR="006372E8">
        <w:rPr>
          <w:b/>
          <w:bCs/>
          <w:i/>
          <w:lang w:eastAsia="x-none"/>
        </w:rPr>
        <w:t>1</w:t>
      </w:r>
      <w:r>
        <w:rPr>
          <w:b/>
          <w:bCs/>
          <w:i/>
          <w:lang w:eastAsia="x-none"/>
        </w:rPr>
        <w:t xml:space="preserve">: </w:t>
      </w:r>
      <w:r w:rsidRPr="00A474C9">
        <w:rPr>
          <w:bCs/>
          <w:i/>
          <w:lang w:eastAsia="x-none"/>
        </w:rPr>
        <w:t>Dynamic PUCCH resource allocation over multiple cells, requiring significant standardization efforts, is not supported for Rel-16 NR-U.</w:t>
      </w:r>
    </w:p>
    <w:p w14:paraId="2F0729C1" w14:textId="7E142268" w:rsidR="0034111C" w:rsidRPr="00DC2988" w:rsidRDefault="0034111C">
      <w:pPr>
        <w:pStyle w:val="Heading1"/>
      </w:pPr>
      <w:r w:rsidRPr="00DC2988">
        <w:t>References</w:t>
      </w:r>
      <w:r w:rsidR="00A2459D" w:rsidRPr="00DC2988">
        <w:t xml:space="preserve"> </w:t>
      </w:r>
    </w:p>
    <w:p w14:paraId="12E30482" w14:textId="7F5A6691" w:rsidR="000D47F3" w:rsidRPr="00DC2988" w:rsidRDefault="1CEFF1BD" w:rsidP="00F24770">
      <w:pPr>
        <w:numPr>
          <w:ilvl w:val="0"/>
          <w:numId w:val="1"/>
        </w:numPr>
        <w:spacing w:after="120"/>
      </w:pPr>
      <w:r w:rsidRPr="00DC2988">
        <w:rPr>
          <w:lang w:eastAsia="zh-CN"/>
        </w:rPr>
        <w:t>RP-1</w:t>
      </w:r>
      <w:r w:rsidR="001F02C1" w:rsidRPr="00DC2988">
        <w:rPr>
          <w:lang w:eastAsia="zh-CN"/>
        </w:rPr>
        <w:t>82878</w:t>
      </w:r>
      <w:r w:rsidRPr="00DC2988">
        <w:rPr>
          <w:lang w:eastAsia="zh-CN"/>
        </w:rPr>
        <w:t>, “</w:t>
      </w:r>
      <w:r w:rsidRPr="00DC2988">
        <w:rPr>
          <w:i/>
          <w:iCs/>
          <w:lang w:eastAsia="zh-CN"/>
        </w:rPr>
        <w:t xml:space="preserve">New </w:t>
      </w:r>
      <w:r w:rsidR="00B04F06" w:rsidRPr="00DC2988">
        <w:rPr>
          <w:i/>
          <w:iCs/>
          <w:lang w:eastAsia="zh-CN"/>
        </w:rPr>
        <w:t>W</w:t>
      </w:r>
      <w:r w:rsidRPr="00DC2988">
        <w:rPr>
          <w:i/>
          <w:iCs/>
          <w:lang w:eastAsia="zh-CN"/>
        </w:rPr>
        <w:t>ID on NR-based Access to Unlicensed Spectrum</w:t>
      </w:r>
      <w:r w:rsidRPr="00DC2988">
        <w:rPr>
          <w:lang w:eastAsia="zh-CN"/>
        </w:rPr>
        <w:t>”, Qualcomm</w:t>
      </w:r>
      <w:r w:rsidR="00B04F06" w:rsidRPr="00DC2988">
        <w:rPr>
          <w:lang w:eastAsia="zh-CN"/>
        </w:rPr>
        <w:t xml:space="preserve"> </w:t>
      </w:r>
    </w:p>
    <w:p w14:paraId="0DC1190E" w14:textId="0BD0616A" w:rsidR="002B0CE0" w:rsidRPr="001E2CCE" w:rsidRDefault="008C44DC" w:rsidP="00F24770">
      <w:pPr>
        <w:numPr>
          <w:ilvl w:val="0"/>
          <w:numId w:val="1"/>
        </w:numPr>
        <w:overflowPunct/>
        <w:autoSpaceDE/>
        <w:autoSpaceDN/>
        <w:adjustRightInd/>
        <w:spacing w:after="160" w:line="257" w:lineRule="auto"/>
        <w:textAlignment w:val="auto"/>
        <w:rPr>
          <w:lang w:val="en-US"/>
        </w:rPr>
      </w:pPr>
      <w:r w:rsidRPr="00DC2988">
        <w:t>Draft RAN Meeting Report, 3GPP TSG RAN</w:t>
      </w:r>
      <w:r w:rsidR="00B56DCF" w:rsidRPr="00DC2988">
        <w:t>1</w:t>
      </w:r>
      <w:r w:rsidRPr="00DC2988">
        <w:t xml:space="preserve"> Meeting </w:t>
      </w:r>
      <w:r w:rsidR="00790D86" w:rsidRPr="00DC2988">
        <w:t>#</w:t>
      </w:r>
      <w:r w:rsidR="00304549" w:rsidRPr="00DC2988">
        <w:t>AH 1901</w:t>
      </w:r>
      <w:r w:rsidRPr="00DC2988">
        <w:t>, 3GPP</w:t>
      </w:r>
    </w:p>
    <w:p w14:paraId="7B2C8FD0" w14:textId="6C7B74EB" w:rsidR="00B56DCF" w:rsidRPr="00DC2988" w:rsidRDefault="00B56DCF">
      <w:pPr>
        <w:numPr>
          <w:ilvl w:val="0"/>
          <w:numId w:val="1"/>
        </w:numPr>
        <w:overflowPunct/>
        <w:autoSpaceDE/>
        <w:autoSpaceDN/>
        <w:adjustRightInd/>
        <w:spacing w:after="160" w:line="257" w:lineRule="auto"/>
        <w:textAlignment w:val="auto"/>
        <w:rPr>
          <w:lang w:val="en-US"/>
        </w:rPr>
      </w:pPr>
      <w:r w:rsidRPr="00DC2988">
        <w:t>Draft RAN Meeting Report, 3GPP TSG RAN Meeting #96, 3GPP</w:t>
      </w:r>
    </w:p>
    <w:p w14:paraId="1385730D" w14:textId="365C722A" w:rsidR="001F063B" w:rsidRPr="00F24770" w:rsidRDefault="001F063B" w:rsidP="001F063B">
      <w:pPr>
        <w:numPr>
          <w:ilvl w:val="0"/>
          <w:numId w:val="1"/>
        </w:numPr>
        <w:overflowPunct/>
        <w:autoSpaceDE/>
        <w:autoSpaceDN/>
        <w:adjustRightInd/>
        <w:spacing w:after="160" w:line="257" w:lineRule="auto"/>
        <w:textAlignment w:val="auto"/>
        <w:rPr>
          <w:lang w:val="en-US"/>
        </w:rPr>
      </w:pPr>
      <w:r w:rsidRPr="00DC2988">
        <w:t>Draft RAN Meeting Report, 3GPP TSG RAN Meeting #96bis, 3GPP</w:t>
      </w:r>
    </w:p>
    <w:p w14:paraId="1394873B" w14:textId="4951FB7F" w:rsidR="00AC59DD" w:rsidRPr="00AC59DD" w:rsidRDefault="00AC59DD" w:rsidP="00AC59DD">
      <w:pPr>
        <w:numPr>
          <w:ilvl w:val="0"/>
          <w:numId w:val="1"/>
        </w:numPr>
        <w:overflowPunct/>
        <w:autoSpaceDE/>
        <w:autoSpaceDN/>
        <w:adjustRightInd/>
        <w:spacing w:after="160" w:line="257" w:lineRule="auto"/>
        <w:textAlignment w:val="auto"/>
        <w:rPr>
          <w:lang w:val="en-US"/>
        </w:rPr>
      </w:pPr>
      <w:r w:rsidRPr="00DC2988">
        <w:t>Draft RAN Meeting Report, 3GPP TSG RAN Meeting #9</w:t>
      </w:r>
      <w:r>
        <w:t>7</w:t>
      </w:r>
      <w:r w:rsidRPr="00DC2988">
        <w:t>, 3GPP</w:t>
      </w:r>
    </w:p>
    <w:p w14:paraId="46BDFE95" w14:textId="57C7D9F1" w:rsidR="001C16F7" w:rsidRPr="00466774" w:rsidRDefault="00017562" w:rsidP="00466774">
      <w:pPr>
        <w:numPr>
          <w:ilvl w:val="0"/>
          <w:numId w:val="1"/>
        </w:numPr>
        <w:overflowPunct/>
        <w:autoSpaceDE/>
        <w:autoSpaceDN/>
        <w:adjustRightInd/>
        <w:spacing w:after="160" w:line="257" w:lineRule="auto"/>
        <w:textAlignment w:val="auto"/>
        <w:rPr>
          <w:lang w:val="en-US"/>
        </w:rPr>
      </w:pPr>
      <w:r w:rsidRPr="00DC2988">
        <w:rPr>
          <w:lang w:val="en-US"/>
        </w:rPr>
        <w:t>R</w:t>
      </w:r>
      <w:r w:rsidR="001E2CCE">
        <w:rPr>
          <w:lang w:val="en-US"/>
        </w:rPr>
        <w:t>P</w:t>
      </w:r>
      <w:r w:rsidR="003C0E0D">
        <w:rPr>
          <w:lang w:val="en-US"/>
        </w:rPr>
        <w:t>-191581,</w:t>
      </w:r>
      <w:r w:rsidR="00D700BA">
        <w:rPr>
          <w:lang w:val="en-US"/>
        </w:rPr>
        <w:t xml:space="preserve"> “</w:t>
      </w:r>
      <w:r w:rsidR="00D700BA" w:rsidRPr="00F24770">
        <w:rPr>
          <w:i/>
          <w:lang w:val="en-US"/>
        </w:rPr>
        <w:t>Guidance on essential functionality for NR-U</w:t>
      </w:r>
      <w:r w:rsidR="00D700BA">
        <w:rPr>
          <w:lang w:val="en-US"/>
        </w:rPr>
        <w:t>”, Qualcomm</w:t>
      </w:r>
    </w:p>
    <w:p w14:paraId="7C95252D" w14:textId="2BE1628F" w:rsidR="00017562" w:rsidRPr="00466774" w:rsidRDefault="002954AB" w:rsidP="00466774">
      <w:pPr>
        <w:numPr>
          <w:ilvl w:val="0"/>
          <w:numId w:val="1"/>
        </w:numPr>
        <w:overflowPunct/>
        <w:autoSpaceDE/>
        <w:autoSpaceDN/>
        <w:adjustRightInd/>
        <w:spacing w:after="160" w:line="257" w:lineRule="auto"/>
        <w:textAlignment w:val="auto"/>
        <w:rPr>
          <w:lang w:val="en-US"/>
        </w:rPr>
      </w:pPr>
      <w:r w:rsidRPr="00466774">
        <w:rPr>
          <w:lang w:val="en-US"/>
        </w:rPr>
        <w:t>R1-190</w:t>
      </w:r>
      <w:r w:rsidR="006A127E" w:rsidRPr="00466774">
        <w:rPr>
          <w:lang w:val="en-US"/>
        </w:rPr>
        <w:t>4287</w:t>
      </w:r>
      <w:r w:rsidRPr="00466774">
        <w:rPr>
          <w:lang w:val="en-US"/>
        </w:rPr>
        <w:t>, “</w:t>
      </w:r>
      <w:r w:rsidRPr="00466774">
        <w:rPr>
          <w:i/>
          <w:lang w:val="en-US"/>
        </w:rPr>
        <w:t>Enhancements to HARQ for NR-unlicensed</w:t>
      </w:r>
      <w:r w:rsidRPr="00466774">
        <w:rPr>
          <w:lang w:val="en-US"/>
        </w:rPr>
        <w:t>”, Intel</w:t>
      </w:r>
    </w:p>
    <w:p w14:paraId="3859D467" w14:textId="735C3985" w:rsidR="006A127E" w:rsidRPr="00466774" w:rsidRDefault="006A127E" w:rsidP="00466774">
      <w:pPr>
        <w:numPr>
          <w:ilvl w:val="0"/>
          <w:numId w:val="1"/>
        </w:numPr>
        <w:overflowPunct/>
        <w:autoSpaceDE/>
        <w:autoSpaceDN/>
        <w:adjustRightInd/>
        <w:spacing w:after="160" w:line="257" w:lineRule="auto"/>
        <w:textAlignment w:val="auto"/>
        <w:rPr>
          <w:lang w:val="en-US"/>
        </w:rPr>
      </w:pPr>
      <w:r w:rsidRPr="00466774">
        <w:rPr>
          <w:lang w:val="en-US"/>
        </w:rPr>
        <w:t>R1-1904786, “</w:t>
      </w:r>
      <w:r w:rsidRPr="00466774">
        <w:rPr>
          <w:i/>
          <w:lang w:val="en-US"/>
        </w:rPr>
        <w:t>Discussion on HARQ enhancements for NR-U</w:t>
      </w:r>
      <w:r w:rsidRPr="00466774">
        <w:rPr>
          <w:lang w:val="en-US"/>
        </w:rPr>
        <w:t>”, Spreadtrum Communications</w:t>
      </w:r>
    </w:p>
    <w:p w14:paraId="64CC3666" w14:textId="0EF908D0" w:rsidR="00091FE8" w:rsidRPr="00F24770" w:rsidRDefault="006A127E" w:rsidP="00DC2988">
      <w:pPr>
        <w:numPr>
          <w:ilvl w:val="0"/>
          <w:numId w:val="1"/>
        </w:numPr>
        <w:overflowPunct/>
        <w:autoSpaceDE/>
        <w:autoSpaceDN/>
        <w:adjustRightInd/>
        <w:spacing w:after="120" w:line="257" w:lineRule="auto"/>
        <w:textAlignment w:val="auto"/>
        <w:rPr>
          <w:lang w:val="en-US"/>
        </w:rPr>
      </w:pPr>
      <w:r w:rsidRPr="00F24770">
        <w:rPr>
          <w:lang w:val="en-US"/>
        </w:rPr>
        <w:t>R1-190</w:t>
      </w:r>
      <w:r w:rsidR="00412B5C" w:rsidRPr="00F24770">
        <w:rPr>
          <w:lang w:val="en-US"/>
        </w:rPr>
        <w:t>8684</w:t>
      </w:r>
      <w:r w:rsidRPr="00F24770">
        <w:rPr>
          <w:lang w:val="en-US"/>
        </w:rPr>
        <w:t>, “</w:t>
      </w:r>
      <w:r w:rsidR="00412B5C" w:rsidRPr="00F24770">
        <w:rPr>
          <w:i/>
          <w:lang w:val="en-US"/>
        </w:rPr>
        <w:t>NR-U enha</w:t>
      </w:r>
      <w:r w:rsidR="00412B5C">
        <w:rPr>
          <w:i/>
          <w:lang w:val="en-US"/>
        </w:rPr>
        <w:t>ncements for uplink signals and channels</w:t>
      </w:r>
      <w:r w:rsidRPr="00F24770">
        <w:rPr>
          <w:lang w:val="en-US"/>
        </w:rPr>
        <w:t xml:space="preserve">”, Nokia, Nokia Shanghai Bell </w:t>
      </w:r>
    </w:p>
    <w:p w14:paraId="1C0A4EBD" w14:textId="797E896E" w:rsidR="001F063B" w:rsidRDefault="001F063B" w:rsidP="001F063B">
      <w:pPr>
        <w:pStyle w:val="Heading1"/>
        <w:rPr>
          <w:color w:val="000000"/>
        </w:rPr>
      </w:pPr>
      <w:r>
        <w:rPr>
          <w:color w:val="000000"/>
        </w:rPr>
        <w:t xml:space="preserve">Appendix </w:t>
      </w:r>
      <w:r w:rsidR="00D04104">
        <w:rPr>
          <w:color w:val="000000"/>
        </w:rPr>
        <w:t>1</w:t>
      </w:r>
      <w:r>
        <w:rPr>
          <w:color w:val="000000"/>
        </w:rPr>
        <w:t xml:space="preserve"> </w:t>
      </w:r>
    </w:p>
    <w:p w14:paraId="60B3ACD1" w14:textId="066B40DE" w:rsidR="001F063B" w:rsidRDefault="001F063B" w:rsidP="001F063B">
      <w:pPr>
        <w:jc w:val="both"/>
        <w:rPr>
          <w:lang w:eastAsia="fi-FI"/>
        </w:rPr>
      </w:pPr>
      <w:r>
        <w:rPr>
          <w:lang w:eastAsia="fi-FI"/>
        </w:rPr>
        <w:t>Following RAN1 agreements were reached in RAN1 AH 1901, RAN1 96</w:t>
      </w:r>
      <w:r w:rsidR="00AC59DD">
        <w:rPr>
          <w:lang w:eastAsia="fi-FI"/>
        </w:rPr>
        <w:t>,</w:t>
      </w:r>
      <w:r>
        <w:rPr>
          <w:lang w:eastAsia="fi-FI"/>
        </w:rPr>
        <w:t xml:space="preserve"> RAN1 96bis</w:t>
      </w:r>
      <w:r w:rsidR="0012049D">
        <w:rPr>
          <w:lang w:eastAsia="fi-FI"/>
        </w:rPr>
        <w:t xml:space="preserve"> and RAN1 97</w:t>
      </w:r>
      <w:r>
        <w:rPr>
          <w:lang w:eastAsia="fi-FI"/>
        </w:rPr>
        <w:t xml:space="preserve"> meetings on HARQ enhancements: </w:t>
      </w:r>
    </w:p>
    <w:p w14:paraId="73CB7E7D" w14:textId="5BA43A85" w:rsidR="001F063B" w:rsidRPr="00F24770" w:rsidRDefault="001F063B" w:rsidP="00242A87">
      <w:pPr>
        <w:overflowPunct/>
        <w:autoSpaceDE/>
        <w:autoSpaceDN/>
        <w:adjustRightInd/>
        <w:spacing w:after="0"/>
        <w:textAlignment w:val="auto"/>
        <w:rPr>
          <w:rFonts w:eastAsia="Batang"/>
          <w:bCs/>
          <w:sz w:val="18"/>
          <w:szCs w:val="18"/>
          <w:lang w:eastAsia="x-none"/>
        </w:rPr>
      </w:pPr>
      <w:r w:rsidRPr="00F24770">
        <w:rPr>
          <w:rFonts w:eastAsia="Batang"/>
          <w:bCs/>
          <w:sz w:val="18"/>
          <w:szCs w:val="18"/>
          <w:highlight w:val="green"/>
          <w:lang w:eastAsia="x-none"/>
        </w:rPr>
        <w:t>Agreement [</w:t>
      </w:r>
      <w:r w:rsidR="00826D27">
        <w:rPr>
          <w:rFonts w:eastAsia="Batang"/>
          <w:bCs/>
          <w:sz w:val="18"/>
          <w:szCs w:val="18"/>
          <w:highlight w:val="green"/>
          <w:lang w:eastAsia="x-none"/>
        </w:rPr>
        <w:t>2</w:t>
      </w:r>
      <w:r w:rsidRPr="00F24770">
        <w:rPr>
          <w:rFonts w:eastAsia="Batang"/>
          <w:bCs/>
          <w:sz w:val="18"/>
          <w:szCs w:val="18"/>
          <w:highlight w:val="green"/>
          <w:lang w:eastAsia="x-none"/>
        </w:rPr>
        <w:t>]:</w:t>
      </w:r>
      <w:r w:rsidRPr="00F24770">
        <w:rPr>
          <w:rFonts w:eastAsia="Batang"/>
          <w:bCs/>
          <w:sz w:val="18"/>
          <w:szCs w:val="18"/>
          <w:lang w:eastAsia="x-none"/>
        </w:rPr>
        <w:t xml:space="preserve"> </w:t>
      </w:r>
      <w:r w:rsidRPr="00F24770">
        <w:rPr>
          <w:bCs/>
          <w:sz w:val="18"/>
          <w:szCs w:val="18"/>
          <w:lang w:eastAsia="x-none"/>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60C067D6" w14:textId="4665F129" w:rsidR="001F063B" w:rsidRPr="00F24770" w:rsidRDefault="001F063B" w:rsidP="001F063B">
      <w:pPr>
        <w:overflowPunct/>
        <w:autoSpaceDE/>
        <w:autoSpaceDN/>
        <w:adjustRightInd/>
        <w:spacing w:before="120" w:after="0"/>
        <w:textAlignment w:val="auto"/>
        <w:rPr>
          <w:rFonts w:eastAsia="Batang"/>
          <w:bCs/>
          <w:sz w:val="18"/>
          <w:szCs w:val="18"/>
          <w:u w:val="single"/>
          <w:lang w:eastAsia="x-none"/>
        </w:rPr>
      </w:pPr>
      <w:r w:rsidRPr="00F24770">
        <w:rPr>
          <w:rFonts w:eastAsia="Batang"/>
          <w:bCs/>
          <w:sz w:val="18"/>
          <w:szCs w:val="18"/>
          <w:u w:val="single"/>
          <w:lang w:eastAsia="x-none"/>
        </w:rPr>
        <w:t>Conclusion [</w:t>
      </w:r>
      <w:r w:rsidR="00826D27">
        <w:rPr>
          <w:rFonts w:eastAsia="Batang"/>
          <w:bCs/>
          <w:sz w:val="18"/>
          <w:szCs w:val="18"/>
          <w:u w:val="single"/>
          <w:lang w:eastAsia="x-none"/>
        </w:rPr>
        <w:t>2</w:t>
      </w:r>
      <w:r w:rsidRPr="00F24770">
        <w:rPr>
          <w:rFonts w:eastAsia="Batang"/>
          <w:bCs/>
          <w:sz w:val="18"/>
          <w:szCs w:val="18"/>
          <w:u w:val="single"/>
          <w:lang w:eastAsia="x-none"/>
        </w:rPr>
        <w:t>]:</w:t>
      </w:r>
    </w:p>
    <w:p w14:paraId="505C6245" w14:textId="77777777" w:rsidR="001F063B" w:rsidRPr="00F24770" w:rsidRDefault="001F063B" w:rsidP="001F063B">
      <w:pPr>
        <w:numPr>
          <w:ilvl w:val="0"/>
          <w:numId w:val="64"/>
        </w:numPr>
        <w:overflowPunct/>
        <w:autoSpaceDE/>
        <w:autoSpaceDN/>
        <w:adjustRightInd/>
        <w:spacing w:after="0"/>
        <w:contextualSpacing/>
        <w:jc w:val="both"/>
        <w:textAlignment w:val="auto"/>
        <w:rPr>
          <w:sz w:val="18"/>
          <w:szCs w:val="18"/>
          <w:lang w:eastAsia="ja-JP"/>
        </w:rPr>
      </w:pPr>
      <w:r w:rsidRPr="00F24770">
        <w:rPr>
          <w:sz w:val="18"/>
          <w:szCs w:val="18"/>
          <w:lang w:eastAsia="ja-JP"/>
        </w:rPr>
        <w:t>No additional value of K1 signaled by PDSCH-to-HARQ-timing-indicator needs to be introduced for the purpose of requesting feedback outside the COT (i.e. Alt3 in TR 38.889 section 7.2.1.3.3)</w:t>
      </w:r>
    </w:p>
    <w:p w14:paraId="0332CFA1" w14:textId="77777777" w:rsidR="001F063B" w:rsidRPr="00F24770" w:rsidRDefault="001F063B" w:rsidP="001F063B">
      <w:pPr>
        <w:numPr>
          <w:ilvl w:val="1"/>
          <w:numId w:val="64"/>
        </w:numPr>
        <w:overflowPunct/>
        <w:autoSpaceDE/>
        <w:autoSpaceDN/>
        <w:adjustRightInd/>
        <w:spacing w:after="0"/>
        <w:contextualSpacing/>
        <w:jc w:val="both"/>
        <w:textAlignment w:val="auto"/>
        <w:rPr>
          <w:sz w:val="18"/>
          <w:szCs w:val="18"/>
          <w:lang w:eastAsia="ja-JP"/>
        </w:rPr>
      </w:pPr>
      <w:r w:rsidRPr="00F24770">
        <w:rPr>
          <w:sz w:val="18"/>
          <w:szCs w:val="18"/>
          <w:lang w:eastAsia="ja-JP"/>
        </w:rPr>
        <w:t>Further discuss the details for determining the LBT type for the UE transmission of HARQ A/N feedback for this case</w:t>
      </w:r>
    </w:p>
    <w:p w14:paraId="4F540FCE" w14:textId="77777777" w:rsidR="001F063B" w:rsidRPr="00F24770" w:rsidRDefault="001F063B" w:rsidP="001F063B">
      <w:pPr>
        <w:numPr>
          <w:ilvl w:val="1"/>
          <w:numId w:val="64"/>
        </w:numPr>
        <w:overflowPunct/>
        <w:autoSpaceDE/>
        <w:autoSpaceDN/>
        <w:adjustRightInd/>
        <w:spacing w:after="0"/>
        <w:contextualSpacing/>
        <w:jc w:val="both"/>
        <w:textAlignment w:val="auto"/>
        <w:rPr>
          <w:sz w:val="18"/>
          <w:szCs w:val="18"/>
          <w:lang w:eastAsia="ja-JP"/>
        </w:rPr>
      </w:pPr>
      <w:r w:rsidRPr="00F24770">
        <w:rPr>
          <w:sz w:val="18"/>
          <w:szCs w:val="18"/>
          <w:lang w:eastAsia="ja-JP"/>
        </w:rPr>
        <w:t>Further discuss whether additional values need to be introduced for the purpose of requesting feedback inside the COT</w:t>
      </w:r>
    </w:p>
    <w:p w14:paraId="66EF3424" w14:textId="77777777" w:rsidR="001F063B" w:rsidRPr="00F24770" w:rsidRDefault="001F063B" w:rsidP="001F063B">
      <w:pPr>
        <w:numPr>
          <w:ilvl w:val="2"/>
          <w:numId w:val="64"/>
        </w:numPr>
        <w:overflowPunct/>
        <w:autoSpaceDE/>
        <w:autoSpaceDN/>
        <w:adjustRightInd/>
        <w:spacing w:after="0"/>
        <w:contextualSpacing/>
        <w:jc w:val="both"/>
        <w:textAlignment w:val="auto"/>
        <w:rPr>
          <w:sz w:val="18"/>
          <w:szCs w:val="18"/>
          <w:lang w:eastAsia="ja-JP"/>
        </w:rPr>
      </w:pPr>
      <w:r w:rsidRPr="00F24770">
        <w:rPr>
          <w:sz w:val="18"/>
          <w:szCs w:val="18"/>
          <w:lang w:eastAsia="ja-JP"/>
        </w:rPr>
        <w:t>If additional values are introduced these can also be used for requesting feedback outside the COT</w:t>
      </w:r>
    </w:p>
    <w:p w14:paraId="01B045EA" w14:textId="77777777" w:rsidR="001F063B" w:rsidRPr="00F24770" w:rsidRDefault="001F063B" w:rsidP="001F063B">
      <w:pPr>
        <w:numPr>
          <w:ilvl w:val="1"/>
          <w:numId w:val="64"/>
        </w:numPr>
        <w:overflowPunct/>
        <w:autoSpaceDE/>
        <w:autoSpaceDN/>
        <w:adjustRightInd/>
        <w:spacing w:after="0"/>
        <w:contextualSpacing/>
        <w:jc w:val="both"/>
        <w:textAlignment w:val="auto"/>
        <w:rPr>
          <w:sz w:val="18"/>
          <w:szCs w:val="18"/>
          <w:lang w:eastAsia="ja-JP"/>
        </w:rPr>
      </w:pPr>
      <w:r w:rsidRPr="00F24770">
        <w:rPr>
          <w:sz w:val="18"/>
          <w:szCs w:val="18"/>
          <w:lang w:eastAsia="ja-JP"/>
        </w:rPr>
        <w:t>Note: This does not necessitate that the UE needs to know whether the feedback is inside or outside the COT at the time when the feedback is requested</w:t>
      </w:r>
    </w:p>
    <w:p w14:paraId="01AFA155" w14:textId="4FE17A80" w:rsidR="001F063B" w:rsidRPr="00F24770" w:rsidRDefault="001F063B" w:rsidP="00242A87">
      <w:pPr>
        <w:overflowPunct/>
        <w:autoSpaceDE/>
        <w:autoSpaceDN/>
        <w:adjustRightInd/>
        <w:spacing w:before="120" w:after="0"/>
        <w:jc w:val="both"/>
        <w:textAlignment w:val="auto"/>
        <w:rPr>
          <w:rFonts w:eastAsia="Batang"/>
          <w:sz w:val="18"/>
          <w:szCs w:val="18"/>
          <w:lang w:eastAsia="x-none"/>
        </w:rPr>
      </w:pPr>
      <w:r w:rsidRPr="00F24770">
        <w:rPr>
          <w:rFonts w:eastAsia="Batang"/>
          <w:sz w:val="18"/>
          <w:szCs w:val="18"/>
          <w:highlight w:val="green"/>
          <w:lang w:eastAsia="x-none"/>
        </w:rPr>
        <w:t>Agreement [</w:t>
      </w:r>
      <w:r w:rsidR="00826D27">
        <w:rPr>
          <w:rFonts w:eastAsia="Batang"/>
          <w:sz w:val="18"/>
          <w:szCs w:val="18"/>
          <w:highlight w:val="green"/>
          <w:lang w:eastAsia="x-none"/>
        </w:rPr>
        <w:t>2</w:t>
      </w:r>
      <w:r w:rsidRPr="00F24770">
        <w:rPr>
          <w:rFonts w:eastAsia="Batang"/>
          <w:sz w:val="18"/>
          <w:szCs w:val="18"/>
          <w:highlight w:val="green"/>
          <w:lang w:eastAsia="x-none"/>
        </w:rPr>
        <w:t>]</w:t>
      </w:r>
      <w:r w:rsidRPr="00F24770">
        <w:rPr>
          <w:rFonts w:eastAsia="Batang"/>
          <w:sz w:val="18"/>
          <w:szCs w:val="18"/>
          <w:lang w:eastAsia="x-none"/>
        </w:rPr>
        <w:t>:</w:t>
      </w:r>
      <w:r w:rsidR="00242A87" w:rsidRPr="00F24770">
        <w:rPr>
          <w:rFonts w:eastAsia="Batang"/>
          <w:sz w:val="18"/>
          <w:szCs w:val="18"/>
          <w:lang w:eastAsia="x-none"/>
        </w:rPr>
        <w:t xml:space="preserve"> </w:t>
      </w:r>
      <w:r w:rsidRPr="00F24770">
        <w:rPr>
          <w:rFonts w:eastAsia="Batang"/>
          <w:sz w:val="18"/>
          <w:szCs w:val="18"/>
          <w:lang w:eastAsia="x-none"/>
        </w:rPr>
        <w:t>For enabling multiple opportunities for HARQ A/N transmission and for cross-COT HARQ-ACK feedback, at least the following is supported: gNB requests/triggers feedback for PDSCH from earlier COT(s) or additional reporting of earlier HARQ feedback, where the exact HARQ feedback timing and resource is provided to the UE in another DCI (in the same or in another COT)</w:t>
      </w:r>
    </w:p>
    <w:p w14:paraId="49CCE7E2" w14:textId="18255AB7" w:rsidR="001F063B" w:rsidRPr="00F24770" w:rsidRDefault="001F063B" w:rsidP="001F063B">
      <w:pPr>
        <w:spacing w:before="120" w:after="120"/>
        <w:jc w:val="both"/>
        <w:rPr>
          <w:rFonts w:eastAsia="Batang"/>
          <w:sz w:val="18"/>
          <w:szCs w:val="18"/>
          <w:lang w:eastAsia="x-none"/>
        </w:rPr>
      </w:pPr>
      <w:r w:rsidRPr="00F24770">
        <w:rPr>
          <w:rFonts w:eastAsia="Batang"/>
          <w:sz w:val="18"/>
          <w:szCs w:val="18"/>
          <w:highlight w:val="green"/>
          <w:lang w:eastAsia="x-none"/>
        </w:rPr>
        <w:t>Agreement [</w:t>
      </w:r>
      <w:r w:rsidR="00826D27">
        <w:rPr>
          <w:rFonts w:eastAsia="Batang"/>
          <w:sz w:val="18"/>
          <w:szCs w:val="18"/>
          <w:highlight w:val="green"/>
          <w:lang w:eastAsia="x-none"/>
        </w:rPr>
        <w:t>2</w:t>
      </w:r>
      <w:r w:rsidRPr="00F24770">
        <w:rPr>
          <w:rFonts w:eastAsia="Batang"/>
          <w:sz w:val="18"/>
          <w:szCs w:val="18"/>
          <w:highlight w:val="green"/>
          <w:lang w:eastAsia="x-none"/>
        </w:rPr>
        <w:t>]</w:t>
      </w:r>
      <w:r w:rsidRPr="00F24770">
        <w:rPr>
          <w:rFonts w:eastAsia="Batang"/>
          <w:sz w:val="18"/>
          <w:szCs w:val="18"/>
          <w:lang w:eastAsia="x-none"/>
        </w:rPr>
        <w:t>: Cross-carrier HARQ re-transmissions will not be discussed for NR-U in Rel-16.</w:t>
      </w:r>
    </w:p>
    <w:p w14:paraId="54E8B72C" w14:textId="6C15ECA1" w:rsidR="001F063B" w:rsidRPr="00F24770" w:rsidRDefault="001F063B" w:rsidP="001F063B">
      <w:pPr>
        <w:overflowPunct/>
        <w:autoSpaceDE/>
        <w:autoSpaceDN/>
        <w:adjustRightInd/>
        <w:spacing w:after="0"/>
        <w:rPr>
          <w:rFonts w:eastAsia="Times New Roman"/>
          <w:color w:val="000000" w:themeColor="text1"/>
          <w:sz w:val="18"/>
          <w:szCs w:val="18"/>
          <w:lang w:eastAsia="fi-FI"/>
        </w:rPr>
      </w:pPr>
      <w:r w:rsidRPr="00F24770">
        <w:rPr>
          <w:rFonts w:eastAsia="Batang"/>
          <w:color w:val="000000" w:themeColor="text1"/>
          <w:kern w:val="24"/>
          <w:sz w:val="18"/>
          <w:szCs w:val="18"/>
          <w:highlight w:val="green"/>
          <w:lang w:eastAsia="fi-FI"/>
        </w:rPr>
        <w:t>Agreement [</w:t>
      </w:r>
      <w:r w:rsidR="00982EEC">
        <w:rPr>
          <w:rFonts w:eastAsia="Batang"/>
          <w:color w:val="000000" w:themeColor="text1"/>
          <w:kern w:val="24"/>
          <w:sz w:val="18"/>
          <w:szCs w:val="18"/>
          <w:highlight w:val="green"/>
          <w:lang w:eastAsia="fi-FI"/>
        </w:rPr>
        <w:t>3</w:t>
      </w:r>
      <w:r w:rsidRPr="00F24770">
        <w:rPr>
          <w:rFonts w:eastAsia="Batang"/>
          <w:color w:val="000000" w:themeColor="text1"/>
          <w:kern w:val="24"/>
          <w:sz w:val="18"/>
          <w:szCs w:val="18"/>
          <w:highlight w:val="green"/>
          <w:lang w:eastAsia="fi-FI"/>
        </w:rPr>
        <w:t>]:</w:t>
      </w:r>
      <w:r w:rsidRPr="00F24770">
        <w:rPr>
          <w:rFonts w:eastAsia="Times New Roman"/>
          <w:color w:val="000000" w:themeColor="text1"/>
          <w:sz w:val="18"/>
          <w:szCs w:val="18"/>
          <w:lang w:eastAsia="fi-FI"/>
        </w:rPr>
        <w:t xml:space="preserve"> </w:t>
      </w:r>
      <w:r w:rsidRPr="00F24770">
        <w:rPr>
          <w:rFonts w:eastAsia="Batang"/>
          <w:color w:val="000000" w:themeColor="text1"/>
          <w:kern w:val="24"/>
          <w:sz w:val="18"/>
          <w:szCs w:val="18"/>
          <w:lang w:eastAsia="fi-FI"/>
        </w:rPr>
        <w:t>Scheduling PUSCH over multiple slots/mini-slots by single DCI supports at least multiple continuous PUSCHs with separate TBs</w:t>
      </w:r>
    </w:p>
    <w:p w14:paraId="7EC7FD4E" w14:textId="78FEE0C7" w:rsidR="001F063B" w:rsidRPr="00F24770" w:rsidRDefault="001F063B" w:rsidP="001F063B">
      <w:pPr>
        <w:numPr>
          <w:ilvl w:val="0"/>
          <w:numId w:val="69"/>
        </w:numPr>
        <w:overflowPunct/>
        <w:autoSpaceDE/>
        <w:autoSpaceDN/>
        <w:adjustRightInd/>
        <w:spacing w:after="0"/>
        <w:ind w:left="1267"/>
        <w:contextualSpacing/>
        <w:rPr>
          <w:rFonts w:eastAsia="Times New Roman"/>
          <w:color w:val="000000" w:themeColor="text1"/>
          <w:sz w:val="18"/>
          <w:szCs w:val="18"/>
          <w:lang w:eastAsia="fi-FI"/>
        </w:rPr>
      </w:pPr>
      <w:r w:rsidRPr="00F24770">
        <w:rPr>
          <w:rFonts w:eastAsia="Batang"/>
          <w:color w:val="000000" w:themeColor="text1"/>
          <w:kern w:val="24"/>
          <w:sz w:val="18"/>
          <w:szCs w:val="18"/>
          <w:lang w:eastAsia="fi-FI"/>
        </w:rPr>
        <w:t>Each TB is mapped to at most one slot or one mini-slot</w:t>
      </w:r>
    </w:p>
    <w:p w14:paraId="347B72DC" w14:textId="2023C7A3" w:rsidR="004B7469" w:rsidRPr="00F24770" w:rsidRDefault="004B7469" w:rsidP="00242A87">
      <w:pPr>
        <w:spacing w:before="120" w:after="0"/>
        <w:rPr>
          <w:sz w:val="18"/>
          <w:szCs w:val="18"/>
          <w:lang w:eastAsia="x-none"/>
        </w:rPr>
      </w:pPr>
      <w:r w:rsidRPr="00F24770">
        <w:rPr>
          <w:sz w:val="18"/>
          <w:szCs w:val="18"/>
          <w:highlight w:val="green"/>
          <w:lang w:eastAsia="x-none"/>
        </w:rPr>
        <w:t>Agreement</w:t>
      </w:r>
      <w:r w:rsidR="001F063B" w:rsidRPr="00F24770">
        <w:rPr>
          <w:sz w:val="18"/>
          <w:szCs w:val="18"/>
          <w:highlight w:val="green"/>
          <w:lang w:eastAsia="x-none"/>
        </w:rPr>
        <w:t xml:space="preserve"> [</w:t>
      </w:r>
      <w:r w:rsidR="00982EEC">
        <w:rPr>
          <w:sz w:val="18"/>
          <w:szCs w:val="18"/>
          <w:highlight w:val="green"/>
          <w:lang w:eastAsia="x-none"/>
        </w:rPr>
        <w:t>4</w:t>
      </w:r>
      <w:r w:rsidR="001F063B" w:rsidRPr="00F24770">
        <w:rPr>
          <w:sz w:val="18"/>
          <w:szCs w:val="18"/>
          <w:highlight w:val="green"/>
          <w:lang w:eastAsia="x-none"/>
        </w:rPr>
        <w:t>]</w:t>
      </w:r>
      <w:r w:rsidRPr="00F24770">
        <w:rPr>
          <w:sz w:val="18"/>
          <w:szCs w:val="18"/>
          <w:highlight w:val="green"/>
          <w:lang w:eastAsia="x-none"/>
        </w:rPr>
        <w:t>:</w:t>
      </w:r>
      <w:r w:rsidR="00242A87" w:rsidRPr="00F24770">
        <w:rPr>
          <w:sz w:val="18"/>
          <w:szCs w:val="18"/>
          <w:lang w:eastAsia="x-none"/>
        </w:rPr>
        <w:t xml:space="preserve"> </w:t>
      </w:r>
      <w:r w:rsidRPr="00F24770">
        <w:rPr>
          <w:sz w:val="18"/>
          <w:szCs w:val="18"/>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2AE91C2C" w14:textId="17AE8877" w:rsidR="004B7469" w:rsidRPr="00F24770" w:rsidRDefault="004B7469" w:rsidP="001F063B">
      <w:pPr>
        <w:spacing w:before="120" w:after="0"/>
        <w:rPr>
          <w:sz w:val="18"/>
          <w:szCs w:val="18"/>
          <w:lang w:eastAsia="x-none"/>
        </w:rPr>
      </w:pPr>
      <w:r w:rsidRPr="00F24770">
        <w:rPr>
          <w:sz w:val="18"/>
          <w:szCs w:val="18"/>
          <w:highlight w:val="green"/>
          <w:lang w:eastAsia="x-none"/>
        </w:rPr>
        <w:t>Agreement</w:t>
      </w:r>
      <w:r w:rsidR="001F063B" w:rsidRPr="00F24770">
        <w:rPr>
          <w:sz w:val="18"/>
          <w:szCs w:val="18"/>
          <w:highlight w:val="green"/>
          <w:lang w:eastAsia="x-none"/>
        </w:rPr>
        <w:t xml:space="preserve"> [</w:t>
      </w:r>
      <w:r w:rsidR="00982EEC">
        <w:rPr>
          <w:sz w:val="18"/>
          <w:szCs w:val="18"/>
          <w:highlight w:val="green"/>
          <w:lang w:eastAsia="x-none"/>
        </w:rPr>
        <w:t>4</w:t>
      </w:r>
      <w:r w:rsidR="001F063B" w:rsidRPr="00F24770">
        <w:rPr>
          <w:sz w:val="18"/>
          <w:szCs w:val="18"/>
          <w:highlight w:val="green"/>
          <w:lang w:eastAsia="x-none"/>
        </w:rPr>
        <w:t>]</w:t>
      </w:r>
      <w:r w:rsidRPr="00F24770">
        <w:rPr>
          <w:sz w:val="18"/>
          <w:szCs w:val="18"/>
          <w:highlight w:val="green"/>
          <w:lang w:eastAsia="x-none"/>
        </w:rPr>
        <w:t>:</w:t>
      </w:r>
      <w:r w:rsidR="001F063B" w:rsidRPr="00F24770">
        <w:rPr>
          <w:sz w:val="18"/>
          <w:szCs w:val="18"/>
          <w:lang w:eastAsia="x-none"/>
        </w:rPr>
        <w:t xml:space="preserve"> </w:t>
      </w:r>
      <w:r w:rsidRPr="00F24770">
        <w:rPr>
          <w:sz w:val="18"/>
          <w:szCs w:val="18"/>
          <w:lang w:eastAsia="x-none"/>
        </w:rPr>
        <w:t>Restrict further discussion on HARQ codebook to the following:</w:t>
      </w:r>
    </w:p>
    <w:p w14:paraId="4BEA956E" w14:textId="77777777" w:rsidR="004B7469" w:rsidRPr="00F24770" w:rsidRDefault="004B7469" w:rsidP="001F063B">
      <w:pPr>
        <w:numPr>
          <w:ilvl w:val="0"/>
          <w:numId w:val="76"/>
        </w:numPr>
        <w:overflowPunct/>
        <w:autoSpaceDE/>
        <w:autoSpaceDN/>
        <w:adjustRightInd/>
        <w:spacing w:after="0"/>
        <w:textAlignment w:val="auto"/>
        <w:rPr>
          <w:bCs/>
          <w:sz w:val="18"/>
          <w:szCs w:val="18"/>
          <w:lang w:eastAsia="x-none"/>
        </w:rPr>
      </w:pPr>
      <w:r w:rsidRPr="00F24770">
        <w:rPr>
          <w:bCs/>
          <w:sz w:val="18"/>
          <w:szCs w:val="18"/>
          <w:lang w:eastAsia="x-none"/>
        </w:rPr>
        <w:t>For dynamic HARQ codebook:</w:t>
      </w:r>
    </w:p>
    <w:p w14:paraId="017387D0" w14:textId="77777777" w:rsidR="004B7469" w:rsidRPr="00F24770" w:rsidRDefault="004B7469" w:rsidP="001F063B">
      <w:pPr>
        <w:numPr>
          <w:ilvl w:val="1"/>
          <w:numId w:val="72"/>
        </w:numPr>
        <w:overflowPunct/>
        <w:autoSpaceDE/>
        <w:autoSpaceDN/>
        <w:adjustRightInd/>
        <w:spacing w:after="0"/>
        <w:textAlignment w:val="auto"/>
        <w:rPr>
          <w:bCs/>
          <w:sz w:val="18"/>
          <w:szCs w:val="18"/>
          <w:lang w:eastAsia="x-none"/>
        </w:rPr>
      </w:pPr>
      <w:r w:rsidRPr="00F24770">
        <w:rPr>
          <w:bCs/>
          <w:sz w:val="18"/>
          <w:szCs w:val="18"/>
          <w:lang w:eastAsia="x-none"/>
        </w:rPr>
        <w:t>PDSCH grouping by explicitly signalling a group index in DCI scheduling the PDSCH</w:t>
      </w:r>
    </w:p>
    <w:p w14:paraId="482DEACA" w14:textId="77777777" w:rsidR="004B7469" w:rsidRPr="00F24770" w:rsidRDefault="004B7469" w:rsidP="001F063B">
      <w:pPr>
        <w:numPr>
          <w:ilvl w:val="1"/>
          <w:numId w:val="72"/>
        </w:numPr>
        <w:overflowPunct/>
        <w:autoSpaceDE/>
        <w:autoSpaceDN/>
        <w:adjustRightInd/>
        <w:spacing w:after="0"/>
        <w:textAlignment w:val="auto"/>
        <w:rPr>
          <w:bCs/>
          <w:sz w:val="18"/>
          <w:szCs w:val="18"/>
          <w:lang w:eastAsia="x-none"/>
        </w:rPr>
      </w:pPr>
      <w:r w:rsidRPr="00F24770">
        <w:rPr>
          <w:bCs/>
          <w:sz w:val="18"/>
          <w:szCs w:val="18"/>
          <w:lang w:eastAsia="x-none"/>
        </w:rPr>
        <w:t>gNB can request HARQ-ACK feedback in the same PUCCH for all PDSCHs in the same group</w:t>
      </w:r>
    </w:p>
    <w:p w14:paraId="24951204" w14:textId="77777777" w:rsidR="004B7469" w:rsidRPr="00F24770" w:rsidRDefault="004B7469" w:rsidP="001F063B">
      <w:pPr>
        <w:numPr>
          <w:ilvl w:val="1"/>
          <w:numId w:val="72"/>
        </w:numPr>
        <w:overflowPunct/>
        <w:autoSpaceDE/>
        <w:autoSpaceDN/>
        <w:adjustRightInd/>
        <w:spacing w:after="0"/>
        <w:textAlignment w:val="auto"/>
        <w:rPr>
          <w:bCs/>
          <w:sz w:val="18"/>
          <w:szCs w:val="18"/>
          <w:lang w:eastAsia="x-none"/>
        </w:rPr>
      </w:pPr>
      <w:r w:rsidRPr="00F24770">
        <w:rPr>
          <w:bCs/>
          <w:sz w:val="18"/>
          <w:szCs w:val="18"/>
          <w:lang w:eastAsia="x-none"/>
        </w:rPr>
        <w:t xml:space="preserve">Option 1: </w:t>
      </w:r>
    </w:p>
    <w:p w14:paraId="05E0DF1A"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One PUCCH can carry HARQ-ACK feedback for one or more PDSCH groups</w:t>
      </w:r>
    </w:p>
    <w:p w14:paraId="1EDB8C0A"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 xml:space="preserve">DCI can request HARQ-ACK feedback for one or more PDSCH groups </w:t>
      </w:r>
    </w:p>
    <w:p w14:paraId="679819D2"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FFS one of the two options below</w:t>
      </w:r>
    </w:p>
    <w:p w14:paraId="51238459" w14:textId="77777777" w:rsidR="004B7469" w:rsidRPr="00F24770" w:rsidRDefault="004B7469" w:rsidP="001F063B">
      <w:pPr>
        <w:numPr>
          <w:ilvl w:val="3"/>
          <w:numId w:val="72"/>
        </w:numPr>
        <w:overflowPunct/>
        <w:autoSpaceDE/>
        <w:autoSpaceDN/>
        <w:adjustRightInd/>
        <w:spacing w:after="0"/>
        <w:textAlignment w:val="auto"/>
        <w:rPr>
          <w:bCs/>
          <w:sz w:val="18"/>
          <w:szCs w:val="18"/>
          <w:lang w:eastAsia="x-none"/>
        </w:rPr>
      </w:pPr>
      <w:r w:rsidRPr="00F24770">
        <w:rPr>
          <w:bCs/>
          <w:sz w:val="18"/>
          <w:szCs w:val="18"/>
          <w:lang w:eastAsia="x-none"/>
        </w:rPr>
        <w:t>C-DAI/T-DAI can be accumulated across multiple PDSCH groups for which feedback is requested in the same PUCCH</w:t>
      </w:r>
    </w:p>
    <w:p w14:paraId="5A993C39" w14:textId="77777777" w:rsidR="004B7469" w:rsidRPr="00F24770" w:rsidRDefault="004B7469" w:rsidP="001F063B">
      <w:pPr>
        <w:numPr>
          <w:ilvl w:val="3"/>
          <w:numId w:val="72"/>
        </w:numPr>
        <w:overflowPunct/>
        <w:autoSpaceDE/>
        <w:autoSpaceDN/>
        <w:adjustRightInd/>
        <w:spacing w:after="0"/>
        <w:textAlignment w:val="auto"/>
        <w:rPr>
          <w:bCs/>
          <w:sz w:val="18"/>
          <w:szCs w:val="18"/>
          <w:lang w:eastAsia="x-none"/>
        </w:rPr>
      </w:pPr>
      <w:r w:rsidRPr="00F24770">
        <w:rPr>
          <w:bCs/>
          <w:sz w:val="18"/>
          <w:szCs w:val="18"/>
          <w:lang w:eastAsia="x-none"/>
        </w:rPr>
        <w:t>C-DAI/T-DAI is accumulated only within one PDSCH group</w:t>
      </w:r>
    </w:p>
    <w:p w14:paraId="43A83425"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FFS: New ACK-Feedback Group Indicator for each PDSCH Group</w:t>
      </w:r>
    </w:p>
    <w:p w14:paraId="26E53653"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The number of HARQ-ACK bits for one PDSCH group is constant between a first HARQ-ACK feedback transmission and a HARQ-ACK feedback re-transmission, i.e. the PDSCH group cannot be enlarged after the first feedback transmission</w:t>
      </w:r>
    </w:p>
    <w:p w14:paraId="4261E18C" w14:textId="77777777" w:rsidR="004B7469" w:rsidRPr="00F24770" w:rsidRDefault="004B7469" w:rsidP="001F063B">
      <w:pPr>
        <w:numPr>
          <w:ilvl w:val="1"/>
          <w:numId w:val="72"/>
        </w:numPr>
        <w:overflowPunct/>
        <w:autoSpaceDE/>
        <w:autoSpaceDN/>
        <w:adjustRightInd/>
        <w:spacing w:after="0"/>
        <w:textAlignment w:val="auto"/>
        <w:rPr>
          <w:bCs/>
          <w:sz w:val="18"/>
          <w:szCs w:val="18"/>
          <w:lang w:eastAsia="x-none"/>
        </w:rPr>
      </w:pPr>
      <w:r w:rsidRPr="00F24770">
        <w:rPr>
          <w:bCs/>
          <w:sz w:val="18"/>
          <w:szCs w:val="18"/>
          <w:lang w:eastAsia="x-none"/>
        </w:rPr>
        <w:t xml:space="preserve">Option 2: </w:t>
      </w:r>
    </w:p>
    <w:p w14:paraId="40169811"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One PUCCH can carry HARQ-ACK feedback for a single PDSCH group</w:t>
      </w:r>
    </w:p>
    <w:p w14:paraId="3DD4A6B5" w14:textId="77777777" w:rsidR="004B7469" w:rsidRPr="00F24770" w:rsidRDefault="004B7469" w:rsidP="001F063B">
      <w:pPr>
        <w:numPr>
          <w:ilvl w:val="3"/>
          <w:numId w:val="72"/>
        </w:numPr>
        <w:overflowPunct/>
        <w:autoSpaceDE/>
        <w:autoSpaceDN/>
        <w:adjustRightInd/>
        <w:spacing w:after="0"/>
        <w:textAlignment w:val="auto"/>
        <w:rPr>
          <w:bCs/>
          <w:sz w:val="18"/>
          <w:szCs w:val="18"/>
          <w:lang w:eastAsia="x-none"/>
        </w:rPr>
      </w:pPr>
      <w:r w:rsidRPr="00F24770">
        <w:rPr>
          <w:bCs/>
          <w:sz w:val="18"/>
          <w:szCs w:val="18"/>
          <w:lang w:eastAsia="x-none"/>
        </w:rPr>
        <w:t>FFS: Feedback for more than one PDSCH group</w:t>
      </w:r>
    </w:p>
    <w:p w14:paraId="220C4220"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DCI can request HARQ-ACK feedback for a single PDSCH group</w:t>
      </w:r>
    </w:p>
    <w:p w14:paraId="4B518D55" w14:textId="77777777" w:rsidR="004B7469" w:rsidRPr="00F24770" w:rsidRDefault="004B7469" w:rsidP="001F063B">
      <w:pPr>
        <w:numPr>
          <w:ilvl w:val="3"/>
          <w:numId w:val="72"/>
        </w:numPr>
        <w:overflowPunct/>
        <w:autoSpaceDE/>
        <w:autoSpaceDN/>
        <w:adjustRightInd/>
        <w:spacing w:after="0"/>
        <w:textAlignment w:val="auto"/>
        <w:rPr>
          <w:bCs/>
          <w:sz w:val="18"/>
          <w:szCs w:val="18"/>
          <w:lang w:eastAsia="x-none"/>
        </w:rPr>
      </w:pPr>
      <w:r w:rsidRPr="00F24770">
        <w:rPr>
          <w:bCs/>
          <w:sz w:val="18"/>
          <w:szCs w:val="18"/>
          <w:lang w:eastAsia="x-none"/>
        </w:rPr>
        <w:t>FFS: Requests for more than one PDSCH group</w:t>
      </w:r>
    </w:p>
    <w:p w14:paraId="12A7C934"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C-DAI/T-DAI is accumulated within one PDSCH group</w:t>
      </w:r>
    </w:p>
    <w:p w14:paraId="49DE82C4"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A reset indicator signals new HARQ-ACK feedback for a PDSCH group</w:t>
      </w:r>
    </w:p>
    <w:p w14:paraId="784B7FDA"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The number of HARQ-ACK bits for one PDSCH group may not be constant between a first HARQ-ACK feedback transmission and a HARQ-ACK feedback re-transmission</w:t>
      </w:r>
    </w:p>
    <w:p w14:paraId="0374C88F" w14:textId="77777777" w:rsidR="004B7469" w:rsidRPr="00F24770" w:rsidRDefault="004B7469" w:rsidP="001F063B">
      <w:pPr>
        <w:numPr>
          <w:ilvl w:val="0"/>
          <w:numId w:val="76"/>
        </w:numPr>
        <w:overflowPunct/>
        <w:autoSpaceDE/>
        <w:autoSpaceDN/>
        <w:adjustRightInd/>
        <w:spacing w:after="0"/>
        <w:textAlignment w:val="auto"/>
        <w:rPr>
          <w:sz w:val="18"/>
          <w:szCs w:val="18"/>
          <w:lang w:eastAsia="zh-CN"/>
        </w:rPr>
      </w:pPr>
      <w:r w:rsidRPr="00F24770">
        <w:rPr>
          <w:sz w:val="18"/>
          <w:szCs w:val="18"/>
          <w:lang w:eastAsia="zh-CN"/>
        </w:rPr>
        <w:t>Semi-static codebook. Options FFS.</w:t>
      </w:r>
    </w:p>
    <w:p w14:paraId="323EBAE4" w14:textId="77777777" w:rsidR="004B7469" w:rsidRPr="00F24770" w:rsidRDefault="004B7469" w:rsidP="001F063B">
      <w:pPr>
        <w:numPr>
          <w:ilvl w:val="0"/>
          <w:numId w:val="76"/>
        </w:numPr>
        <w:overflowPunct/>
        <w:autoSpaceDE/>
        <w:autoSpaceDN/>
        <w:adjustRightInd/>
        <w:spacing w:after="0"/>
        <w:textAlignment w:val="auto"/>
        <w:rPr>
          <w:sz w:val="18"/>
          <w:szCs w:val="18"/>
          <w:lang w:eastAsia="zh-CN"/>
        </w:rPr>
      </w:pPr>
      <w:r w:rsidRPr="00F24770">
        <w:rPr>
          <w:sz w:val="18"/>
          <w:szCs w:val="18"/>
          <w:lang w:eastAsia="zh-CN"/>
        </w:rPr>
        <w:t>If request/trigger for one-shot group HARQ ACK feedback for all configured HARQ processes is introduced (at least for non-CBG HARQ), select one or more of the following candidate schemes:</w:t>
      </w:r>
    </w:p>
    <w:p w14:paraId="2B94855C" w14:textId="77777777" w:rsidR="004B7469" w:rsidRPr="00F24770" w:rsidRDefault="004B7469" w:rsidP="001F063B">
      <w:pPr>
        <w:numPr>
          <w:ilvl w:val="1"/>
          <w:numId w:val="76"/>
        </w:numPr>
        <w:overflowPunct/>
        <w:autoSpaceDE/>
        <w:autoSpaceDN/>
        <w:adjustRightInd/>
        <w:spacing w:after="0"/>
        <w:textAlignment w:val="auto"/>
        <w:rPr>
          <w:sz w:val="18"/>
          <w:szCs w:val="18"/>
          <w:lang w:eastAsia="zh-CN"/>
        </w:rPr>
      </w:pPr>
      <w:r w:rsidRPr="00F24770">
        <w:rPr>
          <w:sz w:val="18"/>
          <w:szCs w:val="18"/>
          <w:lang w:eastAsia="zh-CN"/>
        </w:rPr>
        <w:t>The request is carried in a UE-specific DCI carrying a PUSCH grant</w:t>
      </w:r>
    </w:p>
    <w:p w14:paraId="7BCCEDAA" w14:textId="77777777" w:rsidR="004B7469" w:rsidRPr="00F24770" w:rsidRDefault="004B7469" w:rsidP="001F063B">
      <w:pPr>
        <w:numPr>
          <w:ilvl w:val="1"/>
          <w:numId w:val="76"/>
        </w:numPr>
        <w:overflowPunct/>
        <w:autoSpaceDE/>
        <w:autoSpaceDN/>
        <w:adjustRightInd/>
        <w:spacing w:after="0"/>
        <w:textAlignment w:val="auto"/>
        <w:rPr>
          <w:sz w:val="18"/>
          <w:szCs w:val="18"/>
          <w:lang w:eastAsia="zh-CN"/>
        </w:rPr>
      </w:pPr>
      <w:r w:rsidRPr="00F24770">
        <w:rPr>
          <w:sz w:val="18"/>
          <w:szCs w:val="18"/>
          <w:lang w:eastAsia="zh-CN"/>
        </w:rPr>
        <w:t>The request is carried in a UE-specific DCI carrying a PDSCH assignment</w:t>
      </w:r>
    </w:p>
    <w:p w14:paraId="7FC68B64" w14:textId="77777777" w:rsidR="004B7469" w:rsidRPr="00F24770" w:rsidRDefault="004B7469" w:rsidP="001F063B">
      <w:pPr>
        <w:numPr>
          <w:ilvl w:val="1"/>
          <w:numId w:val="76"/>
        </w:numPr>
        <w:overflowPunct/>
        <w:autoSpaceDE/>
        <w:autoSpaceDN/>
        <w:adjustRightInd/>
        <w:spacing w:after="0"/>
        <w:textAlignment w:val="auto"/>
        <w:rPr>
          <w:sz w:val="18"/>
          <w:szCs w:val="18"/>
          <w:lang w:eastAsia="zh-CN"/>
        </w:rPr>
      </w:pPr>
      <w:r w:rsidRPr="00F24770">
        <w:rPr>
          <w:sz w:val="18"/>
          <w:szCs w:val="18"/>
          <w:lang w:eastAsia="zh-CN"/>
        </w:rPr>
        <w:t>The request is carried in a UE-specific DCI not scheduling PDSCH nor PUSCH</w:t>
      </w:r>
    </w:p>
    <w:p w14:paraId="7EDE663F" w14:textId="77777777" w:rsidR="004B7469" w:rsidRPr="00F24770" w:rsidRDefault="004B7469" w:rsidP="001F063B">
      <w:pPr>
        <w:numPr>
          <w:ilvl w:val="1"/>
          <w:numId w:val="76"/>
        </w:numPr>
        <w:overflowPunct/>
        <w:autoSpaceDE/>
        <w:autoSpaceDN/>
        <w:adjustRightInd/>
        <w:spacing w:after="0"/>
        <w:textAlignment w:val="auto"/>
        <w:rPr>
          <w:sz w:val="18"/>
          <w:szCs w:val="18"/>
          <w:lang w:eastAsia="zh-CN"/>
        </w:rPr>
      </w:pPr>
      <w:r w:rsidRPr="00F24770">
        <w:rPr>
          <w:sz w:val="18"/>
          <w:szCs w:val="18"/>
          <w:lang w:eastAsia="zh-CN"/>
        </w:rPr>
        <w:t>The request is carried in a UE-common DCI</w:t>
      </w:r>
    </w:p>
    <w:p w14:paraId="350586E2" w14:textId="77777777" w:rsidR="004B7469" w:rsidRPr="00F24770" w:rsidRDefault="004B7469" w:rsidP="001F063B">
      <w:pPr>
        <w:numPr>
          <w:ilvl w:val="1"/>
          <w:numId w:val="76"/>
        </w:numPr>
        <w:overflowPunct/>
        <w:autoSpaceDE/>
        <w:autoSpaceDN/>
        <w:adjustRightInd/>
        <w:spacing w:after="0"/>
        <w:textAlignment w:val="auto"/>
        <w:rPr>
          <w:sz w:val="18"/>
          <w:szCs w:val="18"/>
          <w:lang w:eastAsia="zh-CN"/>
        </w:rPr>
      </w:pPr>
      <w:r w:rsidRPr="00F24770">
        <w:rPr>
          <w:sz w:val="18"/>
          <w:szCs w:val="18"/>
          <w:lang w:eastAsia="zh-CN"/>
        </w:rPr>
        <w:t>The request can be used for UE configured with dynamic or semi-static HARQ codebook</w:t>
      </w:r>
    </w:p>
    <w:p w14:paraId="301459A7" w14:textId="77777777" w:rsidR="004B7469" w:rsidRPr="00F24770" w:rsidRDefault="004B7469" w:rsidP="001F063B">
      <w:pPr>
        <w:numPr>
          <w:ilvl w:val="0"/>
          <w:numId w:val="72"/>
        </w:numPr>
        <w:overflowPunct/>
        <w:autoSpaceDE/>
        <w:autoSpaceDN/>
        <w:adjustRightInd/>
        <w:spacing w:after="0"/>
        <w:textAlignment w:val="auto"/>
        <w:rPr>
          <w:sz w:val="18"/>
          <w:szCs w:val="18"/>
          <w:lang w:eastAsia="zh-CN"/>
        </w:rPr>
      </w:pPr>
      <w:r w:rsidRPr="00F24770">
        <w:rPr>
          <w:sz w:val="18"/>
          <w:szCs w:val="18"/>
          <w:lang w:eastAsia="zh-CN"/>
        </w:rPr>
        <w:t>Note: The discussion on preconfigured/pre-indicated multiple opportunities in frequency domain in different LBT subbands is a separate discussion</w:t>
      </w:r>
    </w:p>
    <w:p w14:paraId="55735551" w14:textId="1DB60550" w:rsidR="0012049D" w:rsidRPr="00F24770" w:rsidRDefault="0012049D" w:rsidP="00F24770">
      <w:pPr>
        <w:spacing w:before="120" w:after="0"/>
        <w:jc w:val="both"/>
        <w:rPr>
          <w:sz w:val="18"/>
          <w:szCs w:val="18"/>
        </w:rPr>
      </w:pPr>
      <w:r w:rsidRPr="00F24770">
        <w:rPr>
          <w:sz w:val="18"/>
          <w:szCs w:val="18"/>
          <w:highlight w:val="green"/>
        </w:rPr>
        <w:t xml:space="preserve">Agreement </w:t>
      </w:r>
      <w:r w:rsidRPr="00F24770">
        <w:rPr>
          <w:sz w:val="18"/>
          <w:szCs w:val="18"/>
        </w:rPr>
        <w:t>[</w:t>
      </w:r>
      <w:r w:rsidR="00982EEC">
        <w:rPr>
          <w:sz w:val="18"/>
          <w:szCs w:val="18"/>
        </w:rPr>
        <w:t>5</w:t>
      </w:r>
      <w:r w:rsidRPr="00F24770">
        <w:rPr>
          <w:sz w:val="18"/>
          <w:szCs w:val="18"/>
        </w:rPr>
        <w:t>]: For multiple PUSCHs scheduled by a single DCI</w:t>
      </w:r>
    </w:p>
    <w:p w14:paraId="449CE096" w14:textId="77777777" w:rsidR="0012049D" w:rsidRPr="00F24770" w:rsidRDefault="0012049D" w:rsidP="00F24770">
      <w:pPr>
        <w:numPr>
          <w:ilvl w:val="0"/>
          <w:numId w:val="81"/>
        </w:numPr>
        <w:spacing w:after="0"/>
        <w:jc w:val="both"/>
        <w:rPr>
          <w:sz w:val="18"/>
          <w:szCs w:val="18"/>
        </w:rPr>
      </w:pPr>
      <w:r w:rsidRPr="00F24770">
        <w:rPr>
          <w:sz w:val="18"/>
          <w:szCs w:val="18"/>
        </w:rPr>
        <w:t>The following fields in the DCI are signalled per PUSCH</w:t>
      </w:r>
    </w:p>
    <w:p w14:paraId="5160C45D" w14:textId="77777777" w:rsidR="0012049D" w:rsidRPr="00F24770" w:rsidRDefault="0012049D" w:rsidP="00F24770">
      <w:pPr>
        <w:numPr>
          <w:ilvl w:val="1"/>
          <w:numId w:val="81"/>
        </w:numPr>
        <w:spacing w:after="0"/>
        <w:jc w:val="both"/>
        <w:rPr>
          <w:sz w:val="18"/>
          <w:szCs w:val="18"/>
          <w:lang w:val="fi-FI"/>
        </w:rPr>
      </w:pPr>
      <w:r w:rsidRPr="00F24770">
        <w:rPr>
          <w:sz w:val="18"/>
          <w:szCs w:val="18"/>
        </w:rPr>
        <w:t>NDI</w:t>
      </w:r>
    </w:p>
    <w:p w14:paraId="085A16E1" w14:textId="77777777" w:rsidR="0012049D" w:rsidRPr="00F24770" w:rsidRDefault="0012049D" w:rsidP="00F24770">
      <w:pPr>
        <w:numPr>
          <w:ilvl w:val="1"/>
          <w:numId w:val="81"/>
        </w:numPr>
        <w:spacing w:after="0"/>
        <w:jc w:val="both"/>
        <w:rPr>
          <w:sz w:val="18"/>
          <w:szCs w:val="18"/>
        </w:rPr>
      </w:pPr>
      <w:r w:rsidRPr="00F24770">
        <w:rPr>
          <w:sz w:val="18"/>
          <w:szCs w:val="18"/>
        </w:rPr>
        <w:t>RV (FFS: compression scheme for RV)</w:t>
      </w:r>
    </w:p>
    <w:p w14:paraId="032C6938" w14:textId="77777777" w:rsidR="0012049D" w:rsidRPr="00F24770" w:rsidRDefault="0012049D" w:rsidP="00F24770">
      <w:pPr>
        <w:numPr>
          <w:ilvl w:val="0"/>
          <w:numId w:val="81"/>
        </w:numPr>
        <w:spacing w:after="0"/>
        <w:jc w:val="both"/>
        <w:rPr>
          <w:sz w:val="18"/>
          <w:szCs w:val="18"/>
        </w:rPr>
      </w:pPr>
      <w:r w:rsidRPr="00F24770">
        <w:rPr>
          <w:sz w:val="18"/>
          <w:szCs w:val="18"/>
        </w:rPr>
        <w:t>FFS if CBG-based re-transmission is supported for multi-TTI scheduling, at least the following options are considered for signalling the CBGTI field in the DCI</w:t>
      </w:r>
    </w:p>
    <w:p w14:paraId="59CD34A7" w14:textId="77777777" w:rsidR="0012049D" w:rsidRPr="00F24770" w:rsidRDefault="0012049D" w:rsidP="00F24770">
      <w:pPr>
        <w:numPr>
          <w:ilvl w:val="1"/>
          <w:numId w:val="81"/>
        </w:numPr>
        <w:spacing w:after="0"/>
        <w:jc w:val="both"/>
        <w:rPr>
          <w:sz w:val="18"/>
          <w:szCs w:val="18"/>
          <w:lang w:val="fi-FI"/>
        </w:rPr>
      </w:pPr>
      <w:r w:rsidRPr="00F24770">
        <w:rPr>
          <w:sz w:val="18"/>
          <w:szCs w:val="18"/>
        </w:rPr>
        <w:t xml:space="preserve">Option 1: per re-transmitted PUSCH </w:t>
      </w:r>
    </w:p>
    <w:p w14:paraId="3069C410" w14:textId="77777777" w:rsidR="0012049D" w:rsidRPr="00F24770" w:rsidRDefault="0012049D" w:rsidP="00F24770">
      <w:pPr>
        <w:numPr>
          <w:ilvl w:val="2"/>
          <w:numId w:val="81"/>
        </w:numPr>
        <w:spacing w:after="0"/>
        <w:jc w:val="both"/>
        <w:rPr>
          <w:sz w:val="18"/>
          <w:szCs w:val="18"/>
        </w:rPr>
      </w:pPr>
      <w:r w:rsidRPr="00F24770">
        <w:rPr>
          <w:sz w:val="18"/>
          <w:szCs w:val="18"/>
        </w:rPr>
        <w:t>FFS: limitations on number of re-transmitted PUSCH for which CBGTI field is signalled</w:t>
      </w:r>
    </w:p>
    <w:p w14:paraId="649358AD" w14:textId="77777777" w:rsidR="0012049D" w:rsidRPr="00F24770" w:rsidRDefault="0012049D" w:rsidP="00F24770">
      <w:pPr>
        <w:numPr>
          <w:ilvl w:val="1"/>
          <w:numId w:val="81"/>
        </w:numPr>
        <w:spacing w:after="0"/>
        <w:jc w:val="both"/>
        <w:rPr>
          <w:sz w:val="18"/>
          <w:szCs w:val="18"/>
          <w:lang w:val="fi-FI"/>
        </w:rPr>
      </w:pPr>
      <w:r w:rsidRPr="00F24770">
        <w:rPr>
          <w:sz w:val="18"/>
          <w:szCs w:val="18"/>
        </w:rPr>
        <w:t>Option 2: per PUSCH</w:t>
      </w:r>
    </w:p>
    <w:p w14:paraId="03BDCDE7" w14:textId="77777777" w:rsidR="0012049D" w:rsidRPr="00F24770" w:rsidRDefault="0012049D" w:rsidP="00F24770">
      <w:pPr>
        <w:numPr>
          <w:ilvl w:val="1"/>
          <w:numId w:val="81"/>
        </w:numPr>
        <w:spacing w:after="0"/>
        <w:jc w:val="both"/>
        <w:rPr>
          <w:sz w:val="18"/>
          <w:szCs w:val="18"/>
        </w:rPr>
      </w:pPr>
      <w:r w:rsidRPr="00F24770">
        <w:rPr>
          <w:sz w:val="18"/>
          <w:szCs w:val="18"/>
        </w:rPr>
        <w:t>Option 3: only for a fixed number of PUSCHs</w:t>
      </w:r>
    </w:p>
    <w:p w14:paraId="2390BD5C" w14:textId="77777777" w:rsidR="0012049D" w:rsidRPr="00F24770" w:rsidRDefault="0012049D" w:rsidP="00F24770">
      <w:pPr>
        <w:numPr>
          <w:ilvl w:val="0"/>
          <w:numId w:val="81"/>
        </w:numPr>
        <w:spacing w:after="0"/>
        <w:jc w:val="both"/>
        <w:rPr>
          <w:sz w:val="18"/>
          <w:szCs w:val="18"/>
        </w:rPr>
      </w:pPr>
      <w:r w:rsidRPr="00F24770">
        <w:rPr>
          <w:sz w:val="18"/>
          <w:szCs w:val="18"/>
        </w:rPr>
        <w:t>HARQ process ID signalled in the DCI applies to the first scheduled PUSCH. HARQ process ID is then incremented by 1 for subsequent PUSCHs in the scheduled order (with modulo operation as needed)</w:t>
      </w:r>
    </w:p>
    <w:p w14:paraId="02BD2CDF" w14:textId="77777777" w:rsidR="0012049D" w:rsidRPr="00F24770" w:rsidRDefault="0012049D" w:rsidP="00F24770">
      <w:pPr>
        <w:numPr>
          <w:ilvl w:val="0"/>
          <w:numId w:val="81"/>
        </w:numPr>
        <w:spacing w:after="0"/>
        <w:jc w:val="both"/>
        <w:rPr>
          <w:sz w:val="18"/>
          <w:szCs w:val="18"/>
        </w:rPr>
      </w:pPr>
      <w:r w:rsidRPr="00F24770">
        <w:rPr>
          <w:sz w:val="18"/>
          <w:szCs w:val="18"/>
        </w:rPr>
        <w:t>Time domain resource assignment mechanism is enhanced for indicating the number of scheduled mapping Type A and Type B PUSCHs, and their starting and ending symbols</w:t>
      </w:r>
    </w:p>
    <w:p w14:paraId="2E6F0E33" w14:textId="77777777" w:rsidR="0012049D" w:rsidRPr="00F24770" w:rsidRDefault="0012049D" w:rsidP="00F24770">
      <w:pPr>
        <w:numPr>
          <w:ilvl w:val="1"/>
          <w:numId w:val="81"/>
        </w:numPr>
        <w:spacing w:after="0"/>
        <w:jc w:val="both"/>
        <w:rPr>
          <w:sz w:val="18"/>
          <w:szCs w:val="18"/>
        </w:rPr>
      </w:pPr>
      <w:r w:rsidRPr="00F24770">
        <w:rPr>
          <w:sz w:val="18"/>
          <w:szCs w:val="18"/>
        </w:rPr>
        <w:t xml:space="preserve">At least continuous time domain resource assignment is supported </w:t>
      </w:r>
    </w:p>
    <w:p w14:paraId="7580944A" w14:textId="77777777" w:rsidR="0012049D" w:rsidRPr="00F24770" w:rsidRDefault="0012049D" w:rsidP="00F24770">
      <w:pPr>
        <w:numPr>
          <w:ilvl w:val="1"/>
          <w:numId w:val="81"/>
        </w:numPr>
        <w:spacing w:after="0"/>
        <w:jc w:val="both"/>
        <w:rPr>
          <w:sz w:val="18"/>
          <w:szCs w:val="18"/>
        </w:rPr>
      </w:pPr>
      <w:r w:rsidRPr="00F24770">
        <w:rPr>
          <w:sz w:val="18"/>
          <w:szCs w:val="18"/>
        </w:rPr>
        <w:t>FFS: whether multiple mapping Type B PUSCHs is allowed within the first slot</w:t>
      </w:r>
    </w:p>
    <w:p w14:paraId="60C5E2F3" w14:textId="77777777" w:rsidR="0012049D" w:rsidRPr="00F24770" w:rsidRDefault="0012049D" w:rsidP="00F24770">
      <w:pPr>
        <w:numPr>
          <w:ilvl w:val="1"/>
          <w:numId w:val="81"/>
        </w:numPr>
        <w:spacing w:after="0"/>
        <w:jc w:val="both"/>
        <w:rPr>
          <w:sz w:val="18"/>
          <w:szCs w:val="18"/>
        </w:rPr>
      </w:pPr>
      <w:r w:rsidRPr="00F24770">
        <w:rPr>
          <w:sz w:val="18"/>
          <w:szCs w:val="18"/>
        </w:rPr>
        <w:t xml:space="preserve">FFS: whether multiple starting positions is allowed for UE-initiated COT (discussed as part of agenda 7.2.2.1.3) </w:t>
      </w:r>
    </w:p>
    <w:p w14:paraId="22A07F16" w14:textId="77777777" w:rsidR="0012049D" w:rsidRPr="00F24770" w:rsidRDefault="0012049D" w:rsidP="00F24770">
      <w:pPr>
        <w:numPr>
          <w:ilvl w:val="1"/>
          <w:numId w:val="81"/>
        </w:numPr>
        <w:spacing w:after="0"/>
        <w:jc w:val="both"/>
        <w:rPr>
          <w:sz w:val="18"/>
          <w:szCs w:val="18"/>
          <w:lang w:val="fi-FI"/>
        </w:rPr>
      </w:pPr>
      <w:r w:rsidRPr="00F24770">
        <w:rPr>
          <w:sz w:val="18"/>
          <w:szCs w:val="18"/>
        </w:rPr>
        <w:t>FFS: configuration/signalling details</w:t>
      </w:r>
    </w:p>
    <w:p w14:paraId="02383DAC" w14:textId="77777777" w:rsidR="0012049D" w:rsidRPr="00F24770" w:rsidRDefault="0012049D" w:rsidP="00F24770">
      <w:pPr>
        <w:numPr>
          <w:ilvl w:val="0"/>
          <w:numId w:val="81"/>
        </w:numPr>
        <w:spacing w:after="0"/>
        <w:jc w:val="both"/>
        <w:rPr>
          <w:sz w:val="18"/>
          <w:szCs w:val="18"/>
        </w:rPr>
      </w:pPr>
      <w:r w:rsidRPr="00F24770">
        <w:rPr>
          <w:sz w:val="18"/>
          <w:szCs w:val="18"/>
        </w:rPr>
        <w:t>CSI request field in the DCI applies to a single PUSCH</w:t>
      </w:r>
    </w:p>
    <w:p w14:paraId="42A29852" w14:textId="77777777" w:rsidR="0012049D" w:rsidRPr="00F24770" w:rsidRDefault="0012049D" w:rsidP="00F24770">
      <w:pPr>
        <w:numPr>
          <w:ilvl w:val="1"/>
          <w:numId w:val="81"/>
        </w:numPr>
        <w:spacing w:after="0"/>
        <w:jc w:val="both"/>
        <w:rPr>
          <w:sz w:val="18"/>
          <w:szCs w:val="18"/>
        </w:rPr>
      </w:pPr>
      <w:r w:rsidRPr="00F24770">
        <w:rPr>
          <w:sz w:val="18"/>
          <w:szCs w:val="18"/>
        </w:rPr>
        <w:t>FFS: relation between the timing of the triggered CSI-RS and the PUSCH carrying the CSI feedback, and how to determine which PUSCH carries the CSI feedback</w:t>
      </w:r>
    </w:p>
    <w:p w14:paraId="72BA5B67" w14:textId="77777777" w:rsidR="0012049D" w:rsidRPr="00F24770" w:rsidRDefault="0012049D" w:rsidP="00F24770">
      <w:pPr>
        <w:numPr>
          <w:ilvl w:val="0"/>
          <w:numId w:val="81"/>
        </w:numPr>
        <w:spacing w:after="0"/>
        <w:jc w:val="both"/>
        <w:rPr>
          <w:sz w:val="18"/>
          <w:szCs w:val="18"/>
        </w:rPr>
      </w:pPr>
      <w:r w:rsidRPr="00F24770">
        <w:rPr>
          <w:sz w:val="18"/>
          <w:szCs w:val="18"/>
        </w:rPr>
        <w:t>FFS: Whether existing DCI formats can be extended or new formats are necessary and associated details for supporting scheduling multiple PUSCHs</w:t>
      </w:r>
    </w:p>
    <w:p w14:paraId="7251788C" w14:textId="77777777" w:rsidR="0012049D" w:rsidRPr="00F24770" w:rsidRDefault="0012049D" w:rsidP="00F24770">
      <w:pPr>
        <w:numPr>
          <w:ilvl w:val="0"/>
          <w:numId w:val="81"/>
        </w:numPr>
        <w:spacing w:after="0"/>
        <w:jc w:val="both"/>
        <w:rPr>
          <w:sz w:val="18"/>
          <w:szCs w:val="18"/>
        </w:rPr>
      </w:pPr>
      <w:r w:rsidRPr="00F24770">
        <w:rPr>
          <w:sz w:val="18"/>
          <w:szCs w:val="18"/>
        </w:rPr>
        <w:t>FFS: Potential impact on MCS signalling for re-transmission</w:t>
      </w:r>
    </w:p>
    <w:p w14:paraId="3A8A960F" w14:textId="77777777" w:rsidR="0012049D" w:rsidRPr="00F24770" w:rsidRDefault="0012049D" w:rsidP="00F24770">
      <w:pPr>
        <w:numPr>
          <w:ilvl w:val="0"/>
          <w:numId w:val="81"/>
        </w:numPr>
        <w:spacing w:after="0"/>
        <w:jc w:val="both"/>
        <w:rPr>
          <w:sz w:val="18"/>
          <w:szCs w:val="18"/>
        </w:rPr>
      </w:pPr>
      <w:r w:rsidRPr="00F24770">
        <w:rPr>
          <w:sz w:val="18"/>
          <w:szCs w:val="18"/>
        </w:rPr>
        <w:t>Note: Indication of the LBT type and priority class should be possible with the DCI</w:t>
      </w:r>
    </w:p>
    <w:p w14:paraId="71AB9962" w14:textId="77777777" w:rsidR="0012049D" w:rsidRPr="00F24770" w:rsidRDefault="0012049D" w:rsidP="00F24770">
      <w:pPr>
        <w:numPr>
          <w:ilvl w:val="0"/>
          <w:numId w:val="81"/>
        </w:numPr>
        <w:spacing w:after="0"/>
        <w:jc w:val="both"/>
        <w:rPr>
          <w:sz w:val="18"/>
          <w:szCs w:val="18"/>
        </w:rPr>
      </w:pPr>
      <w:r w:rsidRPr="00F24770">
        <w:rPr>
          <w:sz w:val="18"/>
          <w:szCs w:val="18"/>
        </w:rPr>
        <w:t>Note: SRS request field in the DCI applies to a single slot with the applicable slot signalled as in Rel-15</w:t>
      </w:r>
    </w:p>
    <w:p w14:paraId="2BD64073" w14:textId="3284DA83" w:rsidR="0012049D" w:rsidRPr="00F24770" w:rsidRDefault="0012049D" w:rsidP="00F24770">
      <w:pPr>
        <w:numPr>
          <w:ilvl w:val="0"/>
          <w:numId w:val="81"/>
        </w:numPr>
        <w:jc w:val="both"/>
        <w:rPr>
          <w:sz w:val="18"/>
          <w:szCs w:val="18"/>
        </w:rPr>
      </w:pPr>
      <w:r w:rsidRPr="00F24770">
        <w:rPr>
          <w:sz w:val="18"/>
          <w:szCs w:val="18"/>
        </w:rPr>
        <w:t>Note: The number of DAI fields is not increased as compared to the single PUSCH scheduling DCI in Rel-16. Applicability of the DAI field is the same as multi-slot PUSCH scheduling in Rel-15</w:t>
      </w:r>
    </w:p>
    <w:p w14:paraId="40289DA6" w14:textId="6AF69DDC" w:rsidR="00D04104" w:rsidRPr="00F24770" w:rsidRDefault="00D04104" w:rsidP="00F24770">
      <w:pPr>
        <w:spacing w:after="0"/>
        <w:jc w:val="both"/>
        <w:rPr>
          <w:sz w:val="18"/>
          <w:szCs w:val="18"/>
        </w:rPr>
      </w:pPr>
      <w:r w:rsidRPr="00F24770">
        <w:rPr>
          <w:sz w:val="18"/>
          <w:szCs w:val="18"/>
          <w:highlight w:val="green"/>
        </w:rPr>
        <w:t xml:space="preserve">Agreement </w:t>
      </w:r>
      <w:r w:rsidRPr="00F24770">
        <w:rPr>
          <w:sz w:val="18"/>
          <w:szCs w:val="18"/>
        </w:rPr>
        <w:t>[</w:t>
      </w:r>
      <w:r w:rsidR="00982EEC">
        <w:rPr>
          <w:sz w:val="18"/>
          <w:szCs w:val="18"/>
        </w:rPr>
        <w:t>5</w:t>
      </w:r>
      <w:r w:rsidRPr="00F24770">
        <w:rPr>
          <w:sz w:val="18"/>
          <w:szCs w:val="18"/>
        </w:rPr>
        <w:t>]: For operation with dynamic HARQ codebook (type-2 codebook):</w:t>
      </w:r>
    </w:p>
    <w:p w14:paraId="7134D1D4" w14:textId="77777777" w:rsidR="00D04104" w:rsidRPr="00F24770" w:rsidRDefault="00D04104" w:rsidP="00F24770">
      <w:pPr>
        <w:numPr>
          <w:ilvl w:val="0"/>
          <w:numId w:val="82"/>
        </w:numPr>
        <w:spacing w:after="0"/>
        <w:jc w:val="both"/>
        <w:rPr>
          <w:sz w:val="18"/>
          <w:szCs w:val="18"/>
        </w:rPr>
      </w:pPr>
      <w:r w:rsidRPr="00F24770">
        <w:rPr>
          <w:sz w:val="18"/>
          <w:szCs w:val="18"/>
        </w:rPr>
        <w:t>PDSCH grouping by explicitly signalling a group index in DCI scheduling the PDSCH</w:t>
      </w:r>
    </w:p>
    <w:p w14:paraId="12629AC5" w14:textId="77777777" w:rsidR="00D04104" w:rsidRPr="00F24770" w:rsidRDefault="00D04104" w:rsidP="00F24770">
      <w:pPr>
        <w:numPr>
          <w:ilvl w:val="1"/>
          <w:numId w:val="82"/>
        </w:numPr>
        <w:spacing w:after="0"/>
        <w:jc w:val="both"/>
        <w:rPr>
          <w:sz w:val="18"/>
          <w:szCs w:val="18"/>
        </w:rPr>
      </w:pPr>
      <w:r w:rsidRPr="00F24770">
        <w:rPr>
          <w:sz w:val="18"/>
          <w:szCs w:val="18"/>
        </w:rPr>
        <w:t>For any PDSCH scheduled with numerical or non-numerical value of K1</w:t>
      </w:r>
    </w:p>
    <w:p w14:paraId="6BD828A4" w14:textId="77777777" w:rsidR="00D04104" w:rsidRPr="00F24770" w:rsidRDefault="00D04104" w:rsidP="00F24770">
      <w:pPr>
        <w:numPr>
          <w:ilvl w:val="0"/>
          <w:numId w:val="82"/>
        </w:numPr>
        <w:spacing w:after="0"/>
        <w:jc w:val="both"/>
        <w:rPr>
          <w:sz w:val="18"/>
          <w:szCs w:val="18"/>
        </w:rPr>
      </w:pPr>
      <w:r w:rsidRPr="00F24770">
        <w:rPr>
          <w:sz w:val="18"/>
          <w:szCs w:val="18"/>
        </w:rPr>
        <w:t>The number of HARQ-ACK bits for one PDSCH group can change between successive requests for HARQ-ACK feedback for the same PDSCH group</w:t>
      </w:r>
    </w:p>
    <w:p w14:paraId="5E9C1ACE" w14:textId="77777777" w:rsidR="00D04104" w:rsidRPr="00F24770" w:rsidRDefault="00D04104" w:rsidP="00F24770">
      <w:pPr>
        <w:numPr>
          <w:ilvl w:val="0"/>
          <w:numId w:val="82"/>
        </w:numPr>
        <w:spacing w:after="0"/>
        <w:jc w:val="both"/>
        <w:rPr>
          <w:sz w:val="18"/>
          <w:szCs w:val="18"/>
        </w:rPr>
      </w:pPr>
      <w:r w:rsidRPr="00F24770">
        <w:rPr>
          <w:sz w:val="18"/>
          <w:szCs w:val="18"/>
        </w:rPr>
        <w:t xml:space="preserve">HARQ-ACK feedback for all PDSCHs in the same group is carried in the same PUCCH </w:t>
      </w:r>
    </w:p>
    <w:p w14:paraId="25BD3B29" w14:textId="77777777" w:rsidR="00D04104" w:rsidRPr="00F24770" w:rsidRDefault="00D04104" w:rsidP="00F24770">
      <w:pPr>
        <w:numPr>
          <w:ilvl w:val="0"/>
          <w:numId w:val="82"/>
        </w:numPr>
        <w:spacing w:after="0"/>
        <w:jc w:val="both"/>
        <w:rPr>
          <w:sz w:val="18"/>
          <w:szCs w:val="18"/>
        </w:rPr>
      </w:pPr>
      <w:r w:rsidRPr="00F24770">
        <w:rPr>
          <w:sz w:val="18"/>
          <w:szCs w:val="18"/>
        </w:rPr>
        <w:t>One DCI can request HARQ-ACK feedback for one or more PDSCH groups in the same PUCCH</w:t>
      </w:r>
    </w:p>
    <w:p w14:paraId="67936411" w14:textId="77777777" w:rsidR="00D04104" w:rsidRPr="00F24770" w:rsidRDefault="00D04104" w:rsidP="00F24770">
      <w:pPr>
        <w:numPr>
          <w:ilvl w:val="0"/>
          <w:numId w:val="82"/>
        </w:numPr>
        <w:spacing w:after="0"/>
        <w:jc w:val="both"/>
        <w:rPr>
          <w:sz w:val="18"/>
          <w:szCs w:val="18"/>
        </w:rPr>
      </w:pPr>
      <w:r w:rsidRPr="00F24770">
        <w:rPr>
          <w:sz w:val="18"/>
          <w:szCs w:val="18"/>
        </w:rPr>
        <w:t>C-DAI/T-DAI is accumulated only within each PDSCH group</w:t>
      </w:r>
    </w:p>
    <w:p w14:paraId="1C72C7A7" w14:textId="77777777" w:rsidR="00D04104" w:rsidRPr="00F24770" w:rsidRDefault="00D04104" w:rsidP="00F24770">
      <w:pPr>
        <w:numPr>
          <w:ilvl w:val="1"/>
          <w:numId w:val="82"/>
        </w:numPr>
        <w:spacing w:after="0"/>
        <w:jc w:val="both"/>
        <w:rPr>
          <w:sz w:val="18"/>
          <w:szCs w:val="18"/>
        </w:rPr>
      </w:pPr>
      <w:r w:rsidRPr="00F24770">
        <w:rPr>
          <w:sz w:val="18"/>
          <w:szCs w:val="18"/>
        </w:rPr>
        <w:t>FFS: Choose between the following options:</w:t>
      </w:r>
    </w:p>
    <w:p w14:paraId="7A622596" w14:textId="77777777" w:rsidR="00D04104" w:rsidRPr="00F24770" w:rsidRDefault="00D04104" w:rsidP="00F24770">
      <w:pPr>
        <w:numPr>
          <w:ilvl w:val="2"/>
          <w:numId w:val="82"/>
        </w:numPr>
        <w:spacing w:after="0"/>
        <w:jc w:val="both"/>
        <w:rPr>
          <w:sz w:val="18"/>
          <w:szCs w:val="18"/>
        </w:rPr>
      </w:pPr>
      <w:r w:rsidRPr="00F24770">
        <w:rPr>
          <w:sz w:val="18"/>
          <w:szCs w:val="18"/>
        </w:rPr>
        <w:t>T-DAI is included only for the scheduled group</w:t>
      </w:r>
    </w:p>
    <w:p w14:paraId="4DDF1592" w14:textId="2EFAC64E" w:rsidR="00D04104" w:rsidRPr="00F24770" w:rsidRDefault="00D04104" w:rsidP="00F24770">
      <w:pPr>
        <w:numPr>
          <w:ilvl w:val="2"/>
          <w:numId w:val="82"/>
        </w:numPr>
        <w:spacing w:after="0"/>
        <w:jc w:val="both"/>
        <w:rPr>
          <w:sz w:val="18"/>
          <w:szCs w:val="18"/>
        </w:rPr>
      </w:pPr>
      <w:r w:rsidRPr="00F24770">
        <w:rPr>
          <w:sz w:val="18"/>
          <w:szCs w:val="18"/>
        </w:rPr>
        <w:t>T-DAI is included for each group</w:t>
      </w:r>
    </w:p>
    <w:p w14:paraId="024B5EF4" w14:textId="77777777" w:rsidR="00D04104" w:rsidRPr="00F24770" w:rsidRDefault="00D04104" w:rsidP="00F24770">
      <w:pPr>
        <w:numPr>
          <w:ilvl w:val="0"/>
          <w:numId w:val="82"/>
        </w:numPr>
        <w:spacing w:after="0"/>
        <w:jc w:val="both"/>
        <w:rPr>
          <w:sz w:val="18"/>
          <w:szCs w:val="18"/>
        </w:rPr>
      </w:pPr>
      <w:r w:rsidRPr="00F24770">
        <w:rPr>
          <w:sz w:val="18"/>
          <w:szCs w:val="18"/>
        </w:rPr>
        <w:t>New ACK-Feedback Group Indicator for each PDSCH Group operates as a toggle bit</w:t>
      </w:r>
    </w:p>
    <w:p w14:paraId="0F19BE50" w14:textId="78C0F672" w:rsidR="00D04104" w:rsidRPr="00F24770" w:rsidRDefault="00D04104" w:rsidP="00F24770">
      <w:pPr>
        <w:numPr>
          <w:ilvl w:val="0"/>
          <w:numId w:val="82"/>
        </w:numPr>
        <w:spacing w:after="0"/>
        <w:jc w:val="both"/>
        <w:rPr>
          <w:sz w:val="18"/>
          <w:szCs w:val="18"/>
        </w:rPr>
      </w:pPr>
      <w:r w:rsidRPr="00F24770">
        <w:rPr>
          <w:sz w:val="18"/>
          <w:szCs w:val="18"/>
        </w:rPr>
        <w:t>Maximum number of PDSCH groups: 2 (FFS: maximum number of groups 4 and maximum number of groups for which feedback is requested in the same PUCCH)</w:t>
      </w:r>
    </w:p>
    <w:p w14:paraId="69A6CED0" w14:textId="77777777" w:rsidR="00D04104" w:rsidRPr="00F24770" w:rsidRDefault="00D04104" w:rsidP="00F24770">
      <w:pPr>
        <w:numPr>
          <w:ilvl w:val="0"/>
          <w:numId w:val="82"/>
        </w:numPr>
        <w:jc w:val="both"/>
        <w:rPr>
          <w:sz w:val="18"/>
          <w:szCs w:val="18"/>
        </w:rPr>
      </w:pPr>
      <w:r w:rsidRPr="00F24770">
        <w:rPr>
          <w:sz w:val="18"/>
          <w:szCs w:val="18"/>
        </w:rPr>
        <w:t>A UE can signal support of this feature as part of capability signaling</w:t>
      </w:r>
    </w:p>
    <w:p w14:paraId="735933E4" w14:textId="77777777" w:rsidR="00D04104" w:rsidRPr="00DC2988" w:rsidRDefault="00D04104" w:rsidP="00DC2988">
      <w:pPr>
        <w:spacing w:after="0"/>
      </w:pPr>
    </w:p>
    <w:sectPr w:rsidR="00D04104" w:rsidRPr="00DC2988" w:rsidSect="00B4399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8C89F" w14:textId="77777777" w:rsidR="00725115" w:rsidRDefault="00725115">
      <w:r>
        <w:separator/>
      </w:r>
    </w:p>
  </w:endnote>
  <w:endnote w:type="continuationSeparator" w:id="0">
    <w:p w14:paraId="4DA7D113" w14:textId="77777777" w:rsidR="00725115" w:rsidRDefault="00725115">
      <w:r>
        <w:continuationSeparator/>
      </w:r>
    </w:p>
  </w:endnote>
  <w:endnote w:type="continuationNotice" w:id="1">
    <w:p w14:paraId="144FEB8E" w14:textId="77777777" w:rsidR="00725115" w:rsidRDefault="007251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00000287"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3A601" w14:textId="77777777" w:rsidR="00725115" w:rsidRDefault="00725115">
      <w:r>
        <w:separator/>
      </w:r>
    </w:p>
  </w:footnote>
  <w:footnote w:type="continuationSeparator" w:id="0">
    <w:p w14:paraId="2F9B48BC" w14:textId="77777777" w:rsidR="00725115" w:rsidRDefault="00725115">
      <w:r>
        <w:continuationSeparator/>
      </w:r>
    </w:p>
  </w:footnote>
  <w:footnote w:type="continuationNotice" w:id="1">
    <w:p w14:paraId="4DBFBD13" w14:textId="77777777" w:rsidR="00725115" w:rsidRDefault="007251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2D93"/>
    <w:multiLevelType w:val="hybridMultilevel"/>
    <w:tmpl w:val="3CE69BCA"/>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EF497B"/>
    <w:multiLevelType w:val="hybridMultilevel"/>
    <w:tmpl w:val="60B80D1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A481CA6"/>
    <w:multiLevelType w:val="hybridMultilevel"/>
    <w:tmpl w:val="8B8620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B6376CF"/>
    <w:multiLevelType w:val="multilevel"/>
    <w:tmpl w:val="8CFE8A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9E68C2"/>
    <w:multiLevelType w:val="hybridMultilevel"/>
    <w:tmpl w:val="4DD2F34A"/>
    <w:lvl w:ilvl="0" w:tplc="E084B230">
      <w:start w:val="1"/>
      <w:numFmt w:val="bullet"/>
      <w:lvlText w:val=""/>
      <w:lvlJc w:val="left"/>
      <w:pPr>
        <w:tabs>
          <w:tab w:val="num" w:pos="720"/>
        </w:tabs>
        <w:ind w:left="720" w:hanging="360"/>
      </w:pPr>
      <w:rPr>
        <w:rFonts w:ascii="Symbol" w:hAnsi="Symbol" w:hint="default"/>
      </w:rPr>
    </w:lvl>
    <w:lvl w:ilvl="1" w:tplc="4AB217E8">
      <w:start w:val="213"/>
      <w:numFmt w:val="bullet"/>
      <w:lvlText w:val="-"/>
      <w:lvlJc w:val="left"/>
      <w:pPr>
        <w:tabs>
          <w:tab w:val="num" w:pos="1440"/>
        </w:tabs>
        <w:ind w:left="1440" w:hanging="360"/>
      </w:pPr>
      <w:rPr>
        <w:rFonts w:ascii="Times New Roman" w:hAnsi="Times New Roman" w:hint="default"/>
      </w:rPr>
    </w:lvl>
    <w:lvl w:ilvl="2" w:tplc="976A5074">
      <w:start w:val="213"/>
      <w:numFmt w:val="bullet"/>
      <w:lvlText w:val=""/>
      <w:lvlJc w:val="left"/>
      <w:pPr>
        <w:tabs>
          <w:tab w:val="num" w:pos="2160"/>
        </w:tabs>
        <w:ind w:left="2160" w:hanging="360"/>
      </w:pPr>
      <w:rPr>
        <w:rFonts w:ascii="Wingdings" w:hAnsi="Wingdings" w:hint="default"/>
      </w:rPr>
    </w:lvl>
    <w:lvl w:ilvl="3" w:tplc="DB028DE8" w:tentative="1">
      <w:start w:val="1"/>
      <w:numFmt w:val="bullet"/>
      <w:lvlText w:val=""/>
      <w:lvlJc w:val="left"/>
      <w:pPr>
        <w:tabs>
          <w:tab w:val="num" w:pos="2880"/>
        </w:tabs>
        <w:ind w:left="2880" w:hanging="360"/>
      </w:pPr>
      <w:rPr>
        <w:rFonts w:ascii="Symbol" w:hAnsi="Symbol" w:hint="default"/>
      </w:rPr>
    </w:lvl>
    <w:lvl w:ilvl="4" w:tplc="976C785E" w:tentative="1">
      <w:start w:val="1"/>
      <w:numFmt w:val="bullet"/>
      <w:lvlText w:val=""/>
      <w:lvlJc w:val="left"/>
      <w:pPr>
        <w:tabs>
          <w:tab w:val="num" w:pos="3600"/>
        </w:tabs>
        <w:ind w:left="3600" w:hanging="360"/>
      </w:pPr>
      <w:rPr>
        <w:rFonts w:ascii="Symbol" w:hAnsi="Symbol" w:hint="default"/>
      </w:rPr>
    </w:lvl>
    <w:lvl w:ilvl="5" w:tplc="09426436" w:tentative="1">
      <w:start w:val="1"/>
      <w:numFmt w:val="bullet"/>
      <w:lvlText w:val=""/>
      <w:lvlJc w:val="left"/>
      <w:pPr>
        <w:tabs>
          <w:tab w:val="num" w:pos="4320"/>
        </w:tabs>
        <w:ind w:left="4320" w:hanging="360"/>
      </w:pPr>
      <w:rPr>
        <w:rFonts w:ascii="Symbol" w:hAnsi="Symbol" w:hint="default"/>
      </w:rPr>
    </w:lvl>
    <w:lvl w:ilvl="6" w:tplc="D7FEC42E" w:tentative="1">
      <w:start w:val="1"/>
      <w:numFmt w:val="bullet"/>
      <w:lvlText w:val=""/>
      <w:lvlJc w:val="left"/>
      <w:pPr>
        <w:tabs>
          <w:tab w:val="num" w:pos="5040"/>
        </w:tabs>
        <w:ind w:left="5040" w:hanging="360"/>
      </w:pPr>
      <w:rPr>
        <w:rFonts w:ascii="Symbol" w:hAnsi="Symbol" w:hint="default"/>
      </w:rPr>
    </w:lvl>
    <w:lvl w:ilvl="7" w:tplc="93E8AFBA" w:tentative="1">
      <w:start w:val="1"/>
      <w:numFmt w:val="bullet"/>
      <w:lvlText w:val=""/>
      <w:lvlJc w:val="left"/>
      <w:pPr>
        <w:tabs>
          <w:tab w:val="num" w:pos="5760"/>
        </w:tabs>
        <w:ind w:left="5760" w:hanging="360"/>
      </w:pPr>
      <w:rPr>
        <w:rFonts w:ascii="Symbol" w:hAnsi="Symbol" w:hint="default"/>
      </w:rPr>
    </w:lvl>
    <w:lvl w:ilvl="8" w:tplc="2716DC1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F03DC4"/>
    <w:multiLevelType w:val="hybridMultilevel"/>
    <w:tmpl w:val="A5E02284"/>
    <w:lvl w:ilvl="0" w:tplc="A4F6202A">
      <w:start w:val="1"/>
      <w:numFmt w:val="bullet"/>
      <w:lvlText w:val="•"/>
      <w:lvlJc w:val="left"/>
      <w:pPr>
        <w:tabs>
          <w:tab w:val="num" w:pos="720"/>
        </w:tabs>
        <w:ind w:left="720" w:hanging="360"/>
      </w:pPr>
      <w:rPr>
        <w:rFonts w:ascii="Arial" w:hAnsi="Arial" w:hint="default"/>
      </w:rPr>
    </w:lvl>
    <w:lvl w:ilvl="1" w:tplc="6A3A8B76">
      <w:start w:val="142"/>
      <w:numFmt w:val="bullet"/>
      <w:lvlText w:val="o"/>
      <w:lvlJc w:val="left"/>
      <w:pPr>
        <w:tabs>
          <w:tab w:val="num" w:pos="1440"/>
        </w:tabs>
        <w:ind w:left="1440" w:hanging="360"/>
      </w:pPr>
      <w:rPr>
        <w:rFonts w:ascii="Courier New" w:hAnsi="Courier New" w:hint="default"/>
      </w:rPr>
    </w:lvl>
    <w:lvl w:ilvl="2" w:tplc="AF62F71E">
      <w:start w:val="142"/>
      <w:numFmt w:val="bullet"/>
      <w:lvlText w:val=""/>
      <w:lvlJc w:val="left"/>
      <w:pPr>
        <w:tabs>
          <w:tab w:val="num" w:pos="2160"/>
        </w:tabs>
        <w:ind w:left="2160" w:hanging="360"/>
      </w:pPr>
      <w:rPr>
        <w:rFonts w:ascii="Wingdings" w:hAnsi="Wingdings" w:hint="default"/>
      </w:rPr>
    </w:lvl>
    <w:lvl w:ilvl="3" w:tplc="BBA8C1CC" w:tentative="1">
      <w:start w:val="1"/>
      <w:numFmt w:val="bullet"/>
      <w:lvlText w:val="•"/>
      <w:lvlJc w:val="left"/>
      <w:pPr>
        <w:tabs>
          <w:tab w:val="num" w:pos="2880"/>
        </w:tabs>
        <w:ind w:left="2880" w:hanging="360"/>
      </w:pPr>
      <w:rPr>
        <w:rFonts w:ascii="Arial" w:hAnsi="Arial" w:hint="default"/>
      </w:rPr>
    </w:lvl>
    <w:lvl w:ilvl="4" w:tplc="5D143914" w:tentative="1">
      <w:start w:val="1"/>
      <w:numFmt w:val="bullet"/>
      <w:lvlText w:val="•"/>
      <w:lvlJc w:val="left"/>
      <w:pPr>
        <w:tabs>
          <w:tab w:val="num" w:pos="3600"/>
        </w:tabs>
        <w:ind w:left="3600" w:hanging="360"/>
      </w:pPr>
      <w:rPr>
        <w:rFonts w:ascii="Arial" w:hAnsi="Arial" w:hint="default"/>
      </w:rPr>
    </w:lvl>
    <w:lvl w:ilvl="5" w:tplc="0E808992" w:tentative="1">
      <w:start w:val="1"/>
      <w:numFmt w:val="bullet"/>
      <w:lvlText w:val="•"/>
      <w:lvlJc w:val="left"/>
      <w:pPr>
        <w:tabs>
          <w:tab w:val="num" w:pos="4320"/>
        </w:tabs>
        <w:ind w:left="4320" w:hanging="360"/>
      </w:pPr>
      <w:rPr>
        <w:rFonts w:ascii="Arial" w:hAnsi="Arial" w:hint="default"/>
      </w:rPr>
    </w:lvl>
    <w:lvl w:ilvl="6" w:tplc="4948DD86" w:tentative="1">
      <w:start w:val="1"/>
      <w:numFmt w:val="bullet"/>
      <w:lvlText w:val="•"/>
      <w:lvlJc w:val="left"/>
      <w:pPr>
        <w:tabs>
          <w:tab w:val="num" w:pos="5040"/>
        </w:tabs>
        <w:ind w:left="5040" w:hanging="360"/>
      </w:pPr>
      <w:rPr>
        <w:rFonts w:ascii="Arial" w:hAnsi="Arial" w:hint="default"/>
      </w:rPr>
    </w:lvl>
    <w:lvl w:ilvl="7" w:tplc="E7FC3EAC" w:tentative="1">
      <w:start w:val="1"/>
      <w:numFmt w:val="bullet"/>
      <w:lvlText w:val="•"/>
      <w:lvlJc w:val="left"/>
      <w:pPr>
        <w:tabs>
          <w:tab w:val="num" w:pos="5760"/>
        </w:tabs>
        <w:ind w:left="5760" w:hanging="360"/>
      </w:pPr>
      <w:rPr>
        <w:rFonts w:ascii="Arial" w:hAnsi="Arial" w:hint="default"/>
      </w:rPr>
    </w:lvl>
    <w:lvl w:ilvl="8" w:tplc="DD801A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1FF1F6A"/>
    <w:multiLevelType w:val="hybridMultilevel"/>
    <w:tmpl w:val="A87AC6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2D51F26"/>
    <w:multiLevelType w:val="hybridMultilevel"/>
    <w:tmpl w:val="01BCF590"/>
    <w:lvl w:ilvl="0" w:tplc="08090001">
      <w:start w:val="1"/>
      <w:numFmt w:val="bullet"/>
      <w:lvlText w:val=""/>
      <w:lvlJc w:val="left"/>
      <w:pPr>
        <w:ind w:left="720" w:hanging="360"/>
      </w:pPr>
      <w:rPr>
        <w:rFonts w:ascii="Symbol" w:hAnsi="Symbol" w:hint="default"/>
      </w:rPr>
    </w:lvl>
    <w:lvl w:ilvl="1" w:tplc="530EC99A">
      <w:start w:val="4"/>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B7176A6"/>
    <w:multiLevelType w:val="hybridMultilevel"/>
    <w:tmpl w:val="0ACC99FA"/>
    <w:lvl w:ilvl="0" w:tplc="040B0001">
      <w:start w:val="1"/>
      <w:numFmt w:val="bullet"/>
      <w:lvlText w:val=""/>
      <w:lvlJc w:val="left"/>
      <w:pPr>
        <w:ind w:left="818" w:hanging="360"/>
      </w:pPr>
      <w:rPr>
        <w:rFonts w:ascii="Symbol" w:hAnsi="Symbol" w:hint="default"/>
      </w:rPr>
    </w:lvl>
    <w:lvl w:ilvl="1" w:tplc="040B0003">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17" w15:restartNumberingAfterBreak="0">
    <w:nsid w:val="1EE20606"/>
    <w:multiLevelType w:val="hybridMultilevel"/>
    <w:tmpl w:val="389038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1C377AF"/>
    <w:multiLevelType w:val="hybridMultilevel"/>
    <w:tmpl w:val="8758C0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0"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5207C63"/>
    <w:multiLevelType w:val="hybridMultilevel"/>
    <w:tmpl w:val="8D6CEC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5D222A8"/>
    <w:multiLevelType w:val="hybridMultilevel"/>
    <w:tmpl w:val="5BA8AC6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3"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99F6951"/>
    <w:multiLevelType w:val="hybridMultilevel"/>
    <w:tmpl w:val="20E2E30A"/>
    <w:lvl w:ilvl="0" w:tplc="53487788">
      <w:start w:val="14"/>
      <w:numFmt w:val="bullet"/>
      <w:lvlText w:val="-"/>
      <w:lvlJc w:val="left"/>
      <w:pPr>
        <w:ind w:left="644"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7" w15:restartNumberingAfterBreak="0">
    <w:nsid w:val="2E912E5C"/>
    <w:multiLevelType w:val="hybridMultilevel"/>
    <w:tmpl w:val="4CE206D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02A02AC"/>
    <w:multiLevelType w:val="hybridMultilevel"/>
    <w:tmpl w:val="6756BF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1" w15:restartNumberingAfterBreak="0">
    <w:nsid w:val="31B36EB5"/>
    <w:multiLevelType w:val="hybridMultilevel"/>
    <w:tmpl w:val="96E2E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3" w15:restartNumberingAfterBreak="0">
    <w:nsid w:val="352E64A0"/>
    <w:multiLevelType w:val="hybridMultilevel"/>
    <w:tmpl w:val="24D4408E"/>
    <w:lvl w:ilvl="0" w:tplc="0DB66C04">
      <w:start w:val="1"/>
      <w:numFmt w:val="bullet"/>
      <w:lvlText w:val=""/>
      <w:lvlJc w:val="left"/>
      <w:pPr>
        <w:tabs>
          <w:tab w:val="num" w:pos="720"/>
        </w:tabs>
        <w:ind w:left="720" w:hanging="360"/>
      </w:pPr>
      <w:rPr>
        <w:rFonts w:ascii="Symbol" w:hAnsi="Symbol" w:hint="default"/>
      </w:rPr>
    </w:lvl>
    <w:lvl w:ilvl="1" w:tplc="3C46D6A6">
      <w:start w:val="213"/>
      <w:numFmt w:val="bullet"/>
      <w:lvlText w:val="-"/>
      <w:lvlJc w:val="left"/>
      <w:pPr>
        <w:tabs>
          <w:tab w:val="num" w:pos="1440"/>
        </w:tabs>
        <w:ind w:left="1440" w:hanging="360"/>
      </w:pPr>
      <w:rPr>
        <w:rFonts w:ascii="Times" w:hAnsi="Times" w:hint="default"/>
      </w:rPr>
    </w:lvl>
    <w:lvl w:ilvl="2" w:tplc="5874BBDC">
      <w:start w:val="213"/>
      <w:numFmt w:val="bullet"/>
      <w:lvlText w:val=""/>
      <w:lvlJc w:val="left"/>
      <w:pPr>
        <w:tabs>
          <w:tab w:val="num" w:pos="2160"/>
        </w:tabs>
        <w:ind w:left="2160" w:hanging="360"/>
      </w:pPr>
      <w:rPr>
        <w:rFonts w:ascii="Wingdings" w:hAnsi="Wingdings" w:hint="default"/>
      </w:rPr>
    </w:lvl>
    <w:lvl w:ilvl="3" w:tplc="688AE090" w:tentative="1">
      <w:start w:val="1"/>
      <w:numFmt w:val="bullet"/>
      <w:lvlText w:val=""/>
      <w:lvlJc w:val="left"/>
      <w:pPr>
        <w:tabs>
          <w:tab w:val="num" w:pos="2880"/>
        </w:tabs>
        <w:ind w:left="2880" w:hanging="360"/>
      </w:pPr>
      <w:rPr>
        <w:rFonts w:ascii="Symbol" w:hAnsi="Symbol" w:hint="default"/>
      </w:rPr>
    </w:lvl>
    <w:lvl w:ilvl="4" w:tplc="A462BEEE" w:tentative="1">
      <w:start w:val="1"/>
      <w:numFmt w:val="bullet"/>
      <w:lvlText w:val=""/>
      <w:lvlJc w:val="left"/>
      <w:pPr>
        <w:tabs>
          <w:tab w:val="num" w:pos="3600"/>
        </w:tabs>
        <w:ind w:left="3600" w:hanging="360"/>
      </w:pPr>
      <w:rPr>
        <w:rFonts w:ascii="Symbol" w:hAnsi="Symbol" w:hint="default"/>
      </w:rPr>
    </w:lvl>
    <w:lvl w:ilvl="5" w:tplc="41FA978C" w:tentative="1">
      <w:start w:val="1"/>
      <w:numFmt w:val="bullet"/>
      <w:lvlText w:val=""/>
      <w:lvlJc w:val="left"/>
      <w:pPr>
        <w:tabs>
          <w:tab w:val="num" w:pos="4320"/>
        </w:tabs>
        <w:ind w:left="4320" w:hanging="360"/>
      </w:pPr>
      <w:rPr>
        <w:rFonts w:ascii="Symbol" w:hAnsi="Symbol" w:hint="default"/>
      </w:rPr>
    </w:lvl>
    <w:lvl w:ilvl="6" w:tplc="61EAA5D8" w:tentative="1">
      <w:start w:val="1"/>
      <w:numFmt w:val="bullet"/>
      <w:lvlText w:val=""/>
      <w:lvlJc w:val="left"/>
      <w:pPr>
        <w:tabs>
          <w:tab w:val="num" w:pos="5040"/>
        </w:tabs>
        <w:ind w:left="5040" w:hanging="360"/>
      </w:pPr>
      <w:rPr>
        <w:rFonts w:ascii="Symbol" w:hAnsi="Symbol" w:hint="default"/>
      </w:rPr>
    </w:lvl>
    <w:lvl w:ilvl="7" w:tplc="EB7A4E64" w:tentative="1">
      <w:start w:val="1"/>
      <w:numFmt w:val="bullet"/>
      <w:lvlText w:val=""/>
      <w:lvlJc w:val="left"/>
      <w:pPr>
        <w:tabs>
          <w:tab w:val="num" w:pos="5760"/>
        </w:tabs>
        <w:ind w:left="5760" w:hanging="360"/>
      </w:pPr>
      <w:rPr>
        <w:rFonts w:ascii="Symbol" w:hAnsi="Symbol" w:hint="default"/>
      </w:rPr>
    </w:lvl>
    <w:lvl w:ilvl="8" w:tplc="C6D8D46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7" w15:restartNumberingAfterBreak="0">
    <w:nsid w:val="3BC949A3"/>
    <w:multiLevelType w:val="hybridMultilevel"/>
    <w:tmpl w:val="F17E09D8"/>
    <w:lvl w:ilvl="0" w:tplc="82100A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3C99013E"/>
    <w:multiLevelType w:val="hybridMultilevel"/>
    <w:tmpl w:val="92BE0A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441371D"/>
    <w:multiLevelType w:val="hybridMultilevel"/>
    <w:tmpl w:val="479694BE"/>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4" w15:restartNumberingAfterBreak="0">
    <w:nsid w:val="459D5AE3"/>
    <w:multiLevelType w:val="hybridMultilevel"/>
    <w:tmpl w:val="0324B4D4"/>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45"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46D81066"/>
    <w:multiLevelType w:val="hybridMultilevel"/>
    <w:tmpl w:val="9A5AE39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7" w15:restartNumberingAfterBreak="0">
    <w:nsid w:val="4820305E"/>
    <w:multiLevelType w:val="hybridMultilevel"/>
    <w:tmpl w:val="72325DC8"/>
    <w:lvl w:ilvl="0" w:tplc="517C850C">
      <w:start w:val="1"/>
      <w:numFmt w:val="bullet"/>
      <w:lvlText w:val=""/>
      <w:lvlJc w:val="left"/>
      <w:pPr>
        <w:tabs>
          <w:tab w:val="num" w:pos="720"/>
        </w:tabs>
        <w:ind w:left="720" w:hanging="360"/>
      </w:pPr>
      <w:rPr>
        <w:rFonts w:ascii="Symbol" w:hAnsi="Symbol" w:hint="default"/>
      </w:rPr>
    </w:lvl>
    <w:lvl w:ilvl="1" w:tplc="AFA6FB44" w:tentative="1">
      <w:start w:val="1"/>
      <w:numFmt w:val="bullet"/>
      <w:lvlText w:val=""/>
      <w:lvlJc w:val="left"/>
      <w:pPr>
        <w:tabs>
          <w:tab w:val="num" w:pos="1440"/>
        </w:tabs>
        <w:ind w:left="1440" w:hanging="360"/>
      </w:pPr>
      <w:rPr>
        <w:rFonts w:ascii="Symbol" w:hAnsi="Symbol" w:hint="default"/>
      </w:rPr>
    </w:lvl>
    <w:lvl w:ilvl="2" w:tplc="EE24A2AE" w:tentative="1">
      <w:start w:val="1"/>
      <w:numFmt w:val="bullet"/>
      <w:lvlText w:val=""/>
      <w:lvlJc w:val="left"/>
      <w:pPr>
        <w:tabs>
          <w:tab w:val="num" w:pos="2160"/>
        </w:tabs>
        <w:ind w:left="2160" w:hanging="360"/>
      </w:pPr>
      <w:rPr>
        <w:rFonts w:ascii="Symbol" w:hAnsi="Symbol" w:hint="default"/>
      </w:rPr>
    </w:lvl>
    <w:lvl w:ilvl="3" w:tplc="8D9C325C" w:tentative="1">
      <w:start w:val="1"/>
      <w:numFmt w:val="bullet"/>
      <w:lvlText w:val=""/>
      <w:lvlJc w:val="left"/>
      <w:pPr>
        <w:tabs>
          <w:tab w:val="num" w:pos="2880"/>
        </w:tabs>
        <w:ind w:left="2880" w:hanging="360"/>
      </w:pPr>
      <w:rPr>
        <w:rFonts w:ascii="Symbol" w:hAnsi="Symbol" w:hint="default"/>
      </w:rPr>
    </w:lvl>
    <w:lvl w:ilvl="4" w:tplc="7674A9D2" w:tentative="1">
      <w:start w:val="1"/>
      <w:numFmt w:val="bullet"/>
      <w:lvlText w:val=""/>
      <w:lvlJc w:val="left"/>
      <w:pPr>
        <w:tabs>
          <w:tab w:val="num" w:pos="3600"/>
        </w:tabs>
        <w:ind w:left="3600" w:hanging="360"/>
      </w:pPr>
      <w:rPr>
        <w:rFonts w:ascii="Symbol" w:hAnsi="Symbol" w:hint="default"/>
      </w:rPr>
    </w:lvl>
    <w:lvl w:ilvl="5" w:tplc="52CE2EBC" w:tentative="1">
      <w:start w:val="1"/>
      <w:numFmt w:val="bullet"/>
      <w:lvlText w:val=""/>
      <w:lvlJc w:val="left"/>
      <w:pPr>
        <w:tabs>
          <w:tab w:val="num" w:pos="4320"/>
        </w:tabs>
        <w:ind w:left="4320" w:hanging="360"/>
      </w:pPr>
      <w:rPr>
        <w:rFonts w:ascii="Symbol" w:hAnsi="Symbol" w:hint="default"/>
      </w:rPr>
    </w:lvl>
    <w:lvl w:ilvl="6" w:tplc="5E7EA50A" w:tentative="1">
      <w:start w:val="1"/>
      <w:numFmt w:val="bullet"/>
      <w:lvlText w:val=""/>
      <w:lvlJc w:val="left"/>
      <w:pPr>
        <w:tabs>
          <w:tab w:val="num" w:pos="5040"/>
        </w:tabs>
        <w:ind w:left="5040" w:hanging="360"/>
      </w:pPr>
      <w:rPr>
        <w:rFonts w:ascii="Symbol" w:hAnsi="Symbol" w:hint="default"/>
      </w:rPr>
    </w:lvl>
    <w:lvl w:ilvl="7" w:tplc="1310BEF6" w:tentative="1">
      <w:start w:val="1"/>
      <w:numFmt w:val="bullet"/>
      <w:lvlText w:val=""/>
      <w:lvlJc w:val="left"/>
      <w:pPr>
        <w:tabs>
          <w:tab w:val="num" w:pos="5760"/>
        </w:tabs>
        <w:ind w:left="5760" w:hanging="360"/>
      </w:pPr>
      <w:rPr>
        <w:rFonts w:ascii="Symbol" w:hAnsi="Symbol" w:hint="default"/>
      </w:rPr>
    </w:lvl>
    <w:lvl w:ilvl="8" w:tplc="6EB217B8"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48A81DD6"/>
    <w:multiLevelType w:val="hybridMultilevel"/>
    <w:tmpl w:val="7DC0C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B35056A"/>
    <w:multiLevelType w:val="hybridMultilevel"/>
    <w:tmpl w:val="E6BE9748"/>
    <w:lvl w:ilvl="0" w:tplc="53487788">
      <w:start w:val="14"/>
      <w:numFmt w:val="bullet"/>
      <w:lvlText w:val="-"/>
      <w:lvlJc w:val="left"/>
      <w:pPr>
        <w:ind w:left="1211" w:hanging="360"/>
      </w:pPr>
      <w:rPr>
        <w:rFonts w:ascii="Times New Roman" w:eastAsia="SimSun" w:hAnsi="Times New Roman" w:cs="Times New Roman" w:hint="default"/>
      </w:rPr>
    </w:lvl>
    <w:lvl w:ilvl="1" w:tplc="040B0003" w:tentative="1">
      <w:start w:val="1"/>
      <w:numFmt w:val="bullet"/>
      <w:lvlText w:val="o"/>
      <w:lvlJc w:val="left"/>
      <w:pPr>
        <w:ind w:left="2007" w:hanging="360"/>
      </w:pPr>
      <w:rPr>
        <w:rFonts w:ascii="Courier New" w:hAnsi="Courier New" w:cs="Courier New" w:hint="default"/>
      </w:rPr>
    </w:lvl>
    <w:lvl w:ilvl="2" w:tplc="040B0005" w:tentative="1">
      <w:start w:val="1"/>
      <w:numFmt w:val="bullet"/>
      <w:lvlText w:val=""/>
      <w:lvlJc w:val="left"/>
      <w:pPr>
        <w:ind w:left="2727" w:hanging="360"/>
      </w:pPr>
      <w:rPr>
        <w:rFonts w:ascii="Wingdings" w:hAnsi="Wingdings" w:hint="default"/>
      </w:rPr>
    </w:lvl>
    <w:lvl w:ilvl="3" w:tplc="040B0001" w:tentative="1">
      <w:start w:val="1"/>
      <w:numFmt w:val="bullet"/>
      <w:lvlText w:val=""/>
      <w:lvlJc w:val="left"/>
      <w:pPr>
        <w:ind w:left="3447" w:hanging="360"/>
      </w:pPr>
      <w:rPr>
        <w:rFonts w:ascii="Symbol" w:hAnsi="Symbol" w:hint="default"/>
      </w:rPr>
    </w:lvl>
    <w:lvl w:ilvl="4" w:tplc="040B0003" w:tentative="1">
      <w:start w:val="1"/>
      <w:numFmt w:val="bullet"/>
      <w:lvlText w:val="o"/>
      <w:lvlJc w:val="left"/>
      <w:pPr>
        <w:ind w:left="4167" w:hanging="360"/>
      </w:pPr>
      <w:rPr>
        <w:rFonts w:ascii="Courier New" w:hAnsi="Courier New" w:cs="Courier New" w:hint="default"/>
      </w:rPr>
    </w:lvl>
    <w:lvl w:ilvl="5" w:tplc="040B0005" w:tentative="1">
      <w:start w:val="1"/>
      <w:numFmt w:val="bullet"/>
      <w:lvlText w:val=""/>
      <w:lvlJc w:val="left"/>
      <w:pPr>
        <w:ind w:left="4887" w:hanging="360"/>
      </w:pPr>
      <w:rPr>
        <w:rFonts w:ascii="Wingdings" w:hAnsi="Wingdings" w:hint="default"/>
      </w:rPr>
    </w:lvl>
    <w:lvl w:ilvl="6" w:tplc="040B0001" w:tentative="1">
      <w:start w:val="1"/>
      <w:numFmt w:val="bullet"/>
      <w:lvlText w:val=""/>
      <w:lvlJc w:val="left"/>
      <w:pPr>
        <w:ind w:left="5607" w:hanging="360"/>
      </w:pPr>
      <w:rPr>
        <w:rFonts w:ascii="Symbol" w:hAnsi="Symbol" w:hint="default"/>
      </w:rPr>
    </w:lvl>
    <w:lvl w:ilvl="7" w:tplc="040B0003" w:tentative="1">
      <w:start w:val="1"/>
      <w:numFmt w:val="bullet"/>
      <w:lvlText w:val="o"/>
      <w:lvlJc w:val="left"/>
      <w:pPr>
        <w:ind w:left="6327" w:hanging="360"/>
      </w:pPr>
      <w:rPr>
        <w:rFonts w:ascii="Courier New" w:hAnsi="Courier New" w:cs="Courier New" w:hint="default"/>
      </w:rPr>
    </w:lvl>
    <w:lvl w:ilvl="8" w:tplc="040B0005" w:tentative="1">
      <w:start w:val="1"/>
      <w:numFmt w:val="bullet"/>
      <w:lvlText w:val=""/>
      <w:lvlJc w:val="left"/>
      <w:pPr>
        <w:ind w:left="7047" w:hanging="360"/>
      </w:pPr>
      <w:rPr>
        <w:rFonts w:ascii="Wingdings" w:hAnsi="Wingdings" w:hint="default"/>
      </w:rPr>
    </w:lvl>
  </w:abstractNum>
  <w:abstractNum w:abstractNumId="51"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53"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4D27066A"/>
    <w:multiLevelType w:val="hybridMultilevel"/>
    <w:tmpl w:val="94EEDA16"/>
    <w:lvl w:ilvl="0" w:tplc="FDA4458A">
      <w:start w:val="1"/>
      <w:numFmt w:val="bullet"/>
      <w:lvlText w:val="•"/>
      <w:lvlJc w:val="left"/>
      <w:pPr>
        <w:tabs>
          <w:tab w:val="num" w:pos="720"/>
        </w:tabs>
        <w:ind w:left="720" w:hanging="360"/>
      </w:pPr>
      <w:rPr>
        <w:rFonts w:ascii="Arial" w:hAnsi="Arial" w:hint="default"/>
      </w:rPr>
    </w:lvl>
    <w:lvl w:ilvl="1" w:tplc="4E8CC7B4" w:tentative="1">
      <w:start w:val="1"/>
      <w:numFmt w:val="bullet"/>
      <w:lvlText w:val="•"/>
      <w:lvlJc w:val="left"/>
      <w:pPr>
        <w:tabs>
          <w:tab w:val="num" w:pos="1440"/>
        </w:tabs>
        <w:ind w:left="1440" w:hanging="360"/>
      </w:pPr>
      <w:rPr>
        <w:rFonts w:ascii="Arial" w:hAnsi="Arial" w:hint="default"/>
      </w:rPr>
    </w:lvl>
    <w:lvl w:ilvl="2" w:tplc="F38A86A6" w:tentative="1">
      <w:start w:val="1"/>
      <w:numFmt w:val="bullet"/>
      <w:lvlText w:val="•"/>
      <w:lvlJc w:val="left"/>
      <w:pPr>
        <w:tabs>
          <w:tab w:val="num" w:pos="2160"/>
        </w:tabs>
        <w:ind w:left="2160" w:hanging="360"/>
      </w:pPr>
      <w:rPr>
        <w:rFonts w:ascii="Arial" w:hAnsi="Arial" w:hint="default"/>
      </w:rPr>
    </w:lvl>
    <w:lvl w:ilvl="3" w:tplc="FCC8488E" w:tentative="1">
      <w:start w:val="1"/>
      <w:numFmt w:val="bullet"/>
      <w:lvlText w:val="•"/>
      <w:lvlJc w:val="left"/>
      <w:pPr>
        <w:tabs>
          <w:tab w:val="num" w:pos="2880"/>
        </w:tabs>
        <w:ind w:left="2880" w:hanging="360"/>
      </w:pPr>
      <w:rPr>
        <w:rFonts w:ascii="Arial" w:hAnsi="Arial" w:hint="default"/>
      </w:rPr>
    </w:lvl>
    <w:lvl w:ilvl="4" w:tplc="FD32333C" w:tentative="1">
      <w:start w:val="1"/>
      <w:numFmt w:val="bullet"/>
      <w:lvlText w:val="•"/>
      <w:lvlJc w:val="left"/>
      <w:pPr>
        <w:tabs>
          <w:tab w:val="num" w:pos="3600"/>
        </w:tabs>
        <w:ind w:left="3600" w:hanging="360"/>
      </w:pPr>
      <w:rPr>
        <w:rFonts w:ascii="Arial" w:hAnsi="Arial" w:hint="default"/>
      </w:rPr>
    </w:lvl>
    <w:lvl w:ilvl="5" w:tplc="D6F2A384" w:tentative="1">
      <w:start w:val="1"/>
      <w:numFmt w:val="bullet"/>
      <w:lvlText w:val="•"/>
      <w:lvlJc w:val="left"/>
      <w:pPr>
        <w:tabs>
          <w:tab w:val="num" w:pos="4320"/>
        </w:tabs>
        <w:ind w:left="4320" w:hanging="360"/>
      </w:pPr>
      <w:rPr>
        <w:rFonts w:ascii="Arial" w:hAnsi="Arial" w:hint="default"/>
      </w:rPr>
    </w:lvl>
    <w:lvl w:ilvl="6" w:tplc="9E42B3F4" w:tentative="1">
      <w:start w:val="1"/>
      <w:numFmt w:val="bullet"/>
      <w:lvlText w:val="•"/>
      <w:lvlJc w:val="left"/>
      <w:pPr>
        <w:tabs>
          <w:tab w:val="num" w:pos="5040"/>
        </w:tabs>
        <w:ind w:left="5040" w:hanging="360"/>
      </w:pPr>
      <w:rPr>
        <w:rFonts w:ascii="Arial" w:hAnsi="Arial" w:hint="default"/>
      </w:rPr>
    </w:lvl>
    <w:lvl w:ilvl="7" w:tplc="29422AD2" w:tentative="1">
      <w:start w:val="1"/>
      <w:numFmt w:val="bullet"/>
      <w:lvlText w:val="•"/>
      <w:lvlJc w:val="left"/>
      <w:pPr>
        <w:tabs>
          <w:tab w:val="num" w:pos="5760"/>
        </w:tabs>
        <w:ind w:left="5760" w:hanging="360"/>
      </w:pPr>
      <w:rPr>
        <w:rFonts w:ascii="Arial" w:hAnsi="Arial" w:hint="default"/>
      </w:rPr>
    </w:lvl>
    <w:lvl w:ilvl="8" w:tplc="4274A8C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56"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58"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9" w15:restartNumberingAfterBreak="0">
    <w:nsid w:val="52E73AD1"/>
    <w:multiLevelType w:val="hybridMultilevel"/>
    <w:tmpl w:val="57501E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530528DA"/>
    <w:multiLevelType w:val="hybridMultilevel"/>
    <w:tmpl w:val="D138CA10"/>
    <w:lvl w:ilvl="0" w:tplc="53487788">
      <w:start w:val="14"/>
      <w:numFmt w:val="bullet"/>
      <w:lvlText w:val="-"/>
      <w:lvlJc w:val="left"/>
      <w:pPr>
        <w:ind w:left="644"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EF35A5B"/>
    <w:multiLevelType w:val="hybridMultilevel"/>
    <w:tmpl w:val="1F405840"/>
    <w:lvl w:ilvl="0" w:tplc="28549218">
      <w:start w:val="1"/>
      <w:numFmt w:val="bullet"/>
      <w:lvlText w:val="•"/>
      <w:lvlJc w:val="left"/>
      <w:pPr>
        <w:tabs>
          <w:tab w:val="num" w:pos="720"/>
        </w:tabs>
        <w:ind w:left="720" w:hanging="360"/>
      </w:pPr>
      <w:rPr>
        <w:rFonts w:ascii="Arial" w:hAnsi="Arial" w:hint="default"/>
      </w:rPr>
    </w:lvl>
    <w:lvl w:ilvl="1" w:tplc="2340B0F2">
      <w:start w:val="142"/>
      <w:numFmt w:val="bullet"/>
      <w:lvlText w:val="o"/>
      <w:lvlJc w:val="left"/>
      <w:pPr>
        <w:tabs>
          <w:tab w:val="num" w:pos="1440"/>
        </w:tabs>
        <w:ind w:left="1440" w:hanging="360"/>
      </w:pPr>
      <w:rPr>
        <w:rFonts w:ascii="Courier New" w:hAnsi="Courier New" w:hint="default"/>
      </w:rPr>
    </w:lvl>
    <w:lvl w:ilvl="2" w:tplc="C45441D2" w:tentative="1">
      <w:start w:val="1"/>
      <w:numFmt w:val="bullet"/>
      <w:lvlText w:val="•"/>
      <w:lvlJc w:val="left"/>
      <w:pPr>
        <w:tabs>
          <w:tab w:val="num" w:pos="2160"/>
        </w:tabs>
        <w:ind w:left="2160" w:hanging="360"/>
      </w:pPr>
      <w:rPr>
        <w:rFonts w:ascii="Arial" w:hAnsi="Arial" w:hint="default"/>
      </w:rPr>
    </w:lvl>
    <w:lvl w:ilvl="3" w:tplc="72EADC96" w:tentative="1">
      <w:start w:val="1"/>
      <w:numFmt w:val="bullet"/>
      <w:lvlText w:val="•"/>
      <w:lvlJc w:val="left"/>
      <w:pPr>
        <w:tabs>
          <w:tab w:val="num" w:pos="2880"/>
        </w:tabs>
        <w:ind w:left="2880" w:hanging="360"/>
      </w:pPr>
      <w:rPr>
        <w:rFonts w:ascii="Arial" w:hAnsi="Arial" w:hint="default"/>
      </w:rPr>
    </w:lvl>
    <w:lvl w:ilvl="4" w:tplc="0BCAAFFE" w:tentative="1">
      <w:start w:val="1"/>
      <w:numFmt w:val="bullet"/>
      <w:lvlText w:val="•"/>
      <w:lvlJc w:val="left"/>
      <w:pPr>
        <w:tabs>
          <w:tab w:val="num" w:pos="3600"/>
        </w:tabs>
        <w:ind w:left="3600" w:hanging="360"/>
      </w:pPr>
      <w:rPr>
        <w:rFonts w:ascii="Arial" w:hAnsi="Arial" w:hint="default"/>
      </w:rPr>
    </w:lvl>
    <w:lvl w:ilvl="5" w:tplc="0E868CEA" w:tentative="1">
      <w:start w:val="1"/>
      <w:numFmt w:val="bullet"/>
      <w:lvlText w:val="•"/>
      <w:lvlJc w:val="left"/>
      <w:pPr>
        <w:tabs>
          <w:tab w:val="num" w:pos="4320"/>
        </w:tabs>
        <w:ind w:left="4320" w:hanging="360"/>
      </w:pPr>
      <w:rPr>
        <w:rFonts w:ascii="Arial" w:hAnsi="Arial" w:hint="default"/>
      </w:rPr>
    </w:lvl>
    <w:lvl w:ilvl="6" w:tplc="606478FA" w:tentative="1">
      <w:start w:val="1"/>
      <w:numFmt w:val="bullet"/>
      <w:lvlText w:val="•"/>
      <w:lvlJc w:val="left"/>
      <w:pPr>
        <w:tabs>
          <w:tab w:val="num" w:pos="5040"/>
        </w:tabs>
        <w:ind w:left="5040" w:hanging="360"/>
      </w:pPr>
      <w:rPr>
        <w:rFonts w:ascii="Arial" w:hAnsi="Arial" w:hint="default"/>
      </w:rPr>
    </w:lvl>
    <w:lvl w:ilvl="7" w:tplc="6942A902" w:tentative="1">
      <w:start w:val="1"/>
      <w:numFmt w:val="bullet"/>
      <w:lvlText w:val="•"/>
      <w:lvlJc w:val="left"/>
      <w:pPr>
        <w:tabs>
          <w:tab w:val="num" w:pos="5760"/>
        </w:tabs>
        <w:ind w:left="5760" w:hanging="360"/>
      </w:pPr>
      <w:rPr>
        <w:rFonts w:ascii="Arial" w:hAnsi="Arial" w:hint="default"/>
      </w:rPr>
    </w:lvl>
    <w:lvl w:ilvl="8" w:tplc="47C6CE52"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EFD58FB"/>
    <w:multiLevelType w:val="hybridMultilevel"/>
    <w:tmpl w:val="A704F3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5FCF61D1"/>
    <w:multiLevelType w:val="hybridMultilevel"/>
    <w:tmpl w:val="9CA299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6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2E0030E"/>
    <w:multiLevelType w:val="hybridMultilevel"/>
    <w:tmpl w:val="62DAC4FA"/>
    <w:lvl w:ilvl="0" w:tplc="040B0001">
      <w:start w:val="1"/>
      <w:numFmt w:val="bullet"/>
      <w:lvlText w:val=""/>
      <w:lvlJc w:val="left"/>
      <w:pPr>
        <w:ind w:left="644" w:hanging="360"/>
      </w:pPr>
      <w:rPr>
        <w:rFonts w:ascii="Symbol" w:hAnsi="Symbol" w:hint="default"/>
      </w:rPr>
    </w:lvl>
    <w:lvl w:ilvl="1" w:tplc="040B0001">
      <w:start w:val="1"/>
      <w:numFmt w:val="bullet"/>
      <w:lvlText w:val=""/>
      <w:lvlJc w:val="left"/>
      <w:pPr>
        <w:ind w:left="1124" w:hanging="420"/>
      </w:pPr>
      <w:rPr>
        <w:rFonts w:ascii="Symbol" w:hAnsi="Symbol" w:hint="default"/>
      </w:r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9" w15:restartNumberingAfterBreak="0">
    <w:nsid w:val="661F7A83"/>
    <w:multiLevelType w:val="hybridMultilevel"/>
    <w:tmpl w:val="6D385440"/>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70" w15:restartNumberingAfterBreak="0">
    <w:nsid w:val="67085F22"/>
    <w:multiLevelType w:val="hybridMultilevel"/>
    <w:tmpl w:val="DF4AC3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1"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696C20F9"/>
    <w:multiLevelType w:val="hybridMultilevel"/>
    <w:tmpl w:val="657A8A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3"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74"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5" w15:restartNumberingAfterBreak="0">
    <w:nsid w:val="6FA303D6"/>
    <w:multiLevelType w:val="hybridMultilevel"/>
    <w:tmpl w:val="F39C5AD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6" w15:restartNumberingAfterBreak="0">
    <w:nsid w:val="70F82A8F"/>
    <w:multiLevelType w:val="hybridMultilevel"/>
    <w:tmpl w:val="7B74B47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7" w15:restartNumberingAfterBreak="0">
    <w:nsid w:val="71022B86"/>
    <w:multiLevelType w:val="hybridMultilevel"/>
    <w:tmpl w:val="E94EFB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8"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79"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0" w15:restartNumberingAfterBreak="0">
    <w:nsid w:val="72B71E49"/>
    <w:multiLevelType w:val="hybridMultilevel"/>
    <w:tmpl w:val="051A1C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1" w15:restartNumberingAfterBreak="0">
    <w:nsid w:val="791209EE"/>
    <w:multiLevelType w:val="hybridMultilevel"/>
    <w:tmpl w:val="CA9080E8"/>
    <w:lvl w:ilvl="0" w:tplc="53487788">
      <w:start w:val="14"/>
      <w:numFmt w:val="bullet"/>
      <w:lvlText w:val="-"/>
      <w:lvlJc w:val="left"/>
      <w:pPr>
        <w:ind w:left="644" w:hanging="360"/>
      </w:pPr>
      <w:rPr>
        <w:rFonts w:ascii="Times New Roman" w:eastAsia="SimSun"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2" w15:restartNumberingAfterBreak="0">
    <w:nsid w:val="7932417A"/>
    <w:multiLevelType w:val="hybridMultilevel"/>
    <w:tmpl w:val="62246028"/>
    <w:lvl w:ilvl="0" w:tplc="6DCEFD12">
      <w:start w:val="1"/>
      <w:numFmt w:val="bullet"/>
      <w:lvlText w:val="•"/>
      <w:lvlJc w:val="left"/>
      <w:pPr>
        <w:tabs>
          <w:tab w:val="num" w:pos="720"/>
        </w:tabs>
        <w:ind w:left="720" w:hanging="360"/>
      </w:pPr>
      <w:rPr>
        <w:rFonts w:ascii="Arial" w:hAnsi="Arial" w:hint="default"/>
      </w:rPr>
    </w:lvl>
    <w:lvl w:ilvl="1" w:tplc="4A3EBC3E" w:tentative="1">
      <w:start w:val="1"/>
      <w:numFmt w:val="bullet"/>
      <w:lvlText w:val="•"/>
      <w:lvlJc w:val="left"/>
      <w:pPr>
        <w:tabs>
          <w:tab w:val="num" w:pos="1440"/>
        </w:tabs>
        <w:ind w:left="1440" w:hanging="360"/>
      </w:pPr>
      <w:rPr>
        <w:rFonts w:ascii="Arial" w:hAnsi="Arial" w:hint="default"/>
      </w:rPr>
    </w:lvl>
    <w:lvl w:ilvl="2" w:tplc="3898920E" w:tentative="1">
      <w:start w:val="1"/>
      <w:numFmt w:val="bullet"/>
      <w:lvlText w:val="•"/>
      <w:lvlJc w:val="left"/>
      <w:pPr>
        <w:tabs>
          <w:tab w:val="num" w:pos="2160"/>
        </w:tabs>
        <w:ind w:left="2160" w:hanging="360"/>
      </w:pPr>
      <w:rPr>
        <w:rFonts w:ascii="Arial" w:hAnsi="Arial" w:hint="default"/>
      </w:rPr>
    </w:lvl>
    <w:lvl w:ilvl="3" w:tplc="AED234DA" w:tentative="1">
      <w:start w:val="1"/>
      <w:numFmt w:val="bullet"/>
      <w:lvlText w:val="•"/>
      <w:lvlJc w:val="left"/>
      <w:pPr>
        <w:tabs>
          <w:tab w:val="num" w:pos="2880"/>
        </w:tabs>
        <w:ind w:left="2880" w:hanging="360"/>
      </w:pPr>
      <w:rPr>
        <w:rFonts w:ascii="Arial" w:hAnsi="Arial" w:hint="default"/>
      </w:rPr>
    </w:lvl>
    <w:lvl w:ilvl="4" w:tplc="15525D42" w:tentative="1">
      <w:start w:val="1"/>
      <w:numFmt w:val="bullet"/>
      <w:lvlText w:val="•"/>
      <w:lvlJc w:val="left"/>
      <w:pPr>
        <w:tabs>
          <w:tab w:val="num" w:pos="3600"/>
        </w:tabs>
        <w:ind w:left="3600" w:hanging="360"/>
      </w:pPr>
      <w:rPr>
        <w:rFonts w:ascii="Arial" w:hAnsi="Arial" w:hint="default"/>
      </w:rPr>
    </w:lvl>
    <w:lvl w:ilvl="5" w:tplc="0A304090" w:tentative="1">
      <w:start w:val="1"/>
      <w:numFmt w:val="bullet"/>
      <w:lvlText w:val="•"/>
      <w:lvlJc w:val="left"/>
      <w:pPr>
        <w:tabs>
          <w:tab w:val="num" w:pos="4320"/>
        </w:tabs>
        <w:ind w:left="4320" w:hanging="360"/>
      </w:pPr>
      <w:rPr>
        <w:rFonts w:ascii="Arial" w:hAnsi="Arial" w:hint="default"/>
      </w:rPr>
    </w:lvl>
    <w:lvl w:ilvl="6" w:tplc="2A729D6A" w:tentative="1">
      <w:start w:val="1"/>
      <w:numFmt w:val="bullet"/>
      <w:lvlText w:val="•"/>
      <w:lvlJc w:val="left"/>
      <w:pPr>
        <w:tabs>
          <w:tab w:val="num" w:pos="5040"/>
        </w:tabs>
        <w:ind w:left="5040" w:hanging="360"/>
      </w:pPr>
      <w:rPr>
        <w:rFonts w:ascii="Arial" w:hAnsi="Arial" w:hint="default"/>
      </w:rPr>
    </w:lvl>
    <w:lvl w:ilvl="7" w:tplc="5EEE59A2" w:tentative="1">
      <w:start w:val="1"/>
      <w:numFmt w:val="bullet"/>
      <w:lvlText w:val="•"/>
      <w:lvlJc w:val="left"/>
      <w:pPr>
        <w:tabs>
          <w:tab w:val="num" w:pos="5760"/>
        </w:tabs>
        <w:ind w:left="5760" w:hanging="360"/>
      </w:pPr>
      <w:rPr>
        <w:rFonts w:ascii="Arial" w:hAnsi="Arial" w:hint="default"/>
      </w:rPr>
    </w:lvl>
    <w:lvl w:ilvl="8" w:tplc="344A7574"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4" w15:restartNumberingAfterBreak="0">
    <w:nsid w:val="7B2A4D19"/>
    <w:multiLevelType w:val="hybridMultilevel"/>
    <w:tmpl w:val="E708C664"/>
    <w:lvl w:ilvl="0" w:tplc="701AFD4E">
      <w:start w:val="1"/>
      <w:numFmt w:val="bullet"/>
      <w:lvlText w:val="•"/>
      <w:lvlJc w:val="left"/>
      <w:pPr>
        <w:tabs>
          <w:tab w:val="num" w:pos="720"/>
        </w:tabs>
        <w:ind w:left="720" w:hanging="360"/>
      </w:pPr>
      <w:rPr>
        <w:rFonts w:ascii="Arial" w:hAnsi="Arial" w:cs="Times New Roman" w:hint="default"/>
      </w:rPr>
    </w:lvl>
    <w:lvl w:ilvl="1" w:tplc="5900ED38">
      <w:start w:val="92"/>
      <w:numFmt w:val="bullet"/>
      <w:lvlText w:val="–"/>
      <w:lvlJc w:val="left"/>
      <w:pPr>
        <w:tabs>
          <w:tab w:val="num" w:pos="1440"/>
        </w:tabs>
        <w:ind w:left="1440" w:hanging="360"/>
      </w:pPr>
      <w:rPr>
        <w:rFonts w:ascii="Arial" w:hAnsi="Arial" w:cs="Times New Roman" w:hint="default"/>
      </w:rPr>
    </w:lvl>
    <w:lvl w:ilvl="2" w:tplc="3FDC584A">
      <w:start w:val="1"/>
      <w:numFmt w:val="bullet"/>
      <w:lvlText w:val="•"/>
      <w:lvlJc w:val="left"/>
      <w:pPr>
        <w:tabs>
          <w:tab w:val="num" w:pos="2160"/>
        </w:tabs>
        <w:ind w:left="2160" w:hanging="360"/>
      </w:pPr>
      <w:rPr>
        <w:rFonts w:ascii="Arial" w:hAnsi="Arial" w:cs="Times New Roman" w:hint="default"/>
      </w:rPr>
    </w:lvl>
    <w:lvl w:ilvl="3" w:tplc="70C6E64C">
      <w:start w:val="1"/>
      <w:numFmt w:val="bullet"/>
      <w:lvlText w:val="•"/>
      <w:lvlJc w:val="left"/>
      <w:pPr>
        <w:tabs>
          <w:tab w:val="num" w:pos="2880"/>
        </w:tabs>
        <w:ind w:left="2880" w:hanging="360"/>
      </w:pPr>
      <w:rPr>
        <w:rFonts w:ascii="Arial" w:hAnsi="Arial" w:cs="Times New Roman" w:hint="default"/>
      </w:rPr>
    </w:lvl>
    <w:lvl w:ilvl="4" w:tplc="7F0C63CE">
      <w:start w:val="1"/>
      <w:numFmt w:val="bullet"/>
      <w:lvlText w:val="•"/>
      <w:lvlJc w:val="left"/>
      <w:pPr>
        <w:tabs>
          <w:tab w:val="num" w:pos="3600"/>
        </w:tabs>
        <w:ind w:left="3600" w:hanging="360"/>
      </w:pPr>
      <w:rPr>
        <w:rFonts w:ascii="Arial" w:hAnsi="Arial" w:cs="Times New Roman" w:hint="default"/>
      </w:rPr>
    </w:lvl>
    <w:lvl w:ilvl="5" w:tplc="40649808">
      <w:start w:val="1"/>
      <w:numFmt w:val="bullet"/>
      <w:lvlText w:val="•"/>
      <w:lvlJc w:val="left"/>
      <w:pPr>
        <w:tabs>
          <w:tab w:val="num" w:pos="4320"/>
        </w:tabs>
        <w:ind w:left="4320" w:hanging="360"/>
      </w:pPr>
      <w:rPr>
        <w:rFonts w:ascii="Arial" w:hAnsi="Arial" w:cs="Times New Roman" w:hint="default"/>
      </w:rPr>
    </w:lvl>
    <w:lvl w:ilvl="6" w:tplc="18A27E50">
      <w:start w:val="1"/>
      <w:numFmt w:val="bullet"/>
      <w:lvlText w:val="•"/>
      <w:lvlJc w:val="left"/>
      <w:pPr>
        <w:tabs>
          <w:tab w:val="num" w:pos="5040"/>
        </w:tabs>
        <w:ind w:left="5040" w:hanging="360"/>
      </w:pPr>
      <w:rPr>
        <w:rFonts w:ascii="Arial" w:hAnsi="Arial" w:cs="Times New Roman" w:hint="default"/>
      </w:rPr>
    </w:lvl>
    <w:lvl w:ilvl="7" w:tplc="645A5B9C">
      <w:start w:val="1"/>
      <w:numFmt w:val="bullet"/>
      <w:lvlText w:val="•"/>
      <w:lvlJc w:val="left"/>
      <w:pPr>
        <w:tabs>
          <w:tab w:val="num" w:pos="5760"/>
        </w:tabs>
        <w:ind w:left="5760" w:hanging="360"/>
      </w:pPr>
      <w:rPr>
        <w:rFonts w:ascii="Arial" w:hAnsi="Arial" w:cs="Times New Roman" w:hint="default"/>
      </w:rPr>
    </w:lvl>
    <w:lvl w:ilvl="8" w:tplc="D97C29CE">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CA761E8"/>
    <w:multiLevelType w:val="hybridMultilevel"/>
    <w:tmpl w:val="BCA816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7" w15:restartNumberingAfterBreak="0">
    <w:nsid w:val="7F4C4CD6"/>
    <w:multiLevelType w:val="hybridMultilevel"/>
    <w:tmpl w:val="EEBAFC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5"/>
  </w:num>
  <w:num w:numId="2">
    <w:abstractNumId w:val="45"/>
  </w:num>
  <w:num w:numId="3">
    <w:abstractNumId w:val="36"/>
  </w:num>
  <w:num w:numId="4">
    <w:abstractNumId w:val="24"/>
  </w:num>
  <w:num w:numId="5">
    <w:abstractNumId w:val="26"/>
  </w:num>
  <w:num w:numId="6">
    <w:abstractNumId w:val="32"/>
  </w:num>
  <w:num w:numId="7">
    <w:abstractNumId w:val="19"/>
  </w:num>
  <w:num w:numId="8">
    <w:abstractNumId w:val="41"/>
  </w:num>
  <w:num w:numId="9">
    <w:abstractNumId w:val="71"/>
  </w:num>
  <w:num w:numId="10">
    <w:abstractNumId w:val="57"/>
  </w:num>
  <w:num w:numId="11">
    <w:abstractNumId w:val="78"/>
  </w:num>
  <w:num w:numId="12">
    <w:abstractNumId w:val="15"/>
  </w:num>
  <w:num w:numId="13">
    <w:abstractNumId w:val="39"/>
  </w:num>
  <w:num w:numId="14">
    <w:abstractNumId w:val="53"/>
  </w:num>
  <w:num w:numId="15">
    <w:abstractNumId w:val="20"/>
  </w:num>
  <w:num w:numId="16">
    <w:abstractNumId w:val="29"/>
  </w:num>
  <w:num w:numId="17">
    <w:abstractNumId w:val="51"/>
  </w:num>
  <w:num w:numId="18">
    <w:abstractNumId w:val="79"/>
  </w:num>
  <w:num w:numId="19">
    <w:abstractNumId w:val="1"/>
  </w:num>
  <w:num w:numId="20">
    <w:abstractNumId w:val="9"/>
  </w:num>
  <w:num w:numId="21">
    <w:abstractNumId w:val="2"/>
  </w:num>
  <w:num w:numId="22">
    <w:abstractNumId w:val="65"/>
  </w:num>
  <w:num w:numId="23">
    <w:abstractNumId w:val="55"/>
  </w:num>
  <w:num w:numId="24">
    <w:abstractNumId w:val="34"/>
  </w:num>
  <w:num w:numId="25">
    <w:abstractNumId w:val="83"/>
  </w:num>
  <w:num w:numId="26">
    <w:abstractNumId w:val="66"/>
  </w:num>
  <w:num w:numId="27">
    <w:abstractNumId w:val="7"/>
  </w:num>
  <w:num w:numId="28">
    <w:abstractNumId w:val="73"/>
  </w:num>
  <w:num w:numId="29">
    <w:abstractNumId w:val="23"/>
  </w:num>
  <w:num w:numId="30">
    <w:abstractNumId w:val="38"/>
  </w:num>
  <w:num w:numId="31">
    <w:abstractNumId w:val="61"/>
  </w:num>
  <w:num w:numId="32">
    <w:abstractNumId w:val="74"/>
  </w:num>
  <w:num w:numId="33">
    <w:abstractNumId w:val="28"/>
  </w:num>
  <w:num w:numId="34">
    <w:abstractNumId w:val="52"/>
  </w:num>
  <w:num w:numId="35">
    <w:abstractNumId w:val="12"/>
  </w:num>
  <w:num w:numId="36">
    <w:abstractNumId w:val="18"/>
  </w:num>
  <w:num w:numId="37">
    <w:abstractNumId w:val="3"/>
  </w:num>
  <w:num w:numId="38">
    <w:abstractNumId w:val="58"/>
  </w:num>
  <w:num w:numId="39">
    <w:abstractNumId w:val="42"/>
  </w:num>
  <w:num w:numId="40">
    <w:abstractNumId w:val="16"/>
  </w:num>
  <w:num w:numId="41">
    <w:abstractNumId w:val="14"/>
  </w:num>
  <w:num w:numId="42">
    <w:abstractNumId w:val="8"/>
  </w:num>
  <w:num w:numId="43">
    <w:abstractNumId w:val="62"/>
  </w:num>
  <w:num w:numId="44">
    <w:abstractNumId w:val="82"/>
  </w:num>
  <w:num w:numId="45">
    <w:abstractNumId w:val="54"/>
  </w:num>
  <w:num w:numId="46">
    <w:abstractNumId w:val="86"/>
  </w:num>
  <w:num w:numId="47">
    <w:abstractNumId w:val="10"/>
  </w:num>
  <w:num w:numId="48">
    <w:abstractNumId w:val="13"/>
  </w:num>
  <w:num w:numId="49">
    <w:abstractNumId w:val="64"/>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7"/>
  </w:num>
  <w:num w:numId="52">
    <w:abstractNumId w:val="68"/>
  </w:num>
  <w:num w:numId="53">
    <w:abstractNumId w:val="44"/>
  </w:num>
  <w:num w:numId="54">
    <w:abstractNumId w:val="40"/>
  </w:num>
  <w:num w:numId="55">
    <w:abstractNumId w:val="67"/>
  </w:num>
  <w:num w:numId="56">
    <w:abstractNumId w:val="69"/>
  </w:num>
  <w:num w:numId="57">
    <w:abstractNumId w:val="72"/>
  </w:num>
  <w:num w:numId="58">
    <w:abstractNumId w:val="48"/>
  </w:num>
  <w:num w:numId="59">
    <w:abstractNumId w:val="63"/>
  </w:num>
  <w:num w:numId="60">
    <w:abstractNumId w:val="76"/>
  </w:num>
  <w:num w:numId="61">
    <w:abstractNumId w:val="75"/>
  </w:num>
  <w:num w:numId="62">
    <w:abstractNumId w:val="21"/>
  </w:num>
  <w:num w:numId="63">
    <w:abstractNumId w:val="5"/>
  </w:num>
  <w:num w:numId="64">
    <w:abstractNumId w:val="31"/>
  </w:num>
  <w:num w:numId="65">
    <w:abstractNumId w:val="43"/>
  </w:num>
  <w:num w:numId="66">
    <w:abstractNumId w:val="30"/>
  </w:num>
  <w:num w:numId="67">
    <w:abstractNumId w:val="77"/>
  </w:num>
  <w:num w:numId="68">
    <w:abstractNumId w:val="84"/>
  </w:num>
  <w:num w:numId="69">
    <w:abstractNumId w:val="47"/>
  </w:num>
  <w:num w:numId="70">
    <w:abstractNumId w:val="17"/>
  </w:num>
  <w:num w:numId="71">
    <w:abstractNumId w:val="59"/>
  </w:num>
  <w:num w:numId="72">
    <w:abstractNumId w:val="11"/>
  </w:num>
  <w:num w:numId="73">
    <w:abstractNumId w:val="87"/>
  </w:num>
  <w:num w:numId="74">
    <w:abstractNumId w:val="70"/>
  </w:num>
  <w:num w:numId="75">
    <w:abstractNumId w:val="27"/>
  </w:num>
  <w:num w:numId="76">
    <w:abstractNumId w:val="85"/>
  </w:num>
  <w:num w:numId="77">
    <w:abstractNumId w:val="46"/>
  </w:num>
  <w:num w:numId="78">
    <w:abstractNumId w:val="0"/>
  </w:num>
  <w:num w:numId="79">
    <w:abstractNumId w:val="81"/>
  </w:num>
  <w:num w:numId="80">
    <w:abstractNumId w:val="25"/>
  </w:num>
  <w:num w:numId="81">
    <w:abstractNumId w:val="33"/>
  </w:num>
  <w:num w:numId="82">
    <w:abstractNumId w:val="6"/>
  </w:num>
  <w:num w:numId="83">
    <w:abstractNumId w:val="49"/>
  </w:num>
  <w:num w:numId="84">
    <w:abstractNumId w:val="56"/>
  </w:num>
  <w:num w:numId="85">
    <w:abstractNumId w:val="22"/>
  </w:num>
  <w:num w:numId="86">
    <w:abstractNumId w:val="60"/>
  </w:num>
  <w:num w:numId="87">
    <w:abstractNumId w:val="50"/>
  </w:num>
  <w:num w:numId="88">
    <w:abstractNumId w:val="80"/>
  </w:num>
  <w:num w:numId="89">
    <w:abstractNumId w:val="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E02"/>
    <w:rsid w:val="0000159F"/>
    <w:rsid w:val="00004AC8"/>
    <w:rsid w:val="00004DC0"/>
    <w:rsid w:val="00006055"/>
    <w:rsid w:val="000065B4"/>
    <w:rsid w:val="00006AD4"/>
    <w:rsid w:val="000074C4"/>
    <w:rsid w:val="000079A6"/>
    <w:rsid w:val="000101B2"/>
    <w:rsid w:val="00011235"/>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6C6"/>
    <w:rsid w:val="00015F98"/>
    <w:rsid w:val="0001614D"/>
    <w:rsid w:val="000166AC"/>
    <w:rsid w:val="00016995"/>
    <w:rsid w:val="00017562"/>
    <w:rsid w:val="000177C1"/>
    <w:rsid w:val="00017B7F"/>
    <w:rsid w:val="00017B95"/>
    <w:rsid w:val="00017EDA"/>
    <w:rsid w:val="0002046D"/>
    <w:rsid w:val="00020C41"/>
    <w:rsid w:val="000210A4"/>
    <w:rsid w:val="000217B2"/>
    <w:rsid w:val="0002348B"/>
    <w:rsid w:val="00023742"/>
    <w:rsid w:val="00024616"/>
    <w:rsid w:val="00024AEF"/>
    <w:rsid w:val="00025966"/>
    <w:rsid w:val="00026C65"/>
    <w:rsid w:val="00027755"/>
    <w:rsid w:val="00030048"/>
    <w:rsid w:val="0003072D"/>
    <w:rsid w:val="000314CD"/>
    <w:rsid w:val="000318ED"/>
    <w:rsid w:val="00031C98"/>
    <w:rsid w:val="00032730"/>
    <w:rsid w:val="00032ACA"/>
    <w:rsid w:val="00033544"/>
    <w:rsid w:val="0003479E"/>
    <w:rsid w:val="0003484F"/>
    <w:rsid w:val="00035691"/>
    <w:rsid w:val="0003613C"/>
    <w:rsid w:val="00036209"/>
    <w:rsid w:val="0003674A"/>
    <w:rsid w:val="0003692A"/>
    <w:rsid w:val="00036FAD"/>
    <w:rsid w:val="0004121A"/>
    <w:rsid w:val="0004132D"/>
    <w:rsid w:val="00041358"/>
    <w:rsid w:val="00041641"/>
    <w:rsid w:val="000427D1"/>
    <w:rsid w:val="0004383E"/>
    <w:rsid w:val="00044662"/>
    <w:rsid w:val="00044BAD"/>
    <w:rsid w:val="00044CFA"/>
    <w:rsid w:val="00044D80"/>
    <w:rsid w:val="000459C7"/>
    <w:rsid w:val="00046630"/>
    <w:rsid w:val="00046C80"/>
    <w:rsid w:val="0004763B"/>
    <w:rsid w:val="00047A5F"/>
    <w:rsid w:val="00047FFA"/>
    <w:rsid w:val="00050112"/>
    <w:rsid w:val="00050466"/>
    <w:rsid w:val="000505CC"/>
    <w:rsid w:val="000511F9"/>
    <w:rsid w:val="0005230E"/>
    <w:rsid w:val="000524F0"/>
    <w:rsid w:val="00052850"/>
    <w:rsid w:val="000528A2"/>
    <w:rsid w:val="00052BBA"/>
    <w:rsid w:val="00052C0A"/>
    <w:rsid w:val="00052E2B"/>
    <w:rsid w:val="0005301A"/>
    <w:rsid w:val="00054D9D"/>
    <w:rsid w:val="0005530C"/>
    <w:rsid w:val="00055676"/>
    <w:rsid w:val="00056544"/>
    <w:rsid w:val="00056949"/>
    <w:rsid w:val="000578A2"/>
    <w:rsid w:val="00060269"/>
    <w:rsid w:val="00060D8E"/>
    <w:rsid w:val="0006138A"/>
    <w:rsid w:val="00062159"/>
    <w:rsid w:val="0006245E"/>
    <w:rsid w:val="000626D4"/>
    <w:rsid w:val="00062ABB"/>
    <w:rsid w:val="000631B7"/>
    <w:rsid w:val="000638E7"/>
    <w:rsid w:val="00063D9E"/>
    <w:rsid w:val="00063F9B"/>
    <w:rsid w:val="00064AD3"/>
    <w:rsid w:val="00064CE3"/>
    <w:rsid w:val="00065088"/>
    <w:rsid w:val="0006519B"/>
    <w:rsid w:val="000652D3"/>
    <w:rsid w:val="000654A0"/>
    <w:rsid w:val="000656E8"/>
    <w:rsid w:val="00067799"/>
    <w:rsid w:val="00067D46"/>
    <w:rsid w:val="00067F1E"/>
    <w:rsid w:val="00067FFB"/>
    <w:rsid w:val="0007064F"/>
    <w:rsid w:val="000707CA"/>
    <w:rsid w:val="000707FF"/>
    <w:rsid w:val="00070D32"/>
    <w:rsid w:val="00071C32"/>
    <w:rsid w:val="0007208A"/>
    <w:rsid w:val="00072BBA"/>
    <w:rsid w:val="00072FF5"/>
    <w:rsid w:val="00075FDA"/>
    <w:rsid w:val="000762E8"/>
    <w:rsid w:val="00076386"/>
    <w:rsid w:val="00076D82"/>
    <w:rsid w:val="00076D97"/>
    <w:rsid w:val="00077105"/>
    <w:rsid w:val="00081EC2"/>
    <w:rsid w:val="000823FE"/>
    <w:rsid w:val="0008330E"/>
    <w:rsid w:val="00083404"/>
    <w:rsid w:val="00083800"/>
    <w:rsid w:val="00083B18"/>
    <w:rsid w:val="00083C3D"/>
    <w:rsid w:val="00084A65"/>
    <w:rsid w:val="00084CE6"/>
    <w:rsid w:val="000879AD"/>
    <w:rsid w:val="000917DC"/>
    <w:rsid w:val="0009185A"/>
    <w:rsid w:val="00091A92"/>
    <w:rsid w:val="00091FE8"/>
    <w:rsid w:val="000927C6"/>
    <w:rsid w:val="00093C49"/>
    <w:rsid w:val="00094050"/>
    <w:rsid w:val="0009418A"/>
    <w:rsid w:val="00095A80"/>
    <w:rsid w:val="00096724"/>
    <w:rsid w:val="000969F6"/>
    <w:rsid w:val="00096CC0"/>
    <w:rsid w:val="000973C8"/>
    <w:rsid w:val="000973E1"/>
    <w:rsid w:val="000A0352"/>
    <w:rsid w:val="000A1402"/>
    <w:rsid w:val="000A20BA"/>
    <w:rsid w:val="000A262C"/>
    <w:rsid w:val="000A38C0"/>
    <w:rsid w:val="000A3C8D"/>
    <w:rsid w:val="000A40EC"/>
    <w:rsid w:val="000A4BB2"/>
    <w:rsid w:val="000A54EE"/>
    <w:rsid w:val="000A64B9"/>
    <w:rsid w:val="000A6A23"/>
    <w:rsid w:val="000A7550"/>
    <w:rsid w:val="000A7BC5"/>
    <w:rsid w:val="000A7F64"/>
    <w:rsid w:val="000B097E"/>
    <w:rsid w:val="000B0C45"/>
    <w:rsid w:val="000B12B9"/>
    <w:rsid w:val="000B16DB"/>
    <w:rsid w:val="000B1C5E"/>
    <w:rsid w:val="000B1D79"/>
    <w:rsid w:val="000B2282"/>
    <w:rsid w:val="000B29FD"/>
    <w:rsid w:val="000B2A11"/>
    <w:rsid w:val="000B2A5B"/>
    <w:rsid w:val="000B2B69"/>
    <w:rsid w:val="000B3B91"/>
    <w:rsid w:val="000B5AC9"/>
    <w:rsid w:val="000B5F0A"/>
    <w:rsid w:val="000B682D"/>
    <w:rsid w:val="000B6A80"/>
    <w:rsid w:val="000C08DF"/>
    <w:rsid w:val="000C1D59"/>
    <w:rsid w:val="000C2614"/>
    <w:rsid w:val="000C3B02"/>
    <w:rsid w:val="000C3F65"/>
    <w:rsid w:val="000C404D"/>
    <w:rsid w:val="000C450F"/>
    <w:rsid w:val="000C501D"/>
    <w:rsid w:val="000C6F5D"/>
    <w:rsid w:val="000C74BA"/>
    <w:rsid w:val="000C7531"/>
    <w:rsid w:val="000C7C3F"/>
    <w:rsid w:val="000D0BD6"/>
    <w:rsid w:val="000D0C61"/>
    <w:rsid w:val="000D0F89"/>
    <w:rsid w:val="000D1656"/>
    <w:rsid w:val="000D27AD"/>
    <w:rsid w:val="000D29D1"/>
    <w:rsid w:val="000D2B0A"/>
    <w:rsid w:val="000D3286"/>
    <w:rsid w:val="000D344D"/>
    <w:rsid w:val="000D3FBC"/>
    <w:rsid w:val="000D40E7"/>
    <w:rsid w:val="000D435E"/>
    <w:rsid w:val="000D47F3"/>
    <w:rsid w:val="000D5273"/>
    <w:rsid w:val="000D584F"/>
    <w:rsid w:val="000D69CD"/>
    <w:rsid w:val="000D6CBD"/>
    <w:rsid w:val="000E071E"/>
    <w:rsid w:val="000E07E0"/>
    <w:rsid w:val="000E0A5A"/>
    <w:rsid w:val="000E1E53"/>
    <w:rsid w:val="000E248B"/>
    <w:rsid w:val="000E26A0"/>
    <w:rsid w:val="000E27AA"/>
    <w:rsid w:val="000E337A"/>
    <w:rsid w:val="000E4350"/>
    <w:rsid w:val="000E4408"/>
    <w:rsid w:val="000E4967"/>
    <w:rsid w:val="000E5716"/>
    <w:rsid w:val="000E5907"/>
    <w:rsid w:val="000E62EF"/>
    <w:rsid w:val="000E73D4"/>
    <w:rsid w:val="000E75EA"/>
    <w:rsid w:val="000E7A24"/>
    <w:rsid w:val="000E7A79"/>
    <w:rsid w:val="000F060C"/>
    <w:rsid w:val="000F0A24"/>
    <w:rsid w:val="000F0AEA"/>
    <w:rsid w:val="000F0F0A"/>
    <w:rsid w:val="000F15B2"/>
    <w:rsid w:val="000F19DE"/>
    <w:rsid w:val="000F2E1F"/>
    <w:rsid w:val="000F37B0"/>
    <w:rsid w:val="000F4595"/>
    <w:rsid w:val="000F46C5"/>
    <w:rsid w:val="000F4AB5"/>
    <w:rsid w:val="000F4CB2"/>
    <w:rsid w:val="000F4EC0"/>
    <w:rsid w:val="000F568D"/>
    <w:rsid w:val="000F611B"/>
    <w:rsid w:val="000F6351"/>
    <w:rsid w:val="000F72E8"/>
    <w:rsid w:val="00100526"/>
    <w:rsid w:val="00101875"/>
    <w:rsid w:val="001019E4"/>
    <w:rsid w:val="00101C4F"/>
    <w:rsid w:val="00102C9F"/>
    <w:rsid w:val="001035D7"/>
    <w:rsid w:val="001036C8"/>
    <w:rsid w:val="0010589E"/>
    <w:rsid w:val="00105DB7"/>
    <w:rsid w:val="001068D2"/>
    <w:rsid w:val="00107892"/>
    <w:rsid w:val="001103BD"/>
    <w:rsid w:val="00111208"/>
    <w:rsid w:val="001117B7"/>
    <w:rsid w:val="00111808"/>
    <w:rsid w:val="0011339F"/>
    <w:rsid w:val="00113A77"/>
    <w:rsid w:val="00114DCB"/>
    <w:rsid w:val="00114E96"/>
    <w:rsid w:val="00115828"/>
    <w:rsid w:val="00115D00"/>
    <w:rsid w:val="00115E0A"/>
    <w:rsid w:val="0011644A"/>
    <w:rsid w:val="001167B3"/>
    <w:rsid w:val="00117332"/>
    <w:rsid w:val="0012049D"/>
    <w:rsid w:val="001204CD"/>
    <w:rsid w:val="001204DD"/>
    <w:rsid w:val="00122456"/>
    <w:rsid w:val="00122839"/>
    <w:rsid w:val="001237AC"/>
    <w:rsid w:val="00123A30"/>
    <w:rsid w:val="00123FC0"/>
    <w:rsid w:val="00124665"/>
    <w:rsid w:val="00124E12"/>
    <w:rsid w:val="00125131"/>
    <w:rsid w:val="0012673D"/>
    <w:rsid w:val="001269B8"/>
    <w:rsid w:val="00127099"/>
    <w:rsid w:val="00130783"/>
    <w:rsid w:val="00132342"/>
    <w:rsid w:val="001325B1"/>
    <w:rsid w:val="00132B71"/>
    <w:rsid w:val="00132BD0"/>
    <w:rsid w:val="00133579"/>
    <w:rsid w:val="00134191"/>
    <w:rsid w:val="0013427A"/>
    <w:rsid w:val="00134FC4"/>
    <w:rsid w:val="00135400"/>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F08"/>
    <w:rsid w:val="00141FF2"/>
    <w:rsid w:val="0014287A"/>
    <w:rsid w:val="00142DE2"/>
    <w:rsid w:val="00144204"/>
    <w:rsid w:val="00144C87"/>
    <w:rsid w:val="001467B1"/>
    <w:rsid w:val="00146D4A"/>
    <w:rsid w:val="00146DF0"/>
    <w:rsid w:val="00150175"/>
    <w:rsid w:val="001502C8"/>
    <w:rsid w:val="00150B49"/>
    <w:rsid w:val="00150C55"/>
    <w:rsid w:val="0015130F"/>
    <w:rsid w:val="00153A0F"/>
    <w:rsid w:val="001540E4"/>
    <w:rsid w:val="00154DA4"/>
    <w:rsid w:val="00155464"/>
    <w:rsid w:val="00155773"/>
    <w:rsid w:val="00155BFD"/>
    <w:rsid w:val="001560F6"/>
    <w:rsid w:val="00156410"/>
    <w:rsid w:val="00156478"/>
    <w:rsid w:val="00156A19"/>
    <w:rsid w:val="00156DC3"/>
    <w:rsid w:val="00157390"/>
    <w:rsid w:val="00160998"/>
    <w:rsid w:val="00160CD6"/>
    <w:rsid w:val="00160D6A"/>
    <w:rsid w:val="00161554"/>
    <w:rsid w:val="00161F86"/>
    <w:rsid w:val="0016316A"/>
    <w:rsid w:val="0016320C"/>
    <w:rsid w:val="00163E1B"/>
    <w:rsid w:val="00164171"/>
    <w:rsid w:val="00164E58"/>
    <w:rsid w:val="00165033"/>
    <w:rsid w:val="00165689"/>
    <w:rsid w:val="00165B18"/>
    <w:rsid w:val="00166205"/>
    <w:rsid w:val="0016638E"/>
    <w:rsid w:val="001670EA"/>
    <w:rsid w:val="001674A0"/>
    <w:rsid w:val="00170A50"/>
    <w:rsid w:val="00170E01"/>
    <w:rsid w:val="00171F0C"/>
    <w:rsid w:val="00174FFD"/>
    <w:rsid w:val="001759CA"/>
    <w:rsid w:val="00175FD3"/>
    <w:rsid w:val="00176623"/>
    <w:rsid w:val="00176F1E"/>
    <w:rsid w:val="0017726A"/>
    <w:rsid w:val="00177D03"/>
    <w:rsid w:val="00177DD3"/>
    <w:rsid w:val="001800F1"/>
    <w:rsid w:val="00180278"/>
    <w:rsid w:val="0018044D"/>
    <w:rsid w:val="001809BE"/>
    <w:rsid w:val="00181296"/>
    <w:rsid w:val="001818A7"/>
    <w:rsid w:val="00181E86"/>
    <w:rsid w:val="00182725"/>
    <w:rsid w:val="001829C8"/>
    <w:rsid w:val="00182CA0"/>
    <w:rsid w:val="00183153"/>
    <w:rsid w:val="0018317C"/>
    <w:rsid w:val="001833C7"/>
    <w:rsid w:val="00183644"/>
    <w:rsid w:val="00183E1A"/>
    <w:rsid w:val="00184098"/>
    <w:rsid w:val="00184804"/>
    <w:rsid w:val="00184C82"/>
    <w:rsid w:val="00186904"/>
    <w:rsid w:val="001869F2"/>
    <w:rsid w:val="00186B0A"/>
    <w:rsid w:val="00186C32"/>
    <w:rsid w:val="00186C5C"/>
    <w:rsid w:val="001905BD"/>
    <w:rsid w:val="001912FE"/>
    <w:rsid w:val="001918B4"/>
    <w:rsid w:val="00192DAA"/>
    <w:rsid w:val="00192FE6"/>
    <w:rsid w:val="00193986"/>
    <w:rsid w:val="00193B08"/>
    <w:rsid w:val="00194570"/>
    <w:rsid w:val="00195358"/>
    <w:rsid w:val="001959C9"/>
    <w:rsid w:val="00195C4C"/>
    <w:rsid w:val="00195EC5"/>
    <w:rsid w:val="0019640F"/>
    <w:rsid w:val="00196BF4"/>
    <w:rsid w:val="001972DA"/>
    <w:rsid w:val="001976AA"/>
    <w:rsid w:val="001A02F6"/>
    <w:rsid w:val="001A15C6"/>
    <w:rsid w:val="001A1DCF"/>
    <w:rsid w:val="001A21CD"/>
    <w:rsid w:val="001A28C0"/>
    <w:rsid w:val="001A2CA9"/>
    <w:rsid w:val="001A32B7"/>
    <w:rsid w:val="001A5E19"/>
    <w:rsid w:val="001A7400"/>
    <w:rsid w:val="001A7545"/>
    <w:rsid w:val="001B01FA"/>
    <w:rsid w:val="001B0832"/>
    <w:rsid w:val="001B18A7"/>
    <w:rsid w:val="001B21C9"/>
    <w:rsid w:val="001B2762"/>
    <w:rsid w:val="001B3270"/>
    <w:rsid w:val="001B36FC"/>
    <w:rsid w:val="001B3D68"/>
    <w:rsid w:val="001B406E"/>
    <w:rsid w:val="001B41ED"/>
    <w:rsid w:val="001B4607"/>
    <w:rsid w:val="001B480A"/>
    <w:rsid w:val="001B4F73"/>
    <w:rsid w:val="001B576F"/>
    <w:rsid w:val="001B6672"/>
    <w:rsid w:val="001B69CA"/>
    <w:rsid w:val="001B6C5D"/>
    <w:rsid w:val="001B75CD"/>
    <w:rsid w:val="001B7E0C"/>
    <w:rsid w:val="001B7EBC"/>
    <w:rsid w:val="001C0586"/>
    <w:rsid w:val="001C0674"/>
    <w:rsid w:val="001C0C87"/>
    <w:rsid w:val="001C16F7"/>
    <w:rsid w:val="001C226F"/>
    <w:rsid w:val="001C28D7"/>
    <w:rsid w:val="001C4D4E"/>
    <w:rsid w:val="001C4FE7"/>
    <w:rsid w:val="001C52F3"/>
    <w:rsid w:val="001C54B2"/>
    <w:rsid w:val="001C66AC"/>
    <w:rsid w:val="001C6754"/>
    <w:rsid w:val="001C77F0"/>
    <w:rsid w:val="001C7E91"/>
    <w:rsid w:val="001D04AA"/>
    <w:rsid w:val="001D251D"/>
    <w:rsid w:val="001D2AF7"/>
    <w:rsid w:val="001D2CA0"/>
    <w:rsid w:val="001D2EF5"/>
    <w:rsid w:val="001D3315"/>
    <w:rsid w:val="001D332F"/>
    <w:rsid w:val="001D386B"/>
    <w:rsid w:val="001D46A0"/>
    <w:rsid w:val="001D4E22"/>
    <w:rsid w:val="001D5AD7"/>
    <w:rsid w:val="001D725C"/>
    <w:rsid w:val="001D7864"/>
    <w:rsid w:val="001D7CA4"/>
    <w:rsid w:val="001D7E58"/>
    <w:rsid w:val="001E1CF8"/>
    <w:rsid w:val="001E2AAD"/>
    <w:rsid w:val="001E2CCE"/>
    <w:rsid w:val="001E30A0"/>
    <w:rsid w:val="001E3F75"/>
    <w:rsid w:val="001E429E"/>
    <w:rsid w:val="001E4331"/>
    <w:rsid w:val="001E4D4F"/>
    <w:rsid w:val="001E52C8"/>
    <w:rsid w:val="001E57CF"/>
    <w:rsid w:val="001E5981"/>
    <w:rsid w:val="001E6233"/>
    <w:rsid w:val="001E73DE"/>
    <w:rsid w:val="001E74BA"/>
    <w:rsid w:val="001E7587"/>
    <w:rsid w:val="001E7B9F"/>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4136"/>
    <w:rsid w:val="001F4DAC"/>
    <w:rsid w:val="001F5019"/>
    <w:rsid w:val="001F5D49"/>
    <w:rsid w:val="001F5EA7"/>
    <w:rsid w:val="001F650F"/>
    <w:rsid w:val="001F67AA"/>
    <w:rsid w:val="001F67BD"/>
    <w:rsid w:val="001F7599"/>
    <w:rsid w:val="00200E97"/>
    <w:rsid w:val="0020189F"/>
    <w:rsid w:val="00202136"/>
    <w:rsid w:val="002025FC"/>
    <w:rsid w:val="002033F9"/>
    <w:rsid w:val="00204B3A"/>
    <w:rsid w:val="0020535A"/>
    <w:rsid w:val="00205642"/>
    <w:rsid w:val="002060A1"/>
    <w:rsid w:val="002061BC"/>
    <w:rsid w:val="00206955"/>
    <w:rsid w:val="00207319"/>
    <w:rsid w:val="00207860"/>
    <w:rsid w:val="0021017F"/>
    <w:rsid w:val="00210309"/>
    <w:rsid w:val="00210519"/>
    <w:rsid w:val="002112AB"/>
    <w:rsid w:val="00211B0B"/>
    <w:rsid w:val="0021221B"/>
    <w:rsid w:val="00212E33"/>
    <w:rsid w:val="00212FB8"/>
    <w:rsid w:val="00213709"/>
    <w:rsid w:val="00214400"/>
    <w:rsid w:val="002149AF"/>
    <w:rsid w:val="00214A86"/>
    <w:rsid w:val="00215AAA"/>
    <w:rsid w:val="00215F08"/>
    <w:rsid w:val="0021683C"/>
    <w:rsid w:val="00216856"/>
    <w:rsid w:val="002201EA"/>
    <w:rsid w:val="00220882"/>
    <w:rsid w:val="002214EF"/>
    <w:rsid w:val="00221985"/>
    <w:rsid w:val="00221EC5"/>
    <w:rsid w:val="00222A7A"/>
    <w:rsid w:val="002234D9"/>
    <w:rsid w:val="00224A2C"/>
    <w:rsid w:val="002256D9"/>
    <w:rsid w:val="00225882"/>
    <w:rsid w:val="00225FFF"/>
    <w:rsid w:val="0022687C"/>
    <w:rsid w:val="002269C0"/>
    <w:rsid w:val="00226FA5"/>
    <w:rsid w:val="002272DB"/>
    <w:rsid w:val="0022749F"/>
    <w:rsid w:val="00227654"/>
    <w:rsid w:val="00227BDA"/>
    <w:rsid w:val="002306F8"/>
    <w:rsid w:val="002312F4"/>
    <w:rsid w:val="002313A2"/>
    <w:rsid w:val="00231FC7"/>
    <w:rsid w:val="00232930"/>
    <w:rsid w:val="00232A95"/>
    <w:rsid w:val="00232DD9"/>
    <w:rsid w:val="00233403"/>
    <w:rsid w:val="00233440"/>
    <w:rsid w:val="00233650"/>
    <w:rsid w:val="00233D0E"/>
    <w:rsid w:val="0023487D"/>
    <w:rsid w:val="00235318"/>
    <w:rsid w:val="002358E8"/>
    <w:rsid w:val="00236450"/>
    <w:rsid w:val="0023765A"/>
    <w:rsid w:val="00237921"/>
    <w:rsid w:val="00241311"/>
    <w:rsid w:val="00241F82"/>
    <w:rsid w:val="00242A87"/>
    <w:rsid w:val="00242E22"/>
    <w:rsid w:val="0024336B"/>
    <w:rsid w:val="00243912"/>
    <w:rsid w:val="0024424F"/>
    <w:rsid w:val="00244595"/>
    <w:rsid w:val="00244D28"/>
    <w:rsid w:val="00245720"/>
    <w:rsid w:val="00245A6F"/>
    <w:rsid w:val="00245FD5"/>
    <w:rsid w:val="002465E4"/>
    <w:rsid w:val="00247150"/>
    <w:rsid w:val="00247365"/>
    <w:rsid w:val="002477DF"/>
    <w:rsid w:val="00250E05"/>
    <w:rsid w:val="00250E54"/>
    <w:rsid w:val="00251AD6"/>
    <w:rsid w:val="00252106"/>
    <w:rsid w:val="00252BBC"/>
    <w:rsid w:val="00252C17"/>
    <w:rsid w:val="0025307F"/>
    <w:rsid w:val="0025448E"/>
    <w:rsid w:val="00254EEF"/>
    <w:rsid w:val="002551BD"/>
    <w:rsid w:val="00255578"/>
    <w:rsid w:val="00255F73"/>
    <w:rsid w:val="002568D0"/>
    <w:rsid w:val="00256B73"/>
    <w:rsid w:val="002601D9"/>
    <w:rsid w:val="00260645"/>
    <w:rsid w:val="00261CA1"/>
    <w:rsid w:val="00262661"/>
    <w:rsid w:val="0026299C"/>
    <w:rsid w:val="002632DF"/>
    <w:rsid w:val="00263A1E"/>
    <w:rsid w:val="0026400A"/>
    <w:rsid w:val="002640BA"/>
    <w:rsid w:val="00264386"/>
    <w:rsid w:val="00264CF2"/>
    <w:rsid w:val="00266462"/>
    <w:rsid w:val="00267587"/>
    <w:rsid w:val="00270822"/>
    <w:rsid w:val="00271222"/>
    <w:rsid w:val="00271589"/>
    <w:rsid w:val="00271A2D"/>
    <w:rsid w:val="00271BD1"/>
    <w:rsid w:val="00271CF1"/>
    <w:rsid w:val="0027200B"/>
    <w:rsid w:val="00273177"/>
    <w:rsid w:val="00273A26"/>
    <w:rsid w:val="00275074"/>
    <w:rsid w:val="002758A4"/>
    <w:rsid w:val="002763E9"/>
    <w:rsid w:val="00276736"/>
    <w:rsid w:val="002816C0"/>
    <w:rsid w:val="00281F2F"/>
    <w:rsid w:val="00284C7E"/>
    <w:rsid w:val="00284E32"/>
    <w:rsid w:val="00284EAB"/>
    <w:rsid w:val="002851EB"/>
    <w:rsid w:val="00285510"/>
    <w:rsid w:val="00285DE2"/>
    <w:rsid w:val="0028615D"/>
    <w:rsid w:val="0028616D"/>
    <w:rsid w:val="002865E2"/>
    <w:rsid w:val="00286965"/>
    <w:rsid w:val="002869D5"/>
    <w:rsid w:val="00286A88"/>
    <w:rsid w:val="00286AE7"/>
    <w:rsid w:val="0029136E"/>
    <w:rsid w:val="00291D49"/>
    <w:rsid w:val="00292399"/>
    <w:rsid w:val="0029294E"/>
    <w:rsid w:val="00293D90"/>
    <w:rsid w:val="002941E5"/>
    <w:rsid w:val="00294445"/>
    <w:rsid w:val="00294B4D"/>
    <w:rsid w:val="00294C99"/>
    <w:rsid w:val="00294E53"/>
    <w:rsid w:val="002954AB"/>
    <w:rsid w:val="002959D3"/>
    <w:rsid w:val="00295ED1"/>
    <w:rsid w:val="002960D5"/>
    <w:rsid w:val="00296371"/>
    <w:rsid w:val="002975F6"/>
    <w:rsid w:val="00297CC6"/>
    <w:rsid w:val="002A04A8"/>
    <w:rsid w:val="002A1062"/>
    <w:rsid w:val="002A15B1"/>
    <w:rsid w:val="002A2012"/>
    <w:rsid w:val="002A208A"/>
    <w:rsid w:val="002A21D2"/>
    <w:rsid w:val="002A2413"/>
    <w:rsid w:val="002A2F5E"/>
    <w:rsid w:val="002A352A"/>
    <w:rsid w:val="002A3BD4"/>
    <w:rsid w:val="002A5631"/>
    <w:rsid w:val="002A58F3"/>
    <w:rsid w:val="002A6014"/>
    <w:rsid w:val="002A6023"/>
    <w:rsid w:val="002A607D"/>
    <w:rsid w:val="002B0878"/>
    <w:rsid w:val="002B0CE0"/>
    <w:rsid w:val="002B132E"/>
    <w:rsid w:val="002B1CDD"/>
    <w:rsid w:val="002B257E"/>
    <w:rsid w:val="002B2813"/>
    <w:rsid w:val="002B2D29"/>
    <w:rsid w:val="002B3CB4"/>
    <w:rsid w:val="002B5161"/>
    <w:rsid w:val="002B5765"/>
    <w:rsid w:val="002B5DA0"/>
    <w:rsid w:val="002B6A92"/>
    <w:rsid w:val="002B7350"/>
    <w:rsid w:val="002B766D"/>
    <w:rsid w:val="002B76FD"/>
    <w:rsid w:val="002C0C4B"/>
    <w:rsid w:val="002C1EEA"/>
    <w:rsid w:val="002C2600"/>
    <w:rsid w:val="002C47AD"/>
    <w:rsid w:val="002C6034"/>
    <w:rsid w:val="002C613E"/>
    <w:rsid w:val="002C635B"/>
    <w:rsid w:val="002C651F"/>
    <w:rsid w:val="002C77C1"/>
    <w:rsid w:val="002C7CFF"/>
    <w:rsid w:val="002D067B"/>
    <w:rsid w:val="002D09A0"/>
    <w:rsid w:val="002D0BC6"/>
    <w:rsid w:val="002D0F6D"/>
    <w:rsid w:val="002D11F7"/>
    <w:rsid w:val="002D17C5"/>
    <w:rsid w:val="002D1EA5"/>
    <w:rsid w:val="002D365F"/>
    <w:rsid w:val="002D406E"/>
    <w:rsid w:val="002D4127"/>
    <w:rsid w:val="002D426A"/>
    <w:rsid w:val="002D587D"/>
    <w:rsid w:val="002D64D8"/>
    <w:rsid w:val="002D6E49"/>
    <w:rsid w:val="002D7C86"/>
    <w:rsid w:val="002E0692"/>
    <w:rsid w:val="002E1D74"/>
    <w:rsid w:val="002E2943"/>
    <w:rsid w:val="002E2CF1"/>
    <w:rsid w:val="002E34AF"/>
    <w:rsid w:val="002E4AAC"/>
    <w:rsid w:val="002E4D7C"/>
    <w:rsid w:val="002E4EF8"/>
    <w:rsid w:val="002E53DE"/>
    <w:rsid w:val="002E563B"/>
    <w:rsid w:val="002E62D2"/>
    <w:rsid w:val="002E69C9"/>
    <w:rsid w:val="002E74AF"/>
    <w:rsid w:val="002E758C"/>
    <w:rsid w:val="002E75FD"/>
    <w:rsid w:val="002E7784"/>
    <w:rsid w:val="002F048F"/>
    <w:rsid w:val="002F1038"/>
    <w:rsid w:val="002F13D1"/>
    <w:rsid w:val="002F14CA"/>
    <w:rsid w:val="002F1881"/>
    <w:rsid w:val="002F1B80"/>
    <w:rsid w:val="002F1CDB"/>
    <w:rsid w:val="002F22FF"/>
    <w:rsid w:val="002F2D8F"/>
    <w:rsid w:val="002F4172"/>
    <w:rsid w:val="002F6694"/>
    <w:rsid w:val="002F695B"/>
    <w:rsid w:val="002F71CF"/>
    <w:rsid w:val="002F72DA"/>
    <w:rsid w:val="002F76B1"/>
    <w:rsid w:val="002F7CC8"/>
    <w:rsid w:val="002F7D66"/>
    <w:rsid w:val="002F7DBE"/>
    <w:rsid w:val="003001BF"/>
    <w:rsid w:val="0030055E"/>
    <w:rsid w:val="003008A2"/>
    <w:rsid w:val="0030090B"/>
    <w:rsid w:val="00300C1D"/>
    <w:rsid w:val="00302AE8"/>
    <w:rsid w:val="00302BB1"/>
    <w:rsid w:val="00303A23"/>
    <w:rsid w:val="00304210"/>
    <w:rsid w:val="003042F5"/>
    <w:rsid w:val="00304549"/>
    <w:rsid w:val="003048D7"/>
    <w:rsid w:val="00304A1B"/>
    <w:rsid w:val="00304AD2"/>
    <w:rsid w:val="00304D96"/>
    <w:rsid w:val="00305334"/>
    <w:rsid w:val="003062E6"/>
    <w:rsid w:val="0030660C"/>
    <w:rsid w:val="003068B6"/>
    <w:rsid w:val="003070AC"/>
    <w:rsid w:val="003071F6"/>
    <w:rsid w:val="00307567"/>
    <w:rsid w:val="00307FE0"/>
    <w:rsid w:val="00310EFA"/>
    <w:rsid w:val="00311762"/>
    <w:rsid w:val="00311944"/>
    <w:rsid w:val="00311C08"/>
    <w:rsid w:val="00312567"/>
    <w:rsid w:val="00312ECE"/>
    <w:rsid w:val="0031393C"/>
    <w:rsid w:val="00313CB0"/>
    <w:rsid w:val="00313F96"/>
    <w:rsid w:val="003142DF"/>
    <w:rsid w:val="0031473C"/>
    <w:rsid w:val="003150CE"/>
    <w:rsid w:val="00315AAB"/>
    <w:rsid w:val="00315C63"/>
    <w:rsid w:val="003175E1"/>
    <w:rsid w:val="00317BD0"/>
    <w:rsid w:val="00320299"/>
    <w:rsid w:val="00321154"/>
    <w:rsid w:val="003211B0"/>
    <w:rsid w:val="003212D4"/>
    <w:rsid w:val="00321A15"/>
    <w:rsid w:val="00321EDA"/>
    <w:rsid w:val="00321F92"/>
    <w:rsid w:val="0032235B"/>
    <w:rsid w:val="003224AA"/>
    <w:rsid w:val="003224E7"/>
    <w:rsid w:val="00323789"/>
    <w:rsid w:val="003254F7"/>
    <w:rsid w:val="00325D7A"/>
    <w:rsid w:val="00326145"/>
    <w:rsid w:val="00327163"/>
    <w:rsid w:val="00327305"/>
    <w:rsid w:val="00327531"/>
    <w:rsid w:val="00330187"/>
    <w:rsid w:val="00330207"/>
    <w:rsid w:val="003303B6"/>
    <w:rsid w:val="00331C77"/>
    <w:rsid w:val="00331DB6"/>
    <w:rsid w:val="00331F96"/>
    <w:rsid w:val="00332022"/>
    <w:rsid w:val="00332B55"/>
    <w:rsid w:val="00332B85"/>
    <w:rsid w:val="00332C00"/>
    <w:rsid w:val="00335EA8"/>
    <w:rsid w:val="003363DD"/>
    <w:rsid w:val="00336B9B"/>
    <w:rsid w:val="003376DA"/>
    <w:rsid w:val="00340361"/>
    <w:rsid w:val="00340795"/>
    <w:rsid w:val="00340E06"/>
    <w:rsid w:val="003410C8"/>
    <w:rsid w:val="0034111C"/>
    <w:rsid w:val="0034114A"/>
    <w:rsid w:val="003415F6"/>
    <w:rsid w:val="00341CE4"/>
    <w:rsid w:val="00341E60"/>
    <w:rsid w:val="0034217F"/>
    <w:rsid w:val="00342AD2"/>
    <w:rsid w:val="00342DBB"/>
    <w:rsid w:val="00342FED"/>
    <w:rsid w:val="00343231"/>
    <w:rsid w:val="00343954"/>
    <w:rsid w:val="0034423C"/>
    <w:rsid w:val="00344E96"/>
    <w:rsid w:val="0034535E"/>
    <w:rsid w:val="003453B6"/>
    <w:rsid w:val="00345405"/>
    <w:rsid w:val="00345BCF"/>
    <w:rsid w:val="00345DDD"/>
    <w:rsid w:val="00346C1C"/>
    <w:rsid w:val="00346FED"/>
    <w:rsid w:val="0035007F"/>
    <w:rsid w:val="00350518"/>
    <w:rsid w:val="0035097C"/>
    <w:rsid w:val="00351A67"/>
    <w:rsid w:val="00351D8C"/>
    <w:rsid w:val="00351E01"/>
    <w:rsid w:val="0035247B"/>
    <w:rsid w:val="003526CF"/>
    <w:rsid w:val="00352D21"/>
    <w:rsid w:val="003540F5"/>
    <w:rsid w:val="0035443D"/>
    <w:rsid w:val="00354FEE"/>
    <w:rsid w:val="003554FB"/>
    <w:rsid w:val="00355A41"/>
    <w:rsid w:val="00356275"/>
    <w:rsid w:val="003569B7"/>
    <w:rsid w:val="00356B54"/>
    <w:rsid w:val="00356C0B"/>
    <w:rsid w:val="00356EF8"/>
    <w:rsid w:val="00357B9C"/>
    <w:rsid w:val="00360C3B"/>
    <w:rsid w:val="00361412"/>
    <w:rsid w:val="003615CA"/>
    <w:rsid w:val="00361774"/>
    <w:rsid w:val="00361B96"/>
    <w:rsid w:val="00362E7F"/>
    <w:rsid w:val="003642A6"/>
    <w:rsid w:val="003664AB"/>
    <w:rsid w:val="003667C4"/>
    <w:rsid w:val="003671C1"/>
    <w:rsid w:val="00367337"/>
    <w:rsid w:val="00367367"/>
    <w:rsid w:val="00367DA6"/>
    <w:rsid w:val="00367FD8"/>
    <w:rsid w:val="00370B63"/>
    <w:rsid w:val="00370FCC"/>
    <w:rsid w:val="003711AF"/>
    <w:rsid w:val="00371D70"/>
    <w:rsid w:val="00371EF8"/>
    <w:rsid w:val="0037236B"/>
    <w:rsid w:val="003726F4"/>
    <w:rsid w:val="003727A8"/>
    <w:rsid w:val="00374126"/>
    <w:rsid w:val="00374848"/>
    <w:rsid w:val="00374A4E"/>
    <w:rsid w:val="003751CF"/>
    <w:rsid w:val="00375D09"/>
    <w:rsid w:val="0037739D"/>
    <w:rsid w:val="0037751C"/>
    <w:rsid w:val="0038085D"/>
    <w:rsid w:val="0038099B"/>
    <w:rsid w:val="00380F3F"/>
    <w:rsid w:val="0038159E"/>
    <w:rsid w:val="00382232"/>
    <w:rsid w:val="00382F1A"/>
    <w:rsid w:val="00383282"/>
    <w:rsid w:val="00383658"/>
    <w:rsid w:val="0038412E"/>
    <w:rsid w:val="00384968"/>
    <w:rsid w:val="00384FD3"/>
    <w:rsid w:val="00386053"/>
    <w:rsid w:val="00386AAA"/>
    <w:rsid w:val="0038771D"/>
    <w:rsid w:val="003908F5"/>
    <w:rsid w:val="0039202E"/>
    <w:rsid w:val="00393E44"/>
    <w:rsid w:val="00394270"/>
    <w:rsid w:val="003949F6"/>
    <w:rsid w:val="00397AB6"/>
    <w:rsid w:val="00397ACA"/>
    <w:rsid w:val="003A10C3"/>
    <w:rsid w:val="003A25B1"/>
    <w:rsid w:val="003A2F16"/>
    <w:rsid w:val="003A55BD"/>
    <w:rsid w:val="003A597F"/>
    <w:rsid w:val="003A71A8"/>
    <w:rsid w:val="003A7E15"/>
    <w:rsid w:val="003B00CA"/>
    <w:rsid w:val="003B030A"/>
    <w:rsid w:val="003B030B"/>
    <w:rsid w:val="003B0432"/>
    <w:rsid w:val="003B0821"/>
    <w:rsid w:val="003B0BE9"/>
    <w:rsid w:val="003B0DAF"/>
    <w:rsid w:val="003B1FE1"/>
    <w:rsid w:val="003B2898"/>
    <w:rsid w:val="003B2E9B"/>
    <w:rsid w:val="003B2F8D"/>
    <w:rsid w:val="003B4FAA"/>
    <w:rsid w:val="003B547A"/>
    <w:rsid w:val="003B68C8"/>
    <w:rsid w:val="003B6C6C"/>
    <w:rsid w:val="003B6CB0"/>
    <w:rsid w:val="003B75B9"/>
    <w:rsid w:val="003B79EA"/>
    <w:rsid w:val="003C0DA2"/>
    <w:rsid w:val="003C0E0D"/>
    <w:rsid w:val="003C1A18"/>
    <w:rsid w:val="003C2902"/>
    <w:rsid w:val="003C2C93"/>
    <w:rsid w:val="003C3261"/>
    <w:rsid w:val="003C3DEC"/>
    <w:rsid w:val="003C43D2"/>
    <w:rsid w:val="003C50D2"/>
    <w:rsid w:val="003C5AD8"/>
    <w:rsid w:val="003C5C41"/>
    <w:rsid w:val="003C7461"/>
    <w:rsid w:val="003D03F9"/>
    <w:rsid w:val="003D0788"/>
    <w:rsid w:val="003D0AD4"/>
    <w:rsid w:val="003D132A"/>
    <w:rsid w:val="003D1517"/>
    <w:rsid w:val="003D1CEB"/>
    <w:rsid w:val="003D2938"/>
    <w:rsid w:val="003D2C75"/>
    <w:rsid w:val="003D3216"/>
    <w:rsid w:val="003D36AC"/>
    <w:rsid w:val="003D3FBA"/>
    <w:rsid w:val="003D402B"/>
    <w:rsid w:val="003D56A9"/>
    <w:rsid w:val="003D764F"/>
    <w:rsid w:val="003D7D81"/>
    <w:rsid w:val="003E049B"/>
    <w:rsid w:val="003E0667"/>
    <w:rsid w:val="003E0BCE"/>
    <w:rsid w:val="003E13E0"/>
    <w:rsid w:val="003E1660"/>
    <w:rsid w:val="003E1C09"/>
    <w:rsid w:val="003E1CD1"/>
    <w:rsid w:val="003E1DC2"/>
    <w:rsid w:val="003E2A2D"/>
    <w:rsid w:val="003E3497"/>
    <w:rsid w:val="003E3E17"/>
    <w:rsid w:val="003E51A2"/>
    <w:rsid w:val="003E521F"/>
    <w:rsid w:val="003E5606"/>
    <w:rsid w:val="003E573D"/>
    <w:rsid w:val="003E64A9"/>
    <w:rsid w:val="003E7002"/>
    <w:rsid w:val="003E7905"/>
    <w:rsid w:val="003F01A0"/>
    <w:rsid w:val="003F0336"/>
    <w:rsid w:val="003F1DA0"/>
    <w:rsid w:val="003F2147"/>
    <w:rsid w:val="003F35F7"/>
    <w:rsid w:val="003F4488"/>
    <w:rsid w:val="003F5358"/>
    <w:rsid w:val="003F5547"/>
    <w:rsid w:val="003F5C40"/>
    <w:rsid w:val="003F68C5"/>
    <w:rsid w:val="003F6E12"/>
    <w:rsid w:val="003F75ED"/>
    <w:rsid w:val="003F7D50"/>
    <w:rsid w:val="004001C5"/>
    <w:rsid w:val="004002B7"/>
    <w:rsid w:val="00400F31"/>
    <w:rsid w:val="0040198C"/>
    <w:rsid w:val="00402272"/>
    <w:rsid w:val="004035FF"/>
    <w:rsid w:val="00404844"/>
    <w:rsid w:val="00404C2A"/>
    <w:rsid w:val="00404CD0"/>
    <w:rsid w:val="004056C6"/>
    <w:rsid w:val="00405B2F"/>
    <w:rsid w:val="00406307"/>
    <w:rsid w:val="00406B4D"/>
    <w:rsid w:val="004129D0"/>
    <w:rsid w:val="00412B5C"/>
    <w:rsid w:val="0041443C"/>
    <w:rsid w:val="00415022"/>
    <w:rsid w:val="004154F7"/>
    <w:rsid w:val="004165AB"/>
    <w:rsid w:val="00416B55"/>
    <w:rsid w:val="00416D44"/>
    <w:rsid w:val="00416DFA"/>
    <w:rsid w:val="00416EB8"/>
    <w:rsid w:val="004172D6"/>
    <w:rsid w:val="004176FF"/>
    <w:rsid w:val="004201D7"/>
    <w:rsid w:val="00420F67"/>
    <w:rsid w:val="00421A27"/>
    <w:rsid w:val="00421D0A"/>
    <w:rsid w:val="00422910"/>
    <w:rsid w:val="004238B8"/>
    <w:rsid w:val="00423D54"/>
    <w:rsid w:val="004241C5"/>
    <w:rsid w:val="004244AF"/>
    <w:rsid w:val="00424FA7"/>
    <w:rsid w:val="00425397"/>
    <w:rsid w:val="00425D78"/>
    <w:rsid w:val="00426428"/>
    <w:rsid w:val="004266A2"/>
    <w:rsid w:val="00426A87"/>
    <w:rsid w:val="00426C7F"/>
    <w:rsid w:val="00427765"/>
    <w:rsid w:val="00427B26"/>
    <w:rsid w:val="004309D8"/>
    <w:rsid w:val="004313D1"/>
    <w:rsid w:val="00431FD5"/>
    <w:rsid w:val="00432110"/>
    <w:rsid w:val="00432FA7"/>
    <w:rsid w:val="00433E36"/>
    <w:rsid w:val="00433EBE"/>
    <w:rsid w:val="00434406"/>
    <w:rsid w:val="00434567"/>
    <w:rsid w:val="00434902"/>
    <w:rsid w:val="00435EF0"/>
    <w:rsid w:val="00436010"/>
    <w:rsid w:val="00436542"/>
    <w:rsid w:val="00437789"/>
    <w:rsid w:val="00437A1D"/>
    <w:rsid w:val="00437CE8"/>
    <w:rsid w:val="00440FED"/>
    <w:rsid w:val="00441194"/>
    <w:rsid w:val="00441B0A"/>
    <w:rsid w:val="00441B92"/>
    <w:rsid w:val="00442607"/>
    <w:rsid w:val="00442AEF"/>
    <w:rsid w:val="00443085"/>
    <w:rsid w:val="00443A7A"/>
    <w:rsid w:val="0044474B"/>
    <w:rsid w:val="00444DC0"/>
    <w:rsid w:val="00445F09"/>
    <w:rsid w:val="00445FF7"/>
    <w:rsid w:val="00450575"/>
    <w:rsid w:val="00453341"/>
    <w:rsid w:val="00453EF8"/>
    <w:rsid w:val="004545C6"/>
    <w:rsid w:val="00454DCA"/>
    <w:rsid w:val="00455476"/>
    <w:rsid w:val="00455865"/>
    <w:rsid w:val="00455A54"/>
    <w:rsid w:val="00456006"/>
    <w:rsid w:val="004561C0"/>
    <w:rsid w:val="00456544"/>
    <w:rsid w:val="00456649"/>
    <w:rsid w:val="004567B7"/>
    <w:rsid w:val="00456856"/>
    <w:rsid w:val="00456C0F"/>
    <w:rsid w:val="00457810"/>
    <w:rsid w:val="00461210"/>
    <w:rsid w:val="00462233"/>
    <w:rsid w:val="00462490"/>
    <w:rsid w:val="00462A0A"/>
    <w:rsid w:val="0046379E"/>
    <w:rsid w:val="0046510E"/>
    <w:rsid w:val="00465299"/>
    <w:rsid w:val="0046543E"/>
    <w:rsid w:val="00465C91"/>
    <w:rsid w:val="00466223"/>
    <w:rsid w:val="00466774"/>
    <w:rsid w:val="004668BB"/>
    <w:rsid w:val="00466A0F"/>
    <w:rsid w:val="00467034"/>
    <w:rsid w:val="0046795B"/>
    <w:rsid w:val="00467AF8"/>
    <w:rsid w:val="00470341"/>
    <w:rsid w:val="004708C0"/>
    <w:rsid w:val="004715CB"/>
    <w:rsid w:val="00471863"/>
    <w:rsid w:val="004718EA"/>
    <w:rsid w:val="00471A2A"/>
    <w:rsid w:val="00473189"/>
    <w:rsid w:val="00473293"/>
    <w:rsid w:val="00473A14"/>
    <w:rsid w:val="00473A59"/>
    <w:rsid w:val="00474CA8"/>
    <w:rsid w:val="00474E43"/>
    <w:rsid w:val="00475A4A"/>
    <w:rsid w:val="0047687A"/>
    <w:rsid w:val="00476AE6"/>
    <w:rsid w:val="004772E9"/>
    <w:rsid w:val="0048076D"/>
    <w:rsid w:val="00480F9C"/>
    <w:rsid w:val="004817DD"/>
    <w:rsid w:val="00481C24"/>
    <w:rsid w:val="00481D90"/>
    <w:rsid w:val="004821AA"/>
    <w:rsid w:val="0048258C"/>
    <w:rsid w:val="00482CD4"/>
    <w:rsid w:val="00483261"/>
    <w:rsid w:val="0048392F"/>
    <w:rsid w:val="00483ABD"/>
    <w:rsid w:val="00484021"/>
    <w:rsid w:val="004854D7"/>
    <w:rsid w:val="00485843"/>
    <w:rsid w:val="00485B23"/>
    <w:rsid w:val="0048630D"/>
    <w:rsid w:val="00486EC8"/>
    <w:rsid w:val="004874E4"/>
    <w:rsid w:val="0049070D"/>
    <w:rsid w:val="00490885"/>
    <w:rsid w:val="00490D72"/>
    <w:rsid w:val="004914A9"/>
    <w:rsid w:val="004916FC"/>
    <w:rsid w:val="00491BE4"/>
    <w:rsid w:val="00491DB2"/>
    <w:rsid w:val="00492877"/>
    <w:rsid w:val="00492B27"/>
    <w:rsid w:val="004940E4"/>
    <w:rsid w:val="004941A8"/>
    <w:rsid w:val="004957EF"/>
    <w:rsid w:val="0049631A"/>
    <w:rsid w:val="00496B8A"/>
    <w:rsid w:val="00496DC2"/>
    <w:rsid w:val="00496E75"/>
    <w:rsid w:val="00497E29"/>
    <w:rsid w:val="004A014C"/>
    <w:rsid w:val="004A0A26"/>
    <w:rsid w:val="004A0AA8"/>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484"/>
    <w:rsid w:val="004B1BF5"/>
    <w:rsid w:val="004B23AD"/>
    <w:rsid w:val="004B24E5"/>
    <w:rsid w:val="004B2965"/>
    <w:rsid w:val="004B2DC7"/>
    <w:rsid w:val="004B4224"/>
    <w:rsid w:val="004B4647"/>
    <w:rsid w:val="004B481C"/>
    <w:rsid w:val="004B5812"/>
    <w:rsid w:val="004B5C34"/>
    <w:rsid w:val="004B5E52"/>
    <w:rsid w:val="004B699A"/>
    <w:rsid w:val="004B6D7F"/>
    <w:rsid w:val="004B7455"/>
    <w:rsid w:val="004B7469"/>
    <w:rsid w:val="004B74FF"/>
    <w:rsid w:val="004B7CE4"/>
    <w:rsid w:val="004C0401"/>
    <w:rsid w:val="004C0C49"/>
    <w:rsid w:val="004C183D"/>
    <w:rsid w:val="004C2669"/>
    <w:rsid w:val="004C31FE"/>
    <w:rsid w:val="004C3831"/>
    <w:rsid w:val="004C3EC7"/>
    <w:rsid w:val="004C3EEE"/>
    <w:rsid w:val="004C483D"/>
    <w:rsid w:val="004C56B8"/>
    <w:rsid w:val="004C5BCC"/>
    <w:rsid w:val="004C6C7D"/>
    <w:rsid w:val="004C795A"/>
    <w:rsid w:val="004C7F93"/>
    <w:rsid w:val="004D0CE9"/>
    <w:rsid w:val="004D223F"/>
    <w:rsid w:val="004D26B8"/>
    <w:rsid w:val="004D286C"/>
    <w:rsid w:val="004D356D"/>
    <w:rsid w:val="004D38C2"/>
    <w:rsid w:val="004D4C64"/>
    <w:rsid w:val="004D4FBD"/>
    <w:rsid w:val="004D4FC0"/>
    <w:rsid w:val="004D582E"/>
    <w:rsid w:val="004D59A1"/>
    <w:rsid w:val="004D5B4B"/>
    <w:rsid w:val="004D6736"/>
    <w:rsid w:val="004D7DA8"/>
    <w:rsid w:val="004E203C"/>
    <w:rsid w:val="004E2892"/>
    <w:rsid w:val="004E3490"/>
    <w:rsid w:val="004E362B"/>
    <w:rsid w:val="004E3681"/>
    <w:rsid w:val="004E3845"/>
    <w:rsid w:val="004E3D74"/>
    <w:rsid w:val="004E460F"/>
    <w:rsid w:val="004E4E87"/>
    <w:rsid w:val="004E784B"/>
    <w:rsid w:val="004E7ED0"/>
    <w:rsid w:val="004F0224"/>
    <w:rsid w:val="004F0DB4"/>
    <w:rsid w:val="004F0E04"/>
    <w:rsid w:val="004F16FF"/>
    <w:rsid w:val="004F1EBC"/>
    <w:rsid w:val="004F20E8"/>
    <w:rsid w:val="004F261E"/>
    <w:rsid w:val="004F2DDD"/>
    <w:rsid w:val="004F3076"/>
    <w:rsid w:val="004F3A25"/>
    <w:rsid w:val="004F3B71"/>
    <w:rsid w:val="004F43A7"/>
    <w:rsid w:val="004F4B2F"/>
    <w:rsid w:val="004F5154"/>
    <w:rsid w:val="004F5835"/>
    <w:rsid w:val="004F6050"/>
    <w:rsid w:val="004F6278"/>
    <w:rsid w:val="004F661C"/>
    <w:rsid w:val="004F6D99"/>
    <w:rsid w:val="004F7070"/>
    <w:rsid w:val="004F7DB5"/>
    <w:rsid w:val="004F7FF6"/>
    <w:rsid w:val="00500572"/>
    <w:rsid w:val="005009C6"/>
    <w:rsid w:val="00501304"/>
    <w:rsid w:val="00501425"/>
    <w:rsid w:val="00501714"/>
    <w:rsid w:val="00501CE3"/>
    <w:rsid w:val="005024D9"/>
    <w:rsid w:val="00502711"/>
    <w:rsid w:val="00502A3F"/>
    <w:rsid w:val="005036BE"/>
    <w:rsid w:val="00503A04"/>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5619"/>
    <w:rsid w:val="00516241"/>
    <w:rsid w:val="00516A3E"/>
    <w:rsid w:val="00516FD9"/>
    <w:rsid w:val="00517261"/>
    <w:rsid w:val="0051791D"/>
    <w:rsid w:val="00520D6D"/>
    <w:rsid w:val="00523E75"/>
    <w:rsid w:val="005243E0"/>
    <w:rsid w:val="0052551B"/>
    <w:rsid w:val="005256F3"/>
    <w:rsid w:val="00525B58"/>
    <w:rsid w:val="00525F32"/>
    <w:rsid w:val="00526177"/>
    <w:rsid w:val="005265A3"/>
    <w:rsid w:val="00526783"/>
    <w:rsid w:val="0052721C"/>
    <w:rsid w:val="00527C99"/>
    <w:rsid w:val="00527FB1"/>
    <w:rsid w:val="00530873"/>
    <w:rsid w:val="005314C5"/>
    <w:rsid w:val="0053162F"/>
    <w:rsid w:val="00531777"/>
    <w:rsid w:val="0053281C"/>
    <w:rsid w:val="00533A7B"/>
    <w:rsid w:val="005340C9"/>
    <w:rsid w:val="0053430F"/>
    <w:rsid w:val="0053449F"/>
    <w:rsid w:val="005359C4"/>
    <w:rsid w:val="00535AF7"/>
    <w:rsid w:val="00536B80"/>
    <w:rsid w:val="005372A0"/>
    <w:rsid w:val="005375FE"/>
    <w:rsid w:val="00537A0C"/>
    <w:rsid w:val="0054044B"/>
    <w:rsid w:val="005405D2"/>
    <w:rsid w:val="005412C8"/>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057"/>
    <w:rsid w:val="00554249"/>
    <w:rsid w:val="00554E4B"/>
    <w:rsid w:val="00555F67"/>
    <w:rsid w:val="00556605"/>
    <w:rsid w:val="0055723C"/>
    <w:rsid w:val="005606A4"/>
    <w:rsid w:val="005606D3"/>
    <w:rsid w:val="005607B8"/>
    <w:rsid w:val="00560CF5"/>
    <w:rsid w:val="00561870"/>
    <w:rsid w:val="0056272D"/>
    <w:rsid w:val="00562BAB"/>
    <w:rsid w:val="0056308E"/>
    <w:rsid w:val="005638C1"/>
    <w:rsid w:val="00563B7B"/>
    <w:rsid w:val="0056415C"/>
    <w:rsid w:val="00564401"/>
    <w:rsid w:val="00564957"/>
    <w:rsid w:val="005649BF"/>
    <w:rsid w:val="005650ED"/>
    <w:rsid w:val="00565869"/>
    <w:rsid w:val="00565B09"/>
    <w:rsid w:val="00566A1E"/>
    <w:rsid w:val="005672B4"/>
    <w:rsid w:val="00567415"/>
    <w:rsid w:val="00567610"/>
    <w:rsid w:val="0057095F"/>
    <w:rsid w:val="00570C3A"/>
    <w:rsid w:val="00570D9F"/>
    <w:rsid w:val="00571CA8"/>
    <w:rsid w:val="005725E1"/>
    <w:rsid w:val="00572A07"/>
    <w:rsid w:val="00572BE5"/>
    <w:rsid w:val="00572D2B"/>
    <w:rsid w:val="00574771"/>
    <w:rsid w:val="005758DF"/>
    <w:rsid w:val="00576A4A"/>
    <w:rsid w:val="00576DBD"/>
    <w:rsid w:val="005770D3"/>
    <w:rsid w:val="00577170"/>
    <w:rsid w:val="00580793"/>
    <w:rsid w:val="00580B74"/>
    <w:rsid w:val="00581470"/>
    <w:rsid w:val="00581893"/>
    <w:rsid w:val="00582087"/>
    <w:rsid w:val="005822A3"/>
    <w:rsid w:val="005831DD"/>
    <w:rsid w:val="00584320"/>
    <w:rsid w:val="0058436F"/>
    <w:rsid w:val="00585484"/>
    <w:rsid w:val="00587229"/>
    <w:rsid w:val="00587503"/>
    <w:rsid w:val="005877C3"/>
    <w:rsid w:val="00587A14"/>
    <w:rsid w:val="00587F7F"/>
    <w:rsid w:val="0059028D"/>
    <w:rsid w:val="00590784"/>
    <w:rsid w:val="00590E8D"/>
    <w:rsid w:val="00591511"/>
    <w:rsid w:val="005917C4"/>
    <w:rsid w:val="00591DA3"/>
    <w:rsid w:val="00592F00"/>
    <w:rsid w:val="0059331A"/>
    <w:rsid w:val="00593442"/>
    <w:rsid w:val="005934CC"/>
    <w:rsid w:val="00595ED7"/>
    <w:rsid w:val="00596BBA"/>
    <w:rsid w:val="005972F8"/>
    <w:rsid w:val="005975C4"/>
    <w:rsid w:val="00597ED8"/>
    <w:rsid w:val="005A08F4"/>
    <w:rsid w:val="005A093A"/>
    <w:rsid w:val="005A0A73"/>
    <w:rsid w:val="005A0E52"/>
    <w:rsid w:val="005A11D4"/>
    <w:rsid w:val="005A2D6D"/>
    <w:rsid w:val="005A34D5"/>
    <w:rsid w:val="005A3D19"/>
    <w:rsid w:val="005A3E12"/>
    <w:rsid w:val="005A423C"/>
    <w:rsid w:val="005A4904"/>
    <w:rsid w:val="005A4959"/>
    <w:rsid w:val="005A4DF2"/>
    <w:rsid w:val="005A4E1C"/>
    <w:rsid w:val="005A515A"/>
    <w:rsid w:val="005A655E"/>
    <w:rsid w:val="005A69FF"/>
    <w:rsid w:val="005A6BC4"/>
    <w:rsid w:val="005A704D"/>
    <w:rsid w:val="005A719C"/>
    <w:rsid w:val="005B0F35"/>
    <w:rsid w:val="005B1A50"/>
    <w:rsid w:val="005B1FF6"/>
    <w:rsid w:val="005B222F"/>
    <w:rsid w:val="005B2B51"/>
    <w:rsid w:val="005B2FD0"/>
    <w:rsid w:val="005B34D4"/>
    <w:rsid w:val="005B3C6D"/>
    <w:rsid w:val="005B4045"/>
    <w:rsid w:val="005B49A7"/>
    <w:rsid w:val="005B5685"/>
    <w:rsid w:val="005B609E"/>
    <w:rsid w:val="005B6DF6"/>
    <w:rsid w:val="005B6EA6"/>
    <w:rsid w:val="005B780E"/>
    <w:rsid w:val="005B7B7D"/>
    <w:rsid w:val="005C0E0F"/>
    <w:rsid w:val="005C0F71"/>
    <w:rsid w:val="005C1948"/>
    <w:rsid w:val="005C245F"/>
    <w:rsid w:val="005C263C"/>
    <w:rsid w:val="005C2679"/>
    <w:rsid w:val="005C3CC6"/>
    <w:rsid w:val="005C3E8A"/>
    <w:rsid w:val="005C41D4"/>
    <w:rsid w:val="005C580A"/>
    <w:rsid w:val="005C69E3"/>
    <w:rsid w:val="005D0079"/>
    <w:rsid w:val="005D059A"/>
    <w:rsid w:val="005D07C5"/>
    <w:rsid w:val="005D1FF8"/>
    <w:rsid w:val="005D3AB9"/>
    <w:rsid w:val="005D4302"/>
    <w:rsid w:val="005D430F"/>
    <w:rsid w:val="005D4CA4"/>
    <w:rsid w:val="005D53F9"/>
    <w:rsid w:val="005D5A20"/>
    <w:rsid w:val="005D5AA1"/>
    <w:rsid w:val="005D786C"/>
    <w:rsid w:val="005E00E5"/>
    <w:rsid w:val="005E049F"/>
    <w:rsid w:val="005E3073"/>
    <w:rsid w:val="005E316A"/>
    <w:rsid w:val="005E38C2"/>
    <w:rsid w:val="005E5E1A"/>
    <w:rsid w:val="005E6C16"/>
    <w:rsid w:val="005E6D05"/>
    <w:rsid w:val="005E7A98"/>
    <w:rsid w:val="005F0108"/>
    <w:rsid w:val="005F0ECC"/>
    <w:rsid w:val="005F1CF6"/>
    <w:rsid w:val="005F21A5"/>
    <w:rsid w:val="005F2470"/>
    <w:rsid w:val="005F28C6"/>
    <w:rsid w:val="005F2987"/>
    <w:rsid w:val="005F32BB"/>
    <w:rsid w:val="005F3909"/>
    <w:rsid w:val="005F3F16"/>
    <w:rsid w:val="005F52CC"/>
    <w:rsid w:val="005F5B20"/>
    <w:rsid w:val="005F5E6F"/>
    <w:rsid w:val="005F6BD4"/>
    <w:rsid w:val="005F7985"/>
    <w:rsid w:val="0060004D"/>
    <w:rsid w:val="00600CEB"/>
    <w:rsid w:val="00601DDC"/>
    <w:rsid w:val="00601DF1"/>
    <w:rsid w:val="00602A84"/>
    <w:rsid w:val="00602AA1"/>
    <w:rsid w:val="00602EBE"/>
    <w:rsid w:val="00603131"/>
    <w:rsid w:val="00603FBE"/>
    <w:rsid w:val="00604367"/>
    <w:rsid w:val="006044BE"/>
    <w:rsid w:val="0060475F"/>
    <w:rsid w:val="00604E63"/>
    <w:rsid w:val="00604E80"/>
    <w:rsid w:val="00605163"/>
    <w:rsid w:val="00605718"/>
    <w:rsid w:val="006057D2"/>
    <w:rsid w:val="006060C2"/>
    <w:rsid w:val="00606A26"/>
    <w:rsid w:val="00607D81"/>
    <w:rsid w:val="00610747"/>
    <w:rsid w:val="00610E03"/>
    <w:rsid w:val="00610E35"/>
    <w:rsid w:val="0061176E"/>
    <w:rsid w:val="006131CB"/>
    <w:rsid w:val="0061360D"/>
    <w:rsid w:val="0061417F"/>
    <w:rsid w:val="00614CD1"/>
    <w:rsid w:val="0061567B"/>
    <w:rsid w:val="00615BEA"/>
    <w:rsid w:val="00615C5E"/>
    <w:rsid w:val="00615E93"/>
    <w:rsid w:val="00617FE6"/>
    <w:rsid w:val="0062152A"/>
    <w:rsid w:val="006218F9"/>
    <w:rsid w:val="00621C86"/>
    <w:rsid w:val="00621E3C"/>
    <w:rsid w:val="006224F3"/>
    <w:rsid w:val="00622FCB"/>
    <w:rsid w:val="00623583"/>
    <w:rsid w:val="00624049"/>
    <w:rsid w:val="0062462F"/>
    <w:rsid w:val="00624BA1"/>
    <w:rsid w:val="00625A92"/>
    <w:rsid w:val="0062661B"/>
    <w:rsid w:val="00626F3B"/>
    <w:rsid w:val="0062796B"/>
    <w:rsid w:val="00630118"/>
    <w:rsid w:val="00630C65"/>
    <w:rsid w:val="006310AE"/>
    <w:rsid w:val="006310BF"/>
    <w:rsid w:val="00631762"/>
    <w:rsid w:val="00632196"/>
    <w:rsid w:val="00632BBC"/>
    <w:rsid w:val="00633116"/>
    <w:rsid w:val="00633BF2"/>
    <w:rsid w:val="00633F67"/>
    <w:rsid w:val="006345C3"/>
    <w:rsid w:val="00634E33"/>
    <w:rsid w:val="006362F9"/>
    <w:rsid w:val="00636577"/>
    <w:rsid w:val="006369A9"/>
    <w:rsid w:val="00637113"/>
    <w:rsid w:val="006372E8"/>
    <w:rsid w:val="006373A9"/>
    <w:rsid w:val="006373CD"/>
    <w:rsid w:val="006403AC"/>
    <w:rsid w:val="006407BA"/>
    <w:rsid w:val="0064165D"/>
    <w:rsid w:val="006433BD"/>
    <w:rsid w:val="00643784"/>
    <w:rsid w:val="00644186"/>
    <w:rsid w:val="00644A21"/>
    <w:rsid w:val="00644B4F"/>
    <w:rsid w:val="00644D21"/>
    <w:rsid w:val="00645C9F"/>
    <w:rsid w:val="00645EE8"/>
    <w:rsid w:val="00646305"/>
    <w:rsid w:val="00646372"/>
    <w:rsid w:val="00646A6C"/>
    <w:rsid w:val="0064730F"/>
    <w:rsid w:val="006475E6"/>
    <w:rsid w:val="006508B9"/>
    <w:rsid w:val="00650ABA"/>
    <w:rsid w:val="00650CA1"/>
    <w:rsid w:val="00651160"/>
    <w:rsid w:val="00651854"/>
    <w:rsid w:val="006519F8"/>
    <w:rsid w:val="00653809"/>
    <w:rsid w:val="006539E8"/>
    <w:rsid w:val="00654938"/>
    <w:rsid w:val="00654D0B"/>
    <w:rsid w:val="00655A6A"/>
    <w:rsid w:val="00655E51"/>
    <w:rsid w:val="00656306"/>
    <w:rsid w:val="00656516"/>
    <w:rsid w:val="006565D8"/>
    <w:rsid w:val="00656649"/>
    <w:rsid w:val="006566F7"/>
    <w:rsid w:val="00656B96"/>
    <w:rsid w:val="00656CF4"/>
    <w:rsid w:val="00656ED9"/>
    <w:rsid w:val="0065736B"/>
    <w:rsid w:val="00657AE5"/>
    <w:rsid w:val="00657C5F"/>
    <w:rsid w:val="006619B0"/>
    <w:rsid w:val="00662012"/>
    <w:rsid w:val="0066252F"/>
    <w:rsid w:val="00662543"/>
    <w:rsid w:val="006626D0"/>
    <w:rsid w:val="00663BF2"/>
    <w:rsid w:val="00663EAE"/>
    <w:rsid w:val="00664692"/>
    <w:rsid w:val="00664918"/>
    <w:rsid w:val="00664997"/>
    <w:rsid w:val="00664E8C"/>
    <w:rsid w:val="00665138"/>
    <w:rsid w:val="0066528A"/>
    <w:rsid w:val="00665F7C"/>
    <w:rsid w:val="00665FEE"/>
    <w:rsid w:val="0066692C"/>
    <w:rsid w:val="0066699A"/>
    <w:rsid w:val="00666DFC"/>
    <w:rsid w:val="00666EBB"/>
    <w:rsid w:val="00667280"/>
    <w:rsid w:val="00667385"/>
    <w:rsid w:val="0066779E"/>
    <w:rsid w:val="0067015D"/>
    <w:rsid w:val="0067104D"/>
    <w:rsid w:val="006717BA"/>
    <w:rsid w:val="0067269D"/>
    <w:rsid w:val="00672988"/>
    <w:rsid w:val="00672C64"/>
    <w:rsid w:val="00673BFF"/>
    <w:rsid w:val="0067499F"/>
    <w:rsid w:val="00674E6A"/>
    <w:rsid w:val="00676A64"/>
    <w:rsid w:val="00677925"/>
    <w:rsid w:val="00677983"/>
    <w:rsid w:val="00677A6E"/>
    <w:rsid w:val="0068043E"/>
    <w:rsid w:val="006809F3"/>
    <w:rsid w:val="00680F46"/>
    <w:rsid w:val="00681FDC"/>
    <w:rsid w:val="006829E8"/>
    <w:rsid w:val="00682B53"/>
    <w:rsid w:val="00682F27"/>
    <w:rsid w:val="006839E6"/>
    <w:rsid w:val="00683F93"/>
    <w:rsid w:val="0069011A"/>
    <w:rsid w:val="00690E2E"/>
    <w:rsid w:val="0069151F"/>
    <w:rsid w:val="006915D7"/>
    <w:rsid w:val="00691DF9"/>
    <w:rsid w:val="006927AC"/>
    <w:rsid w:val="00692814"/>
    <w:rsid w:val="006932E7"/>
    <w:rsid w:val="00693347"/>
    <w:rsid w:val="0069334C"/>
    <w:rsid w:val="00696453"/>
    <w:rsid w:val="00696863"/>
    <w:rsid w:val="00696D63"/>
    <w:rsid w:val="00696FCC"/>
    <w:rsid w:val="00697082"/>
    <w:rsid w:val="006A032F"/>
    <w:rsid w:val="006A076B"/>
    <w:rsid w:val="006A1192"/>
    <w:rsid w:val="006A127E"/>
    <w:rsid w:val="006A3769"/>
    <w:rsid w:val="006A41AE"/>
    <w:rsid w:val="006A4856"/>
    <w:rsid w:val="006A55A0"/>
    <w:rsid w:val="006A564B"/>
    <w:rsid w:val="006A5915"/>
    <w:rsid w:val="006A66BC"/>
    <w:rsid w:val="006A69F7"/>
    <w:rsid w:val="006A7546"/>
    <w:rsid w:val="006A757C"/>
    <w:rsid w:val="006B08CF"/>
    <w:rsid w:val="006B0B29"/>
    <w:rsid w:val="006B0B90"/>
    <w:rsid w:val="006B10EA"/>
    <w:rsid w:val="006B1470"/>
    <w:rsid w:val="006B1545"/>
    <w:rsid w:val="006B2DA7"/>
    <w:rsid w:val="006B2F4D"/>
    <w:rsid w:val="006B3682"/>
    <w:rsid w:val="006B48CB"/>
    <w:rsid w:val="006B54C1"/>
    <w:rsid w:val="006B563E"/>
    <w:rsid w:val="006B576F"/>
    <w:rsid w:val="006B5D9E"/>
    <w:rsid w:val="006B5EC9"/>
    <w:rsid w:val="006C08C5"/>
    <w:rsid w:val="006C11DD"/>
    <w:rsid w:val="006C1445"/>
    <w:rsid w:val="006C17A2"/>
    <w:rsid w:val="006C29DF"/>
    <w:rsid w:val="006C385A"/>
    <w:rsid w:val="006C3959"/>
    <w:rsid w:val="006C3B36"/>
    <w:rsid w:val="006C43E6"/>
    <w:rsid w:val="006C4FC1"/>
    <w:rsid w:val="006C51A5"/>
    <w:rsid w:val="006C529D"/>
    <w:rsid w:val="006C55D1"/>
    <w:rsid w:val="006C7CC9"/>
    <w:rsid w:val="006C7D45"/>
    <w:rsid w:val="006D05AD"/>
    <w:rsid w:val="006D09B3"/>
    <w:rsid w:val="006D0C1A"/>
    <w:rsid w:val="006D0E6B"/>
    <w:rsid w:val="006D1073"/>
    <w:rsid w:val="006D2146"/>
    <w:rsid w:val="006D3192"/>
    <w:rsid w:val="006D324B"/>
    <w:rsid w:val="006D4D1B"/>
    <w:rsid w:val="006D632E"/>
    <w:rsid w:val="006E01FF"/>
    <w:rsid w:val="006E052C"/>
    <w:rsid w:val="006E094A"/>
    <w:rsid w:val="006E12B1"/>
    <w:rsid w:val="006E13D1"/>
    <w:rsid w:val="006E15E2"/>
    <w:rsid w:val="006E173E"/>
    <w:rsid w:val="006E283E"/>
    <w:rsid w:val="006E2999"/>
    <w:rsid w:val="006E4D0C"/>
    <w:rsid w:val="006E4D1B"/>
    <w:rsid w:val="006E509A"/>
    <w:rsid w:val="006E5105"/>
    <w:rsid w:val="006E5B78"/>
    <w:rsid w:val="006E6BA3"/>
    <w:rsid w:val="006E7E99"/>
    <w:rsid w:val="006F01EB"/>
    <w:rsid w:val="006F0D1F"/>
    <w:rsid w:val="006F1116"/>
    <w:rsid w:val="006F1206"/>
    <w:rsid w:val="006F3196"/>
    <w:rsid w:val="006F3489"/>
    <w:rsid w:val="006F3C54"/>
    <w:rsid w:val="006F4061"/>
    <w:rsid w:val="006F4ACC"/>
    <w:rsid w:val="006F4F99"/>
    <w:rsid w:val="006F5E64"/>
    <w:rsid w:val="006F60DE"/>
    <w:rsid w:val="006F6AD2"/>
    <w:rsid w:val="006F6BBD"/>
    <w:rsid w:val="006F732B"/>
    <w:rsid w:val="006F7914"/>
    <w:rsid w:val="006F7B8B"/>
    <w:rsid w:val="006F7E46"/>
    <w:rsid w:val="007002E4"/>
    <w:rsid w:val="00700381"/>
    <w:rsid w:val="00700AB4"/>
    <w:rsid w:val="00700FCA"/>
    <w:rsid w:val="00701645"/>
    <w:rsid w:val="0070197F"/>
    <w:rsid w:val="00702535"/>
    <w:rsid w:val="00702579"/>
    <w:rsid w:val="00702D5A"/>
    <w:rsid w:val="00702EF7"/>
    <w:rsid w:val="00703989"/>
    <w:rsid w:val="00703D23"/>
    <w:rsid w:val="007042E9"/>
    <w:rsid w:val="00704A63"/>
    <w:rsid w:val="00705D56"/>
    <w:rsid w:val="00710B94"/>
    <w:rsid w:val="0071118B"/>
    <w:rsid w:val="007115D2"/>
    <w:rsid w:val="00711E13"/>
    <w:rsid w:val="00712EDA"/>
    <w:rsid w:val="007136D0"/>
    <w:rsid w:val="00713B09"/>
    <w:rsid w:val="0071497D"/>
    <w:rsid w:val="0071528E"/>
    <w:rsid w:val="007155A9"/>
    <w:rsid w:val="007158E1"/>
    <w:rsid w:val="00716095"/>
    <w:rsid w:val="00716AEB"/>
    <w:rsid w:val="0071705B"/>
    <w:rsid w:val="0071740A"/>
    <w:rsid w:val="00720505"/>
    <w:rsid w:val="00720F3A"/>
    <w:rsid w:val="00721401"/>
    <w:rsid w:val="00721F4D"/>
    <w:rsid w:val="007236A3"/>
    <w:rsid w:val="007239B6"/>
    <w:rsid w:val="0072490A"/>
    <w:rsid w:val="00725115"/>
    <w:rsid w:val="0072517D"/>
    <w:rsid w:val="00726063"/>
    <w:rsid w:val="00726878"/>
    <w:rsid w:val="007274A8"/>
    <w:rsid w:val="00727C98"/>
    <w:rsid w:val="00727D19"/>
    <w:rsid w:val="00727E2B"/>
    <w:rsid w:val="00730D02"/>
    <w:rsid w:val="0073124A"/>
    <w:rsid w:val="007313AA"/>
    <w:rsid w:val="007313AC"/>
    <w:rsid w:val="007317FF"/>
    <w:rsid w:val="00731B79"/>
    <w:rsid w:val="00731DB7"/>
    <w:rsid w:val="00733893"/>
    <w:rsid w:val="00734348"/>
    <w:rsid w:val="00734A05"/>
    <w:rsid w:val="00735658"/>
    <w:rsid w:val="00735C6F"/>
    <w:rsid w:val="00735D4F"/>
    <w:rsid w:val="00735F4F"/>
    <w:rsid w:val="0073601B"/>
    <w:rsid w:val="007366CF"/>
    <w:rsid w:val="007408D5"/>
    <w:rsid w:val="00741C59"/>
    <w:rsid w:val="00742422"/>
    <w:rsid w:val="00742B44"/>
    <w:rsid w:val="00743976"/>
    <w:rsid w:val="00745540"/>
    <w:rsid w:val="0074655A"/>
    <w:rsid w:val="00746857"/>
    <w:rsid w:val="007469B7"/>
    <w:rsid w:val="00747C1C"/>
    <w:rsid w:val="0075210F"/>
    <w:rsid w:val="007538E9"/>
    <w:rsid w:val="00753BB5"/>
    <w:rsid w:val="007547B2"/>
    <w:rsid w:val="00754E32"/>
    <w:rsid w:val="0075660B"/>
    <w:rsid w:val="00756832"/>
    <w:rsid w:val="00756F62"/>
    <w:rsid w:val="0076034B"/>
    <w:rsid w:val="00760422"/>
    <w:rsid w:val="00761533"/>
    <w:rsid w:val="0076266E"/>
    <w:rsid w:val="007626D0"/>
    <w:rsid w:val="00763CCE"/>
    <w:rsid w:val="007645E5"/>
    <w:rsid w:val="007651CA"/>
    <w:rsid w:val="00767519"/>
    <w:rsid w:val="00767EE3"/>
    <w:rsid w:val="007704E1"/>
    <w:rsid w:val="00770A9B"/>
    <w:rsid w:val="007715EB"/>
    <w:rsid w:val="007719F8"/>
    <w:rsid w:val="00771A92"/>
    <w:rsid w:val="00772501"/>
    <w:rsid w:val="00772569"/>
    <w:rsid w:val="00772E8C"/>
    <w:rsid w:val="007730D8"/>
    <w:rsid w:val="007736D3"/>
    <w:rsid w:val="00773889"/>
    <w:rsid w:val="00773B54"/>
    <w:rsid w:val="00774502"/>
    <w:rsid w:val="0077500F"/>
    <w:rsid w:val="0077548E"/>
    <w:rsid w:val="00776388"/>
    <w:rsid w:val="00777315"/>
    <w:rsid w:val="00777667"/>
    <w:rsid w:val="0077767A"/>
    <w:rsid w:val="00777E96"/>
    <w:rsid w:val="007802E4"/>
    <w:rsid w:val="00780919"/>
    <w:rsid w:val="00780A1E"/>
    <w:rsid w:val="0078180A"/>
    <w:rsid w:val="007826C8"/>
    <w:rsid w:val="00782972"/>
    <w:rsid w:val="00783497"/>
    <w:rsid w:val="00783FC2"/>
    <w:rsid w:val="00784190"/>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86"/>
    <w:rsid w:val="00791A00"/>
    <w:rsid w:val="00791BF8"/>
    <w:rsid w:val="00791DBA"/>
    <w:rsid w:val="00792CEE"/>
    <w:rsid w:val="00794C56"/>
    <w:rsid w:val="00794E92"/>
    <w:rsid w:val="0079656A"/>
    <w:rsid w:val="00796971"/>
    <w:rsid w:val="00796D86"/>
    <w:rsid w:val="00796F15"/>
    <w:rsid w:val="0079708F"/>
    <w:rsid w:val="007A02F1"/>
    <w:rsid w:val="007A1058"/>
    <w:rsid w:val="007A138F"/>
    <w:rsid w:val="007A1640"/>
    <w:rsid w:val="007A18BA"/>
    <w:rsid w:val="007A1C66"/>
    <w:rsid w:val="007A2559"/>
    <w:rsid w:val="007A2ACB"/>
    <w:rsid w:val="007A36A9"/>
    <w:rsid w:val="007A39DF"/>
    <w:rsid w:val="007A43ED"/>
    <w:rsid w:val="007A4853"/>
    <w:rsid w:val="007A4997"/>
    <w:rsid w:val="007A4BDD"/>
    <w:rsid w:val="007A4C98"/>
    <w:rsid w:val="007A6CAE"/>
    <w:rsid w:val="007A72EE"/>
    <w:rsid w:val="007B0352"/>
    <w:rsid w:val="007B0397"/>
    <w:rsid w:val="007B0CCC"/>
    <w:rsid w:val="007B16D6"/>
    <w:rsid w:val="007B1EE8"/>
    <w:rsid w:val="007B2719"/>
    <w:rsid w:val="007B2B14"/>
    <w:rsid w:val="007B3502"/>
    <w:rsid w:val="007B44ED"/>
    <w:rsid w:val="007B47A6"/>
    <w:rsid w:val="007B491A"/>
    <w:rsid w:val="007B4E9F"/>
    <w:rsid w:val="007B5370"/>
    <w:rsid w:val="007B5FFA"/>
    <w:rsid w:val="007B61F5"/>
    <w:rsid w:val="007B6335"/>
    <w:rsid w:val="007B63FA"/>
    <w:rsid w:val="007B73B3"/>
    <w:rsid w:val="007B7496"/>
    <w:rsid w:val="007B7AF5"/>
    <w:rsid w:val="007C0802"/>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830"/>
    <w:rsid w:val="007C5AB4"/>
    <w:rsid w:val="007C5DB8"/>
    <w:rsid w:val="007C6CA2"/>
    <w:rsid w:val="007C7EDF"/>
    <w:rsid w:val="007D05B2"/>
    <w:rsid w:val="007D0604"/>
    <w:rsid w:val="007D0821"/>
    <w:rsid w:val="007D0C44"/>
    <w:rsid w:val="007D1972"/>
    <w:rsid w:val="007D1F33"/>
    <w:rsid w:val="007D1F6F"/>
    <w:rsid w:val="007D2146"/>
    <w:rsid w:val="007D24BF"/>
    <w:rsid w:val="007D29AB"/>
    <w:rsid w:val="007D3307"/>
    <w:rsid w:val="007D33DA"/>
    <w:rsid w:val="007D3746"/>
    <w:rsid w:val="007D432A"/>
    <w:rsid w:val="007D5E27"/>
    <w:rsid w:val="007D6F64"/>
    <w:rsid w:val="007D72B9"/>
    <w:rsid w:val="007E21DD"/>
    <w:rsid w:val="007E25AB"/>
    <w:rsid w:val="007E2C70"/>
    <w:rsid w:val="007E331D"/>
    <w:rsid w:val="007E3C7B"/>
    <w:rsid w:val="007E47D1"/>
    <w:rsid w:val="007E50DA"/>
    <w:rsid w:val="007E5AC2"/>
    <w:rsid w:val="007E6999"/>
    <w:rsid w:val="007E768C"/>
    <w:rsid w:val="007E79C5"/>
    <w:rsid w:val="007E7CBD"/>
    <w:rsid w:val="007E7E59"/>
    <w:rsid w:val="007F0036"/>
    <w:rsid w:val="007F0CDC"/>
    <w:rsid w:val="007F0CE6"/>
    <w:rsid w:val="007F143A"/>
    <w:rsid w:val="007F171F"/>
    <w:rsid w:val="007F1747"/>
    <w:rsid w:val="007F1A6A"/>
    <w:rsid w:val="007F1B17"/>
    <w:rsid w:val="007F223A"/>
    <w:rsid w:val="007F26B6"/>
    <w:rsid w:val="007F2845"/>
    <w:rsid w:val="007F41A0"/>
    <w:rsid w:val="007F43BC"/>
    <w:rsid w:val="007F44D7"/>
    <w:rsid w:val="007F4740"/>
    <w:rsid w:val="007F5CEB"/>
    <w:rsid w:val="007F7EFF"/>
    <w:rsid w:val="00800229"/>
    <w:rsid w:val="008006C6"/>
    <w:rsid w:val="00800BFF"/>
    <w:rsid w:val="00800C52"/>
    <w:rsid w:val="00800DC4"/>
    <w:rsid w:val="0080153E"/>
    <w:rsid w:val="008016C0"/>
    <w:rsid w:val="0080213B"/>
    <w:rsid w:val="00803E2C"/>
    <w:rsid w:val="0080501F"/>
    <w:rsid w:val="00805264"/>
    <w:rsid w:val="00806CDB"/>
    <w:rsid w:val="0080742D"/>
    <w:rsid w:val="00807440"/>
    <w:rsid w:val="008100AC"/>
    <w:rsid w:val="0081151E"/>
    <w:rsid w:val="00811C7E"/>
    <w:rsid w:val="00812498"/>
    <w:rsid w:val="0081255B"/>
    <w:rsid w:val="0081263E"/>
    <w:rsid w:val="008127E6"/>
    <w:rsid w:val="0081336E"/>
    <w:rsid w:val="00813928"/>
    <w:rsid w:val="00814057"/>
    <w:rsid w:val="00815744"/>
    <w:rsid w:val="00816257"/>
    <w:rsid w:val="00820007"/>
    <w:rsid w:val="00820C31"/>
    <w:rsid w:val="00820DC7"/>
    <w:rsid w:val="00820FFB"/>
    <w:rsid w:val="008214D1"/>
    <w:rsid w:val="00821698"/>
    <w:rsid w:val="0082217B"/>
    <w:rsid w:val="008221FE"/>
    <w:rsid w:val="00822A09"/>
    <w:rsid w:val="00822BF5"/>
    <w:rsid w:val="00823690"/>
    <w:rsid w:val="00823899"/>
    <w:rsid w:val="00823F65"/>
    <w:rsid w:val="00824894"/>
    <w:rsid w:val="00824F51"/>
    <w:rsid w:val="00825366"/>
    <w:rsid w:val="00826C7B"/>
    <w:rsid w:val="00826D27"/>
    <w:rsid w:val="00826DD9"/>
    <w:rsid w:val="00826E01"/>
    <w:rsid w:val="008274C2"/>
    <w:rsid w:val="008277A8"/>
    <w:rsid w:val="008278B6"/>
    <w:rsid w:val="008307ED"/>
    <w:rsid w:val="00832918"/>
    <w:rsid w:val="0083350F"/>
    <w:rsid w:val="00833E24"/>
    <w:rsid w:val="00834358"/>
    <w:rsid w:val="008346BD"/>
    <w:rsid w:val="00835259"/>
    <w:rsid w:val="008358C4"/>
    <w:rsid w:val="00835FB4"/>
    <w:rsid w:val="00836843"/>
    <w:rsid w:val="00836B7A"/>
    <w:rsid w:val="0084012B"/>
    <w:rsid w:val="008409AA"/>
    <w:rsid w:val="00840FB8"/>
    <w:rsid w:val="008413EF"/>
    <w:rsid w:val="00841586"/>
    <w:rsid w:val="00842529"/>
    <w:rsid w:val="0084276D"/>
    <w:rsid w:val="00843316"/>
    <w:rsid w:val="0084353E"/>
    <w:rsid w:val="00843A7A"/>
    <w:rsid w:val="008447F5"/>
    <w:rsid w:val="00845426"/>
    <w:rsid w:val="00846292"/>
    <w:rsid w:val="00847099"/>
    <w:rsid w:val="00847885"/>
    <w:rsid w:val="00850413"/>
    <w:rsid w:val="008506E1"/>
    <w:rsid w:val="008515EE"/>
    <w:rsid w:val="008517E9"/>
    <w:rsid w:val="008519A1"/>
    <w:rsid w:val="008528D3"/>
    <w:rsid w:val="00853C8B"/>
    <w:rsid w:val="00854133"/>
    <w:rsid w:val="008541D0"/>
    <w:rsid w:val="00854526"/>
    <w:rsid w:val="00854553"/>
    <w:rsid w:val="00855B86"/>
    <w:rsid w:val="00855C7A"/>
    <w:rsid w:val="008565F1"/>
    <w:rsid w:val="00856B00"/>
    <w:rsid w:val="00857774"/>
    <w:rsid w:val="00857CA6"/>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222A"/>
    <w:rsid w:val="008730B0"/>
    <w:rsid w:val="008743F3"/>
    <w:rsid w:val="0087444A"/>
    <w:rsid w:val="00874B8D"/>
    <w:rsid w:val="00875139"/>
    <w:rsid w:val="00875410"/>
    <w:rsid w:val="00875659"/>
    <w:rsid w:val="008762C0"/>
    <w:rsid w:val="00877497"/>
    <w:rsid w:val="00877900"/>
    <w:rsid w:val="008808D5"/>
    <w:rsid w:val="00880DF6"/>
    <w:rsid w:val="00880EDF"/>
    <w:rsid w:val="008815B6"/>
    <w:rsid w:val="00881B9F"/>
    <w:rsid w:val="00881D4F"/>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38C"/>
    <w:rsid w:val="00886850"/>
    <w:rsid w:val="00886DCF"/>
    <w:rsid w:val="00886E4C"/>
    <w:rsid w:val="00886EDF"/>
    <w:rsid w:val="00887CEE"/>
    <w:rsid w:val="008908E5"/>
    <w:rsid w:val="00891216"/>
    <w:rsid w:val="00891894"/>
    <w:rsid w:val="00891F81"/>
    <w:rsid w:val="00892834"/>
    <w:rsid w:val="00894CA6"/>
    <w:rsid w:val="00894FDC"/>
    <w:rsid w:val="008960BE"/>
    <w:rsid w:val="008A0650"/>
    <w:rsid w:val="008A0916"/>
    <w:rsid w:val="008A1094"/>
    <w:rsid w:val="008A1374"/>
    <w:rsid w:val="008A1521"/>
    <w:rsid w:val="008A16F9"/>
    <w:rsid w:val="008A1D3E"/>
    <w:rsid w:val="008A28CF"/>
    <w:rsid w:val="008A41C5"/>
    <w:rsid w:val="008A4442"/>
    <w:rsid w:val="008A4B16"/>
    <w:rsid w:val="008A4D63"/>
    <w:rsid w:val="008A52D1"/>
    <w:rsid w:val="008A5C72"/>
    <w:rsid w:val="008A6ADF"/>
    <w:rsid w:val="008A6D62"/>
    <w:rsid w:val="008B05B5"/>
    <w:rsid w:val="008B13E9"/>
    <w:rsid w:val="008B3B51"/>
    <w:rsid w:val="008B4057"/>
    <w:rsid w:val="008B40E6"/>
    <w:rsid w:val="008B4145"/>
    <w:rsid w:val="008B454F"/>
    <w:rsid w:val="008B4CAC"/>
    <w:rsid w:val="008B5290"/>
    <w:rsid w:val="008B674C"/>
    <w:rsid w:val="008B68D1"/>
    <w:rsid w:val="008B69B9"/>
    <w:rsid w:val="008B6C00"/>
    <w:rsid w:val="008C0E81"/>
    <w:rsid w:val="008C2B64"/>
    <w:rsid w:val="008C2CFD"/>
    <w:rsid w:val="008C3E9C"/>
    <w:rsid w:val="008C44DC"/>
    <w:rsid w:val="008C5792"/>
    <w:rsid w:val="008C57D6"/>
    <w:rsid w:val="008C603A"/>
    <w:rsid w:val="008C71C8"/>
    <w:rsid w:val="008C74ED"/>
    <w:rsid w:val="008D167D"/>
    <w:rsid w:val="008D2298"/>
    <w:rsid w:val="008D261F"/>
    <w:rsid w:val="008D2B53"/>
    <w:rsid w:val="008D2FB3"/>
    <w:rsid w:val="008D3640"/>
    <w:rsid w:val="008D3B79"/>
    <w:rsid w:val="008D492A"/>
    <w:rsid w:val="008D49AA"/>
    <w:rsid w:val="008D4B58"/>
    <w:rsid w:val="008D4B8A"/>
    <w:rsid w:val="008D5935"/>
    <w:rsid w:val="008D6541"/>
    <w:rsid w:val="008D6E1A"/>
    <w:rsid w:val="008D700C"/>
    <w:rsid w:val="008D7D7B"/>
    <w:rsid w:val="008E0F52"/>
    <w:rsid w:val="008E183F"/>
    <w:rsid w:val="008E1BE0"/>
    <w:rsid w:val="008E1E65"/>
    <w:rsid w:val="008E2316"/>
    <w:rsid w:val="008E26FF"/>
    <w:rsid w:val="008E34BE"/>
    <w:rsid w:val="008E42F4"/>
    <w:rsid w:val="008E5307"/>
    <w:rsid w:val="008E5657"/>
    <w:rsid w:val="008E5E51"/>
    <w:rsid w:val="008E60F1"/>
    <w:rsid w:val="008E721F"/>
    <w:rsid w:val="008E7D63"/>
    <w:rsid w:val="008F00DB"/>
    <w:rsid w:val="008F0900"/>
    <w:rsid w:val="008F110E"/>
    <w:rsid w:val="008F1264"/>
    <w:rsid w:val="008F166F"/>
    <w:rsid w:val="008F1C8A"/>
    <w:rsid w:val="008F3181"/>
    <w:rsid w:val="008F47C6"/>
    <w:rsid w:val="008F5948"/>
    <w:rsid w:val="008F595E"/>
    <w:rsid w:val="008F5E2A"/>
    <w:rsid w:val="008F68CE"/>
    <w:rsid w:val="009006A2"/>
    <w:rsid w:val="009007A5"/>
    <w:rsid w:val="00900FE1"/>
    <w:rsid w:val="0090102B"/>
    <w:rsid w:val="00901448"/>
    <w:rsid w:val="00901CBE"/>
    <w:rsid w:val="00901E29"/>
    <w:rsid w:val="009036BC"/>
    <w:rsid w:val="0090425F"/>
    <w:rsid w:val="00904CEC"/>
    <w:rsid w:val="00905C47"/>
    <w:rsid w:val="00906379"/>
    <w:rsid w:val="0090638B"/>
    <w:rsid w:val="00906393"/>
    <w:rsid w:val="00906456"/>
    <w:rsid w:val="00906578"/>
    <w:rsid w:val="009101EA"/>
    <w:rsid w:val="009105ED"/>
    <w:rsid w:val="009106ED"/>
    <w:rsid w:val="009106FC"/>
    <w:rsid w:val="0091090F"/>
    <w:rsid w:val="00910E05"/>
    <w:rsid w:val="00911896"/>
    <w:rsid w:val="009118BB"/>
    <w:rsid w:val="0091191F"/>
    <w:rsid w:val="00912ACE"/>
    <w:rsid w:val="00913F7F"/>
    <w:rsid w:val="00914B03"/>
    <w:rsid w:val="00914D49"/>
    <w:rsid w:val="00915B81"/>
    <w:rsid w:val="00915D6B"/>
    <w:rsid w:val="009160DF"/>
    <w:rsid w:val="009162C7"/>
    <w:rsid w:val="009166C7"/>
    <w:rsid w:val="00916EC2"/>
    <w:rsid w:val="009203DB"/>
    <w:rsid w:val="009213BD"/>
    <w:rsid w:val="00921FE9"/>
    <w:rsid w:val="0092232C"/>
    <w:rsid w:val="00922CCC"/>
    <w:rsid w:val="00924138"/>
    <w:rsid w:val="00924627"/>
    <w:rsid w:val="00924665"/>
    <w:rsid w:val="009249EB"/>
    <w:rsid w:val="00924AAF"/>
    <w:rsid w:val="009250A8"/>
    <w:rsid w:val="009251C8"/>
    <w:rsid w:val="00925A66"/>
    <w:rsid w:val="00925BE6"/>
    <w:rsid w:val="00926603"/>
    <w:rsid w:val="00926F61"/>
    <w:rsid w:val="009277A2"/>
    <w:rsid w:val="00927E1E"/>
    <w:rsid w:val="009303D6"/>
    <w:rsid w:val="00930879"/>
    <w:rsid w:val="0093123D"/>
    <w:rsid w:val="009316AF"/>
    <w:rsid w:val="00933040"/>
    <w:rsid w:val="009330E9"/>
    <w:rsid w:val="00934627"/>
    <w:rsid w:val="009346AC"/>
    <w:rsid w:val="00934747"/>
    <w:rsid w:val="00934768"/>
    <w:rsid w:val="0093565A"/>
    <w:rsid w:val="00935D15"/>
    <w:rsid w:val="00937AB7"/>
    <w:rsid w:val="009411FB"/>
    <w:rsid w:val="009414A9"/>
    <w:rsid w:val="00941B71"/>
    <w:rsid w:val="009421AD"/>
    <w:rsid w:val="009421C4"/>
    <w:rsid w:val="0094221C"/>
    <w:rsid w:val="009422A9"/>
    <w:rsid w:val="0094262D"/>
    <w:rsid w:val="009430F9"/>
    <w:rsid w:val="0094409C"/>
    <w:rsid w:val="00944159"/>
    <w:rsid w:val="009444D9"/>
    <w:rsid w:val="009449B2"/>
    <w:rsid w:val="00944A82"/>
    <w:rsid w:val="00945C5F"/>
    <w:rsid w:val="0094601F"/>
    <w:rsid w:val="00946C4D"/>
    <w:rsid w:val="0094756B"/>
    <w:rsid w:val="00950387"/>
    <w:rsid w:val="009520B3"/>
    <w:rsid w:val="0095285B"/>
    <w:rsid w:val="00953099"/>
    <w:rsid w:val="00953180"/>
    <w:rsid w:val="00953A52"/>
    <w:rsid w:val="00953C2B"/>
    <w:rsid w:val="00953FE9"/>
    <w:rsid w:val="009544CF"/>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CEF"/>
    <w:rsid w:val="00963085"/>
    <w:rsid w:val="009633BB"/>
    <w:rsid w:val="00964711"/>
    <w:rsid w:val="0096485F"/>
    <w:rsid w:val="00964D95"/>
    <w:rsid w:val="00964D9D"/>
    <w:rsid w:val="00965F95"/>
    <w:rsid w:val="0096647B"/>
    <w:rsid w:val="00966B46"/>
    <w:rsid w:val="0096726D"/>
    <w:rsid w:val="00967354"/>
    <w:rsid w:val="00971592"/>
    <w:rsid w:val="00971DDF"/>
    <w:rsid w:val="00971FDE"/>
    <w:rsid w:val="009731D6"/>
    <w:rsid w:val="00973E89"/>
    <w:rsid w:val="009745AD"/>
    <w:rsid w:val="00974746"/>
    <w:rsid w:val="00974C40"/>
    <w:rsid w:val="00975119"/>
    <w:rsid w:val="00976F04"/>
    <w:rsid w:val="00976F45"/>
    <w:rsid w:val="009775E9"/>
    <w:rsid w:val="009777F4"/>
    <w:rsid w:val="00977AD8"/>
    <w:rsid w:val="00980454"/>
    <w:rsid w:val="009804E2"/>
    <w:rsid w:val="00980A10"/>
    <w:rsid w:val="00981130"/>
    <w:rsid w:val="00982EEC"/>
    <w:rsid w:val="00983038"/>
    <w:rsid w:val="009834A6"/>
    <w:rsid w:val="00983A9E"/>
    <w:rsid w:val="00983D46"/>
    <w:rsid w:val="00983DCA"/>
    <w:rsid w:val="0098433B"/>
    <w:rsid w:val="00985DE0"/>
    <w:rsid w:val="00985EF7"/>
    <w:rsid w:val="00986396"/>
    <w:rsid w:val="00986705"/>
    <w:rsid w:val="00986CF9"/>
    <w:rsid w:val="00987416"/>
    <w:rsid w:val="009907E2"/>
    <w:rsid w:val="00990C0E"/>
    <w:rsid w:val="00990D75"/>
    <w:rsid w:val="0099103B"/>
    <w:rsid w:val="00991093"/>
    <w:rsid w:val="0099132A"/>
    <w:rsid w:val="0099163B"/>
    <w:rsid w:val="00991ADB"/>
    <w:rsid w:val="00992343"/>
    <w:rsid w:val="0099237A"/>
    <w:rsid w:val="00992851"/>
    <w:rsid w:val="00992FCE"/>
    <w:rsid w:val="00993853"/>
    <w:rsid w:val="009946C3"/>
    <w:rsid w:val="00995FDB"/>
    <w:rsid w:val="00996306"/>
    <w:rsid w:val="00996744"/>
    <w:rsid w:val="00996798"/>
    <w:rsid w:val="009967DA"/>
    <w:rsid w:val="00997111"/>
    <w:rsid w:val="00997CF4"/>
    <w:rsid w:val="009A1169"/>
    <w:rsid w:val="009A1AAC"/>
    <w:rsid w:val="009A3789"/>
    <w:rsid w:val="009A410B"/>
    <w:rsid w:val="009A4818"/>
    <w:rsid w:val="009A4860"/>
    <w:rsid w:val="009A6870"/>
    <w:rsid w:val="009A6919"/>
    <w:rsid w:val="009A6AC7"/>
    <w:rsid w:val="009A6CC2"/>
    <w:rsid w:val="009A7831"/>
    <w:rsid w:val="009B0408"/>
    <w:rsid w:val="009B0843"/>
    <w:rsid w:val="009B0F8C"/>
    <w:rsid w:val="009B1E47"/>
    <w:rsid w:val="009B2267"/>
    <w:rsid w:val="009B2A54"/>
    <w:rsid w:val="009B2B5E"/>
    <w:rsid w:val="009B2BC8"/>
    <w:rsid w:val="009B2CED"/>
    <w:rsid w:val="009B3338"/>
    <w:rsid w:val="009B345D"/>
    <w:rsid w:val="009B3C14"/>
    <w:rsid w:val="009B414C"/>
    <w:rsid w:val="009B5A4D"/>
    <w:rsid w:val="009B7321"/>
    <w:rsid w:val="009B7A72"/>
    <w:rsid w:val="009B7BB8"/>
    <w:rsid w:val="009C126A"/>
    <w:rsid w:val="009C184B"/>
    <w:rsid w:val="009C1D4C"/>
    <w:rsid w:val="009C1E4A"/>
    <w:rsid w:val="009C2DD2"/>
    <w:rsid w:val="009C3794"/>
    <w:rsid w:val="009C441F"/>
    <w:rsid w:val="009C44CD"/>
    <w:rsid w:val="009C4A07"/>
    <w:rsid w:val="009C4B8E"/>
    <w:rsid w:val="009C4BF6"/>
    <w:rsid w:val="009C506D"/>
    <w:rsid w:val="009C51D5"/>
    <w:rsid w:val="009C543C"/>
    <w:rsid w:val="009C55EC"/>
    <w:rsid w:val="009C599A"/>
    <w:rsid w:val="009C650E"/>
    <w:rsid w:val="009C70DB"/>
    <w:rsid w:val="009C751C"/>
    <w:rsid w:val="009D0137"/>
    <w:rsid w:val="009D0E75"/>
    <w:rsid w:val="009D110F"/>
    <w:rsid w:val="009D17D4"/>
    <w:rsid w:val="009D19BC"/>
    <w:rsid w:val="009D2348"/>
    <w:rsid w:val="009D2B19"/>
    <w:rsid w:val="009D2F0C"/>
    <w:rsid w:val="009D3578"/>
    <w:rsid w:val="009D3A5F"/>
    <w:rsid w:val="009D5193"/>
    <w:rsid w:val="009D5C32"/>
    <w:rsid w:val="009D6472"/>
    <w:rsid w:val="009D79F4"/>
    <w:rsid w:val="009E001F"/>
    <w:rsid w:val="009E085B"/>
    <w:rsid w:val="009E0F34"/>
    <w:rsid w:val="009E31A3"/>
    <w:rsid w:val="009E35FE"/>
    <w:rsid w:val="009E3CD1"/>
    <w:rsid w:val="009E5988"/>
    <w:rsid w:val="009E5AF5"/>
    <w:rsid w:val="009E5EB5"/>
    <w:rsid w:val="009E623F"/>
    <w:rsid w:val="009E74F0"/>
    <w:rsid w:val="009F0768"/>
    <w:rsid w:val="009F12F3"/>
    <w:rsid w:val="009F2A71"/>
    <w:rsid w:val="009F5F98"/>
    <w:rsid w:val="009F7867"/>
    <w:rsid w:val="009F7D66"/>
    <w:rsid w:val="00A00BD2"/>
    <w:rsid w:val="00A00CA5"/>
    <w:rsid w:val="00A00CD5"/>
    <w:rsid w:val="00A00E56"/>
    <w:rsid w:val="00A027F3"/>
    <w:rsid w:val="00A02FAD"/>
    <w:rsid w:val="00A032A2"/>
    <w:rsid w:val="00A03978"/>
    <w:rsid w:val="00A04782"/>
    <w:rsid w:val="00A05135"/>
    <w:rsid w:val="00A05DF3"/>
    <w:rsid w:val="00A0670C"/>
    <w:rsid w:val="00A06C09"/>
    <w:rsid w:val="00A07E08"/>
    <w:rsid w:val="00A108F6"/>
    <w:rsid w:val="00A125A9"/>
    <w:rsid w:val="00A12798"/>
    <w:rsid w:val="00A12A95"/>
    <w:rsid w:val="00A12C82"/>
    <w:rsid w:val="00A150AB"/>
    <w:rsid w:val="00A153BE"/>
    <w:rsid w:val="00A15DEE"/>
    <w:rsid w:val="00A167B5"/>
    <w:rsid w:val="00A168A6"/>
    <w:rsid w:val="00A16905"/>
    <w:rsid w:val="00A16DBE"/>
    <w:rsid w:val="00A17C4F"/>
    <w:rsid w:val="00A20653"/>
    <w:rsid w:val="00A20A39"/>
    <w:rsid w:val="00A2227B"/>
    <w:rsid w:val="00A23069"/>
    <w:rsid w:val="00A23195"/>
    <w:rsid w:val="00A238BD"/>
    <w:rsid w:val="00A243E4"/>
    <w:rsid w:val="00A2456F"/>
    <w:rsid w:val="00A2459D"/>
    <w:rsid w:val="00A24C26"/>
    <w:rsid w:val="00A24E23"/>
    <w:rsid w:val="00A25F05"/>
    <w:rsid w:val="00A272F3"/>
    <w:rsid w:val="00A311AE"/>
    <w:rsid w:val="00A312A6"/>
    <w:rsid w:val="00A3130E"/>
    <w:rsid w:val="00A324CF"/>
    <w:rsid w:val="00A32E8B"/>
    <w:rsid w:val="00A32ED6"/>
    <w:rsid w:val="00A33E9C"/>
    <w:rsid w:val="00A344A5"/>
    <w:rsid w:val="00A346C3"/>
    <w:rsid w:val="00A34A89"/>
    <w:rsid w:val="00A34D55"/>
    <w:rsid w:val="00A3563B"/>
    <w:rsid w:val="00A35730"/>
    <w:rsid w:val="00A3692B"/>
    <w:rsid w:val="00A3702C"/>
    <w:rsid w:val="00A37381"/>
    <w:rsid w:val="00A375FD"/>
    <w:rsid w:val="00A41A9D"/>
    <w:rsid w:val="00A429E6"/>
    <w:rsid w:val="00A42A88"/>
    <w:rsid w:val="00A42D07"/>
    <w:rsid w:val="00A435FA"/>
    <w:rsid w:val="00A43D85"/>
    <w:rsid w:val="00A450C0"/>
    <w:rsid w:val="00A45468"/>
    <w:rsid w:val="00A45529"/>
    <w:rsid w:val="00A455F8"/>
    <w:rsid w:val="00A459BA"/>
    <w:rsid w:val="00A46859"/>
    <w:rsid w:val="00A474C9"/>
    <w:rsid w:val="00A4791B"/>
    <w:rsid w:val="00A503E3"/>
    <w:rsid w:val="00A50679"/>
    <w:rsid w:val="00A50A48"/>
    <w:rsid w:val="00A51242"/>
    <w:rsid w:val="00A51522"/>
    <w:rsid w:val="00A51573"/>
    <w:rsid w:val="00A51A5E"/>
    <w:rsid w:val="00A52895"/>
    <w:rsid w:val="00A52B1F"/>
    <w:rsid w:val="00A53A2F"/>
    <w:rsid w:val="00A53DA0"/>
    <w:rsid w:val="00A56C4B"/>
    <w:rsid w:val="00A5765D"/>
    <w:rsid w:val="00A5790A"/>
    <w:rsid w:val="00A6046A"/>
    <w:rsid w:val="00A607CB"/>
    <w:rsid w:val="00A60FF0"/>
    <w:rsid w:val="00A60FFE"/>
    <w:rsid w:val="00A610FF"/>
    <w:rsid w:val="00A6351F"/>
    <w:rsid w:val="00A63B48"/>
    <w:rsid w:val="00A63EF0"/>
    <w:rsid w:val="00A643E0"/>
    <w:rsid w:val="00A64449"/>
    <w:rsid w:val="00A64ABE"/>
    <w:rsid w:val="00A64EC1"/>
    <w:rsid w:val="00A6541D"/>
    <w:rsid w:val="00A65A70"/>
    <w:rsid w:val="00A66F36"/>
    <w:rsid w:val="00A676D9"/>
    <w:rsid w:val="00A67EFC"/>
    <w:rsid w:val="00A7031E"/>
    <w:rsid w:val="00A70759"/>
    <w:rsid w:val="00A71140"/>
    <w:rsid w:val="00A72B7B"/>
    <w:rsid w:val="00A7397D"/>
    <w:rsid w:val="00A74085"/>
    <w:rsid w:val="00A743EB"/>
    <w:rsid w:val="00A74692"/>
    <w:rsid w:val="00A7591D"/>
    <w:rsid w:val="00A7618B"/>
    <w:rsid w:val="00A7640B"/>
    <w:rsid w:val="00A7778B"/>
    <w:rsid w:val="00A777B3"/>
    <w:rsid w:val="00A803BC"/>
    <w:rsid w:val="00A80969"/>
    <w:rsid w:val="00A80C68"/>
    <w:rsid w:val="00A814CB"/>
    <w:rsid w:val="00A8459C"/>
    <w:rsid w:val="00A84805"/>
    <w:rsid w:val="00A858C5"/>
    <w:rsid w:val="00A86EA7"/>
    <w:rsid w:val="00A9027A"/>
    <w:rsid w:val="00A91244"/>
    <w:rsid w:val="00A91AA1"/>
    <w:rsid w:val="00A92776"/>
    <w:rsid w:val="00A93181"/>
    <w:rsid w:val="00A938E6"/>
    <w:rsid w:val="00A93CCF"/>
    <w:rsid w:val="00A93F20"/>
    <w:rsid w:val="00A94DA8"/>
    <w:rsid w:val="00A95BD5"/>
    <w:rsid w:val="00A96169"/>
    <w:rsid w:val="00A96F78"/>
    <w:rsid w:val="00A97589"/>
    <w:rsid w:val="00A97BEC"/>
    <w:rsid w:val="00AA1087"/>
    <w:rsid w:val="00AA19FF"/>
    <w:rsid w:val="00AA25A9"/>
    <w:rsid w:val="00AA26D9"/>
    <w:rsid w:val="00AA27F5"/>
    <w:rsid w:val="00AA2F72"/>
    <w:rsid w:val="00AA3DEA"/>
    <w:rsid w:val="00AA4AE2"/>
    <w:rsid w:val="00AA4D31"/>
    <w:rsid w:val="00AA51AD"/>
    <w:rsid w:val="00AA591E"/>
    <w:rsid w:val="00AA65C9"/>
    <w:rsid w:val="00AB0A32"/>
    <w:rsid w:val="00AB0E56"/>
    <w:rsid w:val="00AB1C7B"/>
    <w:rsid w:val="00AB3A15"/>
    <w:rsid w:val="00AB4ECC"/>
    <w:rsid w:val="00AB6601"/>
    <w:rsid w:val="00AB674E"/>
    <w:rsid w:val="00AB6D79"/>
    <w:rsid w:val="00AB6E43"/>
    <w:rsid w:val="00AB6F48"/>
    <w:rsid w:val="00AB70CB"/>
    <w:rsid w:val="00AB7806"/>
    <w:rsid w:val="00AC02C1"/>
    <w:rsid w:val="00AC05B6"/>
    <w:rsid w:val="00AC0AB6"/>
    <w:rsid w:val="00AC0C71"/>
    <w:rsid w:val="00AC10AD"/>
    <w:rsid w:val="00AC1E55"/>
    <w:rsid w:val="00AC34E2"/>
    <w:rsid w:val="00AC429F"/>
    <w:rsid w:val="00AC59DD"/>
    <w:rsid w:val="00AC5F27"/>
    <w:rsid w:val="00AC6089"/>
    <w:rsid w:val="00AC60B4"/>
    <w:rsid w:val="00AC719C"/>
    <w:rsid w:val="00AC7428"/>
    <w:rsid w:val="00AD00C5"/>
    <w:rsid w:val="00AD085F"/>
    <w:rsid w:val="00AD165F"/>
    <w:rsid w:val="00AD2395"/>
    <w:rsid w:val="00AD2794"/>
    <w:rsid w:val="00AD2DC5"/>
    <w:rsid w:val="00AD2EE3"/>
    <w:rsid w:val="00AD3455"/>
    <w:rsid w:val="00AD3CAD"/>
    <w:rsid w:val="00AD4D87"/>
    <w:rsid w:val="00AD4E11"/>
    <w:rsid w:val="00AD52DC"/>
    <w:rsid w:val="00AD61F5"/>
    <w:rsid w:val="00AD69FF"/>
    <w:rsid w:val="00AD6F67"/>
    <w:rsid w:val="00AD702B"/>
    <w:rsid w:val="00AD72E6"/>
    <w:rsid w:val="00AD7311"/>
    <w:rsid w:val="00AD7C95"/>
    <w:rsid w:val="00AE0960"/>
    <w:rsid w:val="00AE1257"/>
    <w:rsid w:val="00AE1498"/>
    <w:rsid w:val="00AE2078"/>
    <w:rsid w:val="00AE2E3E"/>
    <w:rsid w:val="00AE37BD"/>
    <w:rsid w:val="00AE3DE1"/>
    <w:rsid w:val="00AE44AC"/>
    <w:rsid w:val="00AE474F"/>
    <w:rsid w:val="00AE69B2"/>
    <w:rsid w:val="00AE6AA2"/>
    <w:rsid w:val="00AE6E76"/>
    <w:rsid w:val="00AE7527"/>
    <w:rsid w:val="00AF03CF"/>
    <w:rsid w:val="00AF14B3"/>
    <w:rsid w:val="00AF174A"/>
    <w:rsid w:val="00AF259C"/>
    <w:rsid w:val="00AF26B0"/>
    <w:rsid w:val="00AF2B17"/>
    <w:rsid w:val="00AF2D54"/>
    <w:rsid w:val="00AF3458"/>
    <w:rsid w:val="00AF3F7B"/>
    <w:rsid w:val="00AF42B4"/>
    <w:rsid w:val="00AF4B8A"/>
    <w:rsid w:val="00AF4D7B"/>
    <w:rsid w:val="00AF4F1B"/>
    <w:rsid w:val="00AF53BE"/>
    <w:rsid w:val="00AF5D1E"/>
    <w:rsid w:val="00AF5EC6"/>
    <w:rsid w:val="00AF65A7"/>
    <w:rsid w:val="00AF6E8A"/>
    <w:rsid w:val="00AF71D9"/>
    <w:rsid w:val="00AF7213"/>
    <w:rsid w:val="00AF72FD"/>
    <w:rsid w:val="00AF741A"/>
    <w:rsid w:val="00AF7D92"/>
    <w:rsid w:val="00B011CC"/>
    <w:rsid w:val="00B01A0B"/>
    <w:rsid w:val="00B04048"/>
    <w:rsid w:val="00B04E5C"/>
    <w:rsid w:val="00B04F06"/>
    <w:rsid w:val="00B04F3D"/>
    <w:rsid w:val="00B0519F"/>
    <w:rsid w:val="00B056DF"/>
    <w:rsid w:val="00B05702"/>
    <w:rsid w:val="00B05E86"/>
    <w:rsid w:val="00B05FA6"/>
    <w:rsid w:val="00B0606F"/>
    <w:rsid w:val="00B06835"/>
    <w:rsid w:val="00B06DD9"/>
    <w:rsid w:val="00B07CD6"/>
    <w:rsid w:val="00B07E52"/>
    <w:rsid w:val="00B07F7F"/>
    <w:rsid w:val="00B10010"/>
    <w:rsid w:val="00B1153D"/>
    <w:rsid w:val="00B11775"/>
    <w:rsid w:val="00B11AFC"/>
    <w:rsid w:val="00B123B5"/>
    <w:rsid w:val="00B12660"/>
    <w:rsid w:val="00B1302D"/>
    <w:rsid w:val="00B13B77"/>
    <w:rsid w:val="00B13EBB"/>
    <w:rsid w:val="00B143EC"/>
    <w:rsid w:val="00B149A6"/>
    <w:rsid w:val="00B14DC2"/>
    <w:rsid w:val="00B1513F"/>
    <w:rsid w:val="00B15594"/>
    <w:rsid w:val="00B15B31"/>
    <w:rsid w:val="00B15B89"/>
    <w:rsid w:val="00B1746F"/>
    <w:rsid w:val="00B17EA8"/>
    <w:rsid w:val="00B20519"/>
    <w:rsid w:val="00B20725"/>
    <w:rsid w:val="00B20B7E"/>
    <w:rsid w:val="00B20B94"/>
    <w:rsid w:val="00B22CD3"/>
    <w:rsid w:val="00B2506B"/>
    <w:rsid w:val="00B25454"/>
    <w:rsid w:val="00B25579"/>
    <w:rsid w:val="00B2628E"/>
    <w:rsid w:val="00B266B0"/>
    <w:rsid w:val="00B26E28"/>
    <w:rsid w:val="00B2771B"/>
    <w:rsid w:val="00B27921"/>
    <w:rsid w:val="00B3000E"/>
    <w:rsid w:val="00B307C2"/>
    <w:rsid w:val="00B30B17"/>
    <w:rsid w:val="00B31180"/>
    <w:rsid w:val="00B31787"/>
    <w:rsid w:val="00B3182F"/>
    <w:rsid w:val="00B322E5"/>
    <w:rsid w:val="00B326A8"/>
    <w:rsid w:val="00B329EB"/>
    <w:rsid w:val="00B332F4"/>
    <w:rsid w:val="00B33330"/>
    <w:rsid w:val="00B33508"/>
    <w:rsid w:val="00B336C3"/>
    <w:rsid w:val="00B3377E"/>
    <w:rsid w:val="00B347F0"/>
    <w:rsid w:val="00B35BC9"/>
    <w:rsid w:val="00B35DA4"/>
    <w:rsid w:val="00B36B65"/>
    <w:rsid w:val="00B36C68"/>
    <w:rsid w:val="00B36F20"/>
    <w:rsid w:val="00B37025"/>
    <w:rsid w:val="00B377C2"/>
    <w:rsid w:val="00B40A96"/>
    <w:rsid w:val="00B4184B"/>
    <w:rsid w:val="00B422A7"/>
    <w:rsid w:val="00B42A32"/>
    <w:rsid w:val="00B42FA6"/>
    <w:rsid w:val="00B430B1"/>
    <w:rsid w:val="00B43997"/>
    <w:rsid w:val="00B4399E"/>
    <w:rsid w:val="00B43A16"/>
    <w:rsid w:val="00B43A51"/>
    <w:rsid w:val="00B45C10"/>
    <w:rsid w:val="00B45CE1"/>
    <w:rsid w:val="00B45D0A"/>
    <w:rsid w:val="00B46A75"/>
    <w:rsid w:val="00B46FB7"/>
    <w:rsid w:val="00B500CD"/>
    <w:rsid w:val="00B50B29"/>
    <w:rsid w:val="00B50EC8"/>
    <w:rsid w:val="00B5218E"/>
    <w:rsid w:val="00B5239C"/>
    <w:rsid w:val="00B52AA7"/>
    <w:rsid w:val="00B52FD2"/>
    <w:rsid w:val="00B53893"/>
    <w:rsid w:val="00B53E5A"/>
    <w:rsid w:val="00B54258"/>
    <w:rsid w:val="00B544A5"/>
    <w:rsid w:val="00B548C2"/>
    <w:rsid w:val="00B55428"/>
    <w:rsid w:val="00B554F0"/>
    <w:rsid w:val="00B55E5C"/>
    <w:rsid w:val="00B56DCF"/>
    <w:rsid w:val="00B570BF"/>
    <w:rsid w:val="00B570D7"/>
    <w:rsid w:val="00B57144"/>
    <w:rsid w:val="00B5729A"/>
    <w:rsid w:val="00B61188"/>
    <w:rsid w:val="00B618F6"/>
    <w:rsid w:val="00B62C2D"/>
    <w:rsid w:val="00B63337"/>
    <w:rsid w:val="00B6369F"/>
    <w:rsid w:val="00B639D7"/>
    <w:rsid w:val="00B644CF"/>
    <w:rsid w:val="00B646BC"/>
    <w:rsid w:val="00B64AA7"/>
    <w:rsid w:val="00B65CA0"/>
    <w:rsid w:val="00B6635A"/>
    <w:rsid w:val="00B66594"/>
    <w:rsid w:val="00B67805"/>
    <w:rsid w:val="00B70158"/>
    <w:rsid w:val="00B70A76"/>
    <w:rsid w:val="00B70AC2"/>
    <w:rsid w:val="00B70AE9"/>
    <w:rsid w:val="00B721CD"/>
    <w:rsid w:val="00B7267A"/>
    <w:rsid w:val="00B726FF"/>
    <w:rsid w:val="00B72754"/>
    <w:rsid w:val="00B7291A"/>
    <w:rsid w:val="00B72AA4"/>
    <w:rsid w:val="00B738C1"/>
    <w:rsid w:val="00B75454"/>
    <w:rsid w:val="00B75A95"/>
    <w:rsid w:val="00B76BCD"/>
    <w:rsid w:val="00B76EE9"/>
    <w:rsid w:val="00B77880"/>
    <w:rsid w:val="00B77FD9"/>
    <w:rsid w:val="00B80B30"/>
    <w:rsid w:val="00B80D90"/>
    <w:rsid w:val="00B81CA7"/>
    <w:rsid w:val="00B82381"/>
    <w:rsid w:val="00B82537"/>
    <w:rsid w:val="00B82613"/>
    <w:rsid w:val="00B828B5"/>
    <w:rsid w:val="00B82BF3"/>
    <w:rsid w:val="00B8347C"/>
    <w:rsid w:val="00B83735"/>
    <w:rsid w:val="00B83B0D"/>
    <w:rsid w:val="00B84E9C"/>
    <w:rsid w:val="00B85522"/>
    <w:rsid w:val="00B869DF"/>
    <w:rsid w:val="00B90E2A"/>
    <w:rsid w:val="00B90F2A"/>
    <w:rsid w:val="00B916EB"/>
    <w:rsid w:val="00B9198D"/>
    <w:rsid w:val="00B9253F"/>
    <w:rsid w:val="00B93008"/>
    <w:rsid w:val="00B93945"/>
    <w:rsid w:val="00B93988"/>
    <w:rsid w:val="00B9406D"/>
    <w:rsid w:val="00B944C0"/>
    <w:rsid w:val="00B94BA7"/>
    <w:rsid w:val="00B94BE9"/>
    <w:rsid w:val="00B94E0E"/>
    <w:rsid w:val="00B95876"/>
    <w:rsid w:val="00B958AF"/>
    <w:rsid w:val="00B96201"/>
    <w:rsid w:val="00B9785C"/>
    <w:rsid w:val="00B97CA3"/>
    <w:rsid w:val="00BA0D3B"/>
    <w:rsid w:val="00BA143E"/>
    <w:rsid w:val="00BA2E84"/>
    <w:rsid w:val="00BA3479"/>
    <w:rsid w:val="00BA3D7B"/>
    <w:rsid w:val="00BA48FC"/>
    <w:rsid w:val="00BA6548"/>
    <w:rsid w:val="00BA6A8D"/>
    <w:rsid w:val="00BA76A9"/>
    <w:rsid w:val="00BA79A3"/>
    <w:rsid w:val="00BA7A53"/>
    <w:rsid w:val="00BB22A6"/>
    <w:rsid w:val="00BB3E2B"/>
    <w:rsid w:val="00BB4C3C"/>
    <w:rsid w:val="00BB5043"/>
    <w:rsid w:val="00BB5D1C"/>
    <w:rsid w:val="00BB6552"/>
    <w:rsid w:val="00BB6B9B"/>
    <w:rsid w:val="00BB754F"/>
    <w:rsid w:val="00BB7795"/>
    <w:rsid w:val="00BB7DDF"/>
    <w:rsid w:val="00BC07D4"/>
    <w:rsid w:val="00BC0A5D"/>
    <w:rsid w:val="00BC0BE3"/>
    <w:rsid w:val="00BC0CD1"/>
    <w:rsid w:val="00BC106B"/>
    <w:rsid w:val="00BC1522"/>
    <w:rsid w:val="00BC1AD9"/>
    <w:rsid w:val="00BC28C6"/>
    <w:rsid w:val="00BC31FB"/>
    <w:rsid w:val="00BC32E7"/>
    <w:rsid w:val="00BC3AAA"/>
    <w:rsid w:val="00BC478E"/>
    <w:rsid w:val="00BC4958"/>
    <w:rsid w:val="00BC4FBF"/>
    <w:rsid w:val="00BC58B9"/>
    <w:rsid w:val="00BC61F3"/>
    <w:rsid w:val="00BC6A49"/>
    <w:rsid w:val="00BC7075"/>
    <w:rsid w:val="00BC746D"/>
    <w:rsid w:val="00BC76AB"/>
    <w:rsid w:val="00BD0644"/>
    <w:rsid w:val="00BD0E81"/>
    <w:rsid w:val="00BD3E68"/>
    <w:rsid w:val="00BD520C"/>
    <w:rsid w:val="00BD598A"/>
    <w:rsid w:val="00BD657C"/>
    <w:rsid w:val="00BD692E"/>
    <w:rsid w:val="00BD6E1C"/>
    <w:rsid w:val="00BD70EA"/>
    <w:rsid w:val="00BD75B4"/>
    <w:rsid w:val="00BD7BFE"/>
    <w:rsid w:val="00BD7D14"/>
    <w:rsid w:val="00BE02B4"/>
    <w:rsid w:val="00BE0A4E"/>
    <w:rsid w:val="00BE1553"/>
    <w:rsid w:val="00BE1804"/>
    <w:rsid w:val="00BE1A7B"/>
    <w:rsid w:val="00BE1BDE"/>
    <w:rsid w:val="00BE2367"/>
    <w:rsid w:val="00BE23F8"/>
    <w:rsid w:val="00BE2797"/>
    <w:rsid w:val="00BE2EFE"/>
    <w:rsid w:val="00BE3BE1"/>
    <w:rsid w:val="00BE3F5D"/>
    <w:rsid w:val="00BE4EC9"/>
    <w:rsid w:val="00BE559A"/>
    <w:rsid w:val="00BE5953"/>
    <w:rsid w:val="00BE631E"/>
    <w:rsid w:val="00BE7D8B"/>
    <w:rsid w:val="00BE7DE9"/>
    <w:rsid w:val="00BF055E"/>
    <w:rsid w:val="00BF0BD4"/>
    <w:rsid w:val="00BF0CCF"/>
    <w:rsid w:val="00BF0FC5"/>
    <w:rsid w:val="00BF10BC"/>
    <w:rsid w:val="00BF1C76"/>
    <w:rsid w:val="00BF21AC"/>
    <w:rsid w:val="00BF249B"/>
    <w:rsid w:val="00BF2E53"/>
    <w:rsid w:val="00BF3133"/>
    <w:rsid w:val="00BF3669"/>
    <w:rsid w:val="00BF3C0D"/>
    <w:rsid w:val="00BF711C"/>
    <w:rsid w:val="00BF7C74"/>
    <w:rsid w:val="00C00ED8"/>
    <w:rsid w:val="00C015B7"/>
    <w:rsid w:val="00C0208F"/>
    <w:rsid w:val="00C02367"/>
    <w:rsid w:val="00C02E65"/>
    <w:rsid w:val="00C03309"/>
    <w:rsid w:val="00C04A55"/>
    <w:rsid w:val="00C05BF5"/>
    <w:rsid w:val="00C0600F"/>
    <w:rsid w:val="00C067D5"/>
    <w:rsid w:val="00C072FE"/>
    <w:rsid w:val="00C10277"/>
    <w:rsid w:val="00C11322"/>
    <w:rsid w:val="00C11C57"/>
    <w:rsid w:val="00C12D76"/>
    <w:rsid w:val="00C12E39"/>
    <w:rsid w:val="00C1339A"/>
    <w:rsid w:val="00C14164"/>
    <w:rsid w:val="00C15D8E"/>
    <w:rsid w:val="00C16FE0"/>
    <w:rsid w:val="00C17012"/>
    <w:rsid w:val="00C17205"/>
    <w:rsid w:val="00C178FB"/>
    <w:rsid w:val="00C2048C"/>
    <w:rsid w:val="00C20800"/>
    <w:rsid w:val="00C20B61"/>
    <w:rsid w:val="00C20E53"/>
    <w:rsid w:val="00C214B4"/>
    <w:rsid w:val="00C22B28"/>
    <w:rsid w:val="00C22B5A"/>
    <w:rsid w:val="00C24077"/>
    <w:rsid w:val="00C24CB7"/>
    <w:rsid w:val="00C257B7"/>
    <w:rsid w:val="00C272E8"/>
    <w:rsid w:val="00C27ECD"/>
    <w:rsid w:val="00C3051E"/>
    <w:rsid w:val="00C30FBB"/>
    <w:rsid w:val="00C311EC"/>
    <w:rsid w:val="00C320C0"/>
    <w:rsid w:val="00C32671"/>
    <w:rsid w:val="00C33359"/>
    <w:rsid w:val="00C333C9"/>
    <w:rsid w:val="00C33506"/>
    <w:rsid w:val="00C33B5E"/>
    <w:rsid w:val="00C34145"/>
    <w:rsid w:val="00C348D6"/>
    <w:rsid w:val="00C35389"/>
    <w:rsid w:val="00C35F1B"/>
    <w:rsid w:val="00C365E7"/>
    <w:rsid w:val="00C36E34"/>
    <w:rsid w:val="00C404EE"/>
    <w:rsid w:val="00C407E9"/>
    <w:rsid w:val="00C40D2D"/>
    <w:rsid w:val="00C40FC3"/>
    <w:rsid w:val="00C4171B"/>
    <w:rsid w:val="00C424FC"/>
    <w:rsid w:val="00C42689"/>
    <w:rsid w:val="00C42988"/>
    <w:rsid w:val="00C42BD4"/>
    <w:rsid w:val="00C42E9F"/>
    <w:rsid w:val="00C430C1"/>
    <w:rsid w:val="00C43547"/>
    <w:rsid w:val="00C43649"/>
    <w:rsid w:val="00C43807"/>
    <w:rsid w:val="00C4389F"/>
    <w:rsid w:val="00C43FF0"/>
    <w:rsid w:val="00C445C6"/>
    <w:rsid w:val="00C44641"/>
    <w:rsid w:val="00C45EF5"/>
    <w:rsid w:val="00C46B7E"/>
    <w:rsid w:val="00C46C36"/>
    <w:rsid w:val="00C50A4E"/>
    <w:rsid w:val="00C50CE4"/>
    <w:rsid w:val="00C51A73"/>
    <w:rsid w:val="00C520B1"/>
    <w:rsid w:val="00C522D6"/>
    <w:rsid w:val="00C52474"/>
    <w:rsid w:val="00C52FA3"/>
    <w:rsid w:val="00C530E9"/>
    <w:rsid w:val="00C53BBB"/>
    <w:rsid w:val="00C54020"/>
    <w:rsid w:val="00C5406F"/>
    <w:rsid w:val="00C545C5"/>
    <w:rsid w:val="00C54A94"/>
    <w:rsid w:val="00C55566"/>
    <w:rsid w:val="00C56E55"/>
    <w:rsid w:val="00C60237"/>
    <w:rsid w:val="00C6038F"/>
    <w:rsid w:val="00C61D4B"/>
    <w:rsid w:val="00C62B0A"/>
    <w:rsid w:val="00C63C2B"/>
    <w:rsid w:val="00C63F08"/>
    <w:rsid w:val="00C640FE"/>
    <w:rsid w:val="00C64B0E"/>
    <w:rsid w:val="00C6502D"/>
    <w:rsid w:val="00C6528C"/>
    <w:rsid w:val="00C655E5"/>
    <w:rsid w:val="00C65CB4"/>
    <w:rsid w:val="00C661E8"/>
    <w:rsid w:val="00C6648F"/>
    <w:rsid w:val="00C672BE"/>
    <w:rsid w:val="00C70084"/>
    <w:rsid w:val="00C70C3C"/>
    <w:rsid w:val="00C7235B"/>
    <w:rsid w:val="00C72E18"/>
    <w:rsid w:val="00C731AD"/>
    <w:rsid w:val="00C73553"/>
    <w:rsid w:val="00C73677"/>
    <w:rsid w:val="00C7380B"/>
    <w:rsid w:val="00C74421"/>
    <w:rsid w:val="00C7542D"/>
    <w:rsid w:val="00C754E1"/>
    <w:rsid w:val="00C75F2F"/>
    <w:rsid w:val="00C75FEE"/>
    <w:rsid w:val="00C763B0"/>
    <w:rsid w:val="00C76F1D"/>
    <w:rsid w:val="00C77202"/>
    <w:rsid w:val="00C7764F"/>
    <w:rsid w:val="00C77D26"/>
    <w:rsid w:val="00C80BDF"/>
    <w:rsid w:val="00C84D39"/>
    <w:rsid w:val="00C85277"/>
    <w:rsid w:val="00C8562B"/>
    <w:rsid w:val="00C85AF6"/>
    <w:rsid w:val="00C85B9D"/>
    <w:rsid w:val="00C85D76"/>
    <w:rsid w:val="00C869A3"/>
    <w:rsid w:val="00C873AC"/>
    <w:rsid w:val="00C906C6"/>
    <w:rsid w:val="00C91F8C"/>
    <w:rsid w:val="00C92BC7"/>
    <w:rsid w:val="00C93462"/>
    <w:rsid w:val="00C94384"/>
    <w:rsid w:val="00C94A34"/>
    <w:rsid w:val="00C94C2B"/>
    <w:rsid w:val="00C958A9"/>
    <w:rsid w:val="00C96860"/>
    <w:rsid w:val="00C96F79"/>
    <w:rsid w:val="00C97146"/>
    <w:rsid w:val="00C97CF9"/>
    <w:rsid w:val="00CA0642"/>
    <w:rsid w:val="00CA0F76"/>
    <w:rsid w:val="00CA17DD"/>
    <w:rsid w:val="00CA1863"/>
    <w:rsid w:val="00CA192A"/>
    <w:rsid w:val="00CA1E92"/>
    <w:rsid w:val="00CA26CE"/>
    <w:rsid w:val="00CA391D"/>
    <w:rsid w:val="00CA3ACD"/>
    <w:rsid w:val="00CA4918"/>
    <w:rsid w:val="00CA4F8B"/>
    <w:rsid w:val="00CA518F"/>
    <w:rsid w:val="00CA519F"/>
    <w:rsid w:val="00CA5470"/>
    <w:rsid w:val="00CB09DA"/>
    <w:rsid w:val="00CB0BD9"/>
    <w:rsid w:val="00CB1CAC"/>
    <w:rsid w:val="00CB1D87"/>
    <w:rsid w:val="00CB1DE8"/>
    <w:rsid w:val="00CB1E3B"/>
    <w:rsid w:val="00CB1F1D"/>
    <w:rsid w:val="00CB2591"/>
    <w:rsid w:val="00CB35EE"/>
    <w:rsid w:val="00CB4212"/>
    <w:rsid w:val="00CB4901"/>
    <w:rsid w:val="00CB4C1F"/>
    <w:rsid w:val="00CB58DC"/>
    <w:rsid w:val="00CB600D"/>
    <w:rsid w:val="00CB646D"/>
    <w:rsid w:val="00CB6F29"/>
    <w:rsid w:val="00CB71F8"/>
    <w:rsid w:val="00CB7B1C"/>
    <w:rsid w:val="00CC004C"/>
    <w:rsid w:val="00CC01B9"/>
    <w:rsid w:val="00CC08DA"/>
    <w:rsid w:val="00CC0E3E"/>
    <w:rsid w:val="00CC19E8"/>
    <w:rsid w:val="00CC26DB"/>
    <w:rsid w:val="00CC300C"/>
    <w:rsid w:val="00CC307A"/>
    <w:rsid w:val="00CC35AE"/>
    <w:rsid w:val="00CC36D2"/>
    <w:rsid w:val="00CC3DAA"/>
    <w:rsid w:val="00CC43B0"/>
    <w:rsid w:val="00CC46E5"/>
    <w:rsid w:val="00CC49C7"/>
    <w:rsid w:val="00CC4C2C"/>
    <w:rsid w:val="00CC5057"/>
    <w:rsid w:val="00CC5496"/>
    <w:rsid w:val="00CC5603"/>
    <w:rsid w:val="00CC587F"/>
    <w:rsid w:val="00CC6279"/>
    <w:rsid w:val="00CC6285"/>
    <w:rsid w:val="00CC7705"/>
    <w:rsid w:val="00CD078F"/>
    <w:rsid w:val="00CD08D2"/>
    <w:rsid w:val="00CD121E"/>
    <w:rsid w:val="00CD1922"/>
    <w:rsid w:val="00CD28F0"/>
    <w:rsid w:val="00CD3ED8"/>
    <w:rsid w:val="00CD5696"/>
    <w:rsid w:val="00CD736C"/>
    <w:rsid w:val="00CD761D"/>
    <w:rsid w:val="00CD76B5"/>
    <w:rsid w:val="00CE0090"/>
    <w:rsid w:val="00CE2346"/>
    <w:rsid w:val="00CE2B02"/>
    <w:rsid w:val="00CE2E7A"/>
    <w:rsid w:val="00CE3F85"/>
    <w:rsid w:val="00CE439B"/>
    <w:rsid w:val="00CE4F2D"/>
    <w:rsid w:val="00CE5F92"/>
    <w:rsid w:val="00CE6A8A"/>
    <w:rsid w:val="00CE6F0F"/>
    <w:rsid w:val="00CE6F23"/>
    <w:rsid w:val="00CE7C7C"/>
    <w:rsid w:val="00CF002F"/>
    <w:rsid w:val="00CF0246"/>
    <w:rsid w:val="00CF0C02"/>
    <w:rsid w:val="00CF1899"/>
    <w:rsid w:val="00CF1C46"/>
    <w:rsid w:val="00CF242E"/>
    <w:rsid w:val="00CF2483"/>
    <w:rsid w:val="00CF24E2"/>
    <w:rsid w:val="00CF393D"/>
    <w:rsid w:val="00CF4815"/>
    <w:rsid w:val="00CF4ABD"/>
    <w:rsid w:val="00CF4BC8"/>
    <w:rsid w:val="00CF4BDA"/>
    <w:rsid w:val="00CF5A53"/>
    <w:rsid w:val="00CF5D28"/>
    <w:rsid w:val="00CF6942"/>
    <w:rsid w:val="00CF6CA7"/>
    <w:rsid w:val="00CF6F1E"/>
    <w:rsid w:val="00CF767F"/>
    <w:rsid w:val="00D001F9"/>
    <w:rsid w:val="00D0036E"/>
    <w:rsid w:val="00D00758"/>
    <w:rsid w:val="00D00BB7"/>
    <w:rsid w:val="00D01065"/>
    <w:rsid w:val="00D01EAD"/>
    <w:rsid w:val="00D031F3"/>
    <w:rsid w:val="00D035B9"/>
    <w:rsid w:val="00D03681"/>
    <w:rsid w:val="00D04104"/>
    <w:rsid w:val="00D04236"/>
    <w:rsid w:val="00D060FF"/>
    <w:rsid w:val="00D064E8"/>
    <w:rsid w:val="00D06572"/>
    <w:rsid w:val="00D065CD"/>
    <w:rsid w:val="00D06A32"/>
    <w:rsid w:val="00D07C90"/>
    <w:rsid w:val="00D07D93"/>
    <w:rsid w:val="00D112E1"/>
    <w:rsid w:val="00D11D5B"/>
    <w:rsid w:val="00D12325"/>
    <w:rsid w:val="00D13D43"/>
    <w:rsid w:val="00D14487"/>
    <w:rsid w:val="00D14E6E"/>
    <w:rsid w:val="00D154D4"/>
    <w:rsid w:val="00D15E7E"/>
    <w:rsid w:val="00D162EF"/>
    <w:rsid w:val="00D1680C"/>
    <w:rsid w:val="00D16838"/>
    <w:rsid w:val="00D178E4"/>
    <w:rsid w:val="00D17F03"/>
    <w:rsid w:val="00D20016"/>
    <w:rsid w:val="00D207A7"/>
    <w:rsid w:val="00D20CD6"/>
    <w:rsid w:val="00D20E00"/>
    <w:rsid w:val="00D21102"/>
    <w:rsid w:val="00D21144"/>
    <w:rsid w:val="00D21DBE"/>
    <w:rsid w:val="00D2279F"/>
    <w:rsid w:val="00D22AF1"/>
    <w:rsid w:val="00D22E93"/>
    <w:rsid w:val="00D23898"/>
    <w:rsid w:val="00D242DA"/>
    <w:rsid w:val="00D246EA"/>
    <w:rsid w:val="00D26448"/>
    <w:rsid w:val="00D264CE"/>
    <w:rsid w:val="00D26670"/>
    <w:rsid w:val="00D27137"/>
    <w:rsid w:val="00D275CA"/>
    <w:rsid w:val="00D27A3B"/>
    <w:rsid w:val="00D27B8B"/>
    <w:rsid w:val="00D31B6E"/>
    <w:rsid w:val="00D3232B"/>
    <w:rsid w:val="00D3239F"/>
    <w:rsid w:val="00D324A4"/>
    <w:rsid w:val="00D3250C"/>
    <w:rsid w:val="00D328F6"/>
    <w:rsid w:val="00D3462C"/>
    <w:rsid w:val="00D35198"/>
    <w:rsid w:val="00D356B9"/>
    <w:rsid w:val="00D3584B"/>
    <w:rsid w:val="00D360E0"/>
    <w:rsid w:val="00D376B1"/>
    <w:rsid w:val="00D376F7"/>
    <w:rsid w:val="00D37DDE"/>
    <w:rsid w:val="00D41004"/>
    <w:rsid w:val="00D414EC"/>
    <w:rsid w:val="00D421AE"/>
    <w:rsid w:val="00D42240"/>
    <w:rsid w:val="00D427C3"/>
    <w:rsid w:val="00D42EB8"/>
    <w:rsid w:val="00D434D6"/>
    <w:rsid w:val="00D43F6E"/>
    <w:rsid w:val="00D44106"/>
    <w:rsid w:val="00D44922"/>
    <w:rsid w:val="00D44932"/>
    <w:rsid w:val="00D44EE4"/>
    <w:rsid w:val="00D453BF"/>
    <w:rsid w:val="00D46111"/>
    <w:rsid w:val="00D4723F"/>
    <w:rsid w:val="00D47953"/>
    <w:rsid w:val="00D47C16"/>
    <w:rsid w:val="00D502AF"/>
    <w:rsid w:val="00D50500"/>
    <w:rsid w:val="00D50709"/>
    <w:rsid w:val="00D50764"/>
    <w:rsid w:val="00D50A15"/>
    <w:rsid w:val="00D50C12"/>
    <w:rsid w:val="00D51552"/>
    <w:rsid w:val="00D518FF"/>
    <w:rsid w:val="00D51A77"/>
    <w:rsid w:val="00D52751"/>
    <w:rsid w:val="00D53010"/>
    <w:rsid w:val="00D5354F"/>
    <w:rsid w:val="00D535E6"/>
    <w:rsid w:val="00D53649"/>
    <w:rsid w:val="00D53830"/>
    <w:rsid w:val="00D54091"/>
    <w:rsid w:val="00D54695"/>
    <w:rsid w:val="00D54FB3"/>
    <w:rsid w:val="00D550D8"/>
    <w:rsid w:val="00D557C4"/>
    <w:rsid w:val="00D55889"/>
    <w:rsid w:val="00D56B5F"/>
    <w:rsid w:val="00D56B74"/>
    <w:rsid w:val="00D57A3F"/>
    <w:rsid w:val="00D57AF0"/>
    <w:rsid w:val="00D57DCF"/>
    <w:rsid w:val="00D617FC"/>
    <w:rsid w:val="00D61FC2"/>
    <w:rsid w:val="00D62509"/>
    <w:rsid w:val="00D62ECD"/>
    <w:rsid w:val="00D62FA0"/>
    <w:rsid w:val="00D630F6"/>
    <w:rsid w:val="00D6392D"/>
    <w:rsid w:val="00D64426"/>
    <w:rsid w:val="00D645A3"/>
    <w:rsid w:val="00D65D78"/>
    <w:rsid w:val="00D664F0"/>
    <w:rsid w:val="00D66C93"/>
    <w:rsid w:val="00D67BC5"/>
    <w:rsid w:val="00D700BA"/>
    <w:rsid w:val="00D7021B"/>
    <w:rsid w:val="00D7073E"/>
    <w:rsid w:val="00D70D33"/>
    <w:rsid w:val="00D71749"/>
    <w:rsid w:val="00D73077"/>
    <w:rsid w:val="00D736A2"/>
    <w:rsid w:val="00D73C57"/>
    <w:rsid w:val="00D742FF"/>
    <w:rsid w:val="00D754C4"/>
    <w:rsid w:val="00D758B3"/>
    <w:rsid w:val="00D76354"/>
    <w:rsid w:val="00D76ADC"/>
    <w:rsid w:val="00D76BAC"/>
    <w:rsid w:val="00D772C2"/>
    <w:rsid w:val="00D77413"/>
    <w:rsid w:val="00D80524"/>
    <w:rsid w:val="00D80B03"/>
    <w:rsid w:val="00D80F4C"/>
    <w:rsid w:val="00D81E53"/>
    <w:rsid w:val="00D81F10"/>
    <w:rsid w:val="00D8201E"/>
    <w:rsid w:val="00D82AD4"/>
    <w:rsid w:val="00D82E0A"/>
    <w:rsid w:val="00D8347E"/>
    <w:rsid w:val="00D84A57"/>
    <w:rsid w:val="00D84C3B"/>
    <w:rsid w:val="00D85BA8"/>
    <w:rsid w:val="00D873CF"/>
    <w:rsid w:val="00D874DF"/>
    <w:rsid w:val="00D8764A"/>
    <w:rsid w:val="00D87A12"/>
    <w:rsid w:val="00D90C06"/>
    <w:rsid w:val="00D918F4"/>
    <w:rsid w:val="00D91D3A"/>
    <w:rsid w:val="00D92D34"/>
    <w:rsid w:val="00D930E1"/>
    <w:rsid w:val="00D9415C"/>
    <w:rsid w:val="00D942CC"/>
    <w:rsid w:val="00D94636"/>
    <w:rsid w:val="00D94ADE"/>
    <w:rsid w:val="00D94D87"/>
    <w:rsid w:val="00D962D1"/>
    <w:rsid w:val="00D962DC"/>
    <w:rsid w:val="00D96E0A"/>
    <w:rsid w:val="00D97BB5"/>
    <w:rsid w:val="00DA180C"/>
    <w:rsid w:val="00DA1EF7"/>
    <w:rsid w:val="00DA216B"/>
    <w:rsid w:val="00DA27B1"/>
    <w:rsid w:val="00DA3E7B"/>
    <w:rsid w:val="00DA451D"/>
    <w:rsid w:val="00DA56DB"/>
    <w:rsid w:val="00DA6452"/>
    <w:rsid w:val="00DA6C81"/>
    <w:rsid w:val="00DA6FE9"/>
    <w:rsid w:val="00DA7925"/>
    <w:rsid w:val="00DA7CFA"/>
    <w:rsid w:val="00DA7FF0"/>
    <w:rsid w:val="00DB0AB8"/>
    <w:rsid w:val="00DB0D2A"/>
    <w:rsid w:val="00DB11CD"/>
    <w:rsid w:val="00DB1DAB"/>
    <w:rsid w:val="00DB1E67"/>
    <w:rsid w:val="00DB39D4"/>
    <w:rsid w:val="00DB3A47"/>
    <w:rsid w:val="00DB40E7"/>
    <w:rsid w:val="00DB4E06"/>
    <w:rsid w:val="00DB50EC"/>
    <w:rsid w:val="00DB5636"/>
    <w:rsid w:val="00DB5C0C"/>
    <w:rsid w:val="00DB5CBC"/>
    <w:rsid w:val="00DB6A80"/>
    <w:rsid w:val="00DB6C06"/>
    <w:rsid w:val="00DB6C25"/>
    <w:rsid w:val="00DB7B06"/>
    <w:rsid w:val="00DB7E5C"/>
    <w:rsid w:val="00DC12B8"/>
    <w:rsid w:val="00DC23A1"/>
    <w:rsid w:val="00DC2988"/>
    <w:rsid w:val="00DC2CCF"/>
    <w:rsid w:val="00DC3A9D"/>
    <w:rsid w:val="00DC3FF5"/>
    <w:rsid w:val="00DC4707"/>
    <w:rsid w:val="00DC48E1"/>
    <w:rsid w:val="00DC6C1E"/>
    <w:rsid w:val="00DC708C"/>
    <w:rsid w:val="00DC7638"/>
    <w:rsid w:val="00DC7667"/>
    <w:rsid w:val="00DC7773"/>
    <w:rsid w:val="00DC7951"/>
    <w:rsid w:val="00DD037C"/>
    <w:rsid w:val="00DD07E5"/>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E0C66"/>
    <w:rsid w:val="00DE0F04"/>
    <w:rsid w:val="00DE1017"/>
    <w:rsid w:val="00DE1904"/>
    <w:rsid w:val="00DE2319"/>
    <w:rsid w:val="00DE2589"/>
    <w:rsid w:val="00DE3202"/>
    <w:rsid w:val="00DE3DBB"/>
    <w:rsid w:val="00DE43A2"/>
    <w:rsid w:val="00DE4A74"/>
    <w:rsid w:val="00DE4B05"/>
    <w:rsid w:val="00DE5117"/>
    <w:rsid w:val="00DE541C"/>
    <w:rsid w:val="00DE5982"/>
    <w:rsid w:val="00DE5F40"/>
    <w:rsid w:val="00DE737B"/>
    <w:rsid w:val="00DF0587"/>
    <w:rsid w:val="00DF100B"/>
    <w:rsid w:val="00DF23CA"/>
    <w:rsid w:val="00DF2929"/>
    <w:rsid w:val="00DF2ED3"/>
    <w:rsid w:val="00DF2F5F"/>
    <w:rsid w:val="00DF3159"/>
    <w:rsid w:val="00DF3B76"/>
    <w:rsid w:val="00DF4359"/>
    <w:rsid w:val="00DF4D53"/>
    <w:rsid w:val="00DF4FA9"/>
    <w:rsid w:val="00DF573B"/>
    <w:rsid w:val="00DF7742"/>
    <w:rsid w:val="00DF7751"/>
    <w:rsid w:val="00DF7B58"/>
    <w:rsid w:val="00DF7EDB"/>
    <w:rsid w:val="00E00B73"/>
    <w:rsid w:val="00E01A1C"/>
    <w:rsid w:val="00E01B53"/>
    <w:rsid w:val="00E028BD"/>
    <w:rsid w:val="00E031BB"/>
    <w:rsid w:val="00E0424A"/>
    <w:rsid w:val="00E0520E"/>
    <w:rsid w:val="00E0576C"/>
    <w:rsid w:val="00E0626B"/>
    <w:rsid w:val="00E068BC"/>
    <w:rsid w:val="00E0715B"/>
    <w:rsid w:val="00E073F0"/>
    <w:rsid w:val="00E10761"/>
    <w:rsid w:val="00E108E4"/>
    <w:rsid w:val="00E11A51"/>
    <w:rsid w:val="00E11D7A"/>
    <w:rsid w:val="00E11EEB"/>
    <w:rsid w:val="00E1265F"/>
    <w:rsid w:val="00E128F2"/>
    <w:rsid w:val="00E134F4"/>
    <w:rsid w:val="00E13883"/>
    <w:rsid w:val="00E13EE4"/>
    <w:rsid w:val="00E14749"/>
    <w:rsid w:val="00E16463"/>
    <w:rsid w:val="00E16685"/>
    <w:rsid w:val="00E20921"/>
    <w:rsid w:val="00E20AD3"/>
    <w:rsid w:val="00E20B0F"/>
    <w:rsid w:val="00E20CCC"/>
    <w:rsid w:val="00E21211"/>
    <w:rsid w:val="00E21AEA"/>
    <w:rsid w:val="00E21BBD"/>
    <w:rsid w:val="00E225C5"/>
    <w:rsid w:val="00E22CD7"/>
    <w:rsid w:val="00E239D1"/>
    <w:rsid w:val="00E24C44"/>
    <w:rsid w:val="00E26727"/>
    <w:rsid w:val="00E26970"/>
    <w:rsid w:val="00E27791"/>
    <w:rsid w:val="00E30BEA"/>
    <w:rsid w:val="00E30F2D"/>
    <w:rsid w:val="00E313D4"/>
    <w:rsid w:val="00E319DB"/>
    <w:rsid w:val="00E31AFC"/>
    <w:rsid w:val="00E31B16"/>
    <w:rsid w:val="00E33B0B"/>
    <w:rsid w:val="00E3409E"/>
    <w:rsid w:val="00E34BD1"/>
    <w:rsid w:val="00E34F76"/>
    <w:rsid w:val="00E3516B"/>
    <w:rsid w:val="00E35667"/>
    <w:rsid w:val="00E3591C"/>
    <w:rsid w:val="00E372D9"/>
    <w:rsid w:val="00E37BE5"/>
    <w:rsid w:val="00E41A27"/>
    <w:rsid w:val="00E4285A"/>
    <w:rsid w:val="00E430C7"/>
    <w:rsid w:val="00E43F64"/>
    <w:rsid w:val="00E45493"/>
    <w:rsid w:val="00E45832"/>
    <w:rsid w:val="00E4608B"/>
    <w:rsid w:val="00E469B2"/>
    <w:rsid w:val="00E47767"/>
    <w:rsid w:val="00E501D3"/>
    <w:rsid w:val="00E50CA3"/>
    <w:rsid w:val="00E5179C"/>
    <w:rsid w:val="00E51827"/>
    <w:rsid w:val="00E535E1"/>
    <w:rsid w:val="00E53A01"/>
    <w:rsid w:val="00E54961"/>
    <w:rsid w:val="00E55408"/>
    <w:rsid w:val="00E55AA3"/>
    <w:rsid w:val="00E56405"/>
    <w:rsid w:val="00E564C4"/>
    <w:rsid w:val="00E567C9"/>
    <w:rsid w:val="00E573E6"/>
    <w:rsid w:val="00E57446"/>
    <w:rsid w:val="00E57907"/>
    <w:rsid w:val="00E600A4"/>
    <w:rsid w:val="00E604C4"/>
    <w:rsid w:val="00E60809"/>
    <w:rsid w:val="00E60991"/>
    <w:rsid w:val="00E61300"/>
    <w:rsid w:val="00E614F2"/>
    <w:rsid w:val="00E6153D"/>
    <w:rsid w:val="00E61900"/>
    <w:rsid w:val="00E635B9"/>
    <w:rsid w:val="00E635EF"/>
    <w:rsid w:val="00E64263"/>
    <w:rsid w:val="00E65D15"/>
    <w:rsid w:val="00E66264"/>
    <w:rsid w:val="00E66A29"/>
    <w:rsid w:val="00E66C49"/>
    <w:rsid w:val="00E67EE5"/>
    <w:rsid w:val="00E7013A"/>
    <w:rsid w:val="00E71086"/>
    <w:rsid w:val="00E72311"/>
    <w:rsid w:val="00E748AD"/>
    <w:rsid w:val="00E74F5D"/>
    <w:rsid w:val="00E76034"/>
    <w:rsid w:val="00E768BC"/>
    <w:rsid w:val="00E769A9"/>
    <w:rsid w:val="00E77254"/>
    <w:rsid w:val="00E77B54"/>
    <w:rsid w:val="00E80371"/>
    <w:rsid w:val="00E80440"/>
    <w:rsid w:val="00E80515"/>
    <w:rsid w:val="00E81115"/>
    <w:rsid w:val="00E81752"/>
    <w:rsid w:val="00E817E0"/>
    <w:rsid w:val="00E819FB"/>
    <w:rsid w:val="00E82B3D"/>
    <w:rsid w:val="00E82EE4"/>
    <w:rsid w:val="00E82F13"/>
    <w:rsid w:val="00E831E7"/>
    <w:rsid w:val="00E843B5"/>
    <w:rsid w:val="00E8483A"/>
    <w:rsid w:val="00E84A3B"/>
    <w:rsid w:val="00E85307"/>
    <w:rsid w:val="00E85885"/>
    <w:rsid w:val="00E86508"/>
    <w:rsid w:val="00E86556"/>
    <w:rsid w:val="00E86F5F"/>
    <w:rsid w:val="00E87E13"/>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A29"/>
    <w:rsid w:val="00E96B28"/>
    <w:rsid w:val="00E96FE6"/>
    <w:rsid w:val="00E96FEA"/>
    <w:rsid w:val="00E9714E"/>
    <w:rsid w:val="00E97477"/>
    <w:rsid w:val="00E97652"/>
    <w:rsid w:val="00E9765F"/>
    <w:rsid w:val="00EA0252"/>
    <w:rsid w:val="00EA0A5C"/>
    <w:rsid w:val="00EA0AD2"/>
    <w:rsid w:val="00EA0CF0"/>
    <w:rsid w:val="00EA1D43"/>
    <w:rsid w:val="00EA20B0"/>
    <w:rsid w:val="00EA253C"/>
    <w:rsid w:val="00EA3300"/>
    <w:rsid w:val="00EA3F4A"/>
    <w:rsid w:val="00EA4A9D"/>
    <w:rsid w:val="00EA4EC9"/>
    <w:rsid w:val="00EA5E0F"/>
    <w:rsid w:val="00EA6FE4"/>
    <w:rsid w:val="00EA7723"/>
    <w:rsid w:val="00EA7F4C"/>
    <w:rsid w:val="00EB1D47"/>
    <w:rsid w:val="00EB2012"/>
    <w:rsid w:val="00EB2146"/>
    <w:rsid w:val="00EB2317"/>
    <w:rsid w:val="00EB279B"/>
    <w:rsid w:val="00EB2ABB"/>
    <w:rsid w:val="00EB3376"/>
    <w:rsid w:val="00EB3631"/>
    <w:rsid w:val="00EB3E92"/>
    <w:rsid w:val="00EB406F"/>
    <w:rsid w:val="00EB40C8"/>
    <w:rsid w:val="00EB55CA"/>
    <w:rsid w:val="00EB584C"/>
    <w:rsid w:val="00EB5D88"/>
    <w:rsid w:val="00EB5DEE"/>
    <w:rsid w:val="00EB7307"/>
    <w:rsid w:val="00EC06D6"/>
    <w:rsid w:val="00EC14B0"/>
    <w:rsid w:val="00EC204E"/>
    <w:rsid w:val="00EC249E"/>
    <w:rsid w:val="00EC2CFF"/>
    <w:rsid w:val="00EC440C"/>
    <w:rsid w:val="00EC4D33"/>
    <w:rsid w:val="00EC579B"/>
    <w:rsid w:val="00EC5F2F"/>
    <w:rsid w:val="00EC61E4"/>
    <w:rsid w:val="00EC6424"/>
    <w:rsid w:val="00EC651E"/>
    <w:rsid w:val="00EC692E"/>
    <w:rsid w:val="00EC745E"/>
    <w:rsid w:val="00EC7E0D"/>
    <w:rsid w:val="00EC7EAF"/>
    <w:rsid w:val="00ED1759"/>
    <w:rsid w:val="00ED27C3"/>
    <w:rsid w:val="00ED33AE"/>
    <w:rsid w:val="00ED3775"/>
    <w:rsid w:val="00ED427D"/>
    <w:rsid w:val="00ED46F0"/>
    <w:rsid w:val="00ED4A6D"/>
    <w:rsid w:val="00ED60ED"/>
    <w:rsid w:val="00ED61E6"/>
    <w:rsid w:val="00ED6D4A"/>
    <w:rsid w:val="00ED6E42"/>
    <w:rsid w:val="00ED738C"/>
    <w:rsid w:val="00ED75C7"/>
    <w:rsid w:val="00ED7918"/>
    <w:rsid w:val="00ED7E4A"/>
    <w:rsid w:val="00ED7FD3"/>
    <w:rsid w:val="00EE065C"/>
    <w:rsid w:val="00EE078B"/>
    <w:rsid w:val="00EE3663"/>
    <w:rsid w:val="00EE41C4"/>
    <w:rsid w:val="00EE43EB"/>
    <w:rsid w:val="00EE4A40"/>
    <w:rsid w:val="00EE76A9"/>
    <w:rsid w:val="00EE799E"/>
    <w:rsid w:val="00EE7C7E"/>
    <w:rsid w:val="00EE7CA8"/>
    <w:rsid w:val="00EE7FA7"/>
    <w:rsid w:val="00EF0259"/>
    <w:rsid w:val="00EF093A"/>
    <w:rsid w:val="00EF1093"/>
    <w:rsid w:val="00EF1645"/>
    <w:rsid w:val="00EF1843"/>
    <w:rsid w:val="00EF1FCB"/>
    <w:rsid w:val="00EF21C3"/>
    <w:rsid w:val="00EF2E6B"/>
    <w:rsid w:val="00EF461D"/>
    <w:rsid w:val="00EF48EC"/>
    <w:rsid w:val="00EF58AE"/>
    <w:rsid w:val="00EF6091"/>
    <w:rsid w:val="00EF614C"/>
    <w:rsid w:val="00EF73A9"/>
    <w:rsid w:val="00F0030E"/>
    <w:rsid w:val="00F00405"/>
    <w:rsid w:val="00F00B02"/>
    <w:rsid w:val="00F00CD1"/>
    <w:rsid w:val="00F017E4"/>
    <w:rsid w:val="00F01E6B"/>
    <w:rsid w:val="00F01F3F"/>
    <w:rsid w:val="00F0241C"/>
    <w:rsid w:val="00F02547"/>
    <w:rsid w:val="00F0346E"/>
    <w:rsid w:val="00F034B0"/>
    <w:rsid w:val="00F04091"/>
    <w:rsid w:val="00F05759"/>
    <w:rsid w:val="00F06980"/>
    <w:rsid w:val="00F07F4D"/>
    <w:rsid w:val="00F10CB9"/>
    <w:rsid w:val="00F10E08"/>
    <w:rsid w:val="00F110D5"/>
    <w:rsid w:val="00F12088"/>
    <w:rsid w:val="00F12351"/>
    <w:rsid w:val="00F12859"/>
    <w:rsid w:val="00F141C7"/>
    <w:rsid w:val="00F14A57"/>
    <w:rsid w:val="00F16739"/>
    <w:rsid w:val="00F1681E"/>
    <w:rsid w:val="00F16DE2"/>
    <w:rsid w:val="00F17C5F"/>
    <w:rsid w:val="00F17F7E"/>
    <w:rsid w:val="00F200EF"/>
    <w:rsid w:val="00F2052B"/>
    <w:rsid w:val="00F210C7"/>
    <w:rsid w:val="00F212F2"/>
    <w:rsid w:val="00F213FF"/>
    <w:rsid w:val="00F2260F"/>
    <w:rsid w:val="00F242AD"/>
    <w:rsid w:val="00F24770"/>
    <w:rsid w:val="00F247F2"/>
    <w:rsid w:val="00F252A8"/>
    <w:rsid w:val="00F2532F"/>
    <w:rsid w:val="00F256F8"/>
    <w:rsid w:val="00F2608D"/>
    <w:rsid w:val="00F2619B"/>
    <w:rsid w:val="00F265F7"/>
    <w:rsid w:val="00F26D56"/>
    <w:rsid w:val="00F27A9C"/>
    <w:rsid w:val="00F27C15"/>
    <w:rsid w:val="00F27FA6"/>
    <w:rsid w:val="00F30B70"/>
    <w:rsid w:val="00F30C74"/>
    <w:rsid w:val="00F33903"/>
    <w:rsid w:val="00F33DC8"/>
    <w:rsid w:val="00F34350"/>
    <w:rsid w:val="00F34444"/>
    <w:rsid w:val="00F345D4"/>
    <w:rsid w:val="00F34F36"/>
    <w:rsid w:val="00F360A6"/>
    <w:rsid w:val="00F36F33"/>
    <w:rsid w:val="00F400FA"/>
    <w:rsid w:val="00F4065A"/>
    <w:rsid w:val="00F40F19"/>
    <w:rsid w:val="00F4166B"/>
    <w:rsid w:val="00F4275C"/>
    <w:rsid w:val="00F4554F"/>
    <w:rsid w:val="00F45693"/>
    <w:rsid w:val="00F4608E"/>
    <w:rsid w:val="00F46AA8"/>
    <w:rsid w:val="00F46BEB"/>
    <w:rsid w:val="00F47983"/>
    <w:rsid w:val="00F47C8B"/>
    <w:rsid w:val="00F506DF"/>
    <w:rsid w:val="00F51F04"/>
    <w:rsid w:val="00F52339"/>
    <w:rsid w:val="00F5277A"/>
    <w:rsid w:val="00F532E8"/>
    <w:rsid w:val="00F537FF"/>
    <w:rsid w:val="00F53F50"/>
    <w:rsid w:val="00F54405"/>
    <w:rsid w:val="00F54B6D"/>
    <w:rsid w:val="00F55A3B"/>
    <w:rsid w:val="00F560FE"/>
    <w:rsid w:val="00F56D10"/>
    <w:rsid w:val="00F605B6"/>
    <w:rsid w:val="00F60879"/>
    <w:rsid w:val="00F61064"/>
    <w:rsid w:val="00F6111C"/>
    <w:rsid w:val="00F613EC"/>
    <w:rsid w:val="00F614C0"/>
    <w:rsid w:val="00F61647"/>
    <w:rsid w:val="00F61F5F"/>
    <w:rsid w:val="00F64643"/>
    <w:rsid w:val="00F64A0D"/>
    <w:rsid w:val="00F657CF"/>
    <w:rsid w:val="00F65AE4"/>
    <w:rsid w:val="00F65F58"/>
    <w:rsid w:val="00F66A00"/>
    <w:rsid w:val="00F67F21"/>
    <w:rsid w:val="00F713A3"/>
    <w:rsid w:val="00F719B0"/>
    <w:rsid w:val="00F71A8F"/>
    <w:rsid w:val="00F71BC0"/>
    <w:rsid w:val="00F71E2A"/>
    <w:rsid w:val="00F72053"/>
    <w:rsid w:val="00F73E5A"/>
    <w:rsid w:val="00F75330"/>
    <w:rsid w:val="00F76410"/>
    <w:rsid w:val="00F76BD9"/>
    <w:rsid w:val="00F80236"/>
    <w:rsid w:val="00F80318"/>
    <w:rsid w:val="00F80703"/>
    <w:rsid w:val="00F80948"/>
    <w:rsid w:val="00F80A7F"/>
    <w:rsid w:val="00F81387"/>
    <w:rsid w:val="00F81E3D"/>
    <w:rsid w:val="00F8214F"/>
    <w:rsid w:val="00F822E3"/>
    <w:rsid w:val="00F82866"/>
    <w:rsid w:val="00F84421"/>
    <w:rsid w:val="00F8449B"/>
    <w:rsid w:val="00F848FC"/>
    <w:rsid w:val="00F84D8D"/>
    <w:rsid w:val="00F85691"/>
    <w:rsid w:val="00F85F67"/>
    <w:rsid w:val="00F86E13"/>
    <w:rsid w:val="00F87032"/>
    <w:rsid w:val="00F87094"/>
    <w:rsid w:val="00F870C2"/>
    <w:rsid w:val="00F87AB3"/>
    <w:rsid w:val="00F87E43"/>
    <w:rsid w:val="00F90881"/>
    <w:rsid w:val="00F9101E"/>
    <w:rsid w:val="00F91139"/>
    <w:rsid w:val="00F913DC"/>
    <w:rsid w:val="00F917FE"/>
    <w:rsid w:val="00F91DDA"/>
    <w:rsid w:val="00F9397A"/>
    <w:rsid w:val="00F93A37"/>
    <w:rsid w:val="00F94182"/>
    <w:rsid w:val="00F944D9"/>
    <w:rsid w:val="00F94671"/>
    <w:rsid w:val="00F94DB3"/>
    <w:rsid w:val="00F9606C"/>
    <w:rsid w:val="00F96311"/>
    <w:rsid w:val="00F96500"/>
    <w:rsid w:val="00F96983"/>
    <w:rsid w:val="00F96F36"/>
    <w:rsid w:val="00FA0798"/>
    <w:rsid w:val="00FA2C70"/>
    <w:rsid w:val="00FA3599"/>
    <w:rsid w:val="00FA3F80"/>
    <w:rsid w:val="00FA413A"/>
    <w:rsid w:val="00FA4144"/>
    <w:rsid w:val="00FA4DDF"/>
    <w:rsid w:val="00FA6014"/>
    <w:rsid w:val="00FA68DC"/>
    <w:rsid w:val="00FA6C71"/>
    <w:rsid w:val="00FA6E7F"/>
    <w:rsid w:val="00FA7114"/>
    <w:rsid w:val="00FB0149"/>
    <w:rsid w:val="00FB0826"/>
    <w:rsid w:val="00FB09C2"/>
    <w:rsid w:val="00FB2379"/>
    <w:rsid w:val="00FB26F5"/>
    <w:rsid w:val="00FB31C3"/>
    <w:rsid w:val="00FB350A"/>
    <w:rsid w:val="00FB4A7A"/>
    <w:rsid w:val="00FB4B8A"/>
    <w:rsid w:val="00FB5152"/>
    <w:rsid w:val="00FB59E5"/>
    <w:rsid w:val="00FB59FD"/>
    <w:rsid w:val="00FB680E"/>
    <w:rsid w:val="00FB75AA"/>
    <w:rsid w:val="00FB7C3B"/>
    <w:rsid w:val="00FC0065"/>
    <w:rsid w:val="00FC3AEE"/>
    <w:rsid w:val="00FC4037"/>
    <w:rsid w:val="00FC6238"/>
    <w:rsid w:val="00FC6498"/>
    <w:rsid w:val="00FC6EB4"/>
    <w:rsid w:val="00FC71BC"/>
    <w:rsid w:val="00FC7457"/>
    <w:rsid w:val="00FC78AD"/>
    <w:rsid w:val="00FD0D70"/>
    <w:rsid w:val="00FD1CED"/>
    <w:rsid w:val="00FD1E00"/>
    <w:rsid w:val="00FD2E57"/>
    <w:rsid w:val="00FD2F8B"/>
    <w:rsid w:val="00FD30FB"/>
    <w:rsid w:val="00FD31E8"/>
    <w:rsid w:val="00FD33FC"/>
    <w:rsid w:val="00FD3730"/>
    <w:rsid w:val="00FD3A9B"/>
    <w:rsid w:val="00FD3ADE"/>
    <w:rsid w:val="00FD3B08"/>
    <w:rsid w:val="00FD3F69"/>
    <w:rsid w:val="00FD4806"/>
    <w:rsid w:val="00FD4BA4"/>
    <w:rsid w:val="00FD5229"/>
    <w:rsid w:val="00FD534E"/>
    <w:rsid w:val="00FD56C7"/>
    <w:rsid w:val="00FD5CBB"/>
    <w:rsid w:val="00FD6B74"/>
    <w:rsid w:val="00FD6BC3"/>
    <w:rsid w:val="00FD70AE"/>
    <w:rsid w:val="00FE002E"/>
    <w:rsid w:val="00FE04B0"/>
    <w:rsid w:val="00FE2398"/>
    <w:rsid w:val="00FE2CBB"/>
    <w:rsid w:val="00FE2E4B"/>
    <w:rsid w:val="00FE2F15"/>
    <w:rsid w:val="00FE4990"/>
    <w:rsid w:val="00FE515A"/>
    <w:rsid w:val="00FE5624"/>
    <w:rsid w:val="00FE5D2C"/>
    <w:rsid w:val="00FE5FBF"/>
    <w:rsid w:val="00FE62EE"/>
    <w:rsid w:val="00FE6C25"/>
    <w:rsid w:val="00FE7AF4"/>
    <w:rsid w:val="00FE7D54"/>
    <w:rsid w:val="00FF000F"/>
    <w:rsid w:val="00FF033A"/>
    <w:rsid w:val="00FF035A"/>
    <w:rsid w:val="00FF0515"/>
    <w:rsid w:val="00FF0964"/>
    <w:rsid w:val="00FF16F2"/>
    <w:rsid w:val="00FF1AE4"/>
    <w:rsid w:val="00FF1D24"/>
    <w:rsid w:val="00FF2015"/>
    <w:rsid w:val="00FF2260"/>
    <w:rsid w:val="00FF2B42"/>
    <w:rsid w:val="00FF3B7F"/>
    <w:rsid w:val="00FF3DC4"/>
    <w:rsid w:val="00FF5E09"/>
    <w:rsid w:val="00FF6822"/>
    <w:rsid w:val="00FF721A"/>
    <w:rsid w:val="00FF73D0"/>
    <w:rsid w:val="00FF796A"/>
    <w:rsid w:val="00FF7CF5"/>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D7AF92"/>
  <w15:docId w15:val="{9277D7CC-BF28-4D66-9877-53A538FE0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link w:val="Heading4Char"/>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paragraph">
    <w:name w:val="paragraph"/>
    <w:basedOn w:val="Normal"/>
    <w:rsid w:val="00F26D5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basedOn w:val="DefaultParagraphFont"/>
    <w:link w:val="Heading4"/>
    <w:rsid w:val="00877497"/>
    <w:rPr>
      <w:rFonts w:ascii="Arial" w:hAnsi="Arial"/>
      <w:sz w:val="24"/>
      <w:lang w:val="en-GB"/>
    </w:rPr>
  </w:style>
  <w:style w:type="character" w:customStyle="1" w:styleId="B1Char1">
    <w:name w:val="B1 Char1"/>
    <w:rsid w:val="00F64A0D"/>
    <w:rPr>
      <w:lang w:val="en-GB" w:eastAsia="en-US"/>
    </w:rPr>
  </w:style>
  <w:style w:type="character" w:customStyle="1" w:styleId="B2Char">
    <w:name w:val="B2 Char"/>
    <w:link w:val="B2"/>
    <w:locked/>
    <w:rsid w:val="00F64A0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5AIRPNAIUNRU-1830940522-5954</_dlc_DocId>
    <_dlc_DocIdUrl xmlns="71c5aaf6-e6ce-465b-b873-5148d2a4c105">
      <Url>https://nokia.sharepoint.com/sites/c5g/5gradio/_layouts/15/DocIdRedir.aspx?ID=5AIRPNAIUNRU-1830940522-5954</Url>
      <Description>5AIRPNAIUNRU-1830940522-5954</Description>
    </_dlc_DocIdUrl>
    <Information xmlns="3b34c8f0-1ef5-4d1e-bb66-517ce7fe7356" xsi:nil="true"/>
    <Associated_x0020_Task xmlns="3b34c8f0-1ef5-4d1e-bb66-517ce7fe7356"/>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71c5aaf6-e6ce-465b-b873-5148d2a4c105"/>
    <ds:schemaRef ds:uri="http://schemas.microsoft.com/office/infopath/2007/PartnerControls"/>
    <ds:schemaRef ds:uri="95d2e41d-1f11-4347-bb1c-11d6a32975dd"/>
    <ds:schemaRef ds:uri="http://purl.org/dc/terms/"/>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4.xml><?xml version="1.0" encoding="utf-8"?>
<ds:datastoreItem xmlns:ds="http://schemas.openxmlformats.org/officeDocument/2006/customXml" ds:itemID="{8E3B9114-6E5A-49C4-A24C-AEC5B384C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6.xml><?xml version="1.0" encoding="utf-8"?>
<ds:datastoreItem xmlns:ds="http://schemas.openxmlformats.org/officeDocument/2006/customXml" ds:itemID="{EBBFAEF9-75B8-44AD-8E1F-B8D7DC807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66</TotalTime>
  <Pages>10</Pages>
  <Words>6346</Words>
  <Characters>33060</Characters>
  <Application>Microsoft Office Word</Application>
  <DocSecurity>0</DocSecurity>
  <Lines>275</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35</cp:revision>
  <cp:lastPrinted>2016-06-20T11:35:00Z</cp:lastPrinted>
  <dcterms:created xsi:type="dcterms:W3CDTF">2019-08-16T21:56:00Z</dcterms:created>
  <dcterms:modified xsi:type="dcterms:W3CDTF">2019-08-16T20:40:00Z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c8bb0ba0-b35a-4fd9-bb52-cc20d930638c</vt:lpwstr>
  </property>
  <property fmtid="{D5CDD505-2E9C-101B-9397-08002B2CF9AE}" pid="8" name="AuthorIds_UIVersion_512">
    <vt:lpwstr>780</vt:lpwstr>
  </property>
</Properties>
</file>