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EB967" w14:textId="3DA39F81" w:rsidR="00AF215B" w:rsidRPr="00992256" w:rsidRDefault="00AF215B" w:rsidP="00AF215B">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sidRPr="00992256">
        <w:rPr>
          <w:rFonts w:ascii="Arial" w:hAnsi="Arial" w:cs="Arial"/>
          <w:b/>
          <w:bCs/>
          <w:sz w:val="24"/>
          <w:lang w:val="en-US"/>
        </w:rPr>
        <w:t>3GPP TSG RAN WG1 #97</w:t>
      </w:r>
      <w:r w:rsidRPr="00992256">
        <w:rPr>
          <w:rFonts w:ascii="Arial" w:hAnsi="Arial" w:cs="Arial"/>
          <w:b/>
          <w:bCs/>
          <w:sz w:val="24"/>
          <w:lang w:val="en-US"/>
        </w:rPr>
        <w:tab/>
      </w:r>
      <w:r>
        <w:rPr>
          <w:rFonts w:ascii="Arial" w:hAnsi="Arial" w:cs="Arial"/>
          <w:b/>
          <w:bCs/>
          <w:sz w:val="24"/>
          <w:lang w:val="en-US"/>
        </w:rPr>
        <w:t xml:space="preserve">                                                             </w:t>
      </w:r>
      <w:r w:rsidRPr="00992256">
        <w:rPr>
          <w:rFonts w:ascii="Arial" w:hAnsi="Arial" w:cs="Arial"/>
          <w:b/>
          <w:bCs/>
          <w:sz w:val="24"/>
          <w:lang w:val="en-US"/>
        </w:rPr>
        <w:tab/>
      </w:r>
      <w:r w:rsidR="0062298C" w:rsidRPr="0062298C">
        <w:rPr>
          <w:rFonts w:ascii="Arial" w:hAnsi="Arial" w:cs="Arial"/>
          <w:b/>
          <w:bCs/>
          <w:sz w:val="24"/>
          <w:lang w:val="en-US"/>
        </w:rPr>
        <w:t>R1-</w:t>
      </w:r>
      <w:r w:rsidR="00014CB0" w:rsidRPr="0062298C">
        <w:rPr>
          <w:rFonts w:ascii="Arial" w:hAnsi="Arial" w:cs="Arial"/>
          <w:b/>
          <w:bCs/>
          <w:sz w:val="24"/>
          <w:lang w:val="en-US"/>
        </w:rPr>
        <w:t>190665</w:t>
      </w:r>
      <w:r w:rsidR="00014CB0">
        <w:rPr>
          <w:rFonts w:ascii="Arial" w:hAnsi="Arial" w:cs="Arial"/>
          <w:b/>
          <w:bCs/>
          <w:sz w:val="24"/>
          <w:lang w:val="en-US"/>
        </w:rPr>
        <w:t>3</w:t>
      </w:r>
      <w:r w:rsidR="00014CB0" w:rsidRPr="0062298C" w:rsidDel="0062298C">
        <w:rPr>
          <w:rFonts w:ascii="Arial" w:hAnsi="Arial" w:cs="Arial"/>
          <w:b/>
          <w:bCs/>
          <w:sz w:val="24"/>
          <w:lang w:val="en-US"/>
        </w:rPr>
        <w:t xml:space="preserve"> </w:t>
      </w:r>
    </w:p>
    <w:p w14:paraId="1BAB7950" w14:textId="77777777" w:rsidR="00AF215B" w:rsidRDefault="00AF215B" w:rsidP="00AF215B">
      <w:pPr>
        <w:widowControl w:val="0"/>
        <w:tabs>
          <w:tab w:val="center" w:pos="4536"/>
          <w:tab w:val="right" w:pos="9072"/>
        </w:tabs>
        <w:overflowPunct/>
        <w:autoSpaceDE/>
        <w:adjustRightInd/>
        <w:spacing w:after="0"/>
        <w:rPr>
          <w:rFonts w:cs="Arial"/>
          <w:b/>
          <w:i/>
          <w:kern w:val="2"/>
          <w:lang w:val="en-US"/>
        </w:rPr>
      </w:pPr>
      <w:r w:rsidRPr="00992256">
        <w:rPr>
          <w:rFonts w:ascii="Arial" w:hAnsi="Arial" w:cs="Arial"/>
          <w:b/>
          <w:bCs/>
          <w:sz w:val="24"/>
          <w:lang w:val="en-US"/>
        </w:rPr>
        <w:t>Reno, USA, May 13th – 17th, 2019</w:t>
      </w:r>
      <w:r>
        <w:rPr>
          <w:rFonts w:cs="Arial"/>
          <w:i/>
          <w:color w:val="FF0000"/>
          <w:kern w:val="2"/>
          <w:lang w:val="en-US"/>
        </w:rPr>
        <w:t xml:space="preserve">                                         </w:t>
      </w:r>
      <w:r>
        <w:rPr>
          <w:rFonts w:cs="Arial"/>
          <w:i/>
          <w:color w:val="FF0000"/>
          <w:kern w:val="2"/>
          <w:lang w:val="en-US"/>
        </w:rPr>
        <w:tab/>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492AF479"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014CB0" w:rsidRPr="00014CB0">
        <w:rPr>
          <w:rFonts w:ascii="Arial" w:hAnsi="Arial" w:cs="Arial"/>
          <w:b/>
          <w:sz w:val="24"/>
          <w:lang w:val="en-US"/>
        </w:rPr>
        <w:t>Physical Layer Procedures for NR V2X</w:t>
      </w:r>
    </w:p>
    <w:p w14:paraId="04130205" w14:textId="0FF1B348"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B39BD">
        <w:rPr>
          <w:rFonts w:ascii="Arial" w:hAnsi="Arial" w:cs="Arial"/>
          <w:b/>
          <w:sz w:val="24"/>
          <w:lang w:val="en-US"/>
        </w:rPr>
        <w:t>7.2.4.</w:t>
      </w:r>
      <w:r w:rsidR="00014CB0">
        <w:rPr>
          <w:rFonts w:ascii="Arial" w:hAnsi="Arial" w:cs="Arial"/>
          <w:b/>
          <w:sz w:val="24"/>
          <w:lang w:val="en-US"/>
        </w:rPr>
        <w:t>5</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107D0CC2" w14:textId="7E630BE9" w:rsidR="006647C6" w:rsidRDefault="006647C6" w:rsidP="006647C6">
      <w:pPr>
        <w:pStyle w:val="3GPPNormalText"/>
      </w:pPr>
      <w:r>
        <w:t>T</w:t>
      </w:r>
      <w:r w:rsidRPr="00414EC4">
        <w:t xml:space="preserve">he </w:t>
      </w:r>
      <w:r w:rsidR="00BA7998">
        <w:t>work</w:t>
      </w:r>
      <w:r w:rsidR="00BA7998" w:rsidRPr="00414EC4">
        <w:t xml:space="preserve"> </w:t>
      </w:r>
      <w:r w:rsidRPr="00414EC4">
        <w:t xml:space="preserve">item for </w:t>
      </w:r>
      <w:r>
        <w:t>NR V2X</w:t>
      </w:r>
      <w:r w:rsidRPr="00414EC4">
        <w:t xml:space="preserve"> was approved</w:t>
      </w:r>
      <w:r>
        <w:t xml:space="preserve"> [1] in RAN#</w:t>
      </w:r>
      <w:r w:rsidR="00BA7998">
        <w:t xml:space="preserve">83 </w:t>
      </w:r>
      <w:r>
        <w:t xml:space="preserve">and the </w:t>
      </w:r>
      <w:r w:rsidR="00BA7998">
        <w:t xml:space="preserve">following </w:t>
      </w:r>
      <w:r>
        <w:t>objectives were identified in relation to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3A27789C" w14:textId="77777777" w:rsidR="00FB39BD" w:rsidRPr="008355EC" w:rsidRDefault="00FB39BD" w:rsidP="00FB39BD">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10BDBDA6" w14:textId="77777777" w:rsidR="00414594" w:rsidRPr="00414594" w:rsidRDefault="00414594" w:rsidP="007A7091">
            <w:pPr>
              <w:numPr>
                <w:ilvl w:val="0"/>
                <w:numId w:val="6"/>
              </w:numPr>
              <w:autoSpaceDE/>
              <w:autoSpaceDN/>
              <w:adjustRightInd/>
              <w:rPr>
                <w:b/>
                <w:sz w:val="22"/>
                <w:szCs w:val="22"/>
                <w:lang w:val="en-US" w:eastAsia="ko-KR"/>
              </w:rPr>
            </w:pPr>
            <w:r w:rsidRPr="00414594">
              <w:rPr>
                <w:b/>
                <w:sz w:val="22"/>
                <w:szCs w:val="22"/>
                <w:lang w:val="en-US" w:eastAsia="ko-KR"/>
              </w:rPr>
              <w:t>Sidelink physical layer procedures as per the study outcome</w:t>
            </w:r>
          </w:p>
          <w:p w14:paraId="5A214C4A" w14:textId="77777777" w:rsidR="00414594" w:rsidRPr="00414594" w:rsidRDefault="00414594" w:rsidP="007A7091">
            <w:pPr>
              <w:numPr>
                <w:ilvl w:val="1"/>
                <w:numId w:val="6"/>
              </w:numPr>
              <w:autoSpaceDE/>
              <w:autoSpaceDN/>
              <w:adjustRightInd/>
              <w:rPr>
                <w:b/>
                <w:sz w:val="22"/>
                <w:szCs w:val="22"/>
                <w:lang w:eastAsia="ko-KR"/>
              </w:rPr>
            </w:pPr>
            <w:r w:rsidRPr="00414594">
              <w:rPr>
                <w:b/>
                <w:sz w:val="22"/>
                <w:szCs w:val="22"/>
                <w:lang w:eastAsia="ko-KR"/>
              </w:rPr>
              <w:t>HARQ procedures [RAN1, RAN2]</w:t>
            </w:r>
          </w:p>
          <w:p w14:paraId="4A789B8F" w14:textId="77777777" w:rsidR="00414594" w:rsidRPr="00414594" w:rsidRDefault="00414594" w:rsidP="007A7091">
            <w:pPr>
              <w:numPr>
                <w:ilvl w:val="1"/>
                <w:numId w:val="6"/>
              </w:numPr>
              <w:autoSpaceDE/>
              <w:autoSpaceDN/>
              <w:adjustRightInd/>
              <w:rPr>
                <w:b/>
                <w:sz w:val="22"/>
                <w:szCs w:val="22"/>
                <w:lang w:val="en-US" w:eastAsia="ko-KR"/>
              </w:rPr>
            </w:pPr>
            <w:r w:rsidRPr="00414594">
              <w:rPr>
                <w:b/>
                <w:sz w:val="22"/>
                <w:szCs w:val="22"/>
                <w:lang w:val="en-US" w:eastAsia="ko-KR"/>
              </w:rPr>
              <w:t>CSI acquisition for unicast [RAN1]</w:t>
            </w:r>
          </w:p>
          <w:p w14:paraId="0FF48D47" w14:textId="77777777" w:rsidR="00414594" w:rsidRPr="00414594" w:rsidRDefault="00414594" w:rsidP="007A7091">
            <w:pPr>
              <w:numPr>
                <w:ilvl w:val="2"/>
                <w:numId w:val="6"/>
              </w:numPr>
              <w:autoSpaceDE/>
              <w:autoSpaceDN/>
              <w:adjustRightInd/>
              <w:rPr>
                <w:b/>
                <w:sz w:val="22"/>
                <w:szCs w:val="22"/>
                <w:lang w:val="en-US" w:eastAsia="ko-KR"/>
              </w:rPr>
            </w:pPr>
            <w:r w:rsidRPr="00414594">
              <w:rPr>
                <w:b/>
                <w:sz w:val="22"/>
                <w:szCs w:val="22"/>
                <w:lang w:val="en-US" w:eastAsia="ko-KR"/>
              </w:rPr>
              <w:t>CQI/RI reporting is supported and they are always reported together. No PMI reporting is supported in this work. Multi-rank PSSCH transmission is supported up to two antenna ports.</w:t>
            </w:r>
          </w:p>
          <w:p w14:paraId="33DC857B" w14:textId="77777777" w:rsidR="00414594" w:rsidRPr="00414594" w:rsidRDefault="00414594" w:rsidP="007A7091">
            <w:pPr>
              <w:numPr>
                <w:ilvl w:val="2"/>
                <w:numId w:val="6"/>
              </w:numPr>
              <w:autoSpaceDE/>
              <w:autoSpaceDN/>
              <w:adjustRightInd/>
              <w:rPr>
                <w:b/>
                <w:sz w:val="22"/>
                <w:szCs w:val="22"/>
                <w:lang w:val="en-US" w:eastAsia="ko-KR"/>
              </w:rPr>
            </w:pPr>
            <w:r w:rsidRPr="00414594">
              <w:rPr>
                <w:b/>
                <w:sz w:val="22"/>
                <w:szCs w:val="22"/>
                <w:lang w:val="en-US" w:eastAsia="ko-KR"/>
              </w:rPr>
              <w:t>In sidelink, CSI is delivered using PSSCH (including PSSCH containing CSI only) using the resource allocation procedure for data transmission.</w:t>
            </w:r>
          </w:p>
          <w:p w14:paraId="31F09A5E" w14:textId="46CA0CE0" w:rsidR="006647C6" w:rsidRPr="00FB39BD" w:rsidRDefault="00414594" w:rsidP="007A7091">
            <w:pPr>
              <w:numPr>
                <w:ilvl w:val="1"/>
                <w:numId w:val="6"/>
              </w:numPr>
              <w:rPr>
                <w:sz w:val="22"/>
                <w:szCs w:val="22"/>
                <w:lang w:eastAsia="ko-KR"/>
              </w:rPr>
            </w:pPr>
            <w:r w:rsidRPr="00414594">
              <w:rPr>
                <w:b/>
                <w:sz w:val="22"/>
                <w:szCs w:val="22"/>
                <w:lang w:eastAsia="ko-KR"/>
              </w:rPr>
              <w:t>Power control [RAN1, RAN2]</w:t>
            </w:r>
          </w:p>
        </w:tc>
      </w:tr>
    </w:tbl>
    <w:p w14:paraId="2F614BFB" w14:textId="1A89CF02" w:rsidR="006647C6" w:rsidRDefault="006647C6" w:rsidP="006647C6">
      <w:pPr>
        <w:pStyle w:val="3GPPNormalText"/>
      </w:pPr>
    </w:p>
    <w:p w14:paraId="33D73A3F" w14:textId="40169B1C" w:rsidR="0092102F" w:rsidRDefault="00414594" w:rsidP="006647C6">
      <w:pPr>
        <w:pStyle w:val="3GPPNormalText"/>
      </w:pPr>
      <w:r w:rsidRPr="00414594">
        <w:t xml:space="preserve">Furthermore, in RAN1#96b </w:t>
      </w:r>
      <w:r w:rsidR="00506E8C">
        <w:t xml:space="preserve">the </w:t>
      </w:r>
      <w:r w:rsidRPr="00414594">
        <w:t>foll</w:t>
      </w:r>
      <w:r>
        <w:t>owing agreements have been made</w:t>
      </w:r>
      <w:r w:rsidR="0092102F">
        <w:t xml:space="preserve"> [2]:</w:t>
      </w:r>
    </w:p>
    <w:p w14:paraId="4C9A8E88" w14:textId="77777777" w:rsidR="00414594" w:rsidRPr="00414594" w:rsidRDefault="00414594" w:rsidP="007A7091">
      <w:pPr>
        <w:pStyle w:val="3GPPNormalText"/>
        <w:numPr>
          <w:ilvl w:val="0"/>
          <w:numId w:val="6"/>
        </w:numPr>
        <w:ind w:left="360"/>
      </w:pPr>
      <w:bookmarkStart w:id="1" w:name="OLE_LINK15"/>
      <w:bookmarkStart w:id="2" w:name="OLE_LINK16"/>
      <w:r w:rsidRPr="00414594">
        <w:t>It is supported, in a resource pool, that within the slots associated with the resource pool, PSFCH resources can be (pre)configured periodically with a period of N slot(s)</w:t>
      </w:r>
    </w:p>
    <w:p w14:paraId="605AE2DA" w14:textId="77777777" w:rsidR="00414594" w:rsidRPr="00414594" w:rsidRDefault="00414594" w:rsidP="007A7091">
      <w:pPr>
        <w:pStyle w:val="3GPPNormalText"/>
        <w:numPr>
          <w:ilvl w:val="0"/>
          <w:numId w:val="7"/>
        </w:numPr>
      </w:pPr>
      <w:r w:rsidRPr="00414594">
        <w:t>N is configurable, with the following values</w:t>
      </w:r>
    </w:p>
    <w:p w14:paraId="19BDB12B" w14:textId="77777777" w:rsidR="00414594" w:rsidRPr="00414594" w:rsidRDefault="00414594" w:rsidP="007A7091">
      <w:pPr>
        <w:pStyle w:val="3GPPNormalText"/>
        <w:numPr>
          <w:ilvl w:val="1"/>
          <w:numId w:val="8"/>
        </w:numPr>
      </w:pPr>
      <w:r w:rsidRPr="00414594">
        <w:t>1</w:t>
      </w:r>
    </w:p>
    <w:p w14:paraId="1D428EA6" w14:textId="77777777" w:rsidR="00414594" w:rsidRPr="00414594" w:rsidRDefault="00414594" w:rsidP="007A7091">
      <w:pPr>
        <w:pStyle w:val="3GPPNormalText"/>
        <w:numPr>
          <w:ilvl w:val="1"/>
          <w:numId w:val="8"/>
        </w:numPr>
      </w:pPr>
      <w:r w:rsidRPr="00414594">
        <w:t>At least one more value &gt;1</w:t>
      </w:r>
    </w:p>
    <w:p w14:paraId="1D67297C" w14:textId="77777777" w:rsidR="00414594" w:rsidRPr="00414594" w:rsidRDefault="00414594" w:rsidP="007A7091">
      <w:pPr>
        <w:pStyle w:val="3GPPNormalText"/>
        <w:numPr>
          <w:ilvl w:val="2"/>
          <w:numId w:val="9"/>
        </w:numPr>
      </w:pPr>
      <w:r w:rsidRPr="00414594">
        <w:t>FFS details</w:t>
      </w:r>
    </w:p>
    <w:p w14:paraId="19AF2FD9" w14:textId="77777777" w:rsidR="00414594" w:rsidRPr="00414594" w:rsidRDefault="00414594" w:rsidP="007A7091">
      <w:pPr>
        <w:pStyle w:val="3GPPNormalText"/>
        <w:numPr>
          <w:ilvl w:val="0"/>
          <w:numId w:val="8"/>
        </w:numPr>
      </w:pPr>
      <w:r w:rsidRPr="00414594">
        <w:t>The configuration should also include the possibility of no resource for PSFCH. In this case, HARQ feedback for all transmissions in the resource pool is disabled</w:t>
      </w:r>
    </w:p>
    <w:p w14:paraId="5EC594C3" w14:textId="1A671E20" w:rsidR="00414594" w:rsidRPr="00414594" w:rsidRDefault="00414594" w:rsidP="007A7091">
      <w:pPr>
        <w:pStyle w:val="3GPPNormalText"/>
        <w:numPr>
          <w:ilvl w:val="0"/>
          <w:numId w:val="6"/>
        </w:numPr>
        <w:ind w:left="360"/>
      </w:pPr>
      <w:r w:rsidRPr="00414594">
        <w:t>HARQ feedback for transmissions in a resource pool can only be sent on PSFCH in the same resource pool</w:t>
      </w:r>
    </w:p>
    <w:p w14:paraId="5C1B36AD" w14:textId="6A9541C7" w:rsidR="001145A6" w:rsidRPr="00414594" w:rsidRDefault="001A1D8A" w:rsidP="00414594">
      <w:pPr>
        <w:pStyle w:val="3GPPNormalText"/>
      </w:pPr>
      <w:r>
        <w:lastRenderedPageBreak/>
        <w:t xml:space="preserve">In this contribution, we propose </w:t>
      </w:r>
      <w:r w:rsidR="00414594">
        <w:t>an SCI signaling design, possible HARQ operations for unicast communications and a power control mechanism</w:t>
      </w:r>
      <w:r>
        <w:t>.</w:t>
      </w:r>
    </w:p>
    <w:p w14:paraId="30B8FF10" w14:textId="77777777" w:rsidR="00414594" w:rsidRPr="00414594" w:rsidRDefault="00414594" w:rsidP="00414594">
      <w:pPr>
        <w:pStyle w:val="Heading1"/>
      </w:pPr>
      <w:r w:rsidRPr="00414594">
        <w:t>SCI Signaling Design</w:t>
      </w:r>
    </w:p>
    <w:p w14:paraId="1FB8E906" w14:textId="4642C48F" w:rsidR="00414594" w:rsidRPr="000A4E62" w:rsidRDefault="00414594" w:rsidP="00414594">
      <w:pPr>
        <w:pStyle w:val="3GPPNormalText"/>
      </w:pPr>
      <w:r w:rsidRPr="000A4E62">
        <w:t>In the NR V2X study item [</w:t>
      </w:r>
      <w:r>
        <w:t>3</w:t>
      </w:r>
      <w:r w:rsidRPr="000A4E62">
        <w:t xml:space="preserve">], it has been agreed that at least </w:t>
      </w:r>
      <w:r>
        <w:t>L</w:t>
      </w:r>
      <w:r w:rsidRPr="000A4E62">
        <w:t xml:space="preserve">ayer-1 source and destination IDs and the HARQ process ID are conveyed in the SCI. Furthermore, a field in the SCI indicating whether the associated PSSCH is a retransmission or a new transmission, such as the NDI, is required to avoid ambiguity between the UEs. Hence, the SCI has to include at least the following fields </w:t>
      </w:r>
      <w:r>
        <w:t xml:space="preserve">for supporting transmissions </w:t>
      </w:r>
      <w:r w:rsidRPr="000A4E62">
        <w:t>with HARQ operation</w:t>
      </w:r>
      <w:r>
        <w:t>s</w:t>
      </w:r>
      <w:r w:rsidRPr="000A4E62">
        <w:t>:</w:t>
      </w:r>
    </w:p>
    <w:p w14:paraId="13D057D6" w14:textId="77777777" w:rsidR="00414594" w:rsidRPr="00414594" w:rsidRDefault="00414594" w:rsidP="007A7091">
      <w:pPr>
        <w:pStyle w:val="ListParagraph"/>
        <w:numPr>
          <w:ilvl w:val="0"/>
          <w:numId w:val="10"/>
        </w:numPr>
        <w:ind w:left="360"/>
        <w:contextualSpacing/>
        <w:rPr>
          <w:rFonts w:ascii="Times New Roman" w:hAnsi="Times New Roman"/>
        </w:rPr>
      </w:pPr>
      <w:r w:rsidRPr="00414594">
        <w:rPr>
          <w:rFonts w:ascii="Times New Roman" w:hAnsi="Times New Roman"/>
        </w:rPr>
        <w:t>L1 Destination ID,</w:t>
      </w:r>
    </w:p>
    <w:p w14:paraId="3AC65940" w14:textId="77777777" w:rsidR="00414594" w:rsidRPr="00414594" w:rsidRDefault="00414594" w:rsidP="007A7091">
      <w:pPr>
        <w:pStyle w:val="ListParagraph"/>
        <w:numPr>
          <w:ilvl w:val="0"/>
          <w:numId w:val="10"/>
        </w:numPr>
        <w:ind w:left="360"/>
        <w:contextualSpacing/>
        <w:rPr>
          <w:rFonts w:ascii="Times New Roman" w:hAnsi="Times New Roman"/>
        </w:rPr>
      </w:pPr>
      <w:r w:rsidRPr="00414594">
        <w:rPr>
          <w:rFonts w:ascii="Times New Roman" w:hAnsi="Times New Roman"/>
        </w:rPr>
        <w:t>L1 Source ID,</w:t>
      </w:r>
    </w:p>
    <w:p w14:paraId="665AC20A" w14:textId="77777777" w:rsidR="00414594" w:rsidRPr="00414594" w:rsidRDefault="00414594" w:rsidP="007A7091">
      <w:pPr>
        <w:pStyle w:val="ListParagraph"/>
        <w:numPr>
          <w:ilvl w:val="0"/>
          <w:numId w:val="10"/>
        </w:numPr>
        <w:ind w:left="360"/>
        <w:contextualSpacing/>
        <w:rPr>
          <w:rFonts w:ascii="Times New Roman" w:hAnsi="Times New Roman"/>
        </w:rPr>
      </w:pPr>
      <w:r w:rsidRPr="00414594">
        <w:rPr>
          <w:rFonts w:ascii="Times New Roman" w:hAnsi="Times New Roman"/>
        </w:rPr>
        <w:t>HARQ Process ID,</w:t>
      </w:r>
    </w:p>
    <w:p w14:paraId="32A7B9D6" w14:textId="0BF763F0" w:rsidR="00414594" w:rsidRPr="00414594" w:rsidRDefault="00414594" w:rsidP="007A7091">
      <w:pPr>
        <w:pStyle w:val="ListParagraph"/>
        <w:numPr>
          <w:ilvl w:val="0"/>
          <w:numId w:val="10"/>
        </w:numPr>
        <w:spacing w:after="120"/>
        <w:ind w:left="360"/>
        <w:contextualSpacing/>
        <w:rPr>
          <w:rFonts w:ascii="Times New Roman" w:hAnsi="Times New Roman"/>
        </w:rPr>
      </w:pPr>
      <w:r w:rsidRPr="00414594">
        <w:rPr>
          <w:rFonts w:ascii="Times New Roman" w:hAnsi="Times New Roman"/>
        </w:rPr>
        <w:t>NDI</w:t>
      </w:r>
    </w:p>
    <w:p w14:paraId="4695DA8D" w14:textId="6ED2D652" w:rsidR="00414594" w:rsidRPr="0076784D" w:rsidRDefault="00414594" w:rsidP="00414594">
      <w:pPr>
        <w:pStyle w:val="3GPPNormalText"/>
      </w:pPr>
      <w:r>
        <w:t>Since HARQ feedback operations have been agreed to be used for unicast and groupcast communications, these transmissions would require the abovementioned fields. However f</w:t>
      </w:r>
      <w:r w:rsidRPr="000A4E62">
        <w:t>or broadcast communications, HARQ will not be applied and hence the HARQ-related fields can be removed</w:t>
      </w:r>
      <w:r>
        <w:t xml:space="preserve">, thus </w:t>
      </w:r>
      <w:r w:rsidRPr="000A4E62">
        <w:t>reduc</w:t>
      </w:r>
      <w:r>
        <w:t>ing the</w:t>
      </w:r>
      <w:r w:rsidRPr="000A4E62">
        <w:t xml:space="preserve"> SCI payload size</w:t>
      </w:r>
      <w:r>
        <w:t>. T</w:t>
      </w:r>
      <w:r w:rsidRPr="000A4E62">
        <w:t xml:space="preserve">he </w:t>
      </w:r>
      <w:r>
        <w:t>remaining</w:t>
      </w:r>
      <w:r w:rsidRPr="000A4E62">
        <w:t xml:space="preserve"> bits may be used to achieve a lower code rate</w:t>
      </w:r>
      <w:r>
        <w:t xml:space="preserve">, which </w:t>
      </w:r>
      <w:r w:rsidRPr="000A4E62">
        <w:t>contributes to a higher reliability of the SCI</w:t>
      </w:r>
      <w:r>
        <w:t>.</w:t>
      </w:r>
      <w:r w:rsidRPr="000A4E62">
        <w:t xml:space="preserve"> In this case, the SCI for scheduling a broadcast PSSCH has to include</w:t>
      </w:r>
      <w:r>
        <w:t xml:space="preserve"> </w:t>
      </w:r>
      <w:r w:rsidRPr="000A4E62">
        <w:t>the L1 Source ID field.</w:t>
      </w:r>
      <w:r>
        <w:t xml:space="preserve"> Furthermore, the blind decoding effort would be decreased in the case where resource pools are segregated based on cast-types, since only one specific SCI format would be transmitted per resource pool. This is discussed in further detail in our accompanying contribution in </w:t>
      </w:r>
      <w:r w:rsidRPr="007F1F53">
        <w:t>[</w:t>
      </w:r>
      <w:r w:rsidR="0076784D">
        <w:t>4</w:t>
      </w:r>
      <w:r w:rsidRPr="007F1F53">
        <w:t>]</w:t>
      </w:r>
      <w:r w:rsidRPr="00775AF4">
        <w:t>.</w:t>
      </w:r>
      <w:r>
        <w:t xml:space="preserve"> It would hence be advantageous to maintain different SCI formats depending on the communication type.</w:t>
      </w:r>
    </w:p>
    <w:p w14:paraId="33358827" w14:textId="34EC93BA" w:rsidR="00414594" w:rsidRPr="0076784D" w:rsidRDefault="00414594" w:rsidP="0076784D">
      <w:pPr>
        <w:jc w:val="both"/>
        <w:rPr>
          <w:rFonts w:cstheme="minorHAnsi"/>
          <w:b/>
          <w:sz w:val="22"/>
          <w:szCs w:val="22"/>
          <w:lang w:val="en-US"/>
        </w:rPr>
      </w:pPr>
      <w:r w:rsidRPr="0076784D">
        <w:rPr>
          <w:rFonts w:cstheme="minorHAnsi"/>
          <w:b/>
          <w:sz w:val="22"/>
          <w:szCs w:val="22"/>
          <w:lang w:val="en-US"/>
        </w:rPr>
        <w:t>Proposal</w:t>
      </w:r>
      <w:r w:rsidR="0076784D">
        <w:rPr>
          <w:rFonts w:cstheme="minorHAnsi"/>
          <w:b/>
          <w:sz w:val="22"/>
          <w:szCs w:val="22"/>
          <w:lang w:val="en-US"/>
        </w:rPr>
        <w:t xml:space="preserve"> 1</w:t>
      </w:r>
      <w:r w:rsidRPr="0076784D">
        <w:rPr>
          <w:rFonts w:cstheme="minorHAnsi"/>
          <w:b/>
          <w:sz w:val="22"/>
          <w:szCs w:val="22"/>
          <w:lang w:val="en-US"/>
        </w:rPr>
        <w:t>: We propose to support different SCI formats for different communication types, with at least one for unicast and groupcast, and one for broadcast communications.</w:t>
      </w:r>
    </w:p>
    <w:p w14:paraId="67AE27AD" w14:textId="7131FB2E" w:rsidR="00414594" w:rsidRPr="0076784D" w:rsidRDefault="00414594" w:rsidP="00414594">
      <w:pPr>
        <w:jc w:val="both"/>
        <w:rPr>
          <w:rFonts w:cstheme="minorHAnsi"/>
          <w:sz w:val="22"/>
          <w:szCs w:val="22"/>
          <w:lang w:val="en-US"/>
        </w:rPr>
      </w:pPr>
      <w:r w:rsidRPr="0076784D">
        <w:rPr>
          <w:rFonts w:cstheme="minorHAnsi"/>
          <w:sz w:val="22"/>
          <w:szCs w:val="22"/>
          <w:lang w:val="en-US"/>
        </w:rPr>
        <w:t>If different SCI formats are supported based on the communication type, the relevant SCI format can be specified in the respective resource pool configuration itself. This would alleviate the need for UEs to blind decode and detect all SCI formats, so that UEs only have to decode the relevant SCI format. This reduces UE processing requirements as well as improves power consumption at the UE.</w:t>
      </w:r>
    </w:p>
    <w:p w14:paraId="52AB9ABA" w14:textId="45DE162E" w:rsidR="0076784D" w:rsidRDefault="00414594" w:rsidP="00414594">
      <w:pPr>
        <w:jc w:val="both"/>
        <w:rPr>
          <w:rFonts w:cstheme="minorHAnsi"/>
          <w:b/>
          <w:sz w:val="22"/>
          <w:szCs w:val="22"/>
          <w:lang w:val="en-US"/>
        </w:rPr>
      </w:pPr>
      <w:r w:rsidRPr="0076784D">
        <w:rPr>
          <w:rFonts w:cstheme="minorHAnsi"/>
          <w:b/>
          <w:sz w:val="22"/>
          <w:szCs w:val="22"/>
          <w:lang w:val="en-US"/>
        </w:rPr>
        <w:t>Proposal</w:t>
      </w:r>
      <w:r w:rsidR="0076784D">
        <w:rPr>
          <w:rFonts w:cstheme="minorHAnsi"/>
          <w:b/>
          <w:sz w:val="22"/>
          <w:szCs w:val="22"/>
          <w:lang w:val="en-US"/>
        </w:rPr>
        <w:t xml:space="preserve"> 2</w:t>
      </w:r>
      <w:r w:rsidRPr="0076784D">
        <w:rPr>
          <w:rFonts w:cstheme="minorHAnsi"/>
          <w:b/>
          <w:sz w:val="22"/>
          <w:szCs w:val="22"/>
          <w:lang w:val="en-US"/>
        </w:rPr>
        <w:t>: We propose that the resource pool configuration contains the SCI formats to be monitored by the UE.</w:t>
      </w:r>
    </w:p>
    <w:p w14:paraId="78C69245" w14:textId="3C914125" w:rsidR="0076784D" w:rsidRPr="0076784D" w:rsidRDefault="0076784D" w:rsidP="0076784D">
      <w:pPr>
        <w:pStyle w:val="Heading2"/>
        <w:tabs>
          <w:tab w:val="clear" w:pos="1002"/>
          <w:tab w:val="num" w:pos="540"/>
        </w:tabs>
        <w:ind w:left="540"/>
      </w:pPr>
      <w:r w:rsidRPr="0076784D">
        <w:t>Dual Control Channel Design for Operation Modes</w:t>
      </w:r>
    </w:p>
    <w:p w14:paraId="41EFAB43" w14:textId="29BBFF79" w:rsidR="0076784D" w:rsidRPr="000A4E62" w:rsidRDefault="0076784D" w:rsidP="0076784D">
      <w:pPr>
        <w:pStyle w:val="3GPPNormalText"/>
      </w:pPr>
      <w:r w:rsidRPr="000A4E62">
        <w:t>In our accompanying contribution</w:t>
      </w:r>
      <w:r>
        <w:t xml:space="preserve"> in</w:t>
      </w:r>
      <w:r w:rsidRPr="000A4E62">
        <w:t xml:space="preserve"> </w:t>
      </w:r>
      <w:r w:rsidRPr="0076784D">
        <w:t>[4],</w:t>
      </w:r>
      <w:r w:rsidRPr="000A4E62">
        <w:t xml:space="preserve"> we discuss a dual-control channel design </w:t>
      </w:r>
      <w:r>
        <w:t>based on the operation modes of the UEs</w:t>
      </w:r>
      <w:r w:rsidRPr="000A4E62">
        <w:t>. This design incorporates a control channel for SCIs used for Mode</w:t>
      </w:r>
      <w:r>
        <w:t> </w:t>
      </w:r>
      <w:r w:rsidRPr="000A4E62">
        <w:t>1 transmissions only, and an additional control channel TDMed with the first one, solely used for Mode 2 transmissions. However, Mode 2 UEs have to be able to decode the first Mode 1 control channel in order to determine potentially empty or available resources. Hence, the CRC of these SCI messages cannot be scrambled by the destination L1 ID. Instead</w:t>
      </w:r>
      <w:r>
        <w:t>,</w:t>
      </w:r>
      <w:r w:rsidRPr="000A4E62">
        <w:t xml:space="preserve"> the destination L1 ID could be conveyed as an extra SCI field, such that the destination UE can detect its transmission and Mode 2 UEs are aware of resources reserved for Mode 1 transmissions. This provides the advantage of minimizing collisions between UEs operating in Mode</w:t>
      </w:r>
      <w:r>
        <w:t> </w:t>
      </w:r>
      <w:r w:rsidRPr="000A4E62">
        <w:t>1 and Mode 2.</w:t>
      </w:r>
    </w:p>
    <w:p w14:paraId="25F33301" w14:textId="743F4C74" w:rsidR="0076784D" w:rsidRPr="000A4E62" w:rsidRDefault="0076784D" w:rsidP="0076784D">
      <w:pPr>
        <w:pStyle w:val="3GPPNormalText"/>
        <w:rPr>
          <w:b/>
        </w:rPr>
      </w:pPr>
      <w:r w:rsidRPr="000A4E62">
        <w:rPr>
          <w:b/>
        </w:rPr>
        <w:t>Proposal</w:t>
      </w:r>
      <w:r>
        <w:rPr>
          <w:b/>
        </w:rPr>
        <w:t xml:space="preserve"> 3</w:t>
      </w:r>
      <w:r w:rsidRPr="000A4E62">
        <w:rPr>
          <w:b/>
        </w:rPr>
        <w:t xml:space="preserve">: We propose that the CRC of an SCI is not scrambled by </w:t>
      </w:r>
      <w:r>
        <w:rPr>
          <w:b/>
        </w:rPr>
        <w:t xml:space="preserve">the </w:t>
      </w:r>
      <w:r w:rsidRPr="000A4E62">
        <w:rPr>
          <w:b/>
        </w:rPr>
        <w:t xml:space="preserve">destination </w:t>
      </w:r>
      <w:r>
        <w:rPr>
          <w:b/>
        </w:rPr>
        <w:t>L1 </w:t>
      </w:r>
      <w:r w:rsidRPr="000A4E62">
        <w:rPr>
          <w:b/>
        </w:rPr>
        <w:t>ID to allow Mode</w:t>
      </w:r>
      <w:r>
        <w:rPr>
          <w:b/>
        </w:rPr>
        <w:t> </w:t>
      </w:r>
      <w:r w:rsidRPr="000A4E62">
        <w:rPr>
          <w:b/>
        </w:rPr>
        <w:t>2 UEs to detect Mode 1 transmissions.</w:t>
      </w:r>
    </w:p>
    <w:p w14:paraId="7DF863AF" w14:textId="77777777" w:rsidR="0076784D" w:rsidRPr="0076784D" w:rsidRDefault="0076784D" w:rsidP="0076784D">
      <w:pPr>
        <w:pStyle w:val="Heading2"/>
        <w:tabs>
          <w:tab w:val="clear" w:pos="1002"/>
          <w:tab w:val="num" w:pos="540"/>
        </w:tabs>
        <w:ind w:left="540"/>
      </w:pPr>
      <w:r w:rsidRPr="0076784D">
        <w:t>CBG HARQ operation for NR V2X</w:t>
      </w:r>
    </w:p>
    <w:p w14:paraId="6F340886" w14:textId="54CACFD3" w:rsidR="0076784D" w:rsidRPr="000A4E62" w:rsidRDefault="0076784D" w:rsidP="0076784D">
      <w:pPr>
        <w:pStyle w:val="3GPPNormalText"/>
        <w:rPr>
          <w:lang w:eastAsia="zh-CN"/>
        </w:rPr>
      </w:pPr>
      <w:r w:rsidRPr="000A4E62">
        <w:rPr>
          <w:lang w:eastAsia="zh-CN"/>
        </w:rPr>
        <w:t xml:space="preserve">In the NR V2X SI, it has been agreed that </w:t>
      </w:r>
      <w:r>
        <w:rPr>
          <w:lang w:eastAsia="zh-CN"/>
        </w:rPr>
        <w:t xml:space="preserve">if HARQ is enabled, </w:t>
      </w:r>
      <w:r w:rsidRPr="000A4E62">
        <w:rPr>
          <w:lang w:eastAsia="zh-CN"/>
        </w:rPr>
        <w:t>the UE generates at least an ACK or a NACK for a received transmission [</w:t>
      </w:r>
      <w:r w:rsidR="00D4419F">
        <w:rPr>
          <w:lang w:eastAsia="zh-CN"/>
        </w:rPr>
        <w:t>3</w:t>
      </w:r>
      <w:r w:rsidRPr="000A4E62">
        <w:rPr>
          <w:lang w:eastAsia="zh-CN"/>
        </w:rPr>
        <w:t>]. At this point, it is a valid question as to whether CBG-based HARQ feedback has to be supported on the SL. This highly depends on whether transmissions spanning several time and/or frequency units are supported.</w:t>
      </w:r>
    </w:p>
    <w:p w14:paraId="1151D766" w14:textId="70147C11" w:rsidR="0076784D" w:rsidRPr="000A4E62" w:rsidRDefault="0076784D" w:rsidP="0076784D">
      <w:pPr>
        <w:pStyle w:val="3GPPNormalText"/>
        <w:rPr>
          <w:lang w:eastAsia="zh-CN"/>
        </w:rPr>
      </w:pPr>
      <w:r w:rsidRPr="000A4E62">
        <w:rPr>
          <w:lang w:eastAsia="zh-CN"/>
        </w:rPr>
        <w:t xml:space="preserve">Partial collisions might occur if the transmission of larger data packets, spanning multiple time-frequency resources, overlaps with short data packets, spanning a single time-frequency resource, being transmitted </w:t>
      </w:r>
      <w:r>
        <w:rPr>
          <w:lang w:eastAsia="zh-CN"/>
        </w:rPr>
        <w:t>by a close by UE</w:t>
      </w:r>
      <w:r w:rsidRPr="000A4E62">
        <w:rPr>
          <w:lang w:eastAsia="zh-CN"/>
        </w:rPr>
        <w:t>. In this case, the advantages of using a per CBG HARQ-ACK-based reporting is quite obvious. Due to the differing interference situation of each individual resource unit, the retransmission would benefit from the per-CBG HARQ-ACK. However, for the case of equally sized transmissions, which might collide with each other, CBG HARQ-ACK would not be worth the increased reporting overhead.</w:t>
      </w:r>
    </w:p>
    <w:p w14:paraId="0BC12E3D" w14:textId="29FD4009" w:rsidR="0076784D" w:rsidRPr="002F21B2" w:rsidRDefault="0076784D" w:rsidP="00D4419F">
      <w:pPr>
        <w:pStyle w:val="3GPPNormalText"/>
        <w:rPr>
          <w:b/>
        </w:rPr>
      </w:pPr>
      <w:r w:rsidRPr="002F21B2">
        <w:rPr>
          <w:b/>
          <w:lang w:eastAsia="zh-CN"/>
        </w:rPr>
        <w:t>Proposal</w:t>
      </w:r>
      <w:r>
        <w:rPr>
          <w:b/>
          <w:lang w:eastAsia="zh-CN"/>
        </w:rPr>
        <w:t xml:space="preserve"> 4</w:t>
      </w:r>
      <w:r w:rsidRPr="002F21B2">
        <w:rPr>
          <w:b/>
          <w:lang w:eastAsia="zh-CN"/>
        </w:rPr>
        <w:t xml:space="preserve">: </w:t>
      </w:r>
      <w:r>
        <w:rPr>
          <w:b/>
          <w:lang w:eastAsia="zh-CN"/>
        </w:rPr>
        <w:t>We propose to s</w:t>
      </w:r>
      <w:r w:rsidRPr="002F21B2">
        <w:rPr>
          <w:b/>
          <w:lang w:eastAsia="zh-CN"/>
        </w:rPr>
        <w:t>upp</w:t>
      </w:r>
      <w:r>
        <w:rPr>
          <w:b/>
          <w:lang w:eastAsia="zh-CN"/>
        </w:rPr>
        <w:t>ort</w:t>
      </w:r>
      <w:r w:rsidRPr="002F21B2">
        <w:rPr>
          <w:b/>
          <w:lang w:eastAsia="zh-CN"/>
        </w:rPr>
        <w:t xml:space="preserve"> CBG-based HARQ-ACK at least for the case of transmissions spanning multiple time and/or frequency resources.</w:t>
      </w:r>
    </w:p>
    <w:p w14:paraId="06844C4A" w14:textId="77777777" w:rsidR="0076784D" w:rsidRPr="0076784D" w:rsidRDefault="0076784D" w:rsidP="00D4419F">
      <w:pPr>
        <w:spacing w:after="120"/>
        <w:jc w:val="both"/>
        <w:rPr>
          <w:rFonts w:cstheme="minorHAnsi"/>
          <w:b/>
          <w:sz w:val="22"/>
          <w:szCs w:val="22"/>
          <w:lang w:val="en-US"/>
        </w:rPr>
      </w:pPr>
    </w:p>
    <w:p w14:paraId="239D20B1" w14:textId="5B1E4B27" w:rsidR="002A0484" w:rsidRPr="004B7B26" w:rsidRDefault="0076784D" w:rsidP="0076784D">
      <w:pPr>
        <w:pStyle w:val="Heading1"/>
      </w:pPr>
      <w:r w:rsidRPr="0076784D">
        <w:t>HARQ Operation for Unicast</w:t>
      </w:r>
    </w:p>
    <w:p w14:paraId="626B0344" w14:textId="494254CA" w:rsidR="0076784D" w:rsidRDefault="0076784D" w:rsidP="0076784D">
      <w:pPr>
        <w:pStyle w:val="3GPPNormalText"/>
        <w:rPr>
          <w:lang w:eastAsia="zh-CN"/>
        </w:rPr>
      </w:pPr>
      <w:r w:rsidRPr="000A4E62">
        <w:rPr>
          <w:lang w:eastAsia="zh-CN"/>
        </w:rPr>
        <w:t>For SL unicast and groupcast operations, HARQ feedback and HARQ combining h</w:t>
      </w:r>
      <w:r>
        <w:rPr>
          <w:lang w:eastAsia="zh-CN"/>
        </w:rPr>
        <w:t>as been studied and agreed in [3</w:t>
      </w:r>
      <w:r w:rsidRPr="000A4E62">
        <w:rPr>
          <w:lang w:eastAsia="zh-CN"/>
        </w:rPr>
        <w:t xml:space="preserve">]. The receiving UE generates HARQ feedback for an incoming transmission and conveys it to the transmitting UE via the PSFCH. </w:t>
      </w:r>
      <w:r w:rsidRPr="002F21B2">
        <w:rPr>
          <w:lang w:eastAsia="zh-CN"/>
        </w:rPr>
        <w:t>The time gap between PSSCH and transmitting the associated PSFCH is (pre-)</w:t>
      </w:r>
      <w:r>
        <w:rPr>
          <w:lang w:eastAsia="zh-CN"/>
        </w:rPr>
        <w:t xml:space="preserve"> </w:t>
      </w:r>
      <w:r w:rsidRPr="002F21B2">
        <w:rPr>
          <w:lang w:eastAsia="zh-CN"/>
        </w:rPr>
        <w:t xml:space="preserve">configured for </w:t>
      </w:r>
      <w:r>
        <w:rPr>
          <w:lang w:eastAsia="zh-CN"/>
        </w:rPr>
        <w:t xml:space="preserve">UEs operating in </w:t>
      </w:r>
      <w:r w:rsidRPr="002F21B2">
        <w:rPr>
          <w:lang w:eastAsia="zh-CN"/>
        </w:rPr>
        <w:t xml:space="preserve">Mode 1 </w:t>
      </w:r>
      <w:r>
        <w:rPr>
          <w:lang w:eastAsia="zh-CN"/>
        </w:rPr>
        <w:t xml:space="preserve">or </w:t>
      </w:r>
      <w:r w:rsidRPr="002F21B2">
        <w:rPr>
          <w:lang w:eastAsia="zh-CN"/>
        </w:rPr>
        <w:t>Mode 2</w:t>
      </w:r>
      <w:r>
        <w:rPr>
          <w:lang w:eastAsia="zh-CN"/>
        </w:rPr>
        <w:t> </w:t>
      </w:r>
      <w:r w:rsidRPr="002F21B2">
        <w:rPr>
          <w:lang w:eastAsia="zh-CN"/>
        </w:rPr>
        <w:t>[</w:t>
      </w:r>
      <w:r>
        <w:rPr>
          <w:lang w:eastAsia="zh-CN"/>
        </w:rPr>
        <w:t>3</w:t>
      </w:r>
      <w:r w:rsidRPr="002F21B2">
        <w:rPr>
          <w:lang w:eastAsia="zh-CN"/>
        </w:rPr>
        <w:t xml:space="preserve">]. </w:t>
      </w:r>
      <w:r>
        <w:rPr>
          <w:lang w:eastAsia="zh-CN"/>
        </w:rPr>
        <w:t xml:space="preserve">Furthermore, the PSFCH periodicity </w:t>
      </w:r>
      <w:r w:rsidR="007A7091">
        <w:rPr>
          <w:lang w:eastAsia="zh-CN"/>
        </w:rPr>
        <w:t>N</w:t>
      </w:r>
      <w:r>
        <w:rPr>
          <w:lang w:eastAsia="zh-CN"/>
        </w:rPr>
        <w:t xml:space="preserve"> is part of the resource pool configuration [2].</w:t>
      </w:r>
    </w:p>
    <w:p w14:paraId="65B97AD1" w14:textId="40C99B62" w:rsidR="0076784D" w:rsidRPr="0076784D" w:rsidRDefault="0076784D" w:rsidP="0076784D">
      <w:pPr>
        <w:pStyle w:val="3GPPNormalText"/>
        <w:rPr>
          <w:lang w:eastAsia="zh-CN"/>
        </w:rPr>
      </w:pPr>
      <w:r>
        <w:rPr>
          <w:lang w:eastAsia="zh-CN"/>
        </w:rPr>
        <w:t xml:space="preserve">The crucial question for </w:t>
      </w:r>
      <w:r w:rsidR="007A7091">
        <w:rPr>
          <w:lang w:eastAsia="zh-CN"/>
        </w:rPr>
        <w:t>N</w:t>
      </w:r>
      <w:r>
        <w:rPr>
          <w:lang w:eastAsia="zh-CN"/>
        </w:rPr>
        <w:t xml:space="preserve"> &gt; 1 is how to assign the PSFCH resources among the UEs. The simplest approach would be a one-to-one mapping, where a PSFCH resource is </w:t>
      </w:r>
      <w:r w:rsidRPr="000A4E62">
        <w:rPr>
          <w:lang w:eastAsia="zh-CN"/>
        </w:rPr>
        <w:t xml:space="preserve">implicitly </w:t>
      </w:r>
      <w:r>
        <w:rPr>
          <w:lang w:eastAsia="zh-CN"/>
        </w:rPr>
        <w:t>linked to each PSSCH</w:t>
      </w:r>
      <w:r w:rsidRPr="002F21B2">
        <w:rPr>
          <w:lang w:eastAsia="zh-CN"/>
        </w:rPr>
        <w:t>.</w:t>
      </w:r>
      <w:r>
        <w:rPr>
          <w:lang w:eastAsia="zh-CN"/>
        </w:rPr>
        <w:t xml:space="preserve"> This would reduce collisions of different PSFCH transmissions from different UEs since the different PSSCHs are transmitted in orthogonal resources. </w:t>
      </w:r>
      <w:r w:rsidRPr="000A4E62">
        <w:rPr>
          <w:lang w:eastAsia="zh-CN"/>
        </w:rPr>
        <w:t xml:space="preserve">However, from </w:t>
      </w:r>
      <w:r w:rsidR="007A7091">
        <w:rPr>
          <w:lang w:eastAsia="zh-CN"/>
        </w:rPr>
        <w:t>a</w:t>
      </w:r>
      <w:r w:rsidRPr="000A4E62">
        <w:rPr>
          <w:lang w:eastAsia="zh-CN"/>
        </w:rPr>
        <w:t xml:space="preserve"> resource efficiency point of view, this design comes with a high cost</w:t>
      </w:r>
      <w:r>
        <w:rPr>
          <w:lang w:eastAsia="zh-CN"/>
        </w:rPr>
        <w:t xml:space="preserve"> since a PSFCH always has to be reserved for each PSSCH</w:t>
      </w:r>
      <w:r w:rsidRPr="000A4E62">
        <w:rPr>
          <w:lang w:eastAsia="zh-CN"/>
        </w:rPr>
        <w:t>.</w:t>
      </w:r>
      <w:r w:rsidR="007A7091">
        <w:rPr>
          <w:lang w:eastAsia="zh-CN"/>
        </w:rPr>
        <w:t xml:space="preserve"> Also the probability of a</w:t>
      </w:r>
      <w:r>
        <w:rPr>
          <w:lang w:eastAsia="zh-CN"/>
        </w:rPr>
        <w:t xml:space="preserve"> half-duplex issue occurring is increased due to the many times a UE has to transmit HARQ-ACK feedback on PSFCH.</w:t>
      </w:r>
      <w:r w:rsidRPr="000A4E62">
        <w:rPr>
          <w:lang w:eastAsia="zh-CN"/>
        </w:rPr>
        <w:t xml:space="preserve"> </w:t>
      </w:r>
      <w:r>
        <w:rPr>
          <w:lang w:eastAsia="zh-CN"/>
        </w:rPr>
        <w:t>The half-duplex issue and the</w:t>
      </w:r>
      <w:r w:rsidRPr="002F21B2">
        <w:rPr>
          <w:lang w:eastAsia="zh-CN"/>
        </w:rPr>
        <w:t xml:space="preserve"> </w:t>
      </w:r>
      <w:r>
        <w:rPr>
          <w:lang w:eastAsia="zh-CN"/>
        </w:rPr>
        <w:t>spectral efficiency cost can be reduced significantly, if UEs multiplex their HARQ-ACK feedback for multiple PSSCHs in a single PSFCH.</w:t>
      </w:r>
    </w:p>
    <w:p w14:paraId="5F023A94" w14:textId="4A3A43EE" w:rsidR="0076784D" w:rsidRPr="0076784D" w:rsidRDefault="0076784D" w:rsidP="0076784D">
      <w:pPr>
        <w:jc w:val="both"/>
        <w:rPr>
          <w:b/>
          <w:sz w:val="22"/>
          <w:szCs w:val="22"/>
          <w:lang w:val="en-US" w:eastAsia="zh-CN"/>
        </w:rPr>
      </w:pPr>
      <w:r w:rsidRPr="0076784D">
        <w:rPr>
          <w:b/>
          <w:sz w:val="22"/>
          <w:szCs w:val="22"/>
          <w:lang w:val="en-US" w:eastAsia="zh-CN"/>
        </w:rPr>
        <w:t>Proposal</w:t>
      </w:r>
      <w:r>
        <w:rPr>
          <w:b/>
          <w:sz w:val="22"/>
          <w:szCs w:val="22"/>
          <w:lang w:val="en-US" w:eastAsia="zh-CN"/>
        </w:rPr>
        <w:t xml:space="preserve"> 5</w:t>
      </w:r>
      <w:r w:rsidRPr="0076784D">
        <w:rPr>
          <w:b/>
          <w:sz w:val="22"/>
          <w:szCs w:val="22"/>
          <w:lang w:val="en-US" w:eastAsia="zh-CN"/>
        </w:rPr>
        <w:t>: We propose to multiplex HARQ feedback for multiple PSSCHs in a single PSFCH for unicast operation at least for Mode 1. FFS whether to use this also for Mode 2 operation.</w:t>
      </w:r>
    </w:p>
    <w:p w14:paraId="2D6DA180" w14:textId="4DD76F5F" w:rsidR="0076784D" w:rsidRPr="0076784D" w:rsidRDefault="0076784D" w:rsidP="0076784D">
      <w:pPr>
        <w:pStyle w:val="3GPPNormalText"/>
        <w:rPr>
          <w:szCs w:val="22"/>
          <w:lang w:eastAsia="zh-CN"/>
        </w:rPr>
      </w:pPr>
      <w:r w:rsidRPr="0076784D">
        <w:rPr>
          <w:szCs w:val="22"/>
          <w:lang w:eastAsia="zh-CN"/>
        </w:rPr>
        <w:t>A further issue to address is to avoid misalignment between transmitter and receiver UE</w:t>
      </w:r>
      <w:r w:rsidR="007A7091">
        <w:rPr>
          <w:szCs w:val="22"/>
          <w:lang w:eastAsia="zh-CN"/>
        </w:rPr>
        <w:t>s</w:t>
      </w:r>
      <w:r w:rsidRPr="0076784D">
        <w:rPr>
          <w:szCs w:val="22"/>
          <w:lang w:eastAsia="zh-CN"/>
        </w:rPr>
        <w:t xml:space="preserve"> regarding the number of HARQ-ACK bits in the PSFCH. This may lead to ambiguity of misinterpreting the HARQ-ACKs between the two communicating UEs. In particular</w:t>
      </w:r>
      <w:r w:rsidR="007A7091">
        <w:rPr>
          <w:szCs w:val="22"/>
          <w:lang w:eastAsia="zh-CN"/>
        </w:rPr>
        <w:t>,</w:t>
      </w:r>
      <w:r w:rsidRPr="0076784D">
        <w:rPr>
          <w:szCs w:val="22"/>
          <w:lang w:eastAsia="zh-CN"/>
        </w:rPr>
        <w:t xml:space="preserve"> the case that the receiver UE misses a SCI has to be studied. This could be addressed in the way it is done by semi-static HARQ-ACK codebooks, or by introducing a counter similar to the DAI on the Uu-interface, in order to detect missed transmissions.</w:t>
      </w:r>
    </w:p>
    <w:p w14:paraId="6D8A528E" w14:textId="13FEB944" w:rsidR="0076784D" w:rsidRPr="002F21B2" w:rsidRDefault="0076784D" w:rsidP="0076784D">
      <w:pPr>
        <w:pStyle w:val="3GPPNormalText"/>
        <w:rPr>
          <w:lang w:eastAsia="zh-CN"/>
        </w:rPr>
      </w:pPr>
      <w:r w:rsidRPr="0076784D">
        <w:rPr>
          <w:szCs w:val="22"/>
          <w:lang w:eastAsia="zh-CN"/>
        </w:rPr>
        <w:t xml:space="preserve">Another issue comes from the non-unique assignment of PSSCH and PSFCH for </w:t>
      </w:r>
      <w:r w:rsidR="007A7091">
        <w:rPr>
          <w:szCs w:val="22"/>
          <w:lang w:eastAsia="zh-CN"/>
        </w:rPr>
        <w:t>N</w:t>
      </w:r>
      <w:r w:rsidRPr="0076784D">
        <w:rPr>
          <w:szCs w:val="22"/>
          <w:lang w:eastAsia="zh-CN"/>
        </w:rPr>
        <w:t xml:space="preserve"> &gt; 1, since less PSFCH resources would be available in a PSFCH reporting occasion than PSSCH resources in the reporting window. Firstly, collisions between UEs choosing the same PSFCH resource have to be avoided. Secondly, the receiver UE has to know which PSFCH has been used by the transmitter UE to receive the HARQ-ACK correctly. In case of Mode 1, the gNB can coordinate PSFCH scheduling. Additionally, explicit indication of the PSFCH resource in the SCI, similar to the PUCCH resource indicator, would help the receiver UE to decode the correct PSFCH</w:t>
      </w:r>
      <w:r>
        <w:rPr>
          <w:lang w:eastAsia="zh-CN"/>
        </w:rPr>
        <w:t xml:space="preserve"> resource.</w:t>
      </w:r>
    </w:p>
    <w:p w14:paraId="5A11125B" w14:textId="6038206A" w:rsidR="0076784D" w:rsidRPr="0076784D" w:rsidRDefault="0076784D" w:rsidP="0076784D">
      <w:pPr>
        <w:pStyle w:val="3GPPNormalText"/>
        <w:rPr>
          <w:lang w:eastAsia="zh-CN"/>
        </w:rPr>
      </w:pPr>
      <w:r w:rsidRPr="002F21B2">
        <w:rPr>
          <w:lang w:eastAsia="zh-CN"/>
        </w:rPr>
        <w:t xml:space="preserve">In Mode 2, </w:t>
      </w:r>
      <w:r>
        <w:rPr>
          <w:lang w:eastAsia="zh-CN"/>
        </w:rPr>
        <w:t xml:space="preserve">the lack of gNB assistance has to be considered to avoid collisions of PSFCH transmissions. Here, a </w:t>
      </w:r>
      <w:r w:rsidR="007A7091">
        <w:rPr>
          <w:lang w:eastAsia="zh-CN"/>
        </w:rPr>
        <w:t>N</w:t>
      </w:r>
      <w:r>
        <w:rPr>
          <w:lang w:eastAsia="zh-CN"/>
        </w:rPr>
        <w:t xml:space="preserve">=1 </w:t>
      </w:r>
      <w:r w:rsidR="007A7091">
        <w:rPr>
          <w:lang w:eastAsia="zh-CN"/>
        </w:rPr>
        <w:t xml:space="preserve">configuration </w:t>
      </w:r>
      <w:r>
        <w:rPr>
          <w:lang w:eastAsia="zh-CN"/>
        </w:rPr>
        <w:t>could be chosen to avoid these ambiguities, which would essentially lead to a resource pool segregation for Mode 1 and Mode 2.</w:t>
      </w:r>
    </w:p>
    <w:p w14:paraId="5BFA0672" w14:textId="4D3D4250" w:rsidR="0076784D" w:rsidRPr="0076784D" w:rsidRDefault="0076784D" w:rsidP="0076784D">
      <w:pPr>
        <w:rPr>
          <w:b/>
          <w:sz w:val="22"/>
          <w:szCs w:val="22"/>
          <w:lang w:val="en-US" w:eastAsia="zh-CN"/>
        </w:rPr>
      </w:pPr>
      <w:r w:rsidRPr="0076784D">
        <w:rPr>
          <w:b/>
          <w:sz w:val="22"/>
          <w:szCs w:val="22"/>
          <w:lang w:val="en-US" w:eastAsia="zh-CN"/>
        </w:rPr>
        <w:t>Proposal</w:t>
      </w:r>
      <w:r>
        <w:rPr>
          <w:b/>
          <w:sz w:val="22"/>
          <w:szCs w:val="22"/>
          <w:lang w:val="en-US" w:eastAsia="zh-CN"/>
        </w:rPr>
        <w:t xml:space="preserve"> 6</w:t>
      </w:r>
      <w:r w:rsidRPr="0076784D">
        <w:rPr>
          <w:b/>
          <w:sz w:val="22"/>
          <w:szCs w:val="22"/>
          <w:lang w:val="en-US" w:eastAsia="zh-CN"/>
        </w:rPr>
        <w:t>: We propose to support explicit indication of PSFCH resource in the SCI at least for Mode 1.</w:t>
      </w:r>
    </w:p>
    <w:p w14:paraId="62C8296A" w14:textId="77777777" w:rsidR="00114F3A" w:rsidRPr="0076784D" w:rsidRDefault="00114F3A" w:rsidP="000F3C83">
      <w:pPr>
        <w:pStyle w:val="3GPPNormalText"/>
      </w:pPr>
    </w:p>
    <w:p w14:paraId="00276B52" w14:textId="4A799920" w:rsidR="001145A6" w:rsidRPr="004B7B26" w:rsidRDefault="0076784D" w:rsidP="0076784D">
      <w:pPr>
        <w:pStyle w:val="Heading1"/>
      </w:pPr>
      <w:r w:rsidRPr="0076784D">
        <w:t>Power Control</w:t>
      </w:r>
    </w:p>
    <w:p w14:paraId="0ADC26DA" w14:textId="70EB0244" w:rsidR="0076784D" w:rsidRPr="0076784D" w:rsidRDefault="0076784D" w:rsidP="0076784D">
      <w:pPr>
        <w:pStyle w:val="3GPPNormalText"/>
      </w:pPr>
      <w:r w:rsidRPr="000A4E62">
        <w:t>In NR V2X SI, OLPC has been agreed at least for unicast transmissions based on SL RSRP feedback from the receiving UE to adapt to the channel situation between transmitter and receiver UE</w:t>
      </w:r>
      <w:r>
        <w:t> </w:t>
      </w:r>
      <w:r w:rsidRPr="000A4E62">
        <w:rPr>
          <w:rFonts w:eastAsiaTheme="minorHAnsi" w:cstheme="minorHAnsi"/>
          <w:color w:val="000000"/>
        </w:rPr>
        <w:t>[</w:t>
      </w:r>
      <w:r>
        <w:rPr>
          <w:rFonts w:eastAsiaTheme="minorHAnsi" w:cstheme="minorHAnsi"/>
          <w:color w:val="000000"/>
        </w:rPr>
        <w:t>3</w:t>
      </w:r>
      <w:r w:rsidRPr="000A4E62">
        <w:rPr>
          <w:rFonts w:eastAsiaTheme="minorHAnsi" w:cstheme="minorHAnsi"/>
          <w:color w:val="000000"/>
        </w:rPr>
        <w:t>]</w:t>
      </w:r>
      <w:r w:rsidRPr="000A4E62">
        <w:t xml:space="preserve">. In particular the SINR situation at the receiver side of sidelink communication links can dynamically change due to varying interference sources nearby, therefore the transmit power should be adapted dynamically at all transmitters involved in a unicast sidelink communication. </w:t>
      </w:r>
    </w:p>
    <w:p w14:paraId="3ACB2122" w14:textId="374B54F5" w:rsidR="0076784D" w:rsidRPr="000A4E62" w:rsidRDefault="0076784D" w:rsidP="0076784D">
      <w:pPr>
        <w:pStyle w:val="3GPPNormalText"/>
        <w:rPr>
          <w:b/>
        </w:rPr>
      </w:pPr>
      <w:r w:rsidRPr="000A4E62">
        <w:rPr>
          <w:b/>
        </w:rPr>
        <w:t>Proposal</w:t>
      </w:r>
      <w:r>
        <w:rPr>
          <w:b/>
        </w:rPr>
        <w:t xml:space="preserve"> 7</w:t>
      </w:r>
      <w:r w:rsidRPr="000A4E62">
        <w:rPr>
          <w:b/>
        </w:rPr>
        <w:t>: We propose that the mechanism of power control based on SL RSRP reporting should also consider dynamically varying interference from sources nearby.</w:t>
      </w:r>
    </w:p>
    <w:p w14:paraId="077C842D" w14:textId="2C76CD86" w:rsidR="006143AD" w:rsidRPr="007D1816" w:rsidRDefault="006143AD" w:rsidP="000F3C83">
      <w:pPr>
        <w:spacing w:after="120"/>
        <w:jc w:val="both"/>
        <w:rPr>
          <w:b/>
          <w:sz w:val="22"/>
          <w:szCs w:val="22"/>
          <w:lang w:val="en-US"/>
        </w:rPr>
      </w:pPr>
    </w:p>
    <w:p w14:paraId="7042FE39" w14:textId="77777777" w:rsidR="006647C6" w:rsidRDefault="006647C6" w:rsidP="006647C6">
      <w:pPr>
        <w:pStyle w:val="Heading1"/>
        <w:rPr>
          <w:lang w:val="en-US"/>
        </w:rPr>
      </w:pPr>
      <w:bookmarkStart w:id="3" w:name="OLE_LINK13"/>
      <w:bookmarkStart w:id="4" w:name="OLE_LINK14"/>
      <w:bookmarkEnd w:id="1"/>
      <w:bookmarkEnd w:id="2"/>
      <w:r>
        <w:rPr>
          <w:lang w:val="en-US"/>
        </w:rPr>
        <w:t>Conclusion</w:t>
      </w:r>
    </w:p>
    <w:p w14:paraId="1C78597E" w14:textId="6910F2E3" w:rsidR="00D9697D" w:rsidRPr="0020412E" w:rsidRDefault="000F3C83" w:rsidP="00D9697D">
      <w:pPr>
        <w:jc w:val="both"/>
        <w:rPr>
          <w:sz w:val="22"/>
          <w:szCs w:val="22"/>
          <w:lang w:val="en-US"/>
        </w:rPr>
      </w:pPr>
      <w:r>
        <w:rPr>
          <w:sz w:val="22"/>
          <w:szCs w:val="22"/>
          <w:lang w:val="en-US"/>
        </w:rPr>
        <w:t xml:space="preserve">Based on our analysis carried out in this contribution, </w:t>
      </w:r>
      <w:r w:rsidR="00D9697D" w:rsidRPr="00553068">
        <w:rPr>
          <w:sz w:val="22"/>
          <w:szCs w:val="22"/>
          <w:lang w:val="en-US"/>
        </w:rPr>
        <w:t>we propose the following:</w:t>
      </w:r>
    </w:p>
    <w:p w14:paraId="1299F606" w14:textId="77777777" w:rsidR="0076784D" w:rsidRPr="0076784D" w:rsidRDefault="0076784D" w:rsidP="0076784D">
      <w:pPr>
        <w:jc w:val="both"/>
        <w:rPr>
          <w:rFonts w:cstheme="minorHAnsi"/>
          <w:b/>
          <w:sz w:val="22"/>
          <w:szCs w:val="22"/>
          <w:lang w:val="en-US"/>
        </w:rPr>
      </w:pPr>
      <w:r w:rsidRPr="0076784D">
        <w:rPr>
          <w:rFonts w:cstheme="minorHAnsi"/>
          <w:b/>
          <w:sz w:val="22"/>
          <w:szCs w:val="22"/>
          <w:lang w:val="en-US"/>
        </w:rPr>
        <w:t>Proposal</w:t>
      </w:r>
      <w:r>
        <w:rPr>
          <w:rFonts w:cstheme="minorHAnsi"/>
          <w:b/>
          <w:sz w:val="22"/>
          <w:szCs w:val="22"/>
          <w:lang w:val="en-US"/>
        </w:rPr>
        <w:t xml:space="preserve"> 1</w:t>
      </w:r>
      <w:r w:rsidRPr="0076784D">
        <w:rPr>
          <w:rFonts w:cstheme="minorHAnsi"/>
          <w:b/>
          <w:sz w:val="22"/>
          <w:szCs w:val="22"/>
          <w:lang w:val="en-US"/>
        </w:rPr>
        <w:t>: We propose to support different SCI formats for different communication types, with at least one for unicast and groupcast, and one for broadcast communications.</w:t>
      </w:r>
    </w:p>
    <w:p w14:paraId="378000DF" w14:textId="77777777" w:rsidR="0076784D" w:rsidRDefault="0076784D" w:rsidP="0076784D">
      <w:pPr>
        <w:jc w:val="both"/>
        <w:rPr>
          <w:rFonts w:cstheme="minorHAnsi"/>
          <w:b/>
          <w:sz w:val="22"/>
          <w:szCs w:val="22"/>
          <w:lang w:val="en-US"/>
        </w:rPr>
      </w:pPr>
      <w:r w:rsidRPr="0076784D">
        <w:rPr>
          <w:rFonts w:cstheme="minorHAnsi"/>
          <w:b/>
          <w:sz w:val="22"/>
          <w:szCs w:val="22"/>
          <w:lang w:val="en-US"/>
        </w:rPr>
        <w:t>Proposal</w:t>
      </w:r>
      <w:r>
        <w:rPr>
          <w:rFonts w:cstheme="minorHAnsi"/>
          <w:b/>
          <w:sz w:val="22"/>
          <w:szCs w:val="22"/>
          <w:lang w:val="en-US"/>
        </w:rPr>
        <w:t xml:space="preserve"> 2</w:t>
      </w:r>
      <w:r w:rsidRPr="0076784D">
        <w:rPr>
          <w:rFonts w:cstheme="minorHAnsi"/>
          <w:b/>
          <w:sz w:val="22"/>
          <w:szCs w:val="22"/>
          <w:lang w:val="en-US"/>
        </w:rPr>
        <w:t>: We propose that the resource pool configuration contains the SCI formats to be monitored by the UE.</w:t>
      </w:r>
    </w:p>
    <w:p w14:paraId="44AE49CC" w14:textId="77777777" w:rsidR="0076784D" w:rsidRPr="000A4E62" w:rsidRDefault="0076784D" w:rsidP="0076784D">
      <w:pPr>
        <w:pStyle w:val="3GPPNormalText"/>
        <w:rPr>
          <w:b/>
        </w:rPr>
      </w:pPr>
      <w:r w:rsidRPr="000A4E62">
        <w:rPr>
          <w:b/>
        </w:rPr>
        <w:t>Proposal</w:t>
      </w:r>
      <w:r>
        <w:rPr>
          <w:b/>
        </w:rPr>
        <w:t xml:space="preserve"> 3</w:t>
      </w:r>
      <w:r w:rsidRPr="000A4E62">
        <w:rPr>
          <w:b/>
        </w:rPr>
        <w:t xml:space="preserve">: We propose that the CRC of an SCI is not scrambled by </w:t>
      </w:r>
      <w:r>
        <w:rPr>
          <w:b/>
        </w:rPr>
        <w:t xml:space="preserve">the </w:t>
      </w:r>
      <w:r w:rsidRPr="000A4E62">
        <w:rPr>
          <w:b/>
        </w:rPr>
        <w:t xml:space="preserve">destination </w:t>
      </w:r>
      <w:r>
        <w:rPr>
          <w:b/>
        </w:rPr>
        <w:t>L1 </w:t>
      </w:r>
      <w:r w:rsidRPr="000A4E62">
        <w:rPr>
          <w:b/>
        </w:rPr>
        <w:t>ID to allow Mode</w:t>
      </w:r>
      <w:r>
        <w:rPr>
          <w:b/>
        </w:rPr>
        <w:t> </w:t>
      </w:r>
      <w:r w:rsidRPr="000A4E62">
        <w:rPr>
          <w:b/>
        </w:rPr>
        <w:t>2 UEs to detect Mode 1 transmissions.</w:t>
      </w:r>
    </w:p>
    <w:p w14:paraId="6D51E854" w14:textId="77777777" w:rsidR="0076784D" w:rsidRPr="002F21B2" w:rsidRDefault="0076784D" w:rsidP="0076784D">
      <w:pPr>
        <w:pStyle w:val="3GPPNormalText"/>
        <w:rPr>
          <w:b/>
        </w:rPr>
      </w:pPr>
      <w:r w:rsidRPr="002F21B2">
        <w:rPr>
          <w:b/>
          <w:lang w:eastAsia="zh-CN"/>
        </w:rPr>
        <w:t>Proposal</w:t>
      </w:r>
      <w:r>
        <w:rPr>
          <w:b/>
          <w:lang w:eastAsia="zh-CN"/>
        </w:rPr>
        <w:t xml:space="preserve"> 4</w:t>
      </w:r>
      <w:r w:rsidRPr="002F21B2">
        <w:rPr>
          <w:b/>
          <w:lang w:eastAsia="zh-CN"/>
        </w:rPr>
        <w:t xml:space="preserve">: </w:t>
      </w:r>
      <w:r>
        <w:rPr>
          <w:b/>
          <w:lang w:eastAsia="zh-CN"/>
        </w:rPr>
        <w:t>We propose to s</w:t>
      </w:r>
      <w:r w:rsidRPr="002F21B2">
        <w:rPr>
          <w:b/>
          <w:lang w:eastAsia="zh-CN"/>
        </w:rPr>
        <w:t>upp</w:t>
      </w:r>
      <w:r>
        <w:rPr>
          <w:b/>
          <w:lang w:eastAsia="zh-CN"/>
        </w:rPr>
        <w:t>ort</w:t>
      </w:r>
      <w:r w:rsidRPr="002F21B2">
        <w:rPr>
          <w:b/>
          <w:lang w:eastAsia="zh-CN"/>
        </w:rPr>
        <w:t xml:space="preserve"> CBG-based HARQ-ACK at least for the case of transmissions spanning multiple time and/or frequency resources.</w:t>
      </w:r>
    </w:p>
    <w:p w14:paraId="7A4ADAD2" w14:textId="77777777" w:rsidR="0076784D" w:rsidRPr="0076784D" w:rsidRDefault="0076784D" w:rsidP="0076784D">
      <w:pPr>
        <w:jc w:val="both"/>
        <w:rPr>
          <w:b/>
          <w:sz w:val="22"/>
          <w:szCs w:val="22"/>
          <w:lang w:val="en-US" w:eastAsia="zh-CN"/>
        </w:rPr>
      </w:pPr>
      <w:r w:rsidRPr="0076784D">
        <w:rPr>
          <w:b/>
          <w:sz w:val="22"/>
          <w:szCs w:val="22"/>
          <w:lang w:val="en-US" w:eastAsia="zh-CN"/>
        </w:rPr>
        <w:t>Proposal</w:t>
      </w:r>
      <w:r>
        <w:rPr>
          <w:b/>
          <w:sz w:val="22"/>
          <w:szCs w:val="22"/>
          <w:lang w:val="en-US" w:eastAsia="zh-CN"/>
        </w:rPr>
        <w:t xml:space="preserve"> 5</w:t>
      </w:r>
      <w:r w:rsidRPr="0076784D">
        <w:rPr>
          <w:b/>
          <w:sz w:val="22"/>
          <w:szCs w:val="22"/>
          <w:lang w:val="en-US" w:eastAsia="zh-CN"/>
        </w:rPr>
        <w:t>: We propose to multiplex HARQ feedback for multiple PSSCHs in a single PSFCH for unicast operation at least for Mode 1. FFS whether to use this also for Mode 2 operation.</w:t>
      </w:r>
    </w:p>
    <w:p w14:paraId="24B99151" w14:textId="77777777" w:rsidR="0076784D" w:rsidRPr="0076784D" w:rsidRDefault="0076784D" w:rsidP="0076784D">
      <w:pPr>
        <w:rPr>
          <w:b/>
          <w:sz w:val="22"/>
          <w:szCs w:val="22"/>
          <w:lang w:val="en-US" w:eastAsia="zh-CN"/>
        </w:rPr>
      </w:pPr>
      <w:r w:rsidRPr="0076784D">
        <w:rPr>
          <w:b/>
          <w:sz w:val="22"/>
          <w:szCs w:val="22"/>
          <w:lang w:val="en-US" w:eastAsia="zh-CN"/>
        </w:rPr>
        <w:t>Proposal</w:t>
      </w:r>
      <w:r>
        <w:rPr>
          <w:b/>
          <w:sz w:val="22"/>
          <w:szCs w:val="22"/>
          <w:lang w:val="en-US" w:eastAsia="zh-CN"/>
        </w:rPr>
        <w:t xml:space="preserve"> 6</w:t>
      </w:r>
      <w:r w:rsidRPr="0076784D">
        <w:rPr>
          <w:b/>
          <w:sz w:val="22"/>
          <w:szCs w:val="22"/>
          <w:lang w:val="en-US" w:eastAsia="zh-CN"/>
        </w:rPr>
        <w:t>: We propose to support explicit indication of PSFCH resource in the SCI at least for Mode 1.</w:t>
      </w:r>
    </w:p>
    <w:p w14:paraId="7E08A0F8" w14:textId="77777777" w:rsidR="0076784D" w:rsidRPr="000A4E62" w:rsidRDefault="0076784D" w:rsidP="0076784D">
      <w:pPr>
        <w:pStyle w:val="3GPPNormalText"/>
        <w:rPr>
          <w:b/>
        </w:rPr>
      </w:pPr>
      <w:r w:rsidRPr="000A4E62">
        <w:rPr>
          <w:b/>
        </w:rPr>
        <w:t>Proposal</w:t>
      </w:r>
      <w:r>
        <w:rPr>
          <w:b/>
        </w:rPr>
        <w:t xml:space="preserve"> 7</w:t>
      </w:r>
      <w:r w:rsidRPr="000A4E62">
        <w:rPr>
          <w:b/>
        </w:rPr>
        <w:t>: We propose that the mechanism of power control based on SL RSRP reporting should also consider dynamically varying interference from sources nearby.</w:t>
      </w:r>
      <w:bookmarkStart w:id="5" w:name="_GoBack"/>
    </w:p>
    <w:p w14:paraId="3B1F7A06" w14:textId="77777777" w:rsidR="006143AD" w:rsidRPr="000F3C83" w:rsidRDefault="006143AD" w:rsidP="000F3C83">
      <w:pPr>
        <w:spacing w:after="120"/>
        <w:jc w:val="both"/>
        <w:rPr>
          <w:sz w:val="22"/>
          <w:szCs w:val="22"/>
          <w:lang w:val="en-US"/>
        </w:rPr>
      </w:pPr>
    </w:p>
    <w:bookmarkEnd w:id="3"/>
    <w:bookmarkEnd w:id="4"/>
    <w:bookmarkEnd w:id="5"/>
    <w:p w14:paraId="285FF8DE" w14:textId="77777777" w:rsidR="006647C6" w:rsidRPr="007564C3" w:rsidRDefault="006647C6" w:rsidP="006647C6">
      <w:pPr>
        <w:pStyle w:val="Heading1"/>
        <w:rPr>
          <w:rFonts w:cs="Arial"/>
        </w:rPr>
      </w:pPr>
      <w:r w:rsidRPr="00707A9A">
        <w:rPr>
          <w:lang w:val="en-US"/>
        </w:rPr>
        <w:t>References</w:t>
      </w:r>
    </w:p>
    <w:bookmarkEnd w:id="0"/>
    <w:p w14:paraId="76B383D8" w14:textId="77777777" w:rsidR="00D60BB9" w:rsidRPr="000F3C83" w:rsidRDefault="00D60BB9" w:rsidP="00D60BB9">
      <w:pPr>
        <w:widowControl w:val="0"/>
        <w:numPr>
          <w:ilvl w:val="0"/>
          <w:numId w:val="2"/>
        </w:numPr>
        <w:overflowPunct/>
        <w:autoSpaceDE/>
        <w:adjustRightInd/>
        <w:spacing w:after="120"/>
        <w:jc w:val="both"/>
        <w:textAlignment w:val="auto"/>
        <w:rPr>
          <w:iCs/>
          <w:lang w:val="en-US"/>
        </w:rPr>
      </w:pPr>
      <w:r w:rsidRPr="000F3C83">
        <w:rPr>
          <w:rFonts w:cs="Arial"/>
        </w:rPr>
        <w:t>RP-190766, “New WID on 5G V2X with NR sidelink”, LG Electronics, Huawei, 3GPP RAN#83, March 2019.</w:t>
      </w:r>
    </w:p>
    <w:p w14:paraId="1E899FEE" w14:textId="42E6EA84" w:rsidR="000F3C83" w:rsidRPr="00414594" w:rsidRDefault="000F3C83" w:rsidP="000F3C83">
      <w:pPr>
        <w:widowControl w:val="0"/>
        <w:numPr>
          <w:ilvl w:val="0"/>
          <w:numId w:val="2"/>
        </w:numPr>
        <w:overflowPunct/>
        <w:autoSpaceDE/>
        <w:autoSpaceDN/>
        <w:adjustRightInd/>
        <w:spacing w:after="120" w:line="256" w:lineRule="auto"/>
        <w:jc w:val="both"/>
        <w:textAlignment w:val="auto"/>
        <w:rPr>
          <w:iCs/>
          <w:lang w:val="en-US"/>
        </w:rPr>
      </w:pPr>
      <w:r w:rsidRPr="000F3C83">
        <w:t>Chairman’s Notes, TSG RAN WG1 #96bis, April 2019.</w:t>
      </w:r>
    </w:p>
    <w:p w14:paraId="2FBFB015" w14:textId="4C81D5D6" w:rsidR="00414594" w:rsidRDefault="00414594" w:rsidP="00414594">
      <w:pPr>
        <w:widowControl w:val="0"/>
        <w:numPr>
          <w:ilvl w:val="0"/>
          <w:numId w:val="2"/>
        </w:numPr>
        <w:overflowPunct/>
        <w:autoSpaceDE/>
        <w:autoSpaceDN/>
        <w:adjustRightInd/>
        <w:spacing w:after="120" w:line="256" w:lineRule="auto"/>
        <w:jc w:val="both"/>
        <w:textAlignment w:val="auto"/>
        <w:rPr>
          <w:iCs/>
          <w:lang w:val="en-US"/>
        </w:rPr>
      </w:pPr>
      <w:r w:rsidRPr="00414594">
        <w:rPr>
          <w:iCs/>
          <w:lang w:val="en-US"/>
        </w:rPr>
        <w:t>3GPP TR 38.885, “Study on NR Vehicle-to-Everything (V2X)”, V2.0.0, March 2019.</w:t>
      </w:r>
    </w:p>
    <w:p w14:paraId="2BF56216" w14:textId="50D9B52E" w:rsidR="0076784D" w:rsidRPr="000F3C83" w:rsidRDefault="0076784D" w:rsidP="0076784D">
      <w:pPr>
        <w:widowControl w:val="0"/>
        <w:numPr>
          <w:ilvl w:val="0"/>
          <w:numId w:val="2"/>
        </w:numPr>
        <w:overflowPunct/>
        <w:autoSpaceDE/>
        <w:autoSpaceDN/>
        <w:adjustRightInd/>
        <w:spacing w:after="120" w:line="256" w:lineRule="auto"/>
        <w:jc w:val="both"/>
        <w:textAlignment w:val="auto"/>
        <w:rPr>
          <w:iCs/>
          <w:lang w:val="en-US"/>
        </w:rPr>
      </w:pPr>
      <w:bookmarkStart w:id="6" w:name="_Ref6920009"/>
      <w:r>
        <w:rPr>
          <w:iCs/>
          <w:lang w:val="en-US"/>
        </w:rPr>
        <w:t>R1-</w:t>
      </w:r>
      <w:r w:rsidRPr="000E62EB">
        <w:t xml:space="preserve"> </w:t>
      </w:r>
      <w:r>
        <w:rPr>
          <w:iCs/>
          <w:lang w:val="en-US"/>
        </w:rPr>
        <w:t xml:space="preserve">1906649, </w:t>
      </w:r>
      <w:bookmarkEnd w:id="6"/>
      <w:r>
        <w:rPr>
          <w:iCs/>
          <w:lang w:val="en-US"/>
        </w:rPr>
        <w:t>“</w:t>
      </w:r>
      <w:r w:rsidRPr="0076784D">
        <w:rPr>
          <w:iCs/>
          <w:lang w:val="en-US"/>
        </w:rPr>
        <w:t>Design of NR V2X Physical Layer Structures</w:t>
      </w:r>
      <w:r>
        <w:rPr>
          <w:iCs/>
          <w:lang w:val="en-US"/>
        </w:rPr>
        <w:t xml:space="preserve">”, </w:t>
      </w:r>
      <w:r w:rsidRPr="00DE703C">
        <w:rPr>
          <w:iCs/>
          <w:lang w:val="en-US"/>
        </w:rPr>
        <w:t xml:space="preserve">Fraunhofer HHI, Fraunhofer IIS, 3GPP </w:t>
      </w:r>
      <w:r>
        <w:rPr>
          <w:iCs/>
          <w:lang w:val="en-US"/>
        </w:rPr>
        <w:t xml:space="preserve">RAN1#97, </w:t>
      </w:r>
      <w:r>
        <w:rPr>
          <w:rFonts w:cs="Arial"/>
        </w:rPr>
        <w:t>May, 2019.</w:t>
      </w:r>
    </w:p>
    <w:sectPr w:rsidR="0076784D" w:rsidRPr="000F3C83" w:rsidSect="00D346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E7EED6" w16cid:durableId="206D6821"/>
  <w16cid:commentId w16cid:paraId="0DE179DC" w16cid:durableId="206D73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0BC68" w14:textId="77777777" w:rsidR="00CA4A7B" w:rsidRDefault="00CA4A7B">
      <w:r>
        <w:separator/>
      </w:r>
    </w:p>
  </w:endnote>
  <w:endnote w:type="continuationSeparator" w:id="0">
    <w:p w14:paraId="47631B5D" w14:textId="77777777" w:rsidR="00CA4A7B" w:rsidRDefault="00CA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A1F27AB"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4419F">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4419F">
      <w:rPr>
        <w:rStyle w:val="CharChar2"/>
        <w:b/>
        <w:i/>
        <w:noProof/>
        <w:sz w:val="18"/>
      </w:rPr>
      <w:t>4</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6BAE8" w14:textId="77777777" w:rsidR="00CA4A7B" w:rsidRDefault="00CA4A7B">
      <w:r>
        <w:separator/>
      </w:r>
    </w:p>
  </w:footnote>
  <w:footnote w:type="continuationSeparator" w:id="0">
    <w:p w14:paraId="617F3EEE" w14:textId="77777777" w:rsidR="00CA4A7B" w:rsidRDefault="00CA4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6" w15:restartNumberingAfterBreak="0">
    <w:nsid w:val="3C182755"/>
    <w:multiLevelType w:val="hybridMultilevel"/>
    <w:tmpl w:val="11044D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61C5661"/>
    <w:multiLevelType w:val="hybridMultilevel"/>
    <w:tmpl w:val="3C0CEF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0EC68DB"/>
    <w:multiLevelType w:val="hybridMultilevel"/>
    <w:tmpl w:val="D74ABD46"/>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8A404BF"/>
    <w:multiLevelType w:val="hybridMultilevel"/>
    <w:tmpl w:val="F74251CC"/>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9A45B25"/>
    <w:multiLevelType w:val="hybridMultilevel"/>
    <w:tmpl w:val="9F06313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6"/>
  </w:num>
  <w:num w:numId="8">
    <w:abstractNumId w:val="9"/>
  </w:num>
  <w:num w:numId="9">
    <w:abstractNumId w:val="8"/>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4CB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421"/>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41"/>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B97"/>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5A6"/>
    <w:rsid w:val="001146A3"/>
    <w:rsid w:val="001146C6"/>
    <w:rsid w:val="001147B8"/>
    <w:rsid w:val="00114918"/>
    <w:rsid w:val="00114949"/>
    <w:rsid w:val="00114A39"/>
    <w:rsid w:val="00114E61"/>
    <w:rsid w:val="00114EA7"/>
    <w:rsid w:val="00114F3A"/>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6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2F2D"/>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B86"/>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94"/>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6E8C"/>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298C"/>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4D"/>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3F34"/>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909"/>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091"/>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02F"/>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058"/>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B9"/>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9E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8E1"/>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CD0"/>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0FC"/>
    <w:rsid w:val="00C7731D"/>
    <w:rsid w:val="00C774D6"/>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19F"/>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413"/>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B2C"/>
    <w:rsid w:val="00ED00B4"/>
    <w:rsid w:val="00ED022F"/>
    <w:rsid w:val="00ED04CE"/>
    <w:rsid w:val="00ED0645"/>
    <w:rsid w:val="00ED0DE8"/>
    <w:rsid w:val="00ED0EB9"/>
    <w:rsid w:val="00ED12A4"/>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8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056"/>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7C"/>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414594"/>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15AC77-19C8-49C7-A71F-9EBD88DCF776}">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1C85CA5B-59FE-4EBC-93F3-E71C4C7A6CA1}">
  <ds:schemaRefs>
    <ds:schemaRef ds:uri="http://schemas.openxmlformats.org/officeDocument/2006/bibliography"/>
  </ds:schemaRefs>
</ds:datastoreItem>
</file>

<file path=customXml/itemProps6.xml><?xml version="1.0" encoding="utf-8"?>
<ds:datastoreItem xmlns:ds="http://schemas.openxmlformats.org/officeDocument/2006/customXml" ds:itemID="{1F89B70F-EFB7-48A3-95E0-4F3C7F33D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1822</Words>
  <Characters>9408</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11208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2019-05-03T08:15:00Z</dcterms:created>
  <dcterms:modified xsi:type="dcterms:W3CDTF">2019-05-03T08:15:00Z</dcterms:modified>
</cp:coreProperties>
</file>