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617982A9" w:rsidR="007A5B38" w:rsidRPr="000C5734" w:rsidRDefault="005C33D4" w:rsidP="007A5B38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="007A5B38" w:rsidRPr="000C5734">
        <w:rPr>
          <w:lang w:val="en-US"/>
        </w:rPr>
        <w:tab/>
      </w:r>
      <w:r w:rsidR="000C5734">
        <w:rPr>
          <w:highlight w:val="yellow"/>
          <w:lang w:val="en-US"/>
        </w:rPr>
        <w:t>R1-180x</w:t>
      </w:r>
      <w:r w:rsidR="007A5B38" w:rsidRPr="000C5734">
        <w:rPr>
          <w:highlight w:val="yellow"/>
          <w:lang w:val="en-US"/>
        </w:rPr>
        <w:t>xxx</w:t>
      </w:r>
    </w:p>
    <w:p w14:paraId="161050DA" w14:textId="1AB758DE" w:rsidR="007A5B38" w:rsidRPr="007679B0" w:rsidRDefault="005C33D4" w:rsidP="007A5B38">
      <w:pPr>
        <w:pStyle w:val="3GPPHeader"/>
        <w:rPr>
          <w:lang w:val="en-US"/>
        </w:rPr>
      </w:pPr>
      <w:r w:rsidRPr="005C33D4">
        <w:rPr>
          <w:lang w:val="en-US"/>
        </w:rPr>
        <w:t>Athens, Greece, February 26th – March 2nd,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315B32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D5139">
        <w:t>Offline Discussion</w:t>
      </w:r>
      <w:r w:rsidR="00E907D1">
        <w:t xml:space="preserve"> on </w:t>
      </w:r>
      <w:r w:rsidR="00E907D1" w:rsidRPr="00E907D1">
        <w:t>CQI and MCS table(s) for URLLC</w:t>
      </w:r>
    </w:p>
    <w:p w14:paraId="2D554DE3" w14:textId="3E20DFD8" w:rsidR="00952A24" w:rsidRPr="00327997" w:rsidRDefault="00952A24" w:rsidP="00327997">
      <w:pPr>
        <w:pStyle w:val="3GPPHeader"/>
      </w:pPr>
      <w:r w:rsidRPr="00E907D1">
        <w:t>Agenda Item:</w:t>
      </w:r>
      <w:r w:rsidRPr="00E907D1">
        <w:tab/>
      </w:r>
      <w:r w:rsidR="00CD0D9B" w:rsidRPr="00E907D1">
        <w:t>7.2</w:t>
      </w:r>
      <w:r w:rsidR="00E907D1" w:rsidRPr="00E907D1">
        <w:t>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2F89C40" w14:textId="6DDF60AB" w:rsidR="00CF2D6F" w:rsidRDefault="00CF2D6F" w:rsidP="00BF7642">
      <w:pPr>
        <w:pStyle w:val="BodyText"/>
      </w:pPr>
      <w:r w:rsidRPr="00E90EB6">
        <w:t>In RAN1 #90bis, the following agreements on CQI report for URLLC have been made.</w:t>
      </w:r>
    </w:p>
    <w:p w14:paraId="05753339" w14:textId="77777777" w:rsidR="00CF2D6F" w:rsidRPr="00CF2D6F" w:rsidRDefault="00CF2D6F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 w:eastAsia="sv-SE"/>
        </w:rPr>
      </w:pPr>
      <w:r w:rsidRPr="00CF2D6F">
        <w:rPr>
          <w:rFonts w:ascii="Calibri" w:eastAsia="DengXian" w:hAnsi="Calibri"/>
          <w:b/>
          <w:bCs/>
          <w:sz w:val="22"/>
          <w:szCs w:val="22"/>
          <w:highlight w:val="green"/>
          <w:lang w:val="en-US"/>
        </w:rPr>
        <w:t>Agreement</w:t>
      </w:r>
      <w:r w:rsidRPr="00CF2D6F">
        <w:rPr>
          <w:rFonts w:ascii="Calibri" w:eastAsia="DengXian" w:hAnsi="Calibri"/>
          <w:b/>
          <w:bCs/>
          <w:sz w:val="22"/>
          <w:szCs w:val="22"/>
          <w:lang w:val="en-US"/>
        </w:rPr>
        <w:t>:</w:t>
      </w:r>
    </w:p>
    <w:p w14:paraId="7C3AC2C8" w14:textId="77777777" w:rsidR="00CF2D6F" w:rsidRPr="00CF2D6F" w:rsidRDefault="00CF2D6F" w:rsidP="00CF2D6F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N separate CQI table(s) are supported for URLLC</w:t>
      </w:r>
    </w:p>
    <w:p w14:paraId="754F71E2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Downselect the value of N between 1 or 2 </w:t>
      </w:r>
    </w:p>
    <w:p w14:paraId="03D0D56E" w14:textId="77777777" w:rsidR="00CF2D6F" w:rsidRPr="00CF2D6F" w:rsidRDefault="00CF2D6F" w:rsidP="00CF2D6F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Two target BLER are supported for URLLC</w:t>
      </w:r>
    </w:p>
    <w:p w14:paraId="7D9886D8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Note: RRC signalling is used by gNB to select one of the two target BLER</w:t>
      </w:r>
    </w:p>
    <w:p w14:paraId="5F79FAE9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 xml:space="preserve">Note: The configuration of target BLER or CQI table is part of CSI report setting </w:t>
      </w:r>
    </w:p>
    <w:p w14:paraId="659BB2F4" w14:textId="77777777" w:rsidR="00CF2D6F" w:rsidRPr="00CF2D6F" w:rsidRDefault="00CF2D6F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</w:p>
    <w:p w14:paraId="39DC1C8C" w14:textId="4252D8A9" w:rsidR="00BF7642" w:rsidRPr="00E9149C" w:rsidRDefault="00E907D1" w:rsidP="00BF7642">
      <w:pPr>
        <w:pStyle w:val="BodyText"/>
      </w:pPr>
      <w:r>
        <w:t>This contribution provides a summary on the issues on CQI/MCS tables for URLLC. Solutions submitted by companies are listed, with possible agreements suggested.</w:t>
      </w:r>
    </w:p>
    <w:p w14:paraId="3CB8F8BC" w14:textId="5884AD7F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500B9B3" w14:textId="7CC6853D" w:rsidR="00E907D1" w:rsidRDefault="00E907D1" w:rsidP="00E907D1"/>
    <w:p w14:paraId="040D5991" w14:textId="196B923B" w:rsidR="00E907D1" w:rsidRDefault="00E907D1" w:rsidP="00E907D1">
      <w:pPr>
        <w:pStyle w:val="Heading2"/>
      </w:pPr>
      <w:r>
        <w:t>BLER Targets</w:t>
      </w:r>
    </w:p>
    <w:p w14:paraId="4ED5A984" w14:textId="4DB43B4E" w:rsidR="001F186D" w:rsidRPr="001F186D" w:rsidRDefault="00040275" w:rsidP="001F186D">
      <w:r>
        <w:t>The table below summarizes companies’ view on the two BLER targets, as expressed in their contributions.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9D122D" w:rsidRPr="009D122D" w14:paraId="00D96F5D" w14:textId="77777777" w:rsidTr="009D122D">
        <w:tc>
          <w:tcPr>
            <w:tcW w:w="2425" w:type="dxa"/>
          </w:tcPr>
          <w:p w14:paraId="2F14B353" w14:textId="4B6A74FD" w:rsidR="009D122D" w:rsidRPr="009D122D" w:rsidRDefault="009D122D" w:rsidP="00E907D1">
            <w:pPr>
              <w:rPr>
                <w:b/>
              </w:rPr>
            </w:pPr>
            <w:r w:rsidRPr="009D122D">
              <w:rPr>
                <w:b/>
              </w:rPr>
              <w:t>Company</w:t>
            </w:r>
          </w:p>
        </w:tc>
        <w:tc>
          <w:tcPr>
            <w:tcW w:w="6925" w:type="dxa"/>
          </w:tcPr>
          <w:p w14:paraId="4830527D" w14:textId="0BE6516A" w:rsidR="009D122D" w:rsidRPr="008676B0" w:rsidRDefault="009D122D" w:rsidP="00E907D1">
            <w:pPr>
              <w:rPr>
                <w:b/>
              </w:rPr>
            </w:pPr>
            <w:r w:rsidRPr="008676B0">
              <w:rPr>
                <w:b/>
              </w:rPr>
              <w:t>Company View</w:t>
            </w:r>
          </w:p>
        </w:tc>
      </w:tr>
      <w:tr w:rsidR="009D122D" w14:paraId="73AD7EF2" w14:textId="77777777" w:rsidTr="00C54F20">
        <w:tc>
          <w:tcPr>
            <w:tcW w:w="2425" w:type="dxa"/>
            <w:vAlign w:val="bottom"/>
          </w:tcPr>
          <w:p w14:paraId="3091F01E" w14:textId="3441F9DF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6925" w:type="dxa"/>
            <w:vAlign w:val="bottom"/>
          </w:tcPr>
          <w:p w14:paraId="69B5849E" w14:textId="1236A62D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-3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-5</w:t>
            </w:r>
          </w:p>
        </w:tc>
      </w:tr>
      <w:tr w:rsidR="009D122D" w14:paraId="2A89C284" w14:textId="77777777" w:rsidTr="00C54F20">
        <w:tc>
          <w:tcPr>
            <w:tcW w:w="2425" w:type="dxa"/>
            <w:vAlign w:val="bottom"/>
          </w:tcPr>
          <w:p w14:paraId="61EBEE77" w14:textId="621BA89E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6925" w:type="dxa"/>
            <w:vAlign w:val="bottom"/>
          </w:tcPr>
          <w:p w14:paraId="33284271" w14:textId="2434B503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-3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-5</w:t>
            </w:r>
          </w:p>
        </w:tc>
      </w:tr>
      <w:tr w:rsidR="009D122D" w14:paraId="0C8E990C" w14:textId="77777777" w:rsidTr="00C54F20">
        <w:tc>
          <w:tcPr>
            <w:tcW w:w="2425" w:type="dxa"/>
            <w:vAlign w:val="bottom"/>
          </w:tcPr>
          <w:p w14:paraId="01F81727" w14:textId="5A208F9C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6925" w:type="dxa"/>
            <w:vAlign w:val="bottom"/>
          </w:tcPr>
          <w:p w14:paraId="259CD470" w14:textId="36F816D5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-3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-5</w:t>
            </w:r>
          </w:p>
        </w:tc>
      </w:tr>
      <w:tr w:rsidR="009D122D" w14:paraId="091D8C2D" w14:textId="77777777" w:rsidTr="00C54F20">
        <w:tc>
          <w:tcPr>
            <w:tcW w:w="2425" w:type="dxa"/>
            <w:vAlign w:val="bottom"/>
          </w:tcPr>
          <w:p w14:paraId="559208FF" w14:textId="2E324830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6925" w:type="dxa"/>
            <w:vAlign w:val="bottom"/>
          </w:tcPr>
          <w:p w14:paraId="5E6FFBD9" w14:textId="52A6EB6A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-2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-4</w:t>
            </w:r>
          </w:p>
        </w:tc>
      </w:tr>
      <w:tr w:rsidR="009D122D" w14:paraId="2D3D1BE8" w14:textId="77777777" w:rsidTr="00C54F20">
        <w:tc>
          <w:tcPr>
            <w:tcW w:w="2425" w:type="dxa"/>
            <w:vAlign w:val="bottom"/>
          </w:tcPr>
          <w:p w14:paraId="4D9753BE" w14:textId="5A081E38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ZTE</w:t>
            </w:r>
          </w:p>
        </w:tc>
        <w:tc>
          <w:tcPr>
            <w:tcW w:w="6925" w:type="dxa"/>
            <w:vAlign w:val="bottom"/>
          </w:tcPr>
          <w:p w14:paraId="41747F1C" w14:textId="49EC6A61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-3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-5</w:t>
            </w:r>
          </w:p>
        </w:tc>
      </w:tr>
      <w:tr w:rsidR="009D122D" w14:paraId="1F8E9AF5" w14:textId="77777777" w:rsidTr="001621D9">
        <w:trPr>
          <w:trHeight w:val="449"/>
        </w:trPr>
        <w:tc>
          <w:tcPr>
            <w:tcW w:w="2425" w:type="dxa"/>
            <w:vAlign w:val="bottom"/>
          </w:tcPr>
          <w:p w14:paraId="1C6458BE" w14:textId="047C40CF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6925" w:type="dxa"/>
            <w:vAlign w:val="bottom"/>
          </w:tcPr>
          <w:p w14:paraId="50AD331C" w14:textId="4E30F340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-1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-4</w:t>
            </w:r>
          </w:p>
        </w:tc>
      </w:tr>
      <w:tr w:rsidR="009D122D" w14:paraId="3B7CBFCD" w14:textId="77777777" w:rsidTr="00C54F20">
        <w:tc>
          <w:tcPr>
            <w:tcW w:w="2425" w:type="dxa"/>
            <w:vAlign w:val="bottom"/>
          </w:tcPr>
          <w:p w14:paraId="0967D035" w14:textId="2DCEFF58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6925" w:type="dxa"/>
            <w:vAlign w:val="bottom"/>
          </w:tcPr>
          <w:p w14:paraId="6EAB44D6" w14:textId="7D6E3598" w:rsidR="009D122D" w:rsidRPr="008676B0" w:rsidRDefault="001621D9" w:rsidP="009D122D">
            <w:r>
              <w:t>Prefer</w:t>
            </w:r>
            <w:r w:rsidR="001F186D">
              <w:t xml:space="preserve"> to define BLER targets</w:t>
            </w:r>
            <w:r w:rsidR="00AF61CE">
              <w:t xml:space="preserve"> </w:t>
            </w:r>
            <w:r w:rsidR="0023616A">
              <w:t>as</w:t>
            </w:r>
            <w:r w:rsidR="00AF61CE">
              <w:t xml:space="preserve"> residual BLER</w:t>
            </w:r>
          </w:p>
        </w:tc>
      </w:tr>
      <w:tr w:rsidR="009D122D" w14:paraId="4E455013" w14:textId="77777777" w:rsidTr="00C54F20">
        <w:tc>
          <w:tcPr>
            <w:tcW w:w="2425" w:type="dxa"/>
            <w:vAlign w:val="bottom"/>
          </w:tcPr>
          <w:p w14:paraId="624FC9AE" w14:textId="7926AB02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LG</w:t>
            </w:r>
          </w:p>
        </w:tc>
        <w:tc>
          <w:tcPr>
            <w:tcW w:w="6925" w:type="dxa"/>
            <w:vAlign w:val="bottom"/>
          </w:tcPr>
          <w:p w14:paraId="29F8F114" w14:textId="4E2E1542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---</w:t>
            </w:r>
          </w:p>
        </w:tc>
      </w:tr>
      <w:tr w:rsidR="009D122D" w14:paraId="575C30C7" w14:textId="77777777" w:rsidTr="00C54F20">
        <w:tc>
          <w:tcPr>
            <w:tcW w:w="2425" w:type="dxa"/>
            <w:vAlign w:val="bottom"/>
          </w:tcPr>
          <w:p w14:paraId="5EE34D37" w14:textId="5B7B55F9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6925" w:type="dxa"/>
            <w:vAlign w:val="bottom"/>
          </w:tcPr>
          <w:p w14:paraId="51161624" w14:textId="0FA11419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-3</w:t>
            </w:r>
            <w:r w:rsidRPr="008676B0">
              <w:rPr>
                <w:color w:val="000000"/>
                <w:sz w:val="22"/>
                <w:szCs w:val="22"/>
              </w:rPr>
              <w:t xml:space="preserve"> and 10</w:t>
            </w:r>
            <w:r w:rsidRPr="008676B0">
              <w:rPr>
                <w:color w:val="000000"/>
                <w:sz w:val="22"/>
                <w:szCs w:val="22"/>
                <w:vertAlign w:val="superscript"/>
              </w:rPr>
              <w:t>-5</w:t>
            </w:r>
          </w:p>
        </w:tc>
      </w:tr>
      <w:tr w:rsidR="008676B0" w14:paraId="7EA807D7" w14:textId="77777777" w:rsidTr="00C54F20">
        <w:tc>
          <w:tcPr>
            <w:tcW w:w="2425" w:type="dxa"/>
            <w:vAlign w:val="bottom"/>
          </w:tcPr>
          <w:p w14:paraId="440FBE52" w14:textId="7FDF758C" w:rsidR="008676B0" w:rsidRPr="009D122D" w:rsidRDefault="008676B0" w:rsidP="009D122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6925" w:type="dxa"/>
            <w:vAlign w:val="bottom"/>
          </w:tcPr>
          <w:p w14:paraId="2B051FF7" w14:textId="24B9D699" w:rsidR="008676B0" w:rsidRPr="008676B0" w:rsidRDefault="008676B0" w:rsidP="009D122D">
            <w:pPr>
              <w:rPr>
                <w:color w:val="000000"/>
                <w:sz w:val="22"/>
                <w:szCs w:val="22"/>
              </w:rPr>
            </w:pPr>
            <w:r w:rsidRPr="008676B0">
              <w:rPr>
                <w:color w:val="000000"/>
                <w:sz w:val="22"/>
                <w:szCs w:val="22"/>
              </w:rPr>
              <w:t>---</w:t>
            </w:r>
          </w:p>
        </w:tc>
      </w:tr>
      <w:tr w:rsidR="009D122D" w14:paraId="23638C6F" w14:textId="77777777" w:rsidTr="00C54F20">
        <w:tc>
          <w:tcPr>
            <w:tcW w:w="2425" w:type="dxa"/>
            <w:vAlign w:val="bottom"/>
          </w:tcPr>
          <w:p w14:paraId="29B57993" w14:textId="259E212D" w:rsidR="009D122D" w:rsidRPr="009D122D" w:rsidRDefault="009D122D" w:rsidP="009D122D">
            <w:r w:rsidRPr="009D122D">
              <w:rPr>
                <w:bCs/>
                <w:color w:val="000000"/>
                <w:sz w:val="22"/>
                <w:szCs w:val="22"/>
              </w:rPr>
              <w:t>Interdigital</w:t>
            </w:r>
          </w:p>
        </w:tc>
        <w:tc>
          <w:tcPr>
            <w:tcW w:w="6925" w:type="dxa"/>
            <w:vAlign w:val="bottom"/>
          </w:tcPr>
          <w:p w14:paraId="3205CBAD" w14:textId="68962248" w:rsidR="009D122D" w:rsidRPr="008676B0" w:rsidRDefault="009D122D" w:rsidP="009D122D">
            <w:r w:rsidRPr="008676B0">
              <w:rPr>
                <w:color w:val="000000"/>
                <w:sz w:val="22"/>
                <w:szCs w:val="22"/>
              </w:rPr>
              <w:t>---</w:t>
            </w:r>
          </w:p>
        </w:tc>
      </w:tr>
    </w:tbl>
    <w:p w14:paraId="7D4290CD" w14:textId="7FD4A077" w:rsidR="00DD70B5" w:rsidRDefault="00DD70B5" w:rsidP="00E907D1"/>
    <w:p w14:paraId="1B1CF536" w14:textId="11BD2C37" w:rsidR="00DD70B5" w:rsidRDefault="00DD70B5" w:rsidP="00E907D1">
      <w:r>
        <w:lastRenderedPageBreak/>
        <w:t>BLER targets are used in CQI reporting.</w:t>
      </w:r>
      <w:r w:rsidR="00471208">
        <w:t xml:space="preserve"> </w:t>
      </w:r>
      <w:r>
        <w:t>The BLER targets are not necessarily the link performance target of actual transmission.</w:t>
      </w:r>
    </w:p>
    <w:p w14:paraId="2155EB10" w14:textId="77777777" w:rsidR="00040275" w:rsidRDefault="00040275" w:rsidP="00E907D1"/>
    <w:p w14:paraId="700C9943" w14:textId="00B9135D" w:rsidR="00A3483C" w:rsidRPr="00DB13F7" w:rsidRDefault="00865EE1" w:rsidP="00E907D1">
      <w:pPr>
        <w:rPr>
          <w:color w:val="FF0000"/>
          <w:u w:val="single"/>
        </w:rPr>
      </w:pPr>
      <w:r w:rsidRPr="00DB13F7">
        <w:rPr>
          <w:color w:val="FF0000"/>
          <w:u w:val="single"/>
        </w:rPr>
        <w:t xml:space="preserve">Outcome of offline </w:t>
      </w:r>
      <w:r w:rsidR="00A3483C" w:rsidRPr="00DB13F7">
        <w:rPr>
          <w:color w:val="FF0000"/>
          <w:u w:val="single"/>
        </w:rPr>
        <w:t>discussion:</w:t>
      </w:r>
    </w:p>
    <w:p w14:paraId="06A651D6" w14:textId="2D5A890D" w:rsidR="001B46ED" w:rsidRDefault="0056052F" w:rsidP="00B8019B">
      <w:pPr>
        <w:pStyle w:val="Proposal"/>
        <w:numPr>
          <w:ilvl w:val="0"/>
          <w:numId w:val="0"/>
        </w:numPr>
        <w:ind w:left="1710" w:hanging="1710"/>
      </w:pPr>
      <w:r w:rsidRPr="00E2598B">
        <w:t>Proposal</w:t>
      </w:r>
      <w:r w:rsidR="007F45BE">
        <w:t xml:space="preserve"> 1</w:t>
      </w:r>
      <w:r w:rsidR="005832D1">
        <w:t>.</w:t>
      </w:r>
      <w:r>
        <w:t xml:space="preserve"> </w:t>
      </w:r>
      <w:r w:rsidR="00B8019B">
        <w:tab/>
      </w:r>
      <w:r w:rsidR="001B46ED">
        <w:t xml:space="preserve">The </w:t>
      </w:r>
      <w:r w:rsidR="0023616A">
        <w:t xml:space="preserve">two </w:t>
      </w:r>
      <w:r w:rsidR="001B46ED">
        <w:t>BLER target</w:t>
      </w:r>
      <w:r w:rsidR="00A9574F">
        <w:t>s</w:t>
      </w:r>
      <w:r w:rsidR="001B46ED">
        <w:t xml:space="preserve"> that are configurable </w:t>
      </w:r>
      <w:r w:rsidR="00040275">
        <w:t xml:space="preserve">for URLLC </w:t>
      </w:r>
      <w:r w:rsidR="001B46ED">
        <w:t>are</w:t>
      </w:r>
      <w:r w:rsidR="008B7685">
        <w:t xml:space="preserve"> to be selected from the following options</w:t>
      </w:r>
      <w:r w:rsidR="001B46ED">
        <w:t>:</w:t>
      </w:r>
    </w:p>
    <w:p w14:paraId="161DC932" w14:textId="634183DC" w:rsidR="00867F8C" w:rsidRDefault="00867F8C" w:rsidP="00F9335D">
      <w:pPr>
        <w:pStyle w:val="ListParagraph"/>
        <w:numPr>
          <w:ilvl w:val="0"/>
          <w:numId w:val="17"/>
        </w:numPr>
        <w:ind w:left="2070"/>
      </w:pPr>
      <w:r>
        <w:t xml:space="preserve">Option A. </w:t>
      </w:r>
      <w:r w:rsidR="00415DF8">
        <w:t>(10</w:t>
      </w:r>
      <w:r w:rsidR="0056052F" w:rsidRPr="0056052F">
        <w:rPr>
          <w:vertAlign w:val="superscript"/>
        </w:rPr>
        <w:t>-1</w:t>
      </w:r>
      <w:r w:rsidR="00415DF8">
        <w:t>, 10</w:t>
      </w:r>
      <w:r w:rsidR="00415DF8" w:rsidRPr="00415DF8">
        <w:rPr>
          <w:vertAlign w:val="superscript"/>
        </w:rPr>
        <w:t>-4</w:t>
      </w:r>
      <w:r w:rsidR="00415DF8">
        <w:t>)</w:t>
      </w:r>
    </w:p>
    <w:p w14:paraId="1A6CEF06" w14:textId="00822618" w:rsidR="00940A33" w:rsidRDefault="00940A33" w:rsidP="00F9335D">
      <w:pPr>
        <w:pStyle w:val="ListParagraph"/>
        <w:numPr>
          <w:ilvl w:val="0"/>
          <w:numId w:val="17"/>
        </w:numPr>
        <w:ind w:left="2070"/>
      </w:pPr>
      <w:r>
        <w:t>Option B. (10</w:t>
      </w:r>
      <w:r w:rsidR="0056052F" w:rsidRPr="0056052F">
        <w:rPr>
          <w:vertAlign w:val="superscript"/>
        </w:rPr>
        <w:t>-1</w:t>
      </w:r>
      <w:r>
        <w:t>, 10</w:t>
      </w:r>
      <w:r w:rsidRPr="00415DF8">
        <w:rPr>
          <w:vertAlign w:val="superscript"/>
        </w:rPr>
        <w:t>-5</w:t>
      </w:r>
      <w:r>
        <w:t>)</w:t>
      </w:r>
    </w:p>
    <w:p w14:paraId="67E5BCE6" w14:textId="14B790A7" w:rsidR="004C1E95" w:rsidRDefault="00BD758E" w:rsidP="00F9335D">
      <w:pPr>
        <w:pStyle w:val="ListParagraph"/>
        <w:numPr>
          <w:ilvl w:val="0"/>
          <w:numId w:val="17"/>
        </w:numPr>
        <w:ind w:left="2070"/>
      </w:pPr>
      <w:r>
        <w:t xml:space="preserve">Option </w:t>
      </w:r>
      <w:r w:rsidR="00940A33">
        <w:t>C</w:t>
      </w:r>
      <w:r>
        <w:t xml:space="preserve">. </w:t>
      </w:r>
      <w:r w:rsidR="00415DF8">
        <w:t>(10</w:t>
      </w:r>
      <w:r w:rsidR="00415DF8" w:rsidRPr="00415DF8">
        <w:rPr>
          <w:vertAlign w:val="superscript"/>
        </w:rPr>
        <w:t>-</w:t>
      </w:r>
      <w:r w:rsidR="00415DF8">
        <w:rPr>
          <w:vertAlign w:val="superscript"/>
        </w:rPr>
        <w:t>3</w:t>
      </w:r>
      <w:r w:rsidR="00415DF8">
        <w:t>, 10</w:t>
      </w:r>
      <w:r w:rsidR="00415DF8" w:rsidRPr="00415DF8">
        <w:rPr>
          <w:vertAlign w:val="superscript"/>
        </w:rPr>
        <w:t>-5</w:t>
      </w:r>
      <w:r w:rsidR="00415DF8">
        <w:t>)</w:t>
      </w:r>
      <w:r w:rsidR="00E15C60">
        <w:t xml:space="preserve"> </w:t>
      </w:r>
    </w:p>
    <w:p w14:paraId="267A7458" w14:textId="587073B0" w:rsidR="00BD758E" w:rsidRDefault="004C1E95" w:rsidP="00F9335D">
      <w:pPr>
        <w:pStyle w:val="ListParagraph"/>
        <w:numPr>
          <w:ilvl w:val="0"/>
          <w:numId w:val="17"/>
        </w:numPr>
        <w:ind w:left="2070"/>
      </w:pPr>
      <w:r>
        <w:t xml:space="preserve">Option </w:t>
      </w:r>
      <w:r w:rsidR="00940A33">
        <w:t>D</w:t>
      </w:r>
      <w:r>
        <w:t xml:space="preserve">. </w:t>
      </w:r>
      <w:r w:rsidR="00E15C60">
        <w:t>(10</w:t>
      </w:r>
      <w:r w:rsidR="00E15C60" w:rsidRPr="00415DF8">
        <w:rPr>
          <w:vertAlign w:val="superscript"/>
        </w:rPr>
        <w:t>-</w:t>
      </w:r>
      <w:r w:rsidR="00E15C60">
        <w:rPr>
          <w:vertAlign w:val="superscript"/>
        </w:rPr>
        <w:t>2</w:t>
      </w:r>
      <w:r w:rsidR="00E15C60">
        <w:t>, 10</w:t>
      </w:r>
      <w:r w:rsidR="00E15C60" w:rsidRPr="00415DF8">
        <w:rPr>
          <w:vertAlign w:val="superscript"/>
        </w:rPr>
        <w:t>-</w:t>
      </w:r>
      <w:r w:rsidR="00E15C60">
        <w:rPr>
          <w:vertAlign w:val="superscript"/>
        </w:rPr>
        <w:t>4</w:t>
      </w:r>
      <w:r w:rsidR="00E15C60">
        <w:t>)</w:t>
      </w:r>
    </w:p>
    <w:p w14:paraId="1F49C5F6" w14:textId="77777777" w:rsidR="004D7DD0" w:rsidRDefault="004D7DD0" w:rsidP="004D7DD0">
      <w:pPr>
        <w:pStyle w:val="ListParagraph"/>
        <w:numPr>
          <w:ilvl w:val="0"/>
          <w:numId w:val="17"/>
        </w:numPr>
      </w:pPr>
      <w:r>
        <w:t xml:space="preserve">NOTE: BLER target discussion does not affect other parts in CQI report definition. </w:t>
      </w:r>
    </w:p>
    <w:p w14:paraId="6C3C3DB7" w14:textId="77777777" w:rsidR="004D7DD0" w:rsidRDefault="004D7DD0" w:rsidP="004D7DD0">
      <w:pPr>
        <w:pStyle w:val="ListParagraph"/>
        <w:numPr>
          <w:ilvl w:val="0"/>
          <w:numId w:val="17"/>
        </w:numPr>
      </w:pPr>
      <w:r>
        <w:t>NOTE: Unless configured/defined otherwise, existing BLER target = 10</w:t>
      </w:r>
      <w:r w:rsidRPr="004D7DD0">
        <w:rPr>
          <w:vertAlign w:val="superscript"/>
        </w:rPr>
        <w:t>-1</w:t>
      </w:r>
      <w:r>
        <w:t xml:space="preserve"> of eMBB is available for UE to report CQI, and the UE needs to be able to report CQI for 3 BLER targets for Option C and Option D.</w:t>
      </w:r>
    </w:p>
    <w:p w14:paraId="7C8D2493" w14:textId="77777777" w:rsidR="00040275" w:rsidRDefault="00040275" w:rsidP="0056052F"/>
    <w:p w14:paraId="4212415D" w14:textId="6DB6DC4C" w:rsidR="00E907D1" w:rsidRDefault="00E907D1" w:rsidP="00E907D1">
      <w:pPr>
        <w:pStyle w:val="Heading2"/>
      </w:pPr>
      <w:r>
        <w:t>CQI Tables</w:t>
      </w:r>
    </w:p>
    <w:p w14:paraId="76276F84" w14:textId="1645F539" w:rsidR="00E907D1" w:rsidRDefault="00E907D1" w:rsidP="00E907D1"/>
    <w:p w14:paraId="5872D4AF" w14:textId="0384FA8B" w:rsidR="00E907D1" w:rsidRDefault="00E907D1" w:rsidP="00E907D1">
      <w:pPr>
        <w:pStyle w:val="Heading3"/>
      </w:pPr>
      <w:r>
        <w:t>Number of CQI tables</w:t>
      </w:r>
    </w:p>
    <w:p w14:paraId="087F187B" w14:textId="1BC29A6E" w:rsidR="00040275" w:rsidRPr="001F186D" w:rsidRDefault="00040275" w:rsidP="00040275">
      <w:r>
        <w:t>The table below summarizes companies’ view on the number of CQI table to define for URLLC, as expressed in their contributions.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4140"/>
      </w:tblGrid>
      <w:tr w:rsidR="00755D53" w:rsidRPr="009D122D" w14:paraId="2A4B58EC" w14:textId="77777777" w:rsidTr="00040275">
        <w:trPr>
          <w:jc w:val="center"/>
        </w:trPr>
        <w:tc>
          <w:tcPr>
            <w:tcW w:w="2425" w:type="dxa"/>
          </w:tcPr>
          <w:p w14:paraId="09162AF5" w14:textId="77777777" w:rsidR="00755D53" w:rsidRPr="009D122D" w:rsidRDefault="00755D53" w:rsidP="00C54F20">
            <w:pPr>
              <w:rPr>
                <w:b/>
              </w:rPr>
            </w:pPr>
            <w:r w:rsidRPr="009D122D">
              <w:rPr>
                <w:b/>
              </w:rPr>
              <w:t>Company</w:t>
            </w:r>
          </w:p>
        </w:tc>
        <w:tc>
          <w:tcPr>
            <w:tcW w:w="4140" w:type="dxa"/>
          </w:tcPr>
          <w:p w14:paraId="327AC103" w14:textId="77777777" w:rsidR="00755D53" w:rsidRPr="008676B0" w:rsidRDefault="00755D53" w:rsidP="00C54F20">
            <w:pPr>
              <w:rPr>
                <w:b/>
              </w:rPr>
            </w:pPr>
            <w:r w:rsidRPr="008676B0">
              <w:rPr>
                <w:b/>
              </w:rPr>
              <w:t>Company View</w:t>
            </w:r>
          </w:p>
        </w:tc>
      </w:tr>
      <w:tr w:rsidR="00A60D0D" w14:paraId="1EE71F39" w14:textId="77777777" w:rsidTr="00040275">
        <w:trPr>
          <w:jc w:val="center"/>
        </w:trPr>
        <w:tc>
          <w:tcPr>
            <w:tcW w:w="2425" w:type="dxa"/>
            <w:vAlign w:val="bottom"/>
          </w:tcPr>
          <w:p w14:paraId="279F1E7E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4140" w:type="dxa"/>
            <w:vAlign w:val="bottom"/>
          </w:tcPr>
          <w:p w14:paraId="1E618990" w14:textId="2BAADB77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Two</w:t>
            </w:r>
          </w:p>
        </w:tc>
      </w:tr>
      <w:tr w:rsidR="00A60D0D" w14:paraId="20815D6E" w14:textId="77777777" w:rsidTr="00040275">
        <w:trPr>
          <w:jc w:val="center"/>
        </w:trPr>
        <w:tc>
          <w:tcPr>
            <w:tcW w:w="2425" w:type="dxa"/>
            <w:vAlign w:val="bottom"/>
          </w:tcPr>
          <w:p w14:paraId="23A5933E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4140" w:type="dxa"/>
            <w:vAlign w:val="bottom"/>
          </w:tcPr>
          <w:p w14:paraId="220E7A95" w14:textId="54C4CD0E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Two</w:t>
            </w:r>
          </w:p>
        </w:tc>
      </w:tr>
      <w:tr w:rsidR="00A60D0D" w14:paraId="4DAA0DF8" w14:textId="77777777" w:rsidTr="00040275">
        <w:trPr>
          <w:jc w:val="center"/>
        </w:trPr>
        <w:tc>
          <w:tcPr>
            <w:tcW w:w="2425" w:type="dxa"/>
            <w:vAlign w:val="bottom"/>
          </w:tcPr>
          <w:p w14:paraId="1DE9FA63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4140" w:type="dxa"/>
            <w:vAlign w:val="bottom"/>
          </w:tcPr>
          <w:p w14:paraId="34376EFF" w14:textId="766D9D7D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Two</w:t>
            </w:r>
          </w:p>
        </w:tc>
      </w:tr>
      <w:tr w:rsidR="00A60D0D" w14:paraId="07EC0043" w14:textId="77777777" w:rsidTr="00040275">
        <w:trPr>
          <w:jc w:val="center"/>
        </w:trPr>
        <w:tc>
          <w:tcPr>
            <w:tcW w:w="2425" w:type="dxa"/>
            <w:vAlign w:val="bottom"/>
          </w:tcPr>
          <w:p w14:paraId="0FE6BB10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4140" w:type="dxa"/>
            <w:vAlign w:val="bottom"/>
          </w:tcPr>
          <w:p w14:paraId="21A311BB" w14:textId="479D1F6B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One (16 entry table in Proposal 2)</w:t>
            </w:r>
          </w:p>
        </w:tc>
      </w:tr>
      <w:tr w:rsidR="00A60D0D" w14:paraId="102DD99C" w14:textId="77777777" w:rsidTr="00040275">
        <w:trPr>
          <w:jc w:val="center"/>
        </w:trPr>
        <w:tc>
          <w:tcPr>
            <w:tcW w:w="2425" w:type="dxa"/>
            <w:vAlign w:val="bottom"/>
          </w:tcPr>
          <w:p w14:paraId="03D2CF34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ZTE</w:t>
            </w:r>
          </w:p>
        </w:tc>
        <w:tc>
          <w:tcPr>
            <w:tcW w:w="4140" w:type="dxa"/>
            <w:vAlign w:val="bottom"/>
          </w:tcPr>
          <w:p w14:paraId="4963AE98" w14:textId="33A46077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One</w:t>
            </w:r>
          </w:p>
        </w:tc>
      </w:tr>
      <w:tr w:rsidR="00A60D0D" w14:paraId="5C95CDC9" w14:textId="77777777" w:rsidTr="00040275">
        <w:trPr>
          <w:jc w:val="center"/>
        </w:trPr>
        <w:tc>
          <w:tcPr>
            <w:tcW w:w="2425" w:type="dxa"/>
            <w:vAlign w:val="bottom"/>
          </w:tcPr>
          <w:p w14:paraId="4A01E7B9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4140" w:type="dxa"/>
            <w:vAlign w:val="bottom"/>
          </w:tcPr>
          <w:p w14:paraId="46238AEF" w14:textId="05E200A3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Two (new table for lower BLER target, and legacy table for higher BLER target)</w:t>
            </w:r>
          </w:p>
        </w:tc>
      </w:tr>
      <w:tr w:rsidR="00A60D0D" w14:paraId="0695BDF7" w14:textId="77777777" w:rsidTr="00040275">
        <w:trPr>
          <w:jc w:val="center"/>
        </w:trPr>
        <w:tc>
          <w:tcPr>
            <w:tcW w:w="2425" w:type="dxa"/>
            <w:vAlign w:val="bottom"/>
          </w:tcPr>
          <w:p w14:paraId="7A04857D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4140" w:type="dxa"/>
            <w:vAlign w:val="bottom"/>
          </w:tcPr>
          <w:p w14:paraId="1A81F4B7" w14:textId="28864521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One</w:t>
            </w:r>
          </w:p>
        </w:tc>
      </w:tr>
      <w:tr w:rsidR="00A60D0D" w14:paraId="6F476729" w14:textId="77777777" w:rsidTr="00040275">
        <w:trPr>
          <w:jc w:val="center"/>
        </w:trPr>
        <w:tc>
          <w:tcPr>
            <w:tcW w:w="2425" w:type="dxa"/>
            <w:vAlign w:val="bottom"/>
          </w:tcPr>
          <w:p w14:paraId="39A56A06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LG</w:t>
            </w:r>
          </w:p>
        </w:tc>
        <w:tc>
          <w:tcPr>
            <w:tcW w:w="4140" w:type="dxa"/>
            <w:vAlign w:val="bottom"/>
          </w:tcPr>
          <w:p w14:paraId="19E131FD" w14:textId="7F092661" w:rsidR="00A60D0D" w:rsidRPr="008676B0" w:rsidRDefault="00A60D0D" w:rsidP="00A60D0D">
            <w:r w:rsidRPr="008676B0">
              <w:rPr>
                <w:color w:val="000000"/>
                <w:sz w:val="22"/>
                <w:szCs w:val="22"/>
              </w:rPr>
              <w:t>Two</w:t>
            </w:r>
          </w:p>
        </w:tc>
      </w:tr>
      <w:tr w:rsidR="00A60D0D" w14:paraId="137A0EB0" w14:textId="77777777" w:rsidTr="00040275">
        <w:trPr>
          <w:jc w:val="center"/>
        </w:trPr>
        <w:tc>
          <w:tcPr>
            <w:tcW w:w="2425" w:type="dxa"/>
            <w:vAlign w:val="bottom"/>
          </w:tcPr>
          <w:p w14:paraId="214D8F33" w14:textId="77777777" w:rsidR="00A60D0D" w:rsidRPr="009D122D" w:rsidRDefault="00A60D0D" w:rsidP="00A60D0D">
            <w:r w:rsidRPr="009D122D">
              <w:rPr>
                <w:bCs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4140" w:type="dxa"/>
            <w:vAlign w:val="bottom"/>
          </w:tcPr>
          <w:p w14:paraId="377B6262" w14:textId="7880A1F3" w:rsidR="00A60D0D" w:rsidRPr="008676B0" w:rsidRDefault="008676B0" w:rsidP="00A60D0D">
            <w:r>
              <w:rPr>
                <w:color w:val="000000"/>
                <w:sz w:val="22"/>
                <w:szCs w:val="22"/>
              </w:rPr>
              <w:t>T</w:t>
            </w:r>
            <w:r w:rsidR="00A60D0D" w:rsidRPr="008676B0">
              <w:rPr>
                <w:color w:val="000000"/>
                <w:sz w:val="22"/>
                <w:szCs w:val="22"/>
              </w:rPr>
              <w:t>wo</w:t>
            </w:r>
          </w:p>
        </w:tc>
      </w:tr>
      <w:tr w:rsidR="008676B0" w14:paraId="513C8A41" w14:textId="77777777" w:rsidTr="00040275">
        <w:trPr>
          <w:jc w:val="center"/>
        </w:trPr>
        <w:tc>
          <w:tcPr>
            <w:tcW w:w="2425" w:type="dxa"/>
            <w:vAlign w:val="bottom"/>
          </w:tcPr>
          <w:p w14:paraId="69EA6033" w14:textId="57232251" w:rsidR="008676B0" w:rsidRPr="009D122D" w:rsidRDefault="008676B0" w:rsidP="008676B0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4140" w:type="dxa"/>
            <w:vAlign w:val="bottom"/>
          </w:tcPr>
          <w:p w14:paraId="5F7972F8" w14:textId="30687222" w:rsidR="008676B0" w:rsidRPr="008676B0" w:rsidRDefault="008676B0" w:rsidP="008676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Two</w:t>
            </w:r>
            <w:r w:rsidRPr="008676B0">
              <w:rPr>
                <w:color w:val="000000"/>
                <w:sz w:val="22"/>
                <w:szCs w:val="22"/>
              </w:rPr>
              <w:t xml:space="preserve"> (reuse eMBB CQI tables)</w:t>
            </w:r>
          </w:p>
        </w:tc>
      </w:tr>
      <w:tr w:rsidR="008676B0" w14:paraId="13D06CA5" w14:textId="77777777" w:rsidTr="00040275">
        <w:trPr>
          <w:jc w:val="center"/>
        </w:trPr>
        <w:tc>
          <w:tcPr>
            <w:tcW w:w="2425" w:type="dxa"/>
            <w:vAlign w:val="bottom"/>
          </w:tcPr>
          <w:p w14:paraId="4C923B8C" w14:textId="77777777" w:rsidR="008676B0" w:rsidRPr="009D122D" w:rsidRDefault="008676B0" w:rsidP="008676B0">
            <w:r w:rsidRPr="009D122D">
              <w:rPr>
                <w:bCs/>
                <w:color w:val="000000"/>
                <w:sz w:val="22"/>
                <w:szCs w:val="22"/>
              </w:rPr>
              <w:t>Interdigital</w:t>
            </w:r>
          </w:p>
        </w:tc>
        <w:tc>
          <w:tcPr>
            <w:tcW w:w="4140" w:type="dxa"/>
            <w:vAlign w:val="bottom"/>
          </w:tcPr>
          <w:p w14:paraId="210339E3" w14:textId="22D05CFC" w:rsidR="008676B0" w:rsidRPr="008676B0" w:rsidRDefault="008676B0" w:rsidP="008676B0">
            <w:r w:rsidRPr="008676B0">
              <w:rPr>
                <w:color w:val="000000"/>
                <w:sz w:val="22"/>
                <w:szCs w:val="22"/>
              </w:rPr>
              <w:t>Two</w:t>
            </w:r>
          </w:p>
        </w:tc>
      </w:tr>
    </w:tbl>
    <w:p w14:paraId="14DD3F7C" w14:textId="0E2FC06A" w:rsidR="00E907D1" w:rsidRDefault="00E907D1" w:rsidP="00E907D1"/>
    <w:p w14:paraId="0C187527" w14:textId="77777777" w:rsidR="00DB13F7" w:rsidRPr="00DB13F7" w:rsidRDefault="00DB13F7" w:rsidP="00DB13F7">
      <w:pPr>
        <w:rPr>
          <w:color w:val="FF0000"/>
          <w:u w:val="single"/>
        </w:rPr>
      </w:pPr>
      <w:r w:rsidRPr="00DB13F7">
        <w:rPr>
          <w:color w:val="FF0000"/>
          <w:u w:val="single"/>
        </w:rPr>
        <w:t>Outcome of offline discussion:</w:t>
      </w:r>
    </w:p>
    <w:p w14:paraId="58F54845" w14:textId="6EE571BD" w:rsidR="00A323A4" w:rsidRDefault="00040275" w:rsidP="00E907D1">
      <w:r>
        <w:t xml:space="preserve">Companies cannot converge on how many CQI tables to define. </w:t>
      </w:r>
      <w:r w:rsidR="00A323A4">
        <w:t>Continue discussion till next meeting.</w:t>
      </w:r>
    </w:p>
    <w:p w14:paraId="64C70D9D" w14:textId="11C56E3A" w:rsidR="00081617" w:rsidRDefault="00081617" w:rsidP="00E907D1"/>
    <w:p w14:paraId="2C854453" w14:textId="77777777" w:rsidR="00E907D1" w:rsidRDefault="00E907D1" w:rsidP="00E907D1"/>
    <w:p w14:paraId="3B49337F" w14:textId="33C22BDB" w:rsidR="00E907D1" w:rsidRDefault="00D14CC6" w:rsidP="00E907D1">
      <w:pPr>
        <w:pStyle w:val="Heading3"/>
      </w:pPr>
      <w:r>
        <w:lastRenderedPageBreak/>
        <w:t>Highest modulation order supported in the CQI and MCS tables</w:t>
      </w:r>
    </w:p>
    <w:p w14:paraId="03151323" w14:textId="36D632FE" w:rsidR="00040275" w:rsidRPr="001F186D" w:rsidRDefault="00040275" w:rsidP="00040275">
      <w:r>
        <w:t>The table below summarizes companies’ view on the highest modulation order supported in the CQI and MCS tables for URLLC, as expressed in their contributions.</w:t>
      </w:r>
    </w:p>
    <w:p w14:paraId="3B193DE3" w14:textId="77777777" w:rsidR="00040275" w:rsidRPr="00040275" w:rsidRDefault="00040275" w:rsidP="0004027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4140"/>
      </w:tblGrid>
      <w:tr w:rsidR="00D14CC6" w:rsidRPr="009D122D" w14:paraId="5FE53F1D" w14:textId="77777777" w:rsidTr="00040275">
        <w:trPr>
          <w:jc w:val="center"/>
        </w:trPr>
        <w:tc>
          <w:tcPr>
            <w:tcW w:w="2425" w:type="dxa"/>
          </w:tcPr>
          <w:p w14:paraId="1A909A5B" w14:textId="77777777" w:rsidR="00D14CC6" w:rsidRPr="009D122D" w:rsidRDefault="00D14CC6" w:rsidP="00C54F20">
            <w:pPr>
              <w:rPr>
                <w:b/>
              </w:rPr>
            </w:pPr>
            <w:r w:rsidRPr="009D122D">
              <w:rPr>
                <w:b/>
              </w:rPr>
              <w:t>Company</w:t>
            </w:r>
          </w:p>
        </w:tc>
        <w:tc>
          <w:tcPr>
            <w:tcW w:w="4140" w:type="dxa"/>
          </w:tcPr>
          <w:p w14:paraId="387E49E2" w14:textId="77777777" w:rsidR="00D14CC6" w:rsidRPr="008676B0" w:rsidRDefault="00D14CC6" w:rsidP="00C54F20">
            <w:pPr>
              <w:rPr>
                <w:b/>
              </w:rPr>
            </w:pPr>
            <w:r w:rsidRPr="008676B0">
              <w:rPr>
                <w:b/>
              </w:rPr>
              <w:t>Company View</w:t>
            </w:r>
          </w:p>
        </w:tc>
      </w:tr>
      <w:tr w:rsidR="00D14CC6" w14:paraId="338BCA57" w14:textId="77777777" w:rsidTr="00040275">
        <w:trPr>
          <w:jc w:val="center"/>
        </w:trPr>
        <w:tc>
          <w:tcPr>
            <w:tcW w:w="2425" w:type="dxa"/>
            <w:vAlign w:val="bottom"/>
          </w:tcPr>
          <w:p w14:paraId="78B31778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4140" w:type="dxa"/>
            <w:vAlign w:val="bottom"/>
          </w:tcPr>
          <w:p w14:paraId="099851EE" w14:textId="51B0212F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64QAM</w:t>
            </w:r>
          </w:p>
        </w:tc>
      </w:tr>
      <w:tr w:rsidR="00D14CC6" w14:paraId="77E130AA" w14:textId="77777777" w:rsidTr="00040275">
        <w:trPr>
          <w:jc w:val="center"/>
        </w:trPr>
        <w:tc>
          <w:tcPr>
            <w:tcW w:w="2425" w:type="dxa"/>
            <w:vAlign w:val="bottom"/>
          </w:tcPr>
          <w:p w14:paraId="14DE2BE6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4140" w:type="dxa"/>
            <w:vAlign w:val="bottom"/>
          </w:tcPr>
          <w:p w14:paraId="2A46C430" w14:textId="6CF5F624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64QAM</w:t>
            </w:r>
          </w:p>
        </w:tc>
      </w:tr>
      <w:tr w:rsidR="00D14CC6" w14:paraId="1F69B852" w14:textId="77777777" w:rsidTr="00040275">
        <w:trPr>
          <w:jc w:val="center"/>
        </w:trPr>
        <w:tc>
          <w:tcPr>
            <w:tcW w:w="2425" w:type="dxa"/>
            <w:vAlign w:val="bottom"/>
          </w:tcPr>
          <w:p w14:paraId="1514D1B0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4140" w:type="dxa"/>
            <w:vAlign w:val="bottom"/>
          </w:tcPr>
          <w:p w14:paraId="5ABCFE04" w14:textId="6DE63CE8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16QAM</w:t>
            </w:r>
            <w:r w:rsidR="008676B0" w:rsidRPr="008676B0">
              <w:rPr>
                <w:color w:val="000000"/>
                <w:sz w:val="22"/>
                <w:szCs w:val="22"/>
              </w:rPr>
              <w:t xml:space="preserve"> for one CQI table,</w:t>
            </w:r>
            <w:r w:rsidRPr="008676B0">
              <w:rPr>
                <w:color w:val="000000"/>
                <w:sz w:val="22"/>
                <w:szCs w:val="22"/>
              </w:rPr>
              <w:t xml:space="preserve"> and 64QAM</w:t>
            </w:r>
            <w:r w:rsidR="008676B0" w:rsidRPr="008676B0">
              <w:rPr>
                <w:color w:val="000000"/>
                <w:sz w:val="22"/>
                <w:szCs w:val="22"/>
              </w:rPr>
              <w:t xml:space="preserve"> for the second CQI table</w:t>
            </w:r>
          </w:p>
        </w:tc>
      </w:tr>
      <w:tr w:rsidR="00D14CC6" w14:paraId="1DF15F6E" w14:textId="77777777" w:rsidTr="00040275">
        <w:trPr>
          <w:jc w:val="center"/>
        </w:trPr>
        <w:tc>
          <w:tcPr>
            <w:tcW w:w="2425" w:type="dxa"/>
            <w:vAlign w:val="bottom"/>
          </w:tcPr>
          <w:p w14:paraId="35D0E59A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4140" w:type="dxa"/>
            <w:vAlign w:val="bottom"/>
          </w:tcPr>
          <w:p w14:paraId="2A05072F" w14:textId="58865E14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16QAM</w:t>
            </w:r>
          </w:p>
        </w:tc>
      </w:tr>
      <w:tr w:rsidR="00D14CC6" w14:paraId="6B9C4E8F" w14:textId="77777777" w:rsidTr="00040275">
        <w:trPr>
          <w:jc w:val="center"/>
        </w:trPr>
        <w:tc>
          <w:tcPr>
            <w:tcW w:w="2425" w:type="dxa"/>
            <w:vAlign w:val="bottom"/>
          </w:tcPr>
          <w:p w14:paraId="4FE6D221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ZTE</w:t>
            </w:r>
          </w:p>
        </w:tc>
        <w:tc>
          <w:tcPr>
            <w:tcW w:w="4140" w:type="dxa"/>
            <w:vAlign w:val="bottom"/>
          </w:tcPr>
          <w:p w14:paraId="65182DA7" w14:textId="2780F71B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16QAM</w:t>
            </w:r>
            <w:r w:rsidR="008676B0" w:rsidRPr="008676B0">
              <w:rPr>
                <w:color w:val="000000"/>
                <w:sz w:val="22"/>
                <w:szCs w:val="22"/>
              </w:rPr>
              <w:t xml:space="preserve"> (OK with 64-QAM)</w:t>
            </w:r>
          </w:p>
        </w:tc>
      </w:tr>
      <w:tr w:rsidR="00D14CC6" w14:paraId="1A14D3FD" w14:textId="77777777" w:rsidTr="00040275">
        <w:trPr>
          <w:jc w:val="center"/>
        </w:trPr>
        <w:tc>
          <w:tcPr>
            <w:tcW w:w="2425" w:type="dxa"/>
            <w:vAlign w:val="bottom"/>
          </w:tcPr>
          <w:p w14:paraId="667EBD8E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4140" w:type="dxa"/>
            <w:vAlign w:val="bottom"/>
          </w:tcPr>
          <w:p w14:paraId="273AE94C" w14:textId="22DA0A5E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64QAM</w:t>
            </w:r>
          </w:p>
        </w:tc>
      </w:tr>
      <w:tr w:rsidR="00D14CC6" w14:paraId="35C008B7" w14:textId="77777777" w:rsidTr="00040275">
        <w:trPr>
          <w:jc w:val="center"/>
        </w:trPr>
        <w:tc>
          <w:tcPr>
            <w:tcW w:w="2425" w:type="dxa"/>
            <w:vAlign w:val="bottom"/>
          </w:tcPr>
          <w:p w14:paraId="2C156069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4140" w:type="dxa"/>
            <w:vAlign w:val="bottom"/>
          </w:tcPr>
          <w:p w14:paraId="4B206B45" w14:textId="6043D47D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64QAM</w:t>
            </w:r>
          </w:p>
        </w:tc>
      </w:tr>
      <w:tr w:rsidR="00D14CC6" w14:paraId="2EF4B7AB" w14:textId="77777777" w:rsidTr="00040275">
        <w:trPr>
          <w:jc w:val="center"/>
        </w:trPr>
        <w:tc>
          <w:tcPr>
            <w:tcW w:w="2425" w:type="dxa"/>
            <w:vAlign w:val="bottom"/>
          </w:tcPr>
          <w:p w14:paraId="231B155F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LG</w:t>
            </w:r>
          </w:p>
        </w:tc>
        <w:tc>
          <w:tcPr>
            <w:tcW w:w="4140" w:type="dxa"/>
            <w:vAlign w:val="bottom"/>
          </w:tcPr>
          <w:p w14:paraId="610F9C86" w14:textId="3DD8E1CD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---</w:t>
            </w:r>
          </w:p>
        </w:tc>
      </w:tr>
      <w:tr w:rsidR="00D14CC6" w14:paraId="74410739" w14:textId="77777777" w:rsidTr="00040275">
        <w:trPr>
          <w:jc w:val="center"/>
        </w:trPr>
        <w:tc>
          <w:tcPr>
            <w:tcW w:w="2425" w:type="dxa"/>
            <w:vAlign w:val="bottom"/>
          </w:tcPr>
          <w:p w14:paraId="7D36DFAD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4140" w:type="dxa"/>
            <w:vAlign w:val="bottom"/>
          </w:tcPr>
          <w:p w14:paraId="3D2FF7C5" w14:textId="5CEEA4BC" w:rsidR="00D14CC6" w:rsidRPr="008676B0" w:rsidRDefault="008676B0" w:rsidP="00D14CC6">
            <w:r w:rsidRPr="008676B0">
              <w:rPr>
                <w:color w:val="000000"/>
                <w:sz w:val="22"/>
                <w:szCs w:val="22"/>
              </w:rPr>
              <w:t>64QAM</w:t>
            </w:r>
          </w:p>
        </w:tc>
      </w:tr>
      <w:tr w:rsidR="008676B0" w14:paraId="35D38EB3" w14:textId="77777777" w:rsidTr="00040275">
        <w:trPr>
          <w:jc w:val="center"/>
        </w:trPr>
        <w:tc>
          <w:tcPr>
            <w:tcW w:w="2425" w:type="dxa"/>
            <w:vAlign w:val="bottom"/>
          </w:tcPr>
          <w:p w14:paraId="5AEB4BC0" w14:textId="28383AF3" w:rsidR="008676B0" w:rsidRPr="009D122D" w:rsidRDefault="008676B0" w:rsidP="00D14CC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4140" w:type="dxa"/>
            <w:vAlign w:val="bottom"/>
          </w:tcPr>
          <w:p w14:paraId="0FC5E449" w14:textId="4A9761D8" w:rsidR="008676B0" w:rsidRPr="008676B0" w:rsidRDefault="008676B0" w:rsidP="00D14CC6">
            <w:pPr>
              <w:rPr>
                <w:color w:val="000000"/>
                <w:sz w:val="22"/>
                <w:szCs w:val="22"/>
              </w:rPr>
            </w:pPr>
            <w:r w:rsidRPr="008676B0">
              <w:rPr>
                <w:color w:val="000000"/>
                <w:sz w:val="22"/>
                <w:szCs w:val="22"/>
              </w:rPr>
              <w:t>64QAM and 256QAM (reuse eMBB CQI tables)</w:t>
            </w:r>
          </w:p>
        </w:tc>
      </w:tr>
      <w:tr w:rsidR="00D14CC6" w14:paraId="4F818B8A" w14:textId="77777777" w:rsidTr="00040275">
        <w:trPr>
          <w:jc w:val="center"/>
        </w:trPr>
        <w:tc>
          <w:tcPr>
            <w:tcW w:w="2425" w:type="dxa"/>
            <w:vAlign w:val="bottom"/>
          </w:tcPr>
          <w:p w14:paraId="7DBEFA8F" w14:textId="77777777" w:rsidR="00D14CC6" w:rsidRPr="009D122D" w:rsidRDefault="00D14CC6" w:rsidP="00D14CC6">
            <w:r w:rsidRPr="009D122D">
              <w:rPr>
                <w:bCs/>
                <w:color w:val="000000"/>
                <w:sz w:val="22"/>
                <w:szCs w:val="22"/>
              </w:rPr>
              <w:t>Interdigital</w:t>
            </w:r>
          </w:p>
        </w:tc>
        <w:tc>
          <w:tcPr>
            <w:tcW w:w="4140" w:type="dxa"/>
            <w:vAlign w:val="bottom"/>
          </w:tcPr>
          <w:p w14:paraId="229F2CAC" w14:textId="7D9FA600" w:rsidR="00D14CC6" w:rsidRPr="008676B0" w:rsidRDefault="00D14CC6" w:rsidP="00D14CC6">
            <w:r w:rsidRPr="008676B0">
              <w:rPr>
                <w:color w:val="000000"/>
                <w:sz w:val="22"/>
                <w:szCs w:val="22"/>
              </w:rPr>
              <w:t>---</w:t>
            </w:r>
          </w:p>
        </w:tc>
      </w:tr>
    </w:tbl>
    <w:p w14:paraId="21F8C581" w14:textId="4833A18B" w:rsidR="00E907D1" w:rsidRDefault="00E907D1" w:rsidP="00E907D1"/>
    <w:p w14:paraId="7FC93539" w14:textId="5E277827" w:rsidR="00DB13F7" w:rsidRPr="00DB13F7" w:rsidRDefault="00DB13F7" w:rsidP="00E907D1">
      <w:pPr>
        <w:rPr>
          <w:color w:val="FF0000"/>
          <w:u w:val="single"/>
        </w:rPr>
      </w:pPr>
      <w:r w:rsidRPr="00DB13F7">
        <w:rPr>
          <w:color w:val="FF0000"/>
          <w:u w:val="single"/>
        </w:rPr>
        <w:t>Outcome of offline discussion:</w:t>
      </w:r>
    </w:p>
    <w:p w14:paraId="48B9FDDB" w14:textId="3EF5F79A" w:rsidR="002036B1" w:rsidRDefault="002036B1" w:rsidP="002036B1">
      <w:pPr>
        <w:pStyle w:val="Observation"/>
      </w:pPr>
      <w:r>
        <w:t>Majority view is to support highest modulation order of 16QAM and/or 64QAM. Only one company support 256QAM for URLLC.</w:t>
      </w:r>
    </w:p>
    <w:p w14:paraId="224C8A49" w14:textId="4A4ABE22" w:rsidR="002036B1" w:rsidRPr="003A0E41" w:rsidRDefault="007F45BE" w:rsidP="00B8019B">
      <w:pPr>
        <w:pStyle w:val="Proposal"/>
        <w:numPr>
          <w:ilvl w:val="0"/>
          <w:numId w:val="0"/>
        </w:numPr>
        <w:ind w:left="1710" w:hanging="1710"/>
      </w:pPr>
      <w:r>
        <w:t xml:space="preserve">Proposal 2. </w:t>
      </w:r>
      <w:r>
        <w:tab/>
      </w:r>
      <w:r w:rsidR="00F547D5">
        <w:t xml:space="preserve">For </w:t>
      </w:r>
      <w:r w:rsidR="00A55FF0">
        <w:t xml:space="preserve">new </w:t>
      </w:r>
      <w:r w:rsidR="00F547D5">
        <w:t>CQI table and MCS table construct</w:t>
      </w:r>
      <w:r w:rsidR="00A31E61">
        <w:t>ed</w:t>
      </w:r>
      <w:r w:rsidR="004C6406">
        <w:t xml:space="preserve"> specifically for URLLC</w:t>
      </w:r>
      <w:r w:rsidR="00F547D5">
        <w:t xml:space="preserve">, </w:t>
      </w:r>
      <w:r w:rsidR="002036B1">
        <w:t xml:space="preserve">256QAM is </w:t>
      </w:r>
      <w:r w:rsidR="00A323A4">
        <w:t>not</w:t>
      </w:r>
      <w:r w:rsidR="002036B1">
        <w:t xml:space="preserve"> </w:t>
      </w:r>
      <w:r w:rsidR="00F547D5">
        <w:t>included.</w:t>
      </w:r>
    </w:p>
    <w:p w14:paraId="640305B8" w14:textId="175EF33C" w:rsidR="00E907D1" w:rsidRDefault="00E907D1" w:rsidP="00E907D1"/>
    <w:p w14:paraId="16B3A3D1" w14:textId="77777777" w:rsidR="00E224A1" w:rsidRDefault="00E224A1" w:rsidP="00E224A1">
      <w:pPr>
        <w:pStyle w:val="Heading3"/>
      </w:pPr>
      <w:r>
        <w:t>What should be the spectral efficiency range of CQI table?</w:t>
      </w:r>
    </w:p>
    <w:p w14:paraId="0924777D" w14:textId="77777777" w:rsidR="00DB13F7" w:rsidRPr="00DB13F7" w:rsidRDefault="00DB13F7" w:rsidP="00DB13F7">
      <w:pPr>
        <w:rPr>
          <w:u w:val="single"/>
        </w:rPr>
      </w:pPr>
      <w:r w:rsidRPr="00DB13F7">
        <w:rPr>
          <w:color w:val="FF0000"/>
          <w:u w:val="single"/>
        </w:rPr>
        <w:t>Outcome of offline discussion:</w:t>
      </w:r>
    </w:p>
    <w:p w14:paraId="1890CEF1" w14:textId="1902DBA7" w:rsidR="00CE38E6" w:rsidRDefault="00CE38E6" w:rsidP="00E907D1">
      <w:r>
        <w:t>For a new CQI table</w:t>
      </w:r>
      <w:r w:rsidR="00982D3C">
        <w:t xml:space="preserve"> other than existing eMBB CQI tables</w:t>
      </w:r>
      <w:r>
        <w:t xml:space="preserve">, the following </w:t>
      </w:r>
      <w:r w:rsidR="0036396D">
        <w:t>applies</w:t>
      </w:r>
      <w:r>
        <w:t xml:space="preserve">. </w:t>
      </w:r>
    </w:p>
    <w:p w14:paraId="0950266E" w14:textId="2104CF74" w:rsidR="000E6F2C" w:rsidRDefault="000E6F2C" w:rsidP="005832D1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 w:rsidR="007F45BE">
        <w:t>3</w:t>
      </w:r>
      <w:r w:rsidR="005832D1">
        <w:t>.</w:t>
      </w:r>
      <w:r>
        <w:t xml:space="preserve"> </w:t>
      </w:r>
      <w:r w:rsidR="005832D1">
        <w:tab/>
      </w:r>
      <w:r>
        <w:t xml:space="preserve">Lowest spectral efficiency in </w:t>
      </w:r>
      <w:r w:rsidR="00982D3C">
        <w:t xml:space="preserve">any/all </w:t>
      </w:r>
      <w:r>
        <w:t>CQI table is not lower than 30/1024 * 2 (QPSK)</w:t>
      </w:r>
    </w:p>
    <w:p w14:paraId="11EBE86F" w14:textId="29A5EF67" w:rsidR="00BF67B5" w:rsidRDefault="000E6F2C" w:rsidP="005832D1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 w:rsidR="007F45BE">
        <w:t>4</w:t>
      </w:r>
      <w:r w:rsidRPr="001F4892">
        <w:t>:</w:t>
      </w:r>
      <w:r>
        <w:t xml:space="preserve"> </w:t>
      </w:r>
      <w:r w:rsidR="005832D1">
        <w:tab/>
      </w:r>
      <w:r w:rsidR="00982D3C">
        <w:t>H</w:t>
      </w:r>
      <w:r>
        <w:t>ighest spectral efficiency</w:t>
      </w:r>
      <w:r w:rsidRPr="00922F95">
        <w:t xml:space="preserve"> </w:t>
      </w:r>
      <w:r>
        <w:t xml:space="preserve">in </w:t>
      </w:r>
      <w:r w:rsidR="00982D3C">
        <w:t>any/all</w:t>
      </w:r>
      <w:r>
        <w:t xml:space="preserve"> CQI table is </w:t>
      </w:r>
      <w:r w:rsidR="00A323A4">
        <w:t>not greater</w:t>
      </w:r>
      <w:r>
        <w:t xml:space="preserve"> than</w:t>
      </w:r>
      <w:r w:rsidR="00BF67B5">
        <w:t xml:space="preserve"> a value, where the value is selected from the following:</w:t>
      </w:r>
      <w:r>
        <w:t xml:space="preserve"> </w:t>
      </w:r>
    </w:p>
    <w:p w14:paraId="2857DBC9" w14:textId="77777777" w:rsidR="00F02103" w:rsidRDefault="00F02103" w:rsidP="00F02103">
      <w:pPr>
        <w:pStyle w:val="ListParagraph"/>
        <w:numPr>
          <w:ilvl w:val="0"/>
          <w:numId w:val="21"/>
        </w:numPr>
        <w:ind w:left="2160" w:hanging="450"/>
      </w:pPr>
      <w:r>
        <w:t>666/1024 * 6</w:t>
      </w:r>
    </w:p>
    <w:p w14:paraId="4D977221" w14:textId="77777777" w:rsidR="00F02103" w:rsidRDefault="00F02103" w:rsidP="00F02103">
      <w:pPr>
        <w:pStyle w:val="ListParagraph"/>
        <w:numPr>
          <w:ilvl w:val="0"/>
          <w:numId w:val="21"/>
        </w:numPr>
        <w:ind w:left="2160" w:hanging="450"/>
      </w:pPr>
      <w:r>
        <w:t>772/1024 * 6</w:t>
      </w:r>
    </w:p>
    <w:p w14:paraId="46023A19" w14:textId="77777777" w:rsidR="00F02103" w:rsidRDefault="00F02103" w:rsidP="00F02103">
      <w:pPr>
        <w:pStyle w:val="ListParagraph"/>
        <w:numPr>
          <w:ilvl w:val="0"/>
          <w:numId w:val="21"/>
        </w:numPr>
        <w:ind w:left="2160" w:hanging="450"/>
      </w:pPr>
      <w:r>
        <w:t>873/1024 * 6</w:t>
      </w:r>
    </w:p>
    <w:p w14:paraId="5E7BB050" w14:textId="77777777" w:rsidR="00F02103" w:rsidRDefault="00F02103" w:rsidP="00F02103">
      <w:pPr>
        <w:pStyle w:val="ListParagraph"/>
        <w:numPr>
          <w:ilvl w:val="0"/>
          <w:numId w:val="21"/>
        </w:numPr>
        <w:ind w:left="2160" w:hanging="450"/>
      </w:pPr>
      <w:r>
        <w:t xml:space="preserve">948/1024 * 6 </w:t>
      </w:r>
    </w:p>
    <w:p w14:paraId="09E63EA8" w14:textId="77777777" w:rsidR="00982D3C" w:rsidRDefault="00982D3C" w:rsidP="00982D3C"/>
    <w:p w14:paraId="1B1110BE" w14:textId="2DCAA96F" w:rsidR="00C54F20" w:rsidRDefault="00C54F20" w:rsidP="00C54F20">
      <w:pPr>
        <w:pStyle w:val="Heading2"/>
      </w:pPr>
      <w:r>
        <w:lastRenderedPageBreak/>
        <w:t>MCS Tables</w:t>
      </w:r>
    </w:p>
    <w:p w14:paraId="5429EF11" w14:textId="27FA77AB" w:rsidR="003B0521" w:rsidRDefault="003B0521" w:rsidP="003B0521"/>
    <w:p w14:paraId="718B362C" w14:textId="1C828A1A" w:rsidR="00E224A1" w:rsidRDefault="00E224A1" w:rsidP="00E224A1">
      <w:pPr>
        <w:pStyle w:val="Heading3"/>
      </w:pPr>
      <w:r>
        <w:t>What should be the spectral efficiency range of MCS table?</w:t>
      </w:r>
    </w:p>
    <w:p w14:paraId="39BFBB9E" w14:textId="77777777" w:rsidR="00947B0C" w:rsidRDefault="00947B0C" w:rsidP="00CB00D6"/>
    <w:p w14:paraId="5922CB9F" w14:textId="77777777" w:rsidR="00947B0C" w:rsidRPr="00DB13F7" w:rsidRDefault="00947B0C" w:rsidP="00947B0C">
      <w:pPr>
        <w:rPr>
          <w:u w:val="single"/>
        </w:rPr>
      </w:pPr>
      <w:r w:rsidRPr="00DB13F7">
        <w:rPr>
          <w:color w:val="FF0000"/>
          <w:u w:val="single"/>
        </w:rPr>
        <w:t>Outcome of offline discussion:</w:t>
      </w:r>
    </w:p>
    <w:p w14:paraId="554F82C4" w14:textId="07E365A9" w:rsidR="00CB00D6" w:rsidRDefault="00CB00D6" w:rsidP="00CB00D6">
      <w:r>
        <w:t>For a new MCS table</w:t>
      </w:r>
      <w:r w:rsidR="002940B3">
        <w:t xml:space="preserve"> other than existing MCS table defined for eMBB</w:t>
      </w:r>
      <w:r>
        <w:t xml:space="preserve">, the following applies. </w:t>
      </w:r>
    </w:p>
    <w:p w14:paraId="3634B092" w14:textId="50E71FE2" w:rsidR="00CB00D6" w:rsidRDefault="00ED78A7" w:rsidP="005832D1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 w:rsidR="007F45BE">
        <w:t>5</w:t>
      </w:r>
      <w:r w:rsidR="005832D1">
        <w:t>.</w:t>
      </w:r>
      <w:r>
        <w:t xml:space="preserve"> </w:t>
      </w:r>
      <w:r w:rsidR="005832D1">
        <w:tab/>
      </w:r>
      <w:r w:rsidR="007B1658">
        <w:t>The MCS table k</w:t>
      </w:r>
      <w:r w:rsidR="00CB00D6">
        <w:t>eep</w:t>
      </w:r>
      <w:r w:rsidR="00BF606D">
        <w:t>s</w:t>
      </w:r>
      <w:r>
        <w:t xml:space="preserve"> at least</w:t>
      </w:r>
      <w:r w:rsidR="00CB00D6">
        <w:t xml:space="preserve"> all the </w:t>
      </w:r>
      <w:r>
        <w:t>higher N-</w:t>
      </w:r>
      <w:r w:rsidR="00B4253E">
        <w:t>2</w:t>
      </w:r>
      <w:r>
        <w:t xml:space="preserve"> </w:t>
      </w:r>
      <w:r w:rsidR="00B50A89">
        <w:t xml:space="preserve">spectral efficiency levels </w:t>
      </w:r>
      <w:r w:rsidR="00AD7B02">
        <w:t xml:space="preserve">in the </w:t>
      </w:r>
      <w:r w:rsidR="00CB00D6">
        <w:t xml:space="preserve">CQI </w:t>
      </w:r>
      <w:r w:rsidR="00AD7B02">
        <w:t>table</w:t>
      </w:r>
      <w:r w:rsidR="00B50A89">
        <w:t>, where the CQI table</w:t>
      </w:r>
      <w:r w:rsidR="00CB00D6">
        <w:t xml:space="preserve"> </w:t>
      </w:r>
      <w:r w:rsidR="00DA4E7D">
        <w:t xml:space="preserve">and the MCS table </w:t>
      </w:r>
      <w:r w:rsidR="00CB00D6">
        <w:t>correspond to the same BLER target</w:t>
      </w:r>
      <w:r>
        <w:t>, and N is the number of entries in the CQI table.</w:t>
      </w:r>
    </w:p>
    <w:p w14:paraId="66587C2E" w14:textId="6B59DC6A" w:rsidR="00CB00D6" w:rsidRDefault="00ED78A7" w:rsidP="005832D1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 w:rsidR="007F45BE">
        <w:t>6</w:t>
      </w:r>
      <w:r w:rsidR="005832D1" w:rsidRPr="005832D1">
        <w:t>.</w:t>
      </w:r>
      <w:r>
        <w:t xml:space="preserve"> </w:t>
      </w:r>
      <w:r w:rsidR="005832D1">
        <w:tab/>
      </w:r>
      <w:r w:rsidR="00CB00D6" w:rsidRPr="005832D1">
        <w:t>L</w:t>
      </w:r>
      <w:r w:rsidR="00CB00D6">
        <w:t xml:space="preserve">owest spectral efficiency </w:t>
      </w:r>
      <w:r w:rsidR="00922F95">
        <w:t xml:space="preserve">in </w:t>
      </w:r>
      <w:r w:rsidR="007F45BE">
        <w:t xml:space="preserve">any/all </w:t>
      </w:r>
      <w:r w:rsidR="00922F95">
        <w:t xml:space="preserve">MCS table </w:t>
      </w:r>
      <w:r w:rsidR="00CB00D6">
        <w:t xml:space="preserve">is </w:t>
      </w:r>
      <w:r w:rsidR="00922F95">
        <w:t>not lower than</w:t>
      </w:r>
      <w:r w:rsidR="00CB00D6">
        <w:t xml:space="preserve"> 30/1024 * 2</w:t>
      </w:r>
      <w:r w:rsidR="001D081F">
        <w:t>.</w:t>
      </w:r>
    </w:p>
    <w:p w14:paraId="0F1B2628" w14:textId="1A767141" w:rsidR="002940B3" w:rsidRDefault="002940B3" w:rsidP="005832D1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 w:rsidR="007F45BE">
        <w:t>7</w:t>
      </w:r>
      <w:r w:rsidR="005832D1">
        <w:t>.</w:t>
      </w:r>
      <w:r>
        <w:t xml:space="preserve"> </w:t>
      </w:r>
      <w:r w:rsidR="005832D1">
        <w:tab/>
      </w:r>
      <w:r>
        <w:t>Highest spectral efficiency</w:t>
      </w:r>
      <w:r w:rsidRPr="00922F95">
        <w:t xml:space="preserve"> </w:t>
      </w:r>
      <w:r>
        <w:t xml:space="preserve">in any/all MCS table is </w:t>
      </w:r>
      <w:r w:rsidR="007F45BE">
        <w:t>not greater</w:t>
      </w:r>
      <w:r>
        <w:t xml:space="preserve"> than a value, where the value is selected from the following: </w:t>
      </w:r>
    </w:p>
    <w:p w14:paraId="26655756" w14:textId="77777777" w:rsidR="009C2667" w:rsidRDefault="009C2667" w:rsidP="00F9335D">
      <w:pPr>
        <w:pStyle w:val="ListParagraph"/>
        <w:numPr>
          <w:ilvl w:val="0"/>
          <w:numId w:val="27"/>
        </w:numPr>
        <w:ind w:left="2160" w:hanging="450"/>
      </w:pPr>
      <w:r>
        <w:t>666/1024 * 6</w:t>
      </w:r>
    </w:p>
    <w:p w14:paraId="18D43D1C" w14:textId="77777777" w:rsidR="009C2667" w:rsidRDefault="009C2667" w:rsidP="00F9335D">
      <w:pPr>
        <w:pStyle w:val="ListParagraph"/>
        <w:numPr>
          <w:ilvl w:val="0"/>
          <w:numId w:val="27"/>
        </w:numPr>
        <w:ind w:left="2160" w:hanging="450"/>
      </w:pPr>
      <w:r>
        <w:t>772/1024 * 6</w:t>
      </w:r>
    </w:p>
    <w:p w14:paraId="21391DDC" w14:textId="77777777" w:rsidR="009C2667" w:rsidRDefault="009C2667" w:rsidP="00F9335D">
      <w:pPr>
        <w:pStyle w:val="ListParagraph"/>
        <w:numPr>
          <w:ilvl w:val="0"/>
          <w:numId w:val="27"/>
        </w:numPr>
        <w:ind w:left="2160" w:hanging="450"/>
      </w:pPr>
      <w:r>
        <w:t>873/1024 * 6</w:t>
      </w:r>
    </w:p>
    <w:p w14:paraId="273B4DBA" w14:textId="77777777" w:rsidR="009C2667" w:rsidRDefault="009C2667" w:rsidP="00F9335D">
      <w:pPr>
        <w:pStyle w:val="ListParagraph"/>
        <w:numPr>
          <w:ilvl w:val="0"/>
          <w:numId w:val="27"/>
        </w:numPr>
        <w:ind w:left="2160" w:hanging="450"/>
      </w:pPr>
      <w:r>
        <w:t xml:space="preserve">948/1024 * 6 </w:t>
      </w:r>
    </w:p>
    <w:p w14:paraId="52D2D925" w14:textId="77777777" w:rsidR="003B0521" w:rsidRPr="003B0521" w:rsidRDefault="003B0521" w:rsidP="003B0521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460BA24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</w:t>
      </w:r>
      <w:r w:rsidR="00F9335D">
        <w:t>the following are proposed according to offline discussion</w:t>
      </w:r>
      <w:r w:rsidR="008E065E" w:rsidRPr="00CE0424">
        <w:t>:</w:t>
      </w:r>
    </w:p>
    <w:p w14:paraId="592ECB88" w14:textId="77777777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E2598B">
        <w:t>Proposal</w:t>
      </w:r>
      <w:r>
        <w:t xml:space="preserve"> 1. </w:t>
      </w:r>
      <w:r>
        <w:tab/>
        <w:t>The two BLER targets that are configurable for URLLC are to be selected from the following options:</w:t>
      </w:r>
    </w:p>
    <w:p w14:paraId="734316F1" w14:textId="77777777" w:rsidR="00F9335D" w:rsidRDefault="00F9335D" w:rsidP="00F9335D">
      <w:pPr>
        <w:pStyle w:val="ListParagraph"/>
        <w:numPr>
          <w:ilvl w:val="0"/>
          <w:numId w:val="17"/>
        </w:numPr>
        <w:ind w:left="2070"/>
      </w:pPr>
      <w:r>
        <w:t>Option A. (10</w:t>
      </w:r>
      <w:r w:rsidRPr="0056052F">
        <w:rPr>
          <w:vertAlign w:val="superscript"/>
        </w:rPr>
        <w:t>-1</w:t>
      </w:r>
      <w:r>
        <w:t>, 10</w:t>
      </w:r>
      <w:r w:rsidRPr="00415DF8">
        <w:rPr>
          <w:vertAlign w:val="superscript"/>
        </w:rPr>
        <w:t>-4</w:t>
      </w:r>
      <w:r>
        <w:t>)</w:t>
      </w:r>
    </w:p>
    <w:p w14:paraId="6FD40306" w14:textId="77777777" w:rsidR="00F9335D" w:rsidRDefault="00F9335D" w:rsidP="00F9335D">
      <w:pPr>
        <w:pStyle w:val="ListParagraph"/>
        <w:numPr>
          <w:ilvl w:val="0"/>
          <w:numId w:val="17"/>
        </w:numPr>
        <w:ind w:left="2070"/>
      </w:pPr>
      <w:r>
        <w:t>Option B. (10</w:t>
      </w:r>
      <w:r w:rsidRPr="0056052F">
        <w:rPr>
          <w:vertAlign w:val="superscript"/>
        </w:rPr>
        <w:t>-1</w:t>
      </w:r>
      <w:r>
        <w:t>, 10</w:t>
      </w:r>
      <w:r w:rsidRPr="00415DF8">
        <w:rPr>
          <w:vertAlign w:val="superscript"/>
        </w:rPr>
        <w:t>-5</w:t>
      </w:r>
      <w:r>
        <w:t>)</w:t>
      </w:r>
    </w:p>
    <w:p w14:paraId="3384F78A" w14:textId="77777777" w:rsidR="00F9335D" w:rsidRDefault="00F9335D" w:rsidP="00F9335D">
      <w:pPr>
        <w:pStyle w:val="ListParagraph"/>
        <w:numPr>
          <w:ilvl w:val="0"/>
          <w:numId w:val="17"/>
        </w:numPr>
        <w:ind w:left="2070"/>
      </w:pPr>
      <w:r>
        <w:t>Option C. (10</w:t>
      </w:r>
      <w:r w:rsidRPr="00415DF8">
        <w:rPr>
          <w:vertAlign w:val="superscript"/>
        </w:rPr>
        <w:t>-</w:t>
      </w:r>
      <w:r>
        <w:rPr>
          <w:vertAlign w:val="superscript"/>
        </w:rPr>
        <w:t>3</w:t>
      </w:r>
      <w:r>
        <w:t>, 10</w:t>
      </w:r>
      <w:r w:rsidRPr="00415DF8">
        <w:rPr>
          <w:vertAlign w:val="superscript"/>
        </w:rPr>
        <w:t>-5</w:t>
      </w:r>
      <w:r>
        <w:t xml:space="preserve">) </w:t>
      </w:r>
    </w:p>
    <w:p w14:paraId="0F193470" w14:textId="77777777" w:rsidR="00F9335D" w:rsidRDefault="00F9335D" w:rsidP="00F9335D">
      <w:pPr>
        <w:pStyle w:val="ListParagraph"/>
        <w:numPr>
          <w:ilvl w:val="0"/>
          <w:numId w:val="17"/>
        </w:numPr>
        <w:ind w:left="2070"/>
      </w:pPr>
      <w:r>
        <w:t>Option D. (10</w:t>
      </w:r>
      <w:r w:rsidRPr="00415DF8">
        <w:rPr>
          <w:vertAlign w:val="superscript"/>
        </w:rPr>
        <w:t>-</w:t>
      </w:r>
      <w:r>
        <w:rPr>
          <w:vertAlign w:val="superscript"/>
        </w:rPr>
        <w:t>2</w:t>
      </w:r>
      <w:r>
        <w:t>, 10</w:t>
      </w:r>
      <w:r w:rsidRPr="00415DF8">
        <w:rPr>
          <w:vertAlign w:val="superscript"/>
        </w:rPr>
        <w:t>-</w:t>
      </w:r>
      <w:r>
        <w:rPr>
          <w:vertAlign w:val="superscript"/>
        </w:rPr>
        <w:t>4</w:t>
      </w:r>
      <w:r>
        <w:t>)</w:t>
      </w:r>
    </w:p>
    <w:p w14:paraId="5EA432CF" w14:textId="77777777" w:rsidR="004D7DD0" w:rsidRDefault="004D7DD0" w:rsidP="004D7DD0">
      <w:pPr>
        <w:pStyle w:val="ListParagraph"/>
        <w:numPr>
          <w:ilvl w:val="0"/>
          <w:numId w:val="17"/>
        </w:numPr>
      </w:pPr>
      <w:r>
        <w:t xml:space="preserve">NOTE: BLER target discussion does not affect other parts in CQI report definition. </w:t>
      </w:r>
    </w:p>
    <w:p w14:paraId="5C3E1194" w14:textId="77777777" w:rsidR="004D7DD0" w:rsidRDefault="004D7DD0" w:rsidP="004D7DD0">
      <w:pPr>
        <w:pStyle w:val="ListParagraph"/>
        <w:numPr>
          <w:ilvl w:val="0"/>
          <w:numId w:val="17"/>
        </w:numPr>
      </w:pPr>
      <w:r>
        <w:t>NOTE: Unless configured/defined otherwise, existing BLER target = 10</w:t>
      </w:r>
      <w:r w:rsidRPr="004D7DD0">
        <w:rPr>
          <w:vertAlign w:val="superscript"/>
        </w:rPr>
        <w:t>-1</w:t>
      </w:r>
      <w:r>
        <w:t xml:space="preserve"> of eMBB is available for UE to report CQI, and the UE needs to be able to report CQI for 3 BLER targets for Option C and Option D.</w:t>
      </w:r>
    </w:p>
    <w:p w14:paraId="60B357CF" w14:textId="79FC9E54" w:rsidR="00C01F33" w:rsidRDefault="00C01F33" w:rsidP="00DC2639">
      <w:pPr>
        <w:pStyle w:val="BodyText"/>
        <w:rPr>
          <w:b/>
          <w:bCs/>
        </w:rPr>
      </w:pPr>
    </w:p>
    <w:p w14:paraId="08583119" w14:textId="22EF3739" w:rsidR="00F9335D" w:rsidRPr="003A0E41" w:rsidRDefault="00F9335D" w:rsidP="00F9335D">
      <w:pPr>
        <w:pStyle w:val="Proposal"/>
        <w:numPr>
          <w:ilvl w:val="0"/>
          <w:numId w:val="0"/>
        </w:numPr>
        <w:ind w:left="1710" w:hanging="1710"/>
      </w:pPr>
      <w:r>
        <w:t xml:space="preserve">Proposal 2. </w:t>
      </w:r>
      <w:r>
        <w:tab/>
      </w:r>
      <w:r w:rsidR="00A31E61">
        <w:t>For new CQI table and MCS table constructed specifically for URLLC, 256QAM is not included</w:t>
      </w:r>
      <w:r>
        <w:t>.</w:t>
      </w:r>
    </w:p>
    <w:p w14:paraId="6B52FDEA" w14:textId="284B026A" w:rsidR="00F9335D" w:rsidRDefault="00F9335D" w:rsidP="00DC2639">
      <w:pPr>
        <w:pStyle w:val="BodyText"/>
        <w:rPr>
          <w:b/>
          <w:bCs/>
        </w:rPr>
      </w:pPr>
    </w:p>
    <w:p w14:paraId="60A861F7" w14:textId="05FD5692" w:rsidR="00AE5CD6" w:rsidRPr="00AE5CD6" w:rsidRDefault="00AE5CD6" w:rsidP="00AE5CD6">
      <w:r>
        <w:t xml:space="preserve">For a new CQI table other than existing eMBB CQI tables, the following applies. </w:t>
      </w:r>
    </w:p>
    <w:p w14:paraId="62129AAE" w14:textId="77777777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>
        <w:t xml:space="preserve">3. </w:t>
      </w:r>
      <w:r>
        <w:tab/>
        <w:t>Lowest spectral efficiency in any/all CQI table is not lower than 30/1024 * 2 (QPSK)</w:t>
      </w:r>
    </w:p>
    <w:p w14:paraId="7EC4F54D" w14:textId="77777777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>
        <w:t>4</w:t>
      </w:r>
      <w:r w:rsidRPr="001F4892">
        <w:t>:</w:t>
      </w:r>
      <w:r>
        <w:t xml:space="preserve"> </w:t>
      </w:r>
      <w:r>
        <w:tab/>
        <w:t>Highest spectral efficiency</w:t>
      </w:r>
      <w:r w:rsidRPr="00922F95">
        <w:t xml:space="preserve"> </w:t>
      </w:r>
      <w:r>
        <w:t xml:space="preserve">in any/all CQI table is not greater than a value, where the value is selected from the following: </w:t>
      </w:r>
    </w:p>
    <w:p w14:paraId="650380FC" w14:textId="702CBB33" w:rsidR="00F9335D" w:rsidRDefault="00F9335D" w:rsidP="00F9335D">
      <w:pPr>
        <w:pStyle w:val="ListParagraph"/>
        <w:numPr>
          <w:ilvl w:val="0"/>
          <w:numId w:val="28"/>
        </w:numPr>
        <w:ind w:left="2070"/>
      </w:pPr>
      <w:r>
        <w:t xml:space="preserve">  666/1024 * 6</w:t>
      </w:r>
    </w:p>
    <w:p w14:paraId="527820AF" w14:textId="77777777" w:rsidR="00F9335D" w:rsidRDefault="00F9335D" w:rsidP="00F9335D">
      <w:pPr>
        <w:pStyle w:val="ListParagraph"/>
        <w:numPr>
          <w:ilvl w:val="0"/>
          <w:numId w:val="28"/>
        </w:numPr>
        <w:ind w:left="2160" w:hanging="450"/>
      </w:pPr>
      <w:r>
        <w:t>772/1024 * 6</w:t>
      </w:r>
    </w:p>
    <w:p w14:paraId="658AAAF2" w14:textId="77777777" w:rsidR="00F9335D" w:rsidRDefault="00F9335D" w:rsidP="00F9335D">
      <w:pPr>
        <w:pStyle w:val="ListParagraph"/>
        <w:numPr>
          <w:ilvl w:val="0"/>
          <w:numId w:val="28"/>
        </w:numPr>
        <w:ind w:left="2160" w:hanging="450"/>
      </w:pPr>
      <w:r>
        <w:t>873/1024 * 6</w:t>
      </w:r>
    </w:p>
    <w:p w14:paraId="13CCE9CC" w14:textId="77777777" w:rsidR="00F9335D" w:rsidRDefault="00F9335D" w:rsidP="00F9335D">
      <w:pPr>
        <w:pStyle w:val="ListParagraph"/>
        <w:numPr>
          <w:ilvl w:val="0"/>
          <w:numId w:val="28"/>
        </w:numPr>
        <w:ind w:left="2160" w:hanging="450"/>
      </w:pPr>
      <w:r>
        <w:t xml:space="preserve">948/1024 * 6 </w:t>
      </w:r>
    </w:p>
    <w:p w14:paraId="1AA3BE5E" w14:textId="373A4641" w:rsidR="00F9335D" w:rsidRDefault="00F9335D" w:rsidP="00DC2639">
      <w:pPr>
        <w:pStyle w:val="BodyText"/>
        <w:rPr>
          <w:b/>
          <w:bCs/>
        </w:rPr>
      </w:pPr>
    </w:p>
    <w:p w14:paraId="3701D7B4" w14:textId="77777777" w:rsidR="00F9335D" w:rsidRDefault="00F9335D" w:rsidP="00F9335D">
      <w:r>
        <w:t xml:space="preserve">For a new MCS table other than existing MCS table defined for eMBB, the following applies. </w:t>
      </w:r>
    </w:p>
    <w:p w14:paraId="5CBCF3FF" w14:textId="320F7975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>
        <w:t xml:space="preserve">5. </w:t>
      </w:r>
      <w:r>
        <w:tab/>
        <w:t>The MCS table keeps at least all the higher N-2 spectral efficiency levels in the CQI table, where the CQI table and the MCS table correspond to the same BLER target, and N is the number of entries in the CQI table.</w:t>
      </w:r>
    </w:p>
    <w:p w14:paraId="57E97525" w14:textId="09943451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>
        <w:t>6</w:t>
      </w:r>
      <w:r w:rsidRPr="005832D1">
        <w:t>.</w:t>
      </w:r>
      <w:r>
        <w:t xml:space="preserve"> </w:t>
      </w:r>
      <w:r>
        <w:tab/>
      </w:r>
      <w:r w:rsidRPr="005832D1">
        <w:t>L</w:t>
      </w:r>
      <w:r>
        <w:t>owest spectral efficiency in any/all MCS table is not lower than 30/1024 * 2</w:t>
      </w:r>
      <w:r w:rsidR="001D081F">
        <w:t>.</w:t>
      </w:r>
    </w:p>
    <w:p w14:paraId="324001C8" w14:textId="77777777" w:rsidR="00F9335D" w:rsidRDefault="00F9335D" w:rsidP="00F9335D">
      <w:pPr>
        <w:pStyle w:val="Proposal"/>
        <w:numPr>
          <w:ilvl w:val="0"/>
          <w:numId w:val="0"/>
        </w:numPr>
        <w:ind w:left="1710" w:hanging="1710"/>
      </w:pPr>
      <w:r w:rsidRPr="001F4892">
        <w:t xml:space="preserve">Proposal </w:t>
      </w:r>
      <w:r>
        <w:t xml:space="preserve">7. </w:t>
      </w:r>
      <w:r>
        <w:tab/>
        <w:t>Highest spectral efficiency</w:t>
      </w:r>
      <w:r w:rsidRPr="00922F95">
        <w:t xml:space="preserve"> </w:t>
      </w:r>
      <w:r>
        <w:t xml:space="preserve">in any/all MCS table is not greater than a value, where the value is selected from the following: </w:t>
      </w:r>
    </w:p>
    <w:p w14:paraId="5C911A5D" w14:textId="77777777" w:rsidR="00F9335D" w:rsidRDefault="00F9335D" w:rsidP="00AE5CD6">
      <w:pPr>
        <w:pStyle w:val="ListParagraph"/>
        <w:numPr>
          <w:ilvl w:val="0"/>
          <w:numId w:val="29"/>
        </w:numPr>
        <w:ind w:left="2160" w:hanging="450"/>
      </w:pPr>
      <w:r>
        <w:t>666/1024 * 6</w:t>
      </w:r>
    </w:p>
    <w:p w14:paraId="45AD5147" w14:textId="77777777" w:rsidR="00F9335D" w:rsidRDefault="00F9335D" w:rsidP="00F9335D">
      <w:pPr>
        <w:pStyle w:val="ListParagraph"/>
        <w:numPr>
          <w:ilvl w:val="0"/>
          <w:numId w:val="29"/>
        </w:numPr>
        <w:ind w:left="2160" w:hanging="450"/>
      </w:pPr>
      <w:r>
        <w:t>772/1024 * 6</w:t>
      </w:r>
    </w:p>
    <w:p w14:paraId="2513F56C" w14:textId="77777777" w:rsidR="00F9335D" w:rsidRDefault="00F9335D" w:rsidP="00F9335D">
      <w:pPr>
        <w:pStyle w:val="ListParagraph"/>
        <w:numPr>
          <w:ilvl w:val="0"/>
          <w:numId w:val="29"/>
        </w:numPr>
        <w:ind w:left="2160" w:hanging="450"/>
      </w:pPr>
      <w:r>
        <w:t>873/1024 * 6</w:t>
      </w:r>
    </w:p>
    <w:p w14:paraId="09BB07E7" w14:textId="77777777" w:rsidR="00F9335D" w:rsidRDefault="00F9335D" w:rsidP="00F9335D">
      <w:pPr>
        <w:pStyle w:val="ListParagraph"/>
        <w:numPr>
          <w:ilvl w:val="0"/>
          <w:numId w:val="29"/>
        </w:numPr>
        <w:ind w:left="2160" w:hanging="450"/>
      </w:pPr>
      <w:r>
        <w:t xml:space="preserve">948/1024 * 6 </w:t>
      </w:r>
    </w:p>
    <w:p w14:paraId="428E9BFE" w14:textId="77777777" w:rsidR="00F9335D" w:rsidRPr="00790B99" w:rsidRDefault="00F9335D" w:rsidP="00DC2639">
      <w:pPr>
        <w:pStyle w:val="BodyText"/>
        <w:rPr>
          <w:b/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13A625EF" w14:textId="77777777" w:rsidR="005A0139" w:rsidRDefault="005A0139" w:rsidP="005A0139">
      <w:pPr>
        <w:pStyle w:val="Reference"/>
      </w:pPr>
      <w:r>
        <w:t>R1-1801563</w:t>
      </w:r>
      <w:r>
        <w:tab/>
        <w:t>CQI and MCS tables for URLLC</w:t>
      </w:r>
      <w:r>
        <w:tab/>
        <w:t>Ericsson</w:t>
      </w:r>
    </w:p>
    <w:p w14:paraId="680A0ED9" w14:textId="77777777" w:rsidR="005A0139" w:rsidRDefault="005A0139" w:rsidP="005A0139">
      <w:pPr>
        <w:pStyle w:val="Reference"/>
      </w:pPr>
      <w:r>
        <w:t>R1-1801631</w:t>
      </w:r>
      <w:r>
        <w:tab/>
        <w:t>Considerations on CQI /MCS table(s) and related aspects for URLLC</w:t>
      </w:r>
      <w:r>
        <w:tab/>
        <w:t>ZTE, Sanechips</w:t>
      </w:r>
    </w:p>
    <w:p w14:paraId="64E8908B" w14:textId="77777777" w:rsidR="005A0139" w:rsidRDefault="005A0139" w:rsidP="005A0139">
      <w:pPr>
        <w:pStyle w:val="Reference"/>
      </w:pPr>
      <w:r>
        <w:t>R1-1801748</w:t>
      </w:r>
      <w:r>
        <w:tab/>
        <w:t>CQI design for NR URLLC</w:t>
      </w:r>
      <w:r>
        <w:tab/>
        <w:t>CATT</w:t>
      </w:r>
    </w:p>
    <w:p w14:paraId="48FE0C0C" w14:textId="77777777" w:rsidR="005A0139" w:rsidRDefault="005A0139" w:rsidP="005A0139">
      <w:pPr>
        <w:pStyle w:val="Reference"/>
      </w:pPr>
      <w:r>
        <w:t>R1-1802546</w:t>
      </w:r>
      <w:r>
        <w:tab/>
        <w:t>Remaining details of CQI and MCS for URLLC</w:t>
      </w:r>
      <w:r>
        <w:tab/>
        <w:t>Nokia, Nokia Shanghai Bell</w:t>
      </w:r>
    </w:p>
    <w:p w14:paraId="3645B863" w14:textId="77777777" w:rsidR="005A0139" w:rsidRDefault="005A0139" w:rsidP="005A0139">
      <w:pPr>
        <w:pStyle w:val="Reference"/>
      </w:pPr>
      <w:r>
        <w:t>R1-1801354</w:t>
      </w:r>
      <w:r>
        <w:tab/>
        <w:t>MCS/CQI design for URLLC transmission</w:t>
      </w:r>
      <w:r>
        <w:tab/>
        <w:t>Huawei, HiSilicon</w:t>
      </w:r>
    </w:p>
    <w:p w14:paraId="2BBF8183" w14:textId="77777777" w:rsidR="005A0139" w:rsidRDefault="005A0139" w:rsidP="005A0139">
      <w:pPr>
        <w:pStyle w:val="Reference"/>
      </w:pPr>
      <w:r>
        <w:t>R1-1801676</w:t>
      </w:r>
      <w:r>
        <w:tab/>
        <w:t>MCS and CQI Tables design for URLLC</w:t>
      </w:r>
      <w:r>
        <w:tab/>
        <w:t>MediaTek Inc.</w:t>
      </w:r>
    </w:p>
    <w:p w14:paraId="6CD8465E" w14:textId="77777777" w:rsidR="005A0139" w:rsidRDefault="005A0139" w:rsidP="005A0139">
      <w:pPr>
        <w:pStyle w:val="Reference"/>
      </w:pPr>
      <w:r>
        <w:t>R1-1801999</w:t>
      </w:r>
      <w:r>
        <w:tab/>
        <w:t>Design of CQI tables for URLLC</w:t>
      </w:r>
      <w:r>
        <w:tab/>
        <w:t>Samsung</w:t>
      </w:r>
    </w:p>
    <w:p w14:paraId="401084CD" w14:textId="77777777" w:rsidR="005A0139" w:rsidRDefault="005A0139" w:rsidP="005A0139">
      <w:pPr>
        <w:pStyle w:val="Reference"/>
      </w:pPr>
      <w:r>
        <w:t>R1-1802225</w:t>
      </w:r>
      <w:r>
        <w:tab/>
        <w:t>Discussion on CQI and MCS table for URLLC</w:t>
      </w:r>
      <w:r>
        <w:tab/>
        <w:t>LG Electronics</w:t>
      </w:r>
    </w:p>
    <w:p w14:paraId="54C381AA" w14:textId="77777777" w:rsidR="005A0139" w:rsidRDefault="005A0139" w:rsidP="005A0139">
      <w:pPr>
        <w:pStyle w:val="Reference"/>
      </w:pPr>
      <w:r>
        <w:t>R1-1802421</w:t>
      </w:r>
      <w:r>
        <w:tab/>
        <w:t>CQI and MCS tables for NR URLLC</w:t>
      </w:r>
      <w:r>
        <w:tab/>
        <w:t>Intel Corporation</w:t>
      </w:r>
    </w:p>
    <w:p w14:paraId="6B5244C0" w14:textId="77777777" w:rsidR="005A0139" w:rsidRDefault="005A0139" w:rsidP="005A0139">
      <w:pPr>
        <w:pStyle w:val="Reference"/>
      </w:pPr>
      <w:r>
        <w:t>R1-1802575</w:t>
      </w:r>
      <w:r>
        <w:tab/>
        <w:t>CQI and MCS tables for URLLC</w:t>
      </w:r>
      <w:r>
        <w:tab/>
        <w:t>InterDigital, Inc.</w:t>
      </w:r>
    </w:p>
    <w:p w14:paraId="4E246C77" w14:textId="77777777" w:rsidR="005A0139" w:rsidRDefault="005A0139" w:rsidP="005A0139">
      <w:pPr>
        <w:pStyle w:val="Reference"/>
      </w:pPr>
      <w:r>
        <w:t>R1-1802603</w:t>
      </w:r>
      <w:r>
        <w:tab/>
        <w:t>CQI/MCS selection for URLLC</w:t>
      </w:r>
      <w:r>
        <w:tab/>
        <w:t>AT&amp;T</w:t>
      </w:r>
    </w:p>
    <w:p w14:paraId="6661EEAA" w14:textId="77777777" w:rsidR="005A0139" w:rsidRDefault="005A0139" w:rsidP="005A0139">
      <w:pPr>
        <w:pStyle w:val="Reference"/>
      </w:pPr>
      <w:r>
        <w:t>R1-1802851</w:t>
      </w:r>
      <w:r>
        <w:tab/>
        <w:t>Considerations for CQI and MCS for URLLC</w:t>
      </w:r>
      <w:r>
        <w:tab/>
        <w:t>Qualcomm Incorporated</w:t>
      </w:r>
    </w:p>
    <w:p w14:paraId="3BC9304B" w14:textId="695206CA" w:rsidR="003A7EF3" w:rsidRDefault="003A7EF3" w:rsidP="005A0139">
      <w:pPr>
        <w:pStyle w:val="Reference"/>
        <w:numPr>
          <w:ilvl w:val="0"/>
          <w:numId w:val="0"/>
        </w:numPr>
        <w:ind w:left="567"/>
      </w:pPr>
    </w:p>
    <w:p w14:paraId="0ADB68E0" w14:textId="78BCFC36" w:rsidR="001D081F" w:rsidRDefault="001D081F" w:rsidP="00EC47A6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007FC4">
        <w:t>. Relevant 38.214 V15.0.0 Specification Texts</w:t>
      </w:r>
    </w:p>
    <w:p w14:paraId="4BCB2591" w14:textId="3F56DF16" w:rsidR="001D081F" w:rsidRDefault="001D081F" w:rsidP="00EC47A6">
      <w:pPr>
        <w:pStyle w:val="Heading2"/>
        <w:numPr>
          <w:ilvl w:val="0"/>
          <w:numId w:val="0"/>
        </w:numPr>
        <w:ind w:left="576" w:hanging="576"/>
      </w:pPr>
      <w:r>
        <w:t>Appendix A. Existing 64-QAM CQI table for CP-OFDM</w:t>
      </w:r>
    </w:p>
    <w:p w14:paraId="789333C6" w14:textId="75B3F5C3" w:rsidR="001D081F" w:rsidRDefault="001D081F" w:rsidP="005A0139">
      <w:pPr>
        <w:pStyle w:val="Reference"/>
        <w:numPr>
          <w:ilvl w:val="0"/>
          <w:numId w:val="0"/>
        </w:numPr>
        <w:ind w:left="567"/>
      </w:pPr>
    </w:p>
    <w:p w14:paraId="614F151F" w14:textId="77777777" w:rsidR="00EC47A6" w:rsidRPr="00EC47A6" w:rsidRDefault="00EC47A6" w:rsidP="00EC47A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ascii="Arial" w:hAnsi="Arial"/>
          <w:color w:val="000000"/>
          <w:sz w:val="24"/>
          <w:lang w:eastAsia="en-US"/>
        </w:rPr>
      </w:pPr>
      <w:bookmarkStart w:id="2" w:name="_Toc501048190"/>
      <w:r w:rsidRPr="00EC47A6">
        <w:rPr>
          <w:rFonts w:ascii="Arial" w:hAnsi="Arial"/>
          <w:color w:val="000000"/>
          <w:sz w:val="24"/>
          <w:lang w:eastAsia="en-US"/>
        </w:rPr>
        <w:t>5.2.2.1</w:t>
      </w:r>
      <w:r w:rsidRPr="00EC47A6">
        <w:rPr>
          <w:rFonts w:ascii="Arial" w:hAnsi="Arial"/>
          <w:color w:val="000000"/>
          <w:sz w:val="24"/>
          <w:lang w:eastAsia="en-US"/>
        </w:rPr>
        <w:tab/>
        <w:t>Channel quality indicator (CQI)</w:t>
      </w:r>
      <w:bookmarkEnd w:id="2"/>
      <w:r w:rsidRPr="00EC47A6">
        <w:rPr>
          <w:rFonts w:ascii="Arial" w:hAnsi="Arial"/>
          <w:color w:val="000000"/>
          <w:sz w:val="24"/>
          <w:lang w:eastAsia="en-US"/>
        </w:rPr>
        <w:t xml:space="preserve"> </w:t>
      </w:r>
    </w:p>
    <w:p w14:paraId="13E82CA2" w14:textId="73C4E5F6" w:rsidR="00EC47A6" w:rsidRDefault="00EC47A6" w:rsidP="00EC47A6">
      <w:pPr>
        <w:pStyle w:val="Reference"/>
        <w:numPr>
          <w:ilvl w:val="0"/>
          <w:numId w:val="0"/>
        </w:numPr>
        <w:ind w:left="567" w:hanging="567"/>
      </w:pPr>
      <w:r>
        <w:t>…</w:t>
      </w:r>
    </w:p>
    <w:p w14:paraId="0F6DDFB7" w14:textId="77777777" w:rsidR="00EC47A6" w:rsidRPr="00EC47A6" w:rsidRDefault="00EC47A6" w:rsidP="00EC47A6">
      <w:pPr>
        <w:overflowPunct/>
        <w:autoSpaceDE/>
        <w:autoSpaceDN/>
        <w:adjustRightInd/>
        <w:spacing w:after="180"/>
        <w:jc w:val="left"/>
        <w:textAlignment w:val="auto"/>
        <w:rPr>
          <w:color w:val="000000"/>
          <w:lang w:eastAsia="en-US"/>
        </w:rPr>
      </w:pPr>
      <w:bookmarkStart w:id="3" w:name="_Hlk497821155"/>
      <w:r w:rsidRPr="00EC47A6">
        <w:rPr>
          <w:color w:val="000000"/>
          <w:lang w:eastAsia="en-US"/>
        </w:rPr>
        <w:t>Based on an unrestricted observation interval in time unless specified otherwise in this Subclause, [and an unrestricted observation interval in frequency-TBD], the UE shall derive for each CQI value reported in uplink slot n the highest CQI index which satisfies the following condition:</w:t>
      </w:r>
    </w:p>
    <w:p w14:paraId="052C340B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lastRenderedPageBreak/>
        <w:t>-</w:t>
      </w:r>
      <w:r w:rsidRPr="00EC47A6">
        <w:rPr>
          <w:lang w:eastAsia="en-US"/>
        </w:rPr>
        <w:tab/>
        <w:t xml:space="preserve">A single PDSCH transport block with a combination of modulation scheme and transport block size corresponding to the CQI index, and occupying a group of downlink physical resource blocks termed the CSI reference resource, could be received with a transport block error probability not exceeding: </w:t>
      </w:r>
    </w:p>
    <w:p w14:paraId="0BD54531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t>-</w:t>
      </w:r>
      <w:r w:rsidRPr="00EC47A6">
        <w:rPr>
          <w:lang w:eastAsia="en-US"/>
        </w:rPr>
        <w:tab/>
        <w:t xml:space="preserve">0.1, if the higher layer parameter </w:t>
      </w:r>
      <w:r w:rsidRPr="00EC47A6">
        <w:rPr>
          <w:i/>
          <w:lang w:eastAsia="en-US"/>
        </w:rPr>
        <w:t>CQI-table</w:t>
      </w:r>
      <w:r w:rsidRPr="00EC47A6">
        <w:rPr>
          <w:lang w:eastAsia="en-US"/>
        </w:rPr>
        <w:t xml:space="preserve"> configures Table 5.2.2.1-2, or Table 5.2.2.1-3, or</w:t>
      </w:r>
    </w:p>
    <w:p w14:paraId="0FCC2F50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t>-</w:t>
      </w:r>
      <w:r w:rsidRPr="00EC47A6">
        <w:rPr>
          <w:lang w:eastAsia="en-US"/>
        </w:rPr>
        <w:tab/>
        <w:t xml:space="preserve">a higher layer configured </w:t>
      </w:r>
      <w:r w:rsidRPr="00EC47A6">
        <w:rPr>
          <w:i/>
          <w:lang w:eastAsia="en-US"/>
        </w:rPr>
        <w:t>BLER-target</w:t>
      </w:r>
      <w:r w:rsidRPr="00EC47A6">
        <w:rPr>
          <w:lang w:eastAsia="en-US"/>
        </w:rPr>
        <w:t xml:space="preserve">, if the higher layer parameter </w:t>
      </w:r>
      <w:r w:rsidRPr="00EC47A6">
        <w:rPr>
          <w:i/>
          <w:lang w:eastAsia="en-US"/>
        </w:rPr>
        <w:t>CQI-table</w:t>
      </w:r>
      <w:r w:rsidRPr="00EC47A6">
        <w:rPr>
          <w:lang w:eastAsia="en-US"/>
        </w:rPr>
        <w:t xml:space="preserve"> configures Table 5.2.2.1-4.</w:t>
      </w:r>
    </w:p>
    <w:bookmarkEnd w:id="3"/>
    <w:p w14:paraId="73F79766" w14:textId="0D9F9E9F" w:rsidR="00EC47A6" w:rsidRDefault="00EC47A6" w:rsidP="00A30919">
      <w:pPr>
        <w:pStyle w:val="Reference"/>
        <w:numPr>
          <w:ilvl w:val="0"/>
          <w:numId w:val="0"/>
        </w:numPr>
        <w:ind w:left="567" w:hanging="567"/>
      </w:pPr>
      <w:r>
        <w:t>…</w:t>
      </w:r>
    </w:p>
    <w:p w14:paraId="65F846A5" w14:textId="77777777" w:rsidR="00007FC4" w:rsidRPr="00007FC4" w:rsidRDefault="00007FC4" w:rsidP="00007FC4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  <w:color w:val="000000"/>
          <w:lang w:eastAsia="en-US"/>
        </w:rPr>
      </w:pPr>
      <w:r w:rsidRPr="00007FC4">
        <w:rPr>
          <w:rFonts w:ascii="Arial" w:hAnsi="Arial"/>
          <w:b/>
          <w:color w:val="000000"/>
          <w:lang w:eastAsia="en-US"/>
        </w:rPr>
        <w:t>Table 5.2.2.1-2: 4-bit CQI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07FC4" w:rsidRPr="00007FC4" w14:paraId="56063796" w14:textId="77777777" w:rsidTr="00A45BB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1D4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17D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68C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8A6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007FC4" w:rsidRPr="00007FC4" w14:paraId="61643CD5" w14:textId="77777777" w:rsidTr="00A45BBB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53F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798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007FC4" w:rsidRPr="00007FC4" w14:paraId="6778CB9C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9CD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6EF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06E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611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007FC4" w:rsidRPr="00007FC4" w14:paraId="50A14AB5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085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0EA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121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7B4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007FC4" w:rsidRPr="00007FC4" w14:paraId="5FAA2346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E6C2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74A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D0E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F3C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007FC4" w:rsidRPr="00007FC4" w14:paraId="50B1832F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0DE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DF6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A09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D9F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007FC4" w:rsidRPr="00007FC4" w14:paraId="25C245FE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2885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C3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437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78D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007FC4" w:rsidRPr="00007FC4" w14:paraId="76FC5CD9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3E71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DBB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AED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50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007FC4" w:rsidRPr="00007FC4" w14:paraId="4436371B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F2D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B4E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3F2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E78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007FC4" w:rsidRPr="00007FC4" w14:paraId="43D3430F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D37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28B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B09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EAE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007FC4" w:rsidRPr="00007FC4" w14:paraId="05CF5BFC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778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C02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785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A0B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007FC4" w:rsidRPr="00007FC4" w14:paraId="6ABEAD32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7B61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383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791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0CE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007FC4" w:rsidRPr="00007FC4" w14:paraId="7DB1EA18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53D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868E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1AD1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A6E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007FC4" w:rsidRPr="00007FC4" w14:paraId="210F936F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966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A93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7A9B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3FF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007FC4" w:rsidRPr="00007FC4" w14:paraId="7BA8C6D5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DA7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22E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FA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E3B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007FC4" w:rsidRPr="00007FC4" w14:paraId="315EF33E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D40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447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A7D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1E6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007FC4" w:rsidRPr="00007FC4" w14:paraId="5213D50C" w14:textId="77777777" w:rsidTr="00A45BB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503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0F4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C57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930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36716DED" w14:textId="3438BDEE" w:rsidR="001D081F" w:rsidRDefault="001D081F" w:rsidP="005A0139">
      <w:pPr>
        <w:pStyle w:val="Reference"/>
        <w:numPr>
          <w:ilvl w:val="0"/>
          <w:numId w:val="0"/>
        </w:numPr>
        <w:ind w:left="567"/>
      </w:pPr>
    </w:p>
    <w:p w14:paraId="2BD8829D" w14:textId="3C42E1E7" w:rsidR="001D081F" w:rsidRDefault="001D081F" w:rsidP="00EC47A6">
      <w:pPr>
        <w:pStyle w:val="Heading2"/>
        <w:numPr>
          <w:ilvl w:val="0"/>
          <w:numId w:val="0"/>
        </w:numPr>
        <w:ind w:left="576" w:hanging="576"/>
      </w:pPr>
      <w:r>
        <w:lastRenderedPageBreak/>
        <w:t>Appendix B. Existing 64-QAM MCS tables for CP-OFDM</w:t>
      </w:r>
    </w:p>
    <w:p w14:paraId="0049C8FE" w14:textId="77777777" w:rsidR="00007FC4" w:rsidRPr="00007FC4" w:rsidRDefault="00007FC4" w:rsidP="00007FC4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  <w:color w:val="000000"/>
          <w:lang w:eastAsia="en-US"/>
        </w:rPr>
      </w:pPr>
      <w:r w:rsidRPr="00007FC4">
        <w:rPr>
          <w:rFonts w:ascii="Arial" w:hAnsi="Arial"/>
          <w:b/>
          <w:color w:val="000000"/>
          <w:lang w:eastAsia="en-US"/>
        </w:rPr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40"/>
        <w:gridCol w:w="1998"/>
      </w:tblGrid>
      <w:tr w:rsidR="00007FC4" w:rsidRPr="005763AE" w14:paraId="145BB9A1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9B063BC" w14:textId="77777777" w:rsidR="00007FC4" w:rsidRPr="005763AE" w:rsidRDefault="00007FC4" w:rsidP="00A45BBB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>MCS Index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>I</w:t>
            </w:r>
            <w:r w:rsidRPr="005763AE">
              <w:rPr>
                <w:rFonts w:ascii="Arial" w:hAnsi="Arial" w:cs="Arial"/>
                <w:i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EEEE442" w14:textId="77777777" w:rsidR="00007FC4" w:rsidRPr="005763AE" w:rsidRDefault="00007FC4" w:rsidP="00A45BBB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>Modulation Order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 xml:space="preserve"> Q</w:t>
            </w:r>
            <w:r w:rsidRPr="005763AE">
              <w:rPr>
                <w:rFonts w:ascii="Arial" w:hAnsi="Arial" w:cs="Arial"/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B7B2B5" w14:textId="77777777" w:rsidR="00007FC4" w:rsidRPr="005763AE" w:rsidRDefault="00007FC4" w:rsidP="00A45BBB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 xml:space="preserve">Target code Rate </w:t>
            </w:r>
            <w:r w:rsidRPr="005763AE">
              <w:rPr>
                <w:rFonts w:ascii="Arial" w:hAnsi="Arial" w:cs="Arial"/>
              </w:rPr>
              <w:t>x [1024]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>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B4FB7F9" w14:textId="77777777" w:rsidR="00007FC4" w:rsidRPr="005763AE" w:rsidRDefault="00007FC4" w:rsidP="00A45BBB">
            <w:pPr>
              <w:pStyle w:val="TAH"/>
              <w:rPr>
                <w:rFonts w:ascii="Arial" w:hAnsi="Arial" w:cs="Arial"/>
              </w:rPr>
            </w:pPr>
            <w:r w:rsidRPr="005763AE">
              <w:rPr>
                <w:rFonts w:ascii="Arial" w:hAnsi="Arial" w:cs="Arial"/>
              </w:rPr>
              <w:t>Spectral</w:t>
            </w:r>
          </w:p>
          <w:p w14:paraId="6C51ACB6" w14:textId="77777777" w:rsidR="00007FC4" w:rsidRPr="005763AE" w:rsidRDefault="00007FC4" w:rsidP="00A45BBB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</w:rPr>
              <w:t>efficiency</w:t>
            </w:r>
          </w:p>
        </w:tc>
      </w:tr>
      <w:tr w:rsidR="00007FC4" w:rsidRPr="005763AE" w14:paraId="37099924" w14:textId="77777777" w:rsidTr="00A45BBB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ED248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8DD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99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B0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</w:rPr>
              <w:t>0.2344</w:t>
            </w:r>
          </w:p>
        </w:tc>
      </w:tr>
      <w:tr w:rsidR="00007FC4" w:rsidRPr="005763AE" w14:paraId="2F014C3C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44D33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D13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65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55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</w:rPr>
              <w:t>0.3066</w:t>
            </w:r>
          </w:p>
        </w:tc>
      </w:tr>
      <w:tr w:rsidR="00007FC4" w:rsidRPr="005763AE" w14:paraId="372C2625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D65F67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E8C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006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3F0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0.3770</w:t>
            </w:r>
          </w:p>
        </w:tc>
      </w:tr>
      <w:tr w:rsidR="00007FC4" w:rsidRPr="005763AE" w14:paraId="79F2AAA5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C0262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1975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58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8A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0.4902</w:t>
            </w:r>
          </w:p>
        </w:tc>
        <w:bookmarkStart w:id="4" w:name="_GoBack"/>
        <w:bookmarkEnd w:id="4"/>
      </w:tr>
      <w:tr w:rsidR="00007FC4" w:rsidRPr="005763AE" w14:paraId="27FD920A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8965D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CFB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37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DA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0.6016</w:t>
            </w:r>
          </w:p>
        </w:tc>
      </w:tr>
      <w:tr w:rsidR="00007FC4" w:rsidRPr="005763AE" w14:paraId="1FDD77CB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D854B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A41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7F6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D0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0.7402</w:t>
            </w:r>
          </w:p>
        </w:tc>
      </w:tr>
      <w:tr w:rsidR="00007FC4" w:rsidRPr="005763AE" w14:paraId="7DA56519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496B75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30A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B7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55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0.8770</w:t>
            </w:r>
          </w:p>
        </w:tc>
      </w:tr>
      <w:tr w:rsidR="00007FC4" w:rsidRPr="005763AE" w14:paraId="331B176D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24745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AB4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D12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9D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1.0273</w:t>
            </w:r>
          </w:p>
        </w:tc>
      </w:tr>
      <w:tr w:rsidR="00007FC4" w:rsidRPr="005763AE" w14:paraId="6F3187CA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E78E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1AA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46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05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1.1758</w:t>
            </w:r>
          </w:p>
        </w:tc>
      </w:tr>
      <w:tr w:rsidR="00007FC4" w:rsidRPr="005763AE" w14:paraId="654EADB0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3336A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C8F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5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24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1.3262</w:t>
            </w:r>
          </w:p>
        </w:tc>
      </w:tr>
      <w:tr w:rsidR="00007FC4" w:rsidRPr="005763AE" w14:paraId="1F4252C4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6A219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545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C7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9A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1.3281</w:t>
            </w:r>
          </w:p>
        </w:tc>
      </w:tr>
      <w:tr w:rsidR="00007FC4" w:rsidRPr="005763AE" w14:paraId="1E01E4F0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6DE6D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BF4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889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69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1.4766</w:t>
            </w:r>
          </w:p>
        </w:tc>
      </w:tr>
      <w:tr w:rsidR="00007FC4" w:rsidRPr="005763AE" w14:paraId="0429DDAA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B8957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A1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11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C29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1.6953</w:t>
            </w:r>
          </w:p>
        </w:tc>
      </w:tr>
      <w:tr w:rsidR="00007FC4" w:rsidRPr="005763AE" w14:paraId="1839EE36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2983F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B5C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FF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FE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1.9141</w:t>
            </w:r>
          </w:p>
        </w:tc>
      </w:tr>
      <w:tr w:rsidR="00007FC4" w:rsidRPr="005763AE" w14:paraId="22FBA730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744E6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B05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014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0A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2.1602</w:t>
            </w:r>
          </w:p>
        </w:tc>
      </w:tr>
      <w:tr w:rsidR="00007FC4" w:rsidRPr="005763AE" w14:paraId="5ECB61A6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49A6D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E1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02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B93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2.4063</w:t>
            </w:r>
          </w:p>
        </w:tc>
      </w:tr>
      <w:tr w:rsidR="00007FC4" w:rsidRPr="005763AE" w14:paraId="13C4F36A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6E020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55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41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4B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2.5703</w:t>
            </w:r>
          </w:p>
        </w:tc>
      </w:tr>
      <w:tr w:rsidR="00007FC4" w:rsidRPr="005763AE" w14:paraId="0466AA8D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BAD3B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14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04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37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2.5664</w:t>
            </w:r>
          </w:p>
        </w:tc>
      </w:tr>
      <w:tr w:rsidR="00007FC4" w:rsidRPr="005763AE" w14:paraId="3E9064B6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A99BC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9E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72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2A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2.7305</w:t>
            </w:r>
          </w:p>
        </w:tc>
      </w:tr>
      <w:tr w:rsidR="00007FC4" w:rsidRPr="005763AE" w14:paraId="28E8CAFF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745E4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72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93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70C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3.0293</w:t>
            </w:r>
          </w:p>
        </w:tc>
      </w:tr>
      <w:tr w:rsidR="00007FC4" w:rsidRPr="005763AE" w14:paraId="1DACA972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C070AE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871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34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431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3.3223</w:t>
            </w:r>
          </w:p>
        </w:tc>
      </w:tr>
      <w:tr w:rsidR="00007FC4" w:rsidRPr="005763AE" w14:paraId="55317EE9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ED423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27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14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280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3.6094</w:t>
            </w:r>
          </w:p>
        </w:tc>
      </w:tr>
      <w:tr w:rsidR="00007FC4" w:rsidRPr="005763AE" w14:paraId="520CD4BF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DE949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974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B79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B65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3.9023</w:t>
            </w:r>
          </w:p>
        </w:tc>
      </w:tr>
      <w:tr w:rsidR="00007FC4" w:rsidRPr="005763AE" w14:paraId="603E6767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4A822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335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E3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B1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4.2129</w:t>
            </w:r>
          </w:p>
        </w:tc>
      </w:tr>
      <w:tr w:rsidR="00007FC4" w:rsidRPr="005763AE" w14:paraId="0F80A160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11BB8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ED1B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E17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48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4.5234</w:t>
            </w:r>
          </w:p>
        </w:tc>
      </w:tr>
      <w:tr w:rsidR="00007FC4" w:rsidRPr="005763AE" w14:paraId="73690304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BBA808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11A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A5C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E45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4.8164</w:t>
            </w:r>
          </w:p>
        </w:tc>
      </w:tr>
      <w:tr w:rsidR="00007FC4" w:rsidRPr="005763AE" w14:paraId="7F21CB3D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A5998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6D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84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40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5.1152</w:t>
            </w:r>
          </w:p>
        </w:tc>
      </w:tr>
      <w:tr w:rsidR="00007FC4" w:rsidRPr="005763AE" w14:paraId="6EDF6358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7ECD2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5EC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A21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0270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5.3320</w:t>
            </w:r>
          </w:p>
        </w:tc>
      </w:tr>
      <w:tr w:rsidR="00007FC4" w:rsidRPr="005763AE" w14:paraId="747FDAAC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F30CF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81F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48F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262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5.5547</w:t>
            </w:r>
          </w:p>
        </w:tc>
      </w:tr>
      <w:tr w:rsidR="00007FC4" w:rsidRPr="005763AE" w14:paraId="56A370AB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F4E6DA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2877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2CF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  <w:tr w:rsidR="00007FC4" w:rsidRPr="005763AE" w14:paraId="3448E04D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263CC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1393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F95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  <w:tr w:rsidR="00007FC4" w:rsidRPr="005763AE" w14:paraId="4065F428" w14:textId="77777777" w:rsidTr="00A45BB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D1B426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0F44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681D" w14:textId="77777777" w:rsidR="00007FC4" w:rsidRPr="005763AE" w:rsidRDefault="00007FC4" w:rsidP="00A45BBB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</w:tbl>
    <w:p w14:paraId="22547148" w14:textId="77777777" w:rsidR="00007FC4" w:rsidRPr="0048482F" w:rsidRDefault="00007FC4" w:rsidP="00007FC4">
      <w:pPr>
        <w:ind w:left="1291"/>
        <w:rPr>
          <w:color w:val="000000"/>
        </w:rPr>
      </w:pPr>
    </w:p>
    <w:p w14:paraId="7FDB310B" w14:textId="77777777" w:rsidR="001D081F" w:rsidRPr="00CE0424" w:rsidRDefault="001D081F" w:rsidP="005A0139">
      <w:pPr>
        <w:pStyle w:val="Reference"/>
        <w:numPr>
          <w:ilvl w:val="0"/>
          <w:numId w:val="0"/>
        </w:numPr>
        <w:ind w:left="567"/>
      </w:pPr>
    </w:p>
    <w:sectPr w:rsidR="001D081F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8376D" w14:textId="77777777" w:rsidR="00BE692A" w:rsidRDefault="00BE692A">
      <w:r>
        <w:separator/>
      </w:r>
    </w:p>
  </w:endnote>
  <w:endnote w:type="continuationSeparator" w:id="0">
    <w:p w14:paraId="54A8FC9A" w14:textId="77777777" w:rsidR="00BE692A" w:rsidRDefault="00BE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1501AD4" w:rsidR="00F9335D" w:rsidRDefault="00F9335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63A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63A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7CA1E" w14:textId="77777777" w:rsidR="00BE692A" w:rsidRDefault="00BE692A">
      <w:r>
        <w:separator/>
      </w:r>
    </w:p>
  </w:footnote>
  <w:footnote w:type="continuationSeparator" w:id="0">
    <w:p w14:paraId="0455ABEF" w14:textId="77777777" w:rsidR="00BE692A" w:rsidRDefault="00BE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F9335D" w:rsidRDefault="00F933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B5BBC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715AF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E734A"/>
    <w:multiLevelType w:val="hybridMultilevel"/>
    <w:tmpl w:val="4CB0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10811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24678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111BC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55178B6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15"/>
  </w:num>
  <w:num w:numId="16">
    <w:abstractNumId w:val="24"/>
  </w:num>
  <w:num w:numId="17">
    <w:abstractNumId w:val="18"/>
  </w:num>
  <w:num w:numId="18">
    <w:abstractNumId w:val="7"/>
  </w:num>
  <w:num w:numId="19">
    <w:abstractNumId w:val="6"/>
  </w:num>
  <w:num w:numId="20">
    <w:abstractNumId w:val="5"/>
  </w:num>
  <w:num w:numId="21">
    <w:abstractNumId w:val="8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9"/>
  </w:num>
  <w:num w:numId="28">
    <w:abstractNumId w:val="13"/>
  </w:num>
  <w:num w:numId="29">
    <w:abstractNumId w:val="25"/>
  </w:num>
  <w:num w:numId="30">
    <w:abstractNumId w:val="4"/>
  </w:num>
  <w:num w:numId="31">
    <w:abstractNumId w:val="20"/>
  </w:num>
  <w:num w:numId="32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07FC4"/>
    <w:rsid w:val="00011B28"/>
    <w:rsid w:val="00015D15"/>
    <w:rsid w:val="00023518"/>
    <w:rsid w:val="0002564D"/>
    <w:rsid w:val="00025ECA"/>
    <w:rsid w:val="00030B30"/>
    <w:rsid w:val="000325B8"/>
    <w:rsid w:val="00034C15"/>
    <w:rsid w:val="00036BA1"/>
    <w:rsid w:val="00040275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61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E6F2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A27"/>
    <w:rsid w:val="00126B4A"/>
    <w:rsid w:val="00132FD0"/>
    <w:rsid w:val="001344C0"/>
    <w:rsid w:val="001346FA"/>
    <w:rsid w:val="00135252"/>
    <w:rsid w:val="00137AB5"/>
    <w:rsid w:val="00137F0B"/>
    <w:rsid w:val="00143B6B"/>
    <w:rsid w:val="001468F5"/>
    <w:rsid w:val="00151E23"/>
    <w:rsid w:val="001526E0"/>
    <w:rsid w:val="0015373E"/>
    <w:rsid w:val="001551B5"/>
    <w:rsid w:val="001621D9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46ED"/>
    <w:rsid w:val="001B5A5D"/>
    <w:rsid w:val="001C1CE5"/>
    <w:rsid w:val="001C3D2A"/>
    <w:rsid w:val="001D081F"/>
    <w:rsid w:val="001D0B59"/>
    <w:rsid w:val="001D51BA"/>
    <w:rsid w:val="001D6342"/>
    <w:rsid w:val="001D6D53"/>
    <w:rsid w:val="001E2560"/>
    <w:rsid w:val="001E5839"/>
    <w:rsid w:val="001E58E2"/>
    <w:rsid w:val="001E7AED"/>
    <w:rsid w:val="001F186D"/>
    <w:rsid w:val="001F3916"/>
    <w:rsid w:val="001F4892"/>
    <w:rsid w:val="001F54C5"/>
    <w:rsid w:val="001F662C"/>
    <w:rsid w:val="001F7074"/>
    <w:rsid w:val="00200490"/>
    <w:rsid w:val="00201F3A"/>
    <w:rsid w:val="002036B1"/>
    <w:rsid w:val="00203F96"/>
    <w:rsid w:val="002069B2"/>
    <w:rsid w:val="00207FA3"/>
    <w:rsid w:val="00214DA8"/>
    <w:rsid w:val="00214E9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16A"/>
    <w:rsid w:val="00241559"/>
    <w:rsid w:val="002435B3"/>
    <w:rsid w:val="00244D72"/>
    <w:rsid w:val="002451ED"/>
    <w:rsid w:val="002458EB"/>
    <w:rsid w:val="002500C8"/>
    <w:rsid w:val="00257543"/>
    <w:rsid w:val="002611E7"/>
    <w:rsid w:val="002617E7"/>
    <w:rsid w:val="00263386"/>
    <w:rsid w:val="0026340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F8"/>
    <w:rsid w:val="00292EB7"/>
    <w:rsid w:val="002940B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002"/>
    <w:rsid w:val="002E7CAE"/>
    <w:rsid w:val="002F2771"/>
    <w:rsid w:val="002F37A9"/>
    <w:rsid w:val="002F6288"/>
    <w:rsid w:val="00301CE6"/>
    <w:rsid w:val="0030256B"/>
    <w:rsid w:val="0030501F"/>
    <w:rsid w:val="00307298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7BC"/>
    <w:rsid w:val="00335858"/>
    <w:rsid w:val="00336BDA"/>
    <w:rsid w:val="003406A5"/>
    <w:rsid w:val="00342BD7"/>
    <w:rsid w:val="00346DB5"/>
    <w:rsid w:val="003477B1"/>
    <w:rsid w:val="00356A14"/>
    <w:rsid w:val="00357380"/>
    <w:rsid w:val="003602D9"/>
    <w:rsid w:val="003604CE"/>
    <w:rsid w:val="0036396D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0521"/>
    <w:rsid w:val="003B159C"/>
    <w:rsid w:val="003B369F"/>
    <w:rsid w:val="003B36A3"/>
    <w:rsid w:val="003B6EC3"/>
    <w:rsid w:val="003B7FE5"/>
    <w:rsid w:val="003C11C8"/>
    <w:rsid w:val="003C2702"/>
    <w:rsid w:val="003C7806"/>
    <w:rsid w:val="003D03D7"/>
    <w:rsid w:val="003D109F"/>
    <w:rsid w:val="003D2478"/>
    <w:rsid w:val="003D3C45"/>
    <w:rsid w:val="003D5B1F"/>
    <w:rsid w:val="003E15FA"/>
    <w:rsid w:val="003E3DFF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DF8"/>
    <w:rsid w:val="00421105"/>
    <w:rsid w:val="004215B9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1208"/>
    <w:rsid w:val="004734D0"/>
    <w:rsid w:val="0047556B"/>
    <w:rsid w:val="00477768"/>
    <w:rsid w:val="00492BC5"/>
    <w:rsid w:val="004964F1"/>
    <w:rsid w:val="004A16BC"/>
    <w:rsid w:val="004A2B94"/>
    <w:rsid w:val="004B7C0C"/>
    <w:rsid w:val="004C1E95"/>
    <w:rsid w:val="004C3898"/>
    <w:rsid w:val="004C6406"/>
    <w:rsid w:val="004D36B1"/>
    <w:rsid w:val="004D7DD0"/>
    <w:rsid w:val="004D7EBD"/>
    <w:rsid w:val="004E2680"/>
    <w:rsid w:val="004E28F9"/>
    <w:rsid w:val="004E462E"/>
    <w:rsid w:val="004E56DC"/>
    <w:rsid w:val="004E75B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5F41"/>
    <w:rsid w:val="00536759"/>
    <w:rsid w:val="00537C62"/>
    <w:rsid w:val="00546970"/>
    <w:rsid w:val="00554192"/>
    <w:rsid w:val="00554E19"/>
    <w:rsid w:val="00557F49"/>
    <w:rsid w:val="0056052F"/>
    <w:rsid w:val="0056121F"/>
    <w:rsid w:val="00572505"/>
    <w:rsid w:val="00572DCD"/>
    <w:rsid w:val="00575DA6"/>
    <w:rsid w:val="005763AE"/>
    <w:rsid w:val="00582809"/>
    <w:rsid w:val="005832D1"/>
    <w:rsid w:val="00583D71"/>
    <w:rsid w:val="0058798C"/>
    <w:rsid w:val="005900FA"/>
    <w:rsid w:val="005935A4"/>
    <w:rsid w:val="005948C2"/>
    <w:rsid w:val="00595DCA"/>
    <w:rsid w:val="0059779B"/>
    <w:rsid w:val="005A0139"/>
    <w:rsid w:val="005A209A"/>
    <w:rsid w:val="005A662D"/>
    <w:rsid w:val="005B35D7"/>
    <w:rsid w:val="005B392A"/>
    <w:rsid w:val="005B3AA3"/>
    <w:rsid w:val="005B6F83"/>
    <w:rsid w:val="005C33D4"/>
    <w:rsid w:val="005C6DD7"/>
    <w:rsid w:val="005C74FB"/>
    <w:rsid w:val="005C7DD5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E32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5DF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DF3"/>
    <w:rsid w:val="00704EDB"/>
    <w:rsid w:val="00706101"/>
    <w:rsid w:val="00707072"/>
    <w:rsid w:val="00707502"/>
    <w:rsid w:val="00707D61"/>
    <w:rsid w:val="00712287"/>
    <w:rsid w:val="00712772"/>
    <w:rsid w:val="007148D3"/>
    <w:rsid w:val="00715B9A"/>
    <w:rsid w:val="00726EA6"/>
    <w:rsid w:val="00727208"/>
    <w:rsid w:val="00727680"/>
    <w:rsid w:val="007276D1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5D53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0BA"/>
    <w:rsid w:val="007A1CB3"/>
    <w:rsid w:val="007A306F"/>
    <w:rsid w:val="007A43A6"/>
    <w:rsid w:val="007A58A6"/>
    <w:rsid w:val="007A5B38"/>
    <w:rsid w:val="007B1658"/>
    <w:rsid w:val="007B3D2D"/>
    <w:rsid w:val="007B50AE"/>
    <w:rsid w:val="007B51DF"/>
    <w:rsid w:val="007B7374"/>
    <w:rsid w:val="007C01D6"/>
    <w:rsid w:val="007C05DD"/>
    <w:rsid w:val="007C0B57"/>
    <w:rsid w:val="007C3D18"/>
    <w:rsid w:val="007C60BF"/>
    <w:rsid w:val="007C6A07"/>
    <w:rsid w:val="007C75A1"/>
    <w:rsid w:val="007C77A5"/>
    <w:rsid w:val="007D04E5"/>
    <w:rsid w:val="007D5901"/>
    <w:rsid w:val="007D7526"/>
    <w:rsid w:val="007E4526"/>
    <w:rsid w:val="007E4610"/>
    <w:rsid w:val="007E4715"/>
    <w:rsid w:val="007E505B"/>
    <w:rsid w:val="007E7091"/>
    <w:rsid w:val="007F45BE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A98"/>
    <w:rsid w:val="008376AC"/>
    <w:rsid w:val="008444E8"/>
    <w:rsid w:val="00844E80"/>
    <w:rsid w:val="00846FE7"/>
    <w:rsid w:val="00856911"/>
    <w:rsid w:val="00865EE1"/>
    <w:rsid w:val="008676B0"/>
    <w:rsid w:val="008677FD"/>
    <w:rsid w:val="00867F8C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CB"/>
    <w:rsid w:val="008B768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B05"/>
    <w:rsid w:val="008F33DC"/>
    <w:rsid w:val="008F477F"/>
    <w:rsid w:val="008F7EBD"/>
    <w:rsid w:val="009004A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234"/>
    <w:rsid w:val="00917CE9"/>
    <w:rsid w:val="00920BF2"/>
    <w:rsid w:val="00920D9E"/>
    <w:rsid w:val="00922010"/>
    <w:rsid w:val="00922F95"/>
    <w:rsid w:val="00924ABF"/>
    <w:rsid w:val="00931BD9"/>
    <w:rsid w:val="0093564B"/>
    <w:rsid w:val="00935739"/>
    <w:rsid w:val="009368F3"/>
    <w:rsid w:val="00940A33"/>
    <w:rsid w:val="00941636"/>
    <w:rsid w:val="00943742"/>
    <w:rsid w:val="00945C05"/>
    <w:rsid w:val="00945DBB"/>
    <w:rsid w:val="00946945"/>
    <w:rsid w:val="00947713"/>
    <w:rsid w:val="00947B0C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276"/>
    <w:rsid w:val="00976949"/>
    <w:rsid w:val="00980477"/>
    <w:rsid w:val="00982D3C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2667"/>
    <w:rsid w:val="009C403E"/>
    <w:rsid w:val="009C6832"/>
    <w:rsid w:val="009D122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129"/>
    <w:rsid w:val="00A031D8"/>
    <w:rsid w:val="00A048A8"/>
    <w:rsid w:val="00A04F49"/>
    <w:rsid w:val="00A13E54"/>
    <w:rsid w:val="00A15745"/>
    <w:rsid w:val="00A17F63"/>
    <w:rsid w:val="00A2193B"/>
    <w:rsid w:val="00A2351A"/>
    <w:rsid w:val="00A25AB0"/>
    <w:rsid w:val="00A264A9"/>
    <w:rsid w:val="00A27785"/>
    <w:rsid w:val="00A30187"/>
    <w:rsid w:val="00A30919"/>
    <w:rsid w:val="00A31E61"/>
    <w:rsid w:val="00A323A4"/>
    <w:rsid w:val="00A3448A"/>
    <w:rsid w:val="00A3483C"/>
    <w:rsid w:val="00A34E91"/>
    <w:rsid w:val="00A36297"/>
    <w:rsid w:val="00A41E2B"/>
    <w:rsid w:val="00A458AC"/>
    <w:rsid w:val="00A45B74"/>
    <w:rsid w:val="00A52E1D"/>
    <w:rsid w:val="00A55FF0"/>
    <w:rsid w:val="00A57EE5"/>
    <w:rsid w:val="00A60D0D"/>
    <w:rsid w:val="00A61499"/>
    <w:rsid w:val="00A62A77"/>
    <w:rsid w:val="00A63483"/>
    <w:rsid w:val="00A657D7"/>
    <w:rsid w:val="00A660AC"/>
    <w:rsid w:val="00A672F9"/>
    <w:rsid w:val="00A67E6C"/>
    <w:rsid w:val="00A71B99"/>
    <w:rsid w:val="00A739D0"/>
    <w:rsid w:val="00A761D4"/>
    <w:rsid w:val="00A762EE"/>
    <w:rsid w:val="00A77EC4"/>
    <w:rsid w:val="00A85C6C"/>
    <w:rsid w:val="00A85EF6"/>
    <w:rsid w:val="00A92879"/>
    <w:rsid w:val="00A9442A"/>
    <w:rsid w:val="00A9574F"/>
    <w:rsid w:val="00AA016F"/>
    <w:rsid w:val="00AA1ED6"/>
    <w:rsid w:val="00AA51D6"/>
    <w:rsid w:val="00AB0BC8"/>
    <w:rsid w:val="00AB11CA"/>
    <w:rsid w:val="00AB14D9"/>
    <w:rsid w:val="00AB4AB8"/>
    <w:rsid w:val="00AB6325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D7B02"/>
    <w:rsid w:val="00AE27AC"/>
    <w:rsid w:val="00AE2FEB"/>
    <w:rsid w:val="00AE40E0"/>
    <w:rsid w:val="00AE4DBA"/>
    <w:rsid w:val="00AE4F07"/>
    <w:rsid w:val="00AE5CD6"/>
    <w:rsid w:val="00AF0198"/>
    <w:rsid w:val="00AF1C5D"/>
    <w:rsid w:val="00AF42D7"/>
    <w:rsid w:val="00AF61CE"/>
    <w:rsid w:val="00B006FE"/>
    <w:rsid w:val="00B007CB"/>
    <w:rsid w:val="00B02AA9"/>
    <w:rsid w:val="00B02FA3"/>
    <w:rsid w:val="00B03374"/>
    <w:rsid w:val="00B05084"/>
    <w:rsid w:val="00B12278"/>
    <w:rsid w:val="00B157F9"/>
    <w:rsid w:val="00B20256"/>
    <w:rsid w:val="00B20D09"/>
    <w:rsid w:val="00B25627"/>
    <w:rsid w:val="00B2763F"/>
    <w:rsid w:val="00B27AAC"/>
    <w:rsid w:val="00B30929"/>
    <w:rsid w:val="00B30A21"/>
    <w:rsid w:val="00B31638"/>
    <w:rsid w:val="00B372AA"/>
    <w:rsid w:val="00B40445"/>
    <w:rsid w:val="00B41888"/>
    <w:rsid w:val="00B4253E"/>
    <w:rsid w:val="00B45A52"/>
    <w:rsid w:val="00B46175"/>
    <w:rsid w:val="00B50A89"/>
    <w:rsid w:val="00B52ADC"/>
    <w:rsid w:val="00B664C7"/>
    <w:rsid w:val="00B70DD4"/>
    <w:rsid w:val="00B739F6"/>
    <w:rsid w:val="00B75A51"/>
    <w:rsid w:val="00B8019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2B9"/>
    <w:rsid w:val="00BC4D2E"/>
    <w:rsid w:val="00BD48AC"/>
    <w:rsid w:val="00BD5139"/>
    <w:rsid w:val="00BD5F1A"/>
    <w:rsid w:val="00BD758E"/>
    <w:rsid w:val="00BE1234"/>
    <w:rsid w:val="00BE2FA6"/>
    <w:rsid w:val="00BE333F"/>
    <w:rsid w:val="00BE692A"/>
    <w:rsid w:val="00BE7406"/>
    <w:rsid w:val="00BE7603"/>
    <w:rsid w:val="00BF3279"/>
    <w:rsid w:val="00BF3284"/>
    <w:rsid w:val="00BF606D"/>
    <w:rsid w:val="00BF67B5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54F20"/>
    <w:rsid w:val="00C60783"/>
    <w:rsid w:val="00C64672"/>
    <w:rsid w:val="00C70697"/>
    <w:rsid w:val="00C72EF4"/>
    <w:rsid w:val="00C75D2F"/>
    <w:rsid w:val="00C767BE"/>
    <w:rsid w:val="00C76E3C"/>
    <w:rsid w:val="00C80936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00D6"/>
    <w:rsid w:val="00CB1F63"/>
    <w:rsid w:val="00CB6C7F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38E6"/>
    <w:rsid w:val="00CE7561"/>
    <w:rsid w:val="00CF1354"/>
    <w:rsid w:val="00CF2D6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CC6"/>
    <w:rsid w:val="00D239A7"/>
    <w:rsid w:val="00D23F47"/>
    <w:rsid w:val="00D36E71"/>
    <w:rsid w:val="00D37D87"/>
    <w:rsid w:val="00D405E6"/>
    <w:rsid w:val="00D40B33"/>
    <w:rsid w:val="00D428FB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5D2F"/>
    <w:rsid w:val="00D86CA3"/>
    <w:rsid w:val="00D871CE"/>
    <w:rsid w:val="00D9196D"/>
    <w:rsid w:val="00D92982"/>
    <w:rsid w:val="00DA305E"/>
    <w:rsid w:val="00DA4E7D"/>
    <w:rsid w:val="00DA5417"/>
    <w:rsid w:val="00DA56E8"/>
    <w:rsid w:val="00DB0A9F"/>
    <w:rsid w:val="00DB13F7"/>
    <w:rsid w:val="00DB377D"/>
    <w:rsid w:val="00DC2639"/>
    <w:rsid w:val="00DC2D36"/>
    <w:rsid w:val="00DC3B23"/>
    <w:rsid w:val="00DC53EF"/>
    <w:rsid w:val="00DC6654"/>
    <w:rsid w:val="00DD023E"/>
    <w:rsid w:val="00DD70B5"/>
    <w:rsid w:val="00DD7A0F"/>
    <w:rsid w:val="00DE5608"/>
    <w:rsid w:val="00DE58D0"/>
    <w:rsid w:val="00DE654F"/>
    <w:rsid w:val="00DF0B6E"/>
    <w:rsid w:val="00DF15E0"/>
    <w:rsid w:val="00DF37A0"/>
    <w:rsid w:val="00E054EE"/>
    <w:rsid w:val="00E110E7"/>
    <w:rsid w:val="00E11B20"/>
    <w:rsid w:val="00E15C60"/>
    <w:rsid w:val="00E17FA2"/>
    <w:rsid w:val="00E22330"/>
    <w:rsid w:val="00E224A1"/>
    <w:rsid w:val="00E2598B"/>
    <w:rsid w:val="00E2680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AFB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7D1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47A6"/>
    <w:rsid w:val="00EC5653"/>
    <w:rsid w:val="00EC71CE"/>
    <w:rsid w:val="00EC77A7"/>
    <w:rsid w:val="00ED1006"/>
    <w:rsid w:val="00ED78A7"/>
    <w:rsid w:val="00EE59C8"/>
    <w:rsid w:val="00EF18FE"/>
    <w:rsid w:val="00EF5787"/>
    <w:rsid w:val="00EF60D0"/>
    <w:rsid w:val="00F0210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58A"/>
    <w:rsid w:val="00F30828"/>
    <w:rsid w:val="00F313D6"/>
    <w:rsid w:val="00F40F0C"/>
    <w:rsid w:val="00F4766C"/>
    <w:rsid w:val="00F5060E"/>
    <w:rsid w:val="00F507D1"/>
    <w:rsid w:val="00F519CE"/>
    <w:rsid w:val="00F51ADA"/>
    <w:rsid w:val="00F547D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35D"/>
    <w:rsid w:val="00F93AA9"/>
    <w:rsid w:val="00F96985"/>
    <w:rsid w:val="00F97838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1D6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9D1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07FC4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007FC4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007FC4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007FC4"/>
    <w:pPr>
      <w:widowControl w:val="0"/>
      <w:numPr>
        <w:numId w:val="31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007FC4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Normal"/>
    <w:rsid w:val="00EC47A6"/>
    <w:pPr>
      <w:numPr>
        <w:numId w:val="32"/>
      </w:numPr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160DCA-D162-4BC9-9750-52E81AAA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396</TotalTime>
  <Pages>7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127</cp:revision>
  <cp:lastPrinted>2008-01-31T15:09:00Z</cp:lastPrinted>
  <dcterms:created xsi:type="dcterms:W3CDTF">2018-01-05T14:17:00Z</dcterms:created>
  <dcterms:modified xsi:type="dcterms:W3CDTF">2018-02-27T21:08:00Z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