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397788" w14:textId="197BFDF7" w:rsidR="00A471CA" w:rsidRPr="00AB2C58" w:rsidRDefault="00AF0414" w:rsidP="00A471CA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3</w:t>
      </w:r>
      <w:r w:rsidR="00A471CA" w:rsidRPr="00AB2C58">
        <w:rPr>
          <w:rFonts w:ascii="Arial" w:hAnsi="Arial" w:cs="Arial"/>
          <w:b/>
          <w:bCs/>
          <w:sz w:val="24"/>
          <w:lang w:val="en-US"/>
        </w:rPr>
        <w:t>GPP TSG RAN WG1 Meeting #</w:t>
      </w:r>
      <w:r w:rsidR="00A471CA">
        <w:rPr>
          <w:rFonts w:ascii="Arial" w:hAnsi="Arial" w:cs="Arial"/>
          <w:b/>
          <w:bCs/>
          <w:sz w:val="24"/>
          <w:lang w:val="en-US"/>
        </w:rPr>
        <w:t>9</w:t>
      </w:r>
      <w:r w:rsidR="00854EB2">
        <w:rPr>
          <w:rFonts w:ascii="Arial" w:hAnsi="Arial" w:cs="Arial"/>
          <w:b/>
          <w:bCs/>
          <w:sz w:val="24"/>
          <w:lang w:val="en-US"/>
        </w:rPr>
        <w:t>2</w:t>
      </w:r>
      <w:r w:rsidR="00A471CA" w:rsidRPr="00AB2C58">
        <w:rPr>
          <w:rFonts w:ascii="Arial" w:hAnsi="Arial" w:cs="Arial" w:hint="eastAsia"/>
          <w:b/>
          <w:bCs/>
          <w:sz w:val="24"/>
          <w:lang w:val="en-US"/>
        </w:rPr>
        <w:t xml:space="preserve">                                       </w:t>
      </w:r>
      <w:r w:rsidR="00A471CA">
        <w:rPr>
          <w:rFonts w:ascii="Arial" w:hAnsi="Arial" w:cs="Arial"/>
          <w:b/>
          <w:bCs/>
          <w:sz w:val="24"/>
          <w:lang w:val="en-US"/>
        </w:rPr>
        <w:t xml:space="preserve">                           </w:t>
      </w:r>
      <w:r w:rsidR="00A471CA" w:rsidRPr="00BF01E1">
        <w:rPr>
          <w:rFonts w:ascii="Arial" w:hAnsi="Arial" w:cs="Arial"/>
          <w:b/>
          <w:bCs/>
          <w:sz w:val="24"/>
          <w:lang w:val="en-US"/>
        </w:rPr>
        <w:t>R1-</w:t>
      </w:r>
      <w:r w:rsidR="00582289" w:rsidRPr="00BF01E1">
        <w:rPr>
          <w:rFonts w:ascii="Arial" w:hAnsi="Arial" w:cs="Arial"/>
          <w:b/>
          <w:bCs/>
          <w:sz w:val="24"/>
          <w:lang w:val="en-US"/>
        </w:rPr>
        <w:t>1</w:t>
      </w:r>
      <w:r w:rsidR="00582289">
        <w:rPr>
          <w:rFonts w:ascii="Arial" w:hAnsi="Arial" w:cs="Arial"/>
          <w:b/>
          <w:bCs/>
          <w:sz w:val="24"/>
          <w:lang w:val="en-US"/>
        </w:rPr>
        <w:t>802888</w:t>
      </w:r>
    </w:p>
    <w:p w14:paraId="53AB738C" w14:textId="4CD2570E" w:rsidR="00A471CA" w:rsidRPr="00AB2C58" w:rsidRDefault="00854EB2" w:rsidP="00A471CA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Athens, Greece, 26</w:t>
      </w:r>
      <w:r w:rsidRPr="007B46B6"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lang w:val="en-US"/>
        </w:rPr>
        <w:t xml:space="preserve"> February – 2nd March</w:t>
      </w:r>
      <w:r w:rsidRPr="00AB2C58">
        <w:rPr>
          <w:rFonts w:ascii="Arial" w:hAnsi="Arial" w:cs="Arial"/>
          <w:b/>
          <w:bCs/>
          <w:sz w:val="24"/>
          <w:lang w:val="en-US"/>
        </w:rPr>
        <w:t xml:space="preserve"> 201</w:t>
      </w:r>
      <w:r>
        <w:rPr>
          <w:rFonts w:ascii="Arial" w:hAnsi="Arial" w:cs="Arial" w:hint="eastAsia"/>
          <w:b/>
          <w:bCs/>
          <w:sz w:val="24"/>
          <w:lang w:val="en-US"/>
        </w:rPr>
        <w:t>8</w:t>
      </w:r>
      <w:r w:rsidR="003246E3" w:rsidRPr="003246E3">
        <w:rPr>
          <w:rFonts w:cs="Arial" w:hint="eastAsia"/>
          <w:i/>
          <w:color w:val="FF0000"/>
          <w:kern w:val="2"/>
          <w:lang w:val="en-US"/>
        </w:rPr>
        <w:t xml:space="preserve"> </w:t>
      </w:r>
      <w:r w:rsidR="002558B0">
        <w:rPr>
          <w:rFonts w:cs="Arial"/>
          <w:i/>
          <w:color w:val="FF0000"/>
          <w:kern w:val="2"/>
          <w:lang w:val="en-US"/>
        </w:rPr>
        <w:t xml:space="preserve">                                         </w:t>
      </w:r>
      <w:r w:rsidR="00FF2B35">
        <w:rPr>
          <w:rFonts w:cs="Arial"/>
          <w:b/>
          <w:i/>
          <w:kern w:val="2"/>
          <w:lang w:val="en-US"/>
        </w:rPr>
        <w:t>R</w:t>
      </w:r>
      <w:r w:rsidR="003246E3" w:rsidRPr="00575A5F">
        <w:rPr>
          <w:rFonts w:cs="Arial" w:hint="eastAsia"/>
          <w:b/>
          <w:i/>
          <w:kern w:val="2"/>
          <w:lang w:val="en-US"/>
        </w:rPr>
        <w:t>evision of R</w:t>
      </w:r>
      <w:r w:rsidR="003246E3" w:rsidRPr="00575A5F">
        <w:rPr>
          <w:rFonts w:cs="Arial"/>
          <w:b/>
          <w:i/>
          <w:kern w:val="2"/>
          <w:lang w:val="en-US"/>
        </w:rPr>
        <w:t>1</w:t>
      </w:r>
      <w:r w:rsidR="003246E3" w:rsidRPr="00575A5F">
        <w:rPr>
          <w:rFonts w:cs="Arial" w:hint="eastAsia"/>
          <w:b/>
          <w:i/>
          <w:kern w:val="2"/>
          <w:lang w:val="en-US"/>
        </w:rPr>
        <w:t>-17</w:t>
      </w:r>
      <w:r w:rsidR="003246E3" w:rsidRPr="00575A5F">
        <w:rPr>
          <w:rFonts w:cs="Arial"/>
          <w:b/>
          <w:i/>
          <w:kern w:val="2"/>
          <w:lang w:val="en-US"/>
        </w:rPr>
        <w:t>20112</w:t>
      </w:r>
    </w:p>
    <w:p w14:paraId="737CA536" w14:textId="77777777" w:rsidR="00A471CA" w:rsidRPr="00802686" w:rsidRDefault="00A471CA" w:rsidP="00A471C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0FDB0347" w14:textId="15F628A7" w:rsidR="00A471CA" w:rsidRPr="00802686" w:rsidRDefault="00A471CA" w:rsidP="00A471C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Source:</w:t>
      </w:r>
      <w:r w:rsidRPr="00802686">
        <w:rPr>
          <w:rFonts w:ascii="Arial" w:hAnsi="Arial" w:cs="Arial"/>
          <w:b/>
          <w:sz w:val="24"/>
          <w:lang w:val="en-US"/>
        </w:rPr>
        <w:tab/>
      </w:r>
      <w:r w:rsidR="007B46B6">
        <w:rPr>
          <w:rFonts w:ascii="Arial" w:hAnsi="Arial" w:cs="Arial"/>
          <w:b/>
          <w:sz w:val="24"/>
          <w:lang w:val="en-US"/>
        </w:rPr>
        <w:t>Fraunhofer HHI</w:t>
      </w:r>
      <w:r w:rsidR="00104DE9">
        <w:rPr>
          <w:rFonts w:ascii="Arial" w:hAnsi="Arial" w:cs="Arial"/>
          <w:b/>
          <w:sz w:val="24"/>
          <w:lang w:val="en-US"/>
        </w:rPr>
        <w:t>, Fraunhofer IIS</w:t>
      </w:r>
    </w:p>
    <w:p w14:paraId="60197B9B" w14:textId="745F78E1" w:rsidR="00A471CA" w:rsidRDefault="00A471CA" w:rsidP="00A471C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Title:</w:t>
      </w:r>
      <w:r w:rsidRPr="00802686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R</w:t>
      </w:r>
      <w:r w:rsidRPr="00F70E8B">
        <w:rPr>
          <w:rFonts w:ascii="Arial" w:hAnsi="Arial" w:cs="Arial"/>
          <w:b/>
          <w:sz w:val="24"/>
          <w:lang w:val="en-US"/>
        </w:rPr>
        <w:t xml:space="preserve">esource </w:t>
      </w:r>
      <w:r>
        <w:rPr>
          <w:rFonts w:ascii="Arial" w:hAnsi="Arial" w:cs="Arial"/>
          <w:b/>
          <w:sz w:val="24"/>
          <w:lang w:val="en-US"/>
        </w:rPr>
        <w:t>P</w:t>
      </w:r>
      <w:r w:rsidRPr="00F70E8B">
        <w:rPr>
          <w:rFonts w:ascii="Arial" w:hAnsi="Arial" w:cs="Arial"/>
          <w:b/>
          <w:sz w:val="24"/>
          <w:lang w:val="en-US"/>
        </w:rPr>
        <w:t>ool</w:t>
      </w:r>
      <w:r w:rsidR="007B46B6">
        <w:rPr>
          <w:rFonts w:ascii="Arial" w:hAnsi="Arial" w:cs="Arial"/>
          <w:b/>
          <w:sz w:val="24"/>
          <w:lang w:val="en-US"/>
        </w:rPr>
        <w:t xml:space="preserve"> </w:t>
      </w:r>
      <w:r w:rsidR="007B46B6" w:rsidRPr="00F70E8B">
        <w:rPr>
          <w:rFonts w:ascii="Arial" w:hAnsi="Arial" w:cs="Arial"/>
          <w:b/>
          <w:sz w:val="24"/>
          <w:lang w:val="en-US"/>
        </w:rPr>
        <w:t>Sharing</w:t>
      </w:r>
      <w:r w:rsidRPr="00F70E8B">
        <w:rPr>
          <w:rFonts w:ascii="Arial" w:hAnsi="Arial" w:cs="Arial"/>
          <w:b/>
          <w:sz w:val="24"/>
          <w:lang w:val="en-US"/>
        </w:rPr>
        <w:t xml:space="preserve"> </w:t>
      </w:r>
      <w:r w:rsidR="007B46B6">
        <w:rPr>
          <w:rFonts w:ascii="Arial" w:hAnsi="Arial" w:cs="Arial"/>
          <w:b/>
          <w:sz w:val="24"/>
          <w:lang w:val="en-US"/>
        </w:rPr>
        <w:t>between V2X Mode 3 and Mode 4 UEs</w:t>
      </w:r>
    </w:p>
    <w:p w14:paraId="4CA7C7B8" w14:textId="77777777" w:rsidR="00A471CA" w:rsidRPr="009F5E15" w:rsidRDefault="00A471CA" w:rsidP="00A471C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Agenda item:</w:t>
      </w:r>
      <w:r w:rsidRPr="009F5E15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6</w:t>
      </w:r>
      <w:r w:rsidRPr="008763E9">
        <w:rPr>
          <w:rFonts w:ascii="Arial" w:hAnsi="Arial" w:cs="Arial"/>
          <w:b/>
          <w:sz w:val="24"/>
          <w:lang w:val="en-US"/>
        </w:rPr>
        <w:t>.2.3.</w:t>
      </w:r>
      <w:r>
        <w:rPr>
          <w:rFonts w:ascii="Arial" w:hAnsi="Arial" w:cs="Arial"/>
          <w:b/>
          <w:sz w:val="24"/>
          <w:lang w:val="en-US"/>
        </w:rPr>
        <w:t>4</w:t>
      </w:r>
    </w:p>
    <w:p w14:paraId="5BA5B296" w14:textId="77777777" w:rsidR="00A471CA" w:rsidRPr="009F5E15" w:rsidRDefault="00A471CA" w:rsidP="00A471C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Document for:</w:t>
      </w:r>
      <w:r w:rsidRPr="009F5E15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7EC10F09" w14:textId="77777777" w:rsidR="00A471CA" w:rsidRPr="00494F90" w:rsidRDefault="00A471CA" w:rsidP="00DC28D1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4F6AD7B6" w14:textId="77777777" w:rsidR="00635D54" w:rsidRPr="00CE7079" w:rsidRDefault="00635D54" w:rsidP="00635D54">
      <w:pPr>
        <w:pStyle w:val="berschrift1"/>
        <w:rPr>
          <w:rFonts w:cs="Arial"/>
          <w:szCs w:val="36"/>
          <w:lang w:val="en-US"/>
        </w:rPr>
      </w:pPr>
      <w:r w:rsidRPr="00CE7079">
        <w:rPr>
          <w:rFonts w:cs="Arial"/>
          <w:szCs w:val="36"/>
          <w:lang w:val="en-US"/>
        </w:rPr>
        <w:t>Introduction</w:t>
      </w:r>
    </w:p>
    <w:p w14:paraId="50E23C4E" w14:textId="77777777" w:rsidR="00635D54" w:rsidRDefault="00635D54" w:rsidP="00EB2390">
      <w:pPr>
        <w:pStyle w:val="3GPPNormalText"/>
      </w:pPr>
      <w:r>
        <w:t>T</w:t>
      </w:r>
      <w:r w:rsidRPr="00414EC4">
        <w:t xml:space="preserve">he </w:t>
      </w:r>
      <w:r>
        <w:t>work</w:t>
      </w:r>
      <w:r w:rsidRPr="00414EC4">
        <w:t xml:space="preserve"> item for </w:t>
      </w:r>
      <w:r>
        <w:t>Phase 2 enhanced V2X (eV2X)</w:t>
      </w:r>
      <w:r w:rsidRPr="00414EC4">
        <w:t xml:space="preserve"> was approved</w:t>
      </w:r>
      <w:r>
        <w:t xml:space="preserve"> [1] in RAN#75 and the objectives were identified: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5D54" w14:paraId="399410E2" w14:textId="77777777" w:rsidTr="000618D6">
        <w:tc>
          <w:tcPr>
            <w:tcW w:w="9629" w:type="dxa"/>
          </w:tcPr>
          <w:p w14:paraId="1230585A" w14:textId="77777777" w:rsidR="00635D54" w:rsidRPr="00CB17BF" w:rsidRDefault="00635D54" w:rsidP="00EB2390">
            <w:pPr>
              <w:pStyle w:val="3GPPNormalText"/>
            </w:pPr>
            <w:r w:rsidRPr="00CB17BF">
              <w:t>The detailed objectives of this work item are as follows:</w:t>
            </w:r>
          </w:p>
          <w:p w14:paraId="63BA2A44" w14:textId="77777777" w:rsidR="00635D54" w:rsidRPr="00CB17BF" w:rsidRDefault="00635D54" w:rsidP="00EB2390">
            <w:pPr>
              <w:pStyle w:val="3GPPNormalText"/>
            </w:pPr>
            <w:r w:rsidRPr="00CB17BF">
              <w:t>1.</w:t>
            </w:r>
            <w:r w:rsidRPr="00CB17BF">
              <w:tab/>
              <w:t>Specify solutions for the following PC5 functionalities, which can co-exist in the same resource pools as Rel-14 functionality and use the same scheduling assignment format (which can be decoded by Rel-14 UEs), without causing significant degradation to Rel-14 PC5 operation compared to that of Rel-14 UEs: [RAN1, RAN2, RAN4]</w:t>
            </w:r>
          </w:p>
          <w:p w14:paraId="77F46E08" w14:textId="77777777" w:rsidR="00635D54" w:rsidRPr="00CB17BF" w:rsidRDefault="00635D54" w:rsidP="00EB2390">
            <w:pPr>
              <w:pStyle w:val="3GPPNormalText"/>
            </w:pPr>
            <w:r w:rsidRPr="00CB17BF">
              <w:t>a)</w:t>
            </w:r>
            <w:r w:rsidRPr="00CB17BF">
              <w:tab/>
              <w:t>Carrier aggregation (up to 8 PC5 carriers);</w:t>
            </w:r>
          </w:p>
          <w:p w14:paraId="772E285B" w14:textId="77777777" w:rsidR="00635D54" w:rsidRPr="00CB17BF" w:rsidRDefault="00635D54" w:rsidP="00EB2390">
            <w:pPr>
              <w:pStyle w:val="3GPPNormalText"/>
            </w:pPr>
            <w:r w:rsidRPr="00CB17BF">
              <w:t>b)</w:t>
            </w:r>
            <w:r w:rsidRPr="00CB17BF">
              <w:tab/>
              <w:t>64QAM;</w:t>
            </w:r>
          </w:p>
          <w:p w14:paraId="40CF2A36" w14:textId="77777777" w:rsidR="00635D54" w:rsidRPr="00CB17BF" w:rsidRDefault="00635D54" w:rsidP="00EB2390">
            <w:pPr>
              <w:pStyle w:val="3GPPNormalText"/>
            </w:pPr>
            <w:r w:rsidRPr="00CB17BF">
              <w:t>c)</w:t>
            </w:r>
            <w:r w:rsidRPr="00CB17BF">
              <w:tab/>
              <w:t>Reduce the maximum time between packet arrival at Layer 1 and resource selected for transmission;</w:t>
            </w:r>
          </w:p>
          <w:p w14:paraId="66933CE5" w14:textId="191F0FBE" w:rsidR="00635D54" w:rsidRDefault="00635D54" w:rsidP="00EB2390">
            <w:pPr>
              <w:pStyle w:val="3GPPNormalText"/>
            </w:pPr>
            <w:r w:rsidRPr="00CB17BF">
              <w:t>d)</w:t>
            </w:r>
            <w:r w:rsidRPr="00CB17BF">
              <w:tab/>
            </w:r>
            <w:r w:rsidRPr="009C7503">
              <w:rPr>
                <w:b/>
                <w:i/>
              </w:rPr>
              <w:t>Radio resource pool sharing between UEs using mode 3 and UEs using mode 4</w:t>
            </w:r>
            <w:r w:rsidR="00EA5D15" w:rsidRPr="009C7503">
              <w:rPr>
                <w:b/>
                <w:i/>
              </w:rPr>
              <w:t>;</w:t>
            </w:r>
          </w:p>
        </w:tc>
      </w:tr>
    </w:tbl>
    <w:p w14:paraId="20DBBA13" w14:textId="77777777" w:rsidR="00514A1F" w:rsidRDefault="00514A1F" w:rsidP="00EB2390">
      <w:pPr>
        <w:pStyle w:val="3GPPNormalText"/>
      </w:pPr>
    </w:p>
    <w:p w14:paraId="51658D1C" w14:textId="1CF976C2" w:rsidR="00537F87" w:rsidRPr="006B0FD2" w:rsidRDefault="00537F87" w:rsidP="006B0FD2">
      <w:pPr>
        <w:pStyle w:val="3GPPNormalText"/>
      </w:pPr>
      <w:r w:rsidRPr="00537F87">
        <w:t>T</w:t>
      </w:r>
      <w:r w:rsidRPr="006B0FD2">
        <w:t xml:space="preserve">he issue was discussed </w:t>
      </w:r>
      <w:r>
        <w:t xml:space="preserve">in the </w:t>
      </w:r>
      <w:r w:rsidRPr="006B0FD2">
        <w:t xml:space="preserve">last meeting with the </w:t>
      </w:r>
      <w:r>
        <w:t xml:space="preserve">following </w:t>
      </w:r>
      <w:r w:rsidRPr="006B0FD2">
        <w:t xml:space="preserve">conclusion </w:t>
      </w:r>
      <w:r w:rsidRPr="00537F87">
        <w:fldChar w:fldCharType="begin"/>
      </w:r>
      <w:r w:rsidRPr="006B0FD2">
        <w:instrText xml:space="preserve"> REF _Ref505786142 \r \h </w:instrText>
      </w:r>
      <w:r>
        <w:instrText xml:space="preserve"> \* MERGEFORMAT </w:instrText>
      </w:r>
      <w:r w:rsidRPr="00537F87">
        <w:fldChar w:fldCharType="separate"/>
      </w:r>
      <w:r w:rsidRPr="00537F87">
        <w:t>[2]</w:t>
      </w:r>
      <w:r w:rsidRPr="00537F87">
        <w:fldChar w:fldCharType="end"/>
      </w:r>
      <w:r w:rsidRPr="006B0FD2">
        <w:t>:</w:t>
      </w:r>
    </w:p>
    <w:p w14:paraId="3FE35160" w14:textId="77777777" w:rsidR="00537F87" w:rsidRPr="006B0FD2" w:rsidRDefault="00537F87" w:rsidP="006B0FD2">
      <w:pPr>
        <w:pStyle w:val="3GPPNormalText"/>
        <w:rPr>
          <w:rFonts w:eastAsia="Yu Mincho"/>
          <w:b/>
          <w:u w:val="single"/>
          <w:lang w:eastAsia="ja-JP"/>
        </w:rPr>
      </w:pPr>
      <w:r w:rsidRPr="006B0FD2">
        <w:rPr>
          <w:rFonts w:eastAsia="Yu Mincho"/>
          <w:b/>
          <w:u w:val="single"/>
          <w:lang w:val="en-GB" w:eastAsia="ja-JP"/>
        </w:rPr>
        <w:t>Conclusion</w:t>
      </w:r>
    </w:p>
    <w:p w14:paraId="3BC5B44E" w14:textId="39E228D9" w:rsidR="00537F87" w:rsidRPr="006B0FD2" w:rsidRDefault="00537F87" w:rsidP="00537F87">
      <w:pPr>
        <w:pStyle w:val="3GPPNormalText"/>
        <w:rPr>
          <w:i/>
        </w:rPr>
      </w:pPr>
      <w:r w:rsidRPr="00537F87">
        <w:rPr>
          <w:i/>
        </w:rPr>
        <w:t xml:space="preserve">Companies are encouraged to </w:t>
      </w:r>
      <w:r w:rsidRPr="006B0FD2">
        <w:rPr>
          <w:i/>
          <w:lang w:val="en-GB"/>
        </w:rPr>
        <w:t>analyse</w:t>
      </w:r>
      <w:r w:rsidRPr="00537F87">
        <w:rPr>
          <w:i/>
        </w:rPr>
        <w:t xml:space="preserve"> solutions’ impact to Rel-14 UEs using Mode 3 and Mode 4 respectively when considering the solutions for resource pool sharing with Rel-15 UEs using Mode 3 and Mode 4.</w:t>
      </w:r>
    </w:p>
    <w:p w14:paraId="005872F7" w14:textId="260C2A76" w:rsidR="00635D54" w:rsidRDefault="00635D54" w:rsidP="00EB2390">
      <w:pPr>
        <w:pStyle w:val="3GPPNormalText"/>
      </w:pPr>
      <w:r>
        <w:t xml:space="preserve">This contribution discusses the various challenges regarding the sharing of resources of </w:t>
      </w:r>
      <w:r w:rsidR="00514A1F">
        <w:t>m</w:t>
      </w:r>
      <w:r>
        <w:t xml:space="preserve">ode 3 and </w:t>
      </w:r>
      <w:r w:rsidR="00514A1F">
        <w:t>m</w:t>
      </w:r>
      <w:r>
        <w:t xml:space="preserve">ode 4 </w:t>
      </w:r>
      <w:proofErr w:type="gramStart"/>
      <w:r>
        <w:t>UEs, and</w:t>
      </w:r>
      <w:proofErr w:type="gramEnd"/>
      <w:r>
        <w:t xml:space="preserve"> addresses these problems with appropriate solutions.</w:t>
      </w:r>
    </w:p>
    <w:p w14:paraId="5C3F1E6F" w14:textId="3839B132" w:rsidR="00635D54" w:rsidRDefault="00635D54" w:rsidP="00635D54">
      <w:pPr>
        <w:pStyle w:val="berschrift1"/>
        <w:rPr>
          <w:lang w:val="en-US"/>
        </w:rPr>
      </w:pPr>
      <w:bookmarkStart w:id="0" w:name="OLE_LINK15"/>
      <w:bookmarkStart w:id="1" w:name="OLE_LINK16"/>
      <w:r>
        <w:rPr>
          <w:lang w:val="en-US"/>
        </w:rPr>
        <w:t xml:space="preserve">Radio Resource Pool Sharing </w:t>
      </w:r>
      <w:r w:rsidR="0049435D">
        <w:rPr>
          <w:lang w:val="en-US"/>
        </w:rPr>
        <w:t>Scenarios</w:t>
      </w:r>
    </w:p>
    <w:p w14:paraId="7C7F64B5" w14:textId="184FA036" w:rsidR="00635D54" w:rsidRDefault="00635D54" w:rsidP="00EB2390">
      <w:pPr>
        <w:pStyle w:val="3GPPNormalText"/>
      </w:pPr>
      <w:r>
        <w:t xml:space="preserve">The following is an overview </w:t>
      </w:r>
      <w:r w:rsidR="005D151C">
        <w:t xml:space="preserve">of </w:t>
      </w:r>
      <w:r>
        <w:t>the challenges faced in each of the scenarios where a mode 3 UE shares a resource pool with a mode 4 UE.</w:t>
      </w:r>
    </w:p>
    <w:tbl>
      <w:tblPr>
        <w:tblStyle w:val="Tabellenraster"/>
        <w:tblW w:w="0" w:type="auto"/>
        <w:tblInd w:w="378" w:type="dxa"/>
        <w:tblLook w:val="04A0" w:firstRow="1" w:lastRow="0" w:firstColumn="1" w:lastColumn="0" w:noHBand="0" w:noVBand="1"/>
      </w:tblPr>
      <w:tblGrid>
        <w:gridCol w:w="2548"/>
        <w:gridCol w:w="2926"/>
        <w:gridCol w:w="3773"/>
      </w:tblGrid>
      <w:tr w:rsidR="00635D54" w14:paraId="4EEB0852" w14:textId="77777777" w:rsidTr="00635D54">
        <w:tc>
          <w:tcPr>
            <w:tcW w:w="2548" w:type="dxa"/>
          </w:tcPr>
          <w:p w14:paraId="3E4780EB" w14:textId="77777777" w:rsidR="00635D54" w:rsidRPr="00EB2390" w:rsidRDefault="00635D54" w:rsidP="000618D6">
            <w:pPr>
              <w:jc w:val="center"/>
              <w:rPr>
                <w:b/>
                <w:sz w:val="22"/>
                <w:szCs w:val="22"/>
              </w:rPr>
            </w:pPr>
            <w:r w:rsidRPr="00EB2390">
              <w:rPr>
                <w:b/>
                <w:sz w:val="22"/>
                <w:szCs w:val="22"/>
              </w:rPr>
              <w:t>Scenario</w:t>
            </w:r>
          </w:p>
        </w:tc>
        <w:tc>
          <w:tcPr>
            <w:tcW w:w="6699" w:type="dxa"/>
            <w:gridSpan w:val="2"/>
          </w:tcPr>
          <w:p w14:paraId="5829994D" w14:textId="77777777" w:rsidR="00635D54" w:rsidRPr="00EB2390" w:rsidRDefault="00635D54" w:rsidP="000618D6">
            <w:pPr>
              <w:jc w:val="center"/>
              <w:rPr>
                <w:b/>
                <w:sz w:val="22"/>
                <w:szCs w:val="22"/>
              </w:rPr>
            </w:pPr>
            <w:r w:rsidRPr="00EB2390">
              <w:rPr>
                <w:b/>
                <w:sz w:val="22"/>
                <w:szCs w:val="22"/>
              </w:rPr>
              <w:t>Coexistence of UEs</w:t>
            </w:r>
          </w:p>
        </w:tc>
      </w:tr>
      <w:tr w:rsidR="00635D54" w14:paraId="765345E4" w14:textId="77777777" w:rsidTr="00635D54">
        <w:tc>
          <w:tcPr>
            <w:tcW w:w="2548" w:type="dxa"/>
          </w:tcPr>
          <w:p w14:paraId="29AB1A77" w14:textId="77777777" w:rsidR="00635D54" w:rsidRPr="00EB2390" w:rsidRDefault="00635D54" w:rsidP="000618D6">
            <w:pPr>
              <w:jc w:val="center"/>
              <w:rPr>
                <w:sz w:val="22"/>
                <w:szCs w:val="22"/>
              </w:rPr>
            </w:pPr>
            <w:r w:rsidRPr="00EB2390">
              <w:rPr>
                <w:sz w:val="22"/>
                <w:szCs w:val="22"/>
              </w:rPr>
              <w:t>1</w:t>
            </w:r>
          </w:p>
        </w:tc>
        <w:tc>
          <w:tcPr>
            <w:tcW w:w="2926" w:type="dxa"/>
          </w:tcPr>
          <w:p w14:paraId="2423178E" w14:textId="77777777" w:rsidR="00635D54" w:rsidRPr="00EB2390" w:rsidRDefault="00635D54" w:rsidP="000618D6">
            <w:pPr>
              <w:jc w:val="center"/>
              <w:rPr>
                <w:sz w:val="22"/>
                <w:szCs w:val="22"/>
              </w:rPr>
            </w:pPr>
            <w:r w:rsidRPr="00EB2390">
              <w:rPr>
                <w:sz w:val="22"/>
                <w:szCs w:val="22"/>
              </w:rPr>
              <w:t>Rel. 15 mode 3</w:t>
            </w:r>
          </w:p>
        </w:tc>
        <w:tc>
          <w:tcPr>
            <w:tcW w:w="3773" w:type="dxa"/>
          </w:tcPr>
          <w:p w14:paraId="714B71A2" w14:textId="77777777" w:rsidR="00635D54" w:rsidRPr="00EB2390" w:rsidRDefault="00635D54" w:rsidP="000618D6">
            <w:pPr>
              <w:jc w:val="center"/>
              <w:rPr>
                <w:sz w:val="22"/>
                <w:szCs w:val="22"/>
              </w:rPr>
            </w:pPr>
            <w:r w:rsidRPr="00EB2390">
              <w:rPr>
                <w:sz w:val="22"/>
                <w:szCs w:val="22"/>
              </w:rPr>
              <w:t>Rel. 14 mode 4</w:t>
            </w:r>
          </w:p>
        </w:tc>
      </w:tr>
      <w:tr w:rsidR="00635D54" w14:paraId="2A10798E" w14:textId="77777777" w:rsidTr="00635D54">
        <w:tc>
          <w:tcPr>
            <w:tcW w:w="2548" w:type="dxa"/>
          </w:tcPr>
          <w:p w14:paraId="73AD2759" w14:textId="77777777" w:rsidR="00635D54" w:rsidRPr="00EB2390" w:rsidRDefault="00635D54" w:rsidP="000618D6">
            <w:pPr>
              <w:jc w:val="center"/>
              <w:rPr>
                <w:sz w:val="22"/>
                <w:szCs w:val="22"/>
              </w:rPr>
            </w:pPr>
            <w:r w:rsidRPr="00EB2390">
              <w:rPr>
                <w:sz w:val="22"/>
                <w:szCs w:val="22"/>
              </w:rPr>
              <w:t>2</w:t>
            </w:r>
          </w:p>
        </w:tc>
        <w:tc>
          <w:tcPr>
            <w:tcW w:w="2926" w:type="dxa"/>
          </w:tcPr>
          <w:p w14:paraId="54CB7459" w14:textId="77777777" w:rsidR="00635D54" w:rsidRPr="00EB2390" w:rsidRDefault="00635D54" w:rsidP="000618D6">
            <w:pPr>
              <w:jc w:val="center"/>
              <w:rPr>
                <w:sz w:val="22"/>
                <w:szCs w:val="22"/>
              </w:rPr>
            </w:pPr>
            <w:r w:rsidRPr="00EB2390">
              <w:rPr>
                <w:sz w:val="22"/>
                <w:szCs w:val="22"/>
              </w:rPr>
              <w:t>Rel. 14 mode 3</w:t>
            </w:r>
          </w:p>
        </w:tc>
        <w:tc>
          <w:tcPr>
            <w:tcW w:w="3773" w:type="dxa"/>
          </w:tcPr>
          <w:p w14:paraId="1C3B4D48" w14:textId="77777777" w:rsidR="00635D54" w:rsidRPr="00EB2390" w:rsidRDefault="00635D54" w:rsidP="000618D6">
            <w:pPr>
              <w:jc w:val="center"/>
              <w:rPr>
                <w:sz w:val="22"/>
                <w:szCs w:val="22"/>
              </w:rPr>
            </w:pPr>
            <w:r w:rsidRPr="00EB2390">
              <w:rPr>
                <w:sz w:val="22"/>
                <w:szCs w:val="22"/>
              </w:rPr>
              <w:t>Rel. 15 mode 4</w:t>
            </w:r>
          </w:p>
        </w:tc>
      </w:tr>
      <w:tr w:rsidR="00635D54" w14:paraId="6F41266B" w14:textId="77777777" w:rsidTr="00635D54">
        <w:tc>
          <w:tcPr>
            <w:tcW w:w="2548" w:type="dxa"/>
          </w:tcPr>
          <w:p w14:paraId="5514117B" w14:textId="77777777" w:rsidR="00635D54" w:rsidRPr="00EB2390" w:rsidRDefault="00635D54" w:rsidP="000618D6">
            <w:pPr>
              <w:jc w:val="center"/>
              <w:rPr>
                <w:sz w:val="22"/>
                <w:szCs w:val="22"/>
              </w:rPr>
            </w:pPr>
            <w:r w:rsidRPr="00EB2390">
              <w:rPr>
                <w:sz w:val="22"/>
                <w:szCs w:val="22"/>
              </w:rPr>
              <w:t>3</w:t>
            </w:r>
          </w:p>
        </w:tc>
        <w:tc>
          <w:tcPr>
            <w:tcW w:w="2926" w:type="dxa"/>
          </w:tcPr>
          <w:p w14:paraId="7DEF6DCD" w14:textId="77777777" w:rsidR="00635D54" w:rsidRPr="00EB2390" w:rsidRDefault="00635D54" w:rsidP="000618D6">
            <w:pPr>
              <w:jc w:val="center"/>
              <w:rPr>
                <w:sz w:val="22"/>
                <w:szCs w:val="22"/>
              </w:rPr>
            </w:pPr>
            <w:r w:rsidRPr="00EB2390">
              <w:rPr>
                <w:sz w:val="22"/>
                <w:szCs w:val="22"/>
              </w:rPr>
              <w:t>Rel. 15 mode 3</w:t>
            </w:r>
          </w:p>
        </w:tc>
        <w:tc>
          <w:tcPr>
            <w:tcW w:w="3773" w:type="dxa"/>
          </w:tcPr>
          <w:p w14:paraId="655454AC" w14:textId="77777777" w:rsidR="00635D54" w:rsidRPr="00EB2390" w:rsidRDefault="00635D54" w:rsidP="000618D6">
            <w:pPr>
              <w:jc w:val="center"/>
              <w:rPr>
                <w:sz w:val="22"/>
                <w:szCs w:val="22"/>
              </w:rPr>
            </w:pPr>
            <w:r w:rsidRPr="00EB2390">
              <w:rPr>
                <w:sz w:val="22"/>
                <w:szCs w:val="22"/>
              </w:rPr>
              <w:t>Rel. 15 mode 4</w:t>
            </w:r>
          </w:p>
        </w:tc>
      </w:tr>
    </w:tbl>
    <w:p w14:paraId="46CDDDE4" w14:textId="183B65DF" w:rsidR="007564C3" w:rsidRDefault="007564C3" w:rsidP="000562F0">
      <w:pPr>
        <w:tabs>
          <w:tab w:val="left" w:pos="599"/>
        </w:tabs>
      </w:pPr>
    </w:p>
    <w:p w14:paraId="0BE9E3B0" w14:textId="2A4221E9" w:rsidR="00514A1F" w:rsidRDefault="000E4546" w:rsidP="006B0FD2">
      <w:pPr>
        <w:pStyle w:val="3GPPNormalText"/>
        <w:rPr>
          <w:rFonts w:ascii="Arial" w:hAnsi="Arial"/>
          <w:sz w:val="32"/>
        </w:rPr>
      </w:pPr>
      <w:r w:rsidRPr="00707782">
        <w:lastRenderedPageBreak/>
        <w:t>Each scenario is studied with the purview that the impact to legacy Rel. 14 mode 3 and mode 4 UEs is minimized, as concluded in the last meeting [2].</w:t>
      </w:r>
    </w:p>
    <w:p w14:paraId="106BEE22" w14:textId="287E2F50" w:rsidR="00635D54" w:rsidRPr="0016126A" w:rsidRDefault="00635D54" w:rsidP="000743DF">
      <w:pPr>
        <w:pStyle w:val="berschrift2"/>
        <w:tabs>
          <w:tab w:val="clear" w:pos="1002"/>
          <w:tab w:val="num" w:pos="720"/>
        </w:tabs>
        <w:ind w:left="720" w:hanging="720"/>
      </w:pPr>
      <w:r>
        <w:t>Scenario 1</w:t>
      </w:r>
    </w:p>
    <w:p w14:paraId="179B4EA5" w14:textId="41632FA5" w:rsidR="00635D54" w:rsidRDefault="00635D54" w:rsidP="00EB2390">
      <w:pPr>
        <w:pStyle w:val="3GPPNormalText"/>
      </w:pPr>
      <w:r>
        <w:t>In this scenario, the co-existence of a Rel. 15 mode 3 UE with a Rel. 14 mode 4 UE is studied.</w:t>
      </w:r>
    </w:p>
    <w:p w14:paraId="78A16700" w14:textId="15F93549" w:rsidR="000E4546" w:rsidRPr="00EB2390" w:rsidRDefault="00635D54" w:rsidP="00EB2390">
      <w:pPr>
        <w:pStyle w:val="3GPPNormalText"/>
      </w:pPr>
      <w:r>
        <w:t xml:space="preserve">Given that both </w:t>
      </w:r>
      <w:r w:rsidR="0049435D">
        <w:t xml:space="preserve">groups of </w:t>
      </w:r>
      <w:r>
        <w:t>UEs</w:t>
      </w:r>
      <w:r w:rsidR="0049435D">
        <w:t xml:space="preserve"> (mode 3 and mode 4)</w:t>
      </w:r>
      <w:r>
        <w:t xml:space="preserve"> are in geographical proximity to each other, the </w:t>
      </w:r>
      <w:r w:rsidR="00D07682">
        <w:t xml:space="preserve">two </w:t>
      </w:r>
      <w:r w:rsidR="0049435D">
        <w:t xml:space="preserve">groups </w:t>
      </w:r>
      <w:r w:rsidR="0049435D" w:rsidRPr="00E024AE">
        <w:t xml:space="preserve">of </w:t>
      </w:r>
      <w:r w:rsidRPr="00E024AE">
        <w:t xml:space="preserve">UEs are essentially sharing the same resource pool, increasing the risk of collisions and reducing reception reliability. For efficient resource allocation between the </w:t>
      </w:r>
      <w:r w:rsidR="0049435D" w:rsidRPr="00205957">
        <w:t xml:space="preserve">two groups of </w:t>
      </w:r>
      <w:r w:rsidRPr="00205957">
        <w:t>UEs</w:t>
      </w:r>
      <w:r w:rsidR="0049435D" w:rsidRPr="00205957">
        <w:t>,</w:t>
      </w:r>
      <w:r w:rsidRPr="00205957">
        <w:t xml:space="preserve"> both</w:t>
      </w:r>
      <w:r w:rsidR="002C1E38" w:rsidRPr="00205957">
        <w:t xml:space="preserve"> UE groups</w:t>
      </w:r>
      <w:r w:rsidRPr="00EB2390">
        <w:t xml:space="preserve"> would be required to carry out sensing of the resources before using them</w:t>
      </w:r>
      <w:r w:rsidR="0049435D" w:rsidRPr="00EB2390">
        <w:t xml:space="preserve"> in order to not use overlapping resources</w:t>
      </w:r>
      <w:r w:rsidRPr="00EB2390">
        <w:t>.</w:t>
      </w:r>
      <w:r w:rsidR="000E4546" w:rsidRPr="00EB2390">
        <w:t xml:space="preserve"> While only the </w:t>
      </w:r>
      <w:r w:rsidR="003072A9" w:rsidRPr="00EB2390">
        <w:t xml:space="preserve">Rel. 14 </w:t>
      </w:r>
      <w:r w:rsidR="000E4546" w:rsidRPr="00EB2390">
        <w:t>mode 4 UEs carry out sensing of the previous resources using RSRP,</w:t>
      </w:r>
      <w:r w:rsidRPr="00EB2390">
        <w:t xml:space="preserve"> </w:t>
      </w:r>
      <w:r w:rsidR="000E4546" w:rsidRPr="00EB2390">
        <w:t>b</w:t>
      </w:r>
      <w:r w:rsidRPr="00EB2390">
        <w:t xml:space="preserve">oth </w:t>
      </w:r>
      <w:r w:rsidR="003072A9" w:rsidRPr="00EB2390">
        <w:t xml:space="preserve">Rel. 14 </w:t>
      </w:r>
      <w:r w:rsidRPr="00EB2390">
        <w:t>UE</w:t>
      </w:r>
      <w:r w:rsidR="009370D2" w:rsidRPr="00EB2390">
        <w:t xml:space="preserve"> groups</w:t>
      </w:r>
      <w:r w:rsidRPr="00EB2390">
        <w:t xml:space="preserve"> have the capability to r</w:t>
      </w:r>
      <w:r w:rsidR="000E4546" w:rsidRPr="00EB2390">
        <w:t>ecord the CBR occupancy report as well and send this report back to the eNB</w:t>
      </w:r>
      <w:r w:rsidR="00E024AE">
        <w:t xml:space="preserve"> (in the case of mode 4 UEs, only the ones in RRC_CONNECTED send the report)</w:t>
      </w:r>
      <w:r w:rsidR="000E4546" w:rsidRPr="00EB2390">
        <w:t>.</w:t>
      </w:r>
    </w:p>
    <w:p w14:paraId="55BA0381" w14:textId="187FC336" w:rsidR="0097609E" w:rsidRPr="00EB2390" w:rsidRDefault="0097609E" w:rsidP="00EB2390">
      <w:pPr>
        <w:pStyle w:val="3GPPNormalText"/>
      </w:pPr>
      <w:r w:rsidRPr="00EB2390">
        <w:t xml:space="preserve">If a </w:t>
      </w:r>
      <w:r w:rsidR="003072A9" w:rsidRPr="00EB2390">
        <w:t xml:space="preserve">Rel. 15 </w:t>
      </w:r>
      <w:r w:rsidRPr="00EB2390">
        <w:t>mode 3 UE were to send reports back to the eNB to assist in resource scheduling,</w:t>
      </w:r>
      <w:r w:rsidR="003072A9" w:rsidRPr="00EB2390">
        <w:t xml:space="preserve"> as also discussed in [</w:t>
      </w:r>
      <w:r w:rsidR="001A57DD" w:rsidRPr="00EB2390">
        <w:t>3-8</w:t>
      </w:r>
      <w:r w:rsidR="003072A9" w:rsidRPr="00EB2390">
        <w:t xml:space="preserve">], </w:t>
      </w:r>
      <w:r w:rsidRPr="00EB2390">
        <w:t xml:space="preserve">it would be better to send a more detailed version of the CBR </w:t>
      </w:r>
      <w:r w:rsidR="00E024AE">
        <w:t xml:space="preserve">occupancy </w:t>
      </w:r>
      <w:r w:rsidRPr="00EB2390">
        <w:t>report</w:t>
      </w:r>
      <w:r w:rsidR="008777CD" w:rsidRPr="00EB2390">
        <w:t xml:space="preserve">. Currently, </w:t>
      </w:r>
      <w:r w:rsidRPr="00EB2390">
        <w:t xml:space="preserve">the UE measures the CBR per subframe and averages it out to generate the current CBR value. Instead of averaging it out, </w:t>
      </w:r>
      <w:r w:rsidR="008777CD" w:rsidRPr="00EB2390">
        <w:t xml:space="preserve">a Rel. 15 </w:t>
      </w:r>
      <w:r w:rsidRPr="00EB2390">
        <w:t>UE could provide the CBR values of each of the subframes in a given resource pool, thereby giving the eNB more information regarding the occupancy state of each subframe.</w:t>
      </w:r>
    </w:p>
    <w:p w14:paraId="5C3C31DE" w14:textId="4D254E7C" w:rsidR="00E51D02" w:rsidRPr="00EB2390" w:rsidRDefault="00393F29" w:rsidP="00EB2390">
      <w:pPr>
        <w:pStyle w:val="3GPPNormalText"/>
        <w:rPr>
          <w:b/>
        </w:rPr>
      </w:pPr>
      <w:r w:rsidRPr="00EB2390">
        <w:rPr>
          <w:b/>
        </w:rPr>
        <w:t xml:space="preserve">Proposal 1: </w:t>
      </w:r>
      <w:r w:rsidR="002C1E38" w:rsidRPr="00EB2390">
        <w:t>Rel. 15</w:t>
      </w:r>
      <w:r w:rsidRPr="00EB2390">
        <w:t xml:space="preserve"> mode 3 UEs</w:t>
      </w:r>
      <w:r w:rsidR="003072A9" w:rsidRPr="00EB2390">
        <w:t xml:space="preserve"> send a more detailed version of the CBR </w:t>
      </w:r>
      <w:r w:rsidR="00E024AE">
        <w:t xml:space="preserve">occupancy </w:t>
      </w:r>
      <w:r w:rsidR="003072A9" w:rsidRPr="00EB2390">
        <w:t>report by including the CBR values of each subframe of the resource pool, instead of averaging it out to provide a single value over the entire resource pool as done currently in Rel. 14.</w:t>
      </w:r>
    </w:p>
    <w:p w14:paraId="24776EC8" w14:textId="27EB7951" w:rsidR="003072A9" w:rsidRPr="00EB2390" w:rsidRDefault="00E51D02" w:rsidP="00EB2390">
      <w:pPr>
        <w:pStyle w:val="3GPPNormalText"/>
      </w:pPr>
      <w:r w:rsidRPr="00EB2390">
        <w:t>The biggest challenge in the reporting of the channel occupancy status by the Rel. 15 mode 3 UEs is the resulting signalling overhead, as also mentioned in [</w:t>
      </w:r>
      <w:r w:rsidR="001A57DD" w:rsidRPr="00EB2390">
        <w:t>3-6</w:t>
      </w:r>
      <w:r w:rsidRPr="00EB2390">
        <w:t xml:space="preserve">]. </w:t>
      </w:r>
      <w:r w:rsidR="003072A9" w:rsidRPr="00EB2390">
        <w:t xml:space="preserve">Using the existing CBR reporting mechanism to send a detailed CBR report would remove the issue of any signalling </w:t>
      </w:r>
      <w:proofErr w:type="gramStart"/>
      <w:r w:rsidR="003072A9" w:rsidRPr="00EB2390">
        <w:t>overhead, but</w:t>
      </w:r>
      <w:proofErr w:type="gramEnd"/>
      <w:r w:rsidR="003072A9" w:rsidRPr="00EB2390">
        <w:t xml:space="preserve"> would cause additional overhead due to the larger size of the report.</w:t>
      </w:r>
    </w:p>
    <w:p w14:paraId="4AB01D78" w14:textId="5EBC4F57" w:rsidR="00707782" w:rsidRPr="00EB2390" w:rsidRDefault="00707782" w:rsidP="00EB2390">
      <w:pPr>
        <w:pStyle w:val="3GPPNormalText"/>
      </w:pPr>
      <w:r w:rsidRPr="00EB2390">
        <w:rPr>
          <w:b/>
        </w:rPr>
        <w:t>Observation 1:</w:t>
      </w:r>
      <w:r w:rsidRPr="00EB2390">
        <w:t xml:space="preserve"> Using the existing CBR reporting mechanism would remove the issue of signalling overhead</w:t>
      </w:r>
      <w:r w:rsidR="00AC5E85" w:rsidRPr="00EB2390">
        <w:t>.</w:t>
      </w:r>
    </w:p>
    <w:p w14:paraId="7DCD20AE" w14:textId="1B020527" w:rsidR="00E51D02" w:rsidRPr="00205957" w:rsidRDefault="00AC5E85" w:rsidP="00EB2390">
      <w:pPr>
        <w:pStyle w:val="3GPPNormalText"/>
      </w:pPr>
      <w:r w:rsidRPr="00E024AE">
        <w:t>G</w:t>
      </w:r>
      <w:r w:rsidR="00E51D02" w:rsidRPr="00E024AE">
        <w:t>iven that the UEs share the same resource pool, all mode 3 UEs would essentially sense the same pool and send the same occupancy report. Hence</w:t>
      </w:r>
      <w:r w:rsidR="00077FEC" w:rsidRPr="00205957">
        <w:t>,</w:t>
      </w:r>
      <w:r w:rsidR="00E51D02" w:rsidRPr="00205957">
        <w:t xml:space="preserve"> we propose that only a subset of Rel. 15 mode 3 UEs send the </w:t>
      </w:r>
      <w:r w:rsidR="00E024AE">
        <w:t xml:space="preserve">CBR </w:t>
      </w:r>
      <w:r w:rsidR="00E51D02" w:rsidRPr="00205957">
        <w:t>occupancy report to the eNB (</w:t>
      </w:r>
      <w:r w:rsidR="00DA35C0" w:rsidRPr="00205957">
        <w:t>s</w:t>
      </w:r>
      <w:r w:rsidR="00E51D02" w:rsidRPr="00205957">
        <w:t>ee Figure 1).</w:t>
      </w:r>
    </w:p>
    <w:p w14:paraId="5A6224A6" w14:textId="1FA28DEB" w:rsidR="00E51D02" w:rsidRDefault="00E51D02" w:rsidP="00EB2390">
      <w:pPr>
        <w:pStyle w:val="3GPPNormalText"/>
      </w:pPr>
      <w:r w:rsidRPr="00EB2390">
        <w:rPr>
          <w:b/>
        </w:rPr>
        <w:t xml:space="preserve">Observation </w:t>
      </w:r>
      <w:r w:rsidR="00707782" w:rsidRPr="00EB2390">
        <w:rPr>
          <w:b/>
        </w:rPr>
        <w:t>2</w:t>
      </w:r>
      <w:r w:rsidRPr="00EB2390">
        <w:t xml:space="preserve">: Having all Rel. 15 mode 3 UEs send a </w:t>
      </w:r>
      <w:r w:rsidR="00E024AE">
        <w:t>CBR</w:t>
      </w:r>
      <w:r w:rsidR="00E024AE" w:rsidRPr="00205957">
        <w:t xml:space="preserve"> </w:t>
      </w:r>
      <w:r w:rsidRPr="00205957">
        <w:t xml:space="preserve">occupancy report would cause unnecessary </w:t>
      </w:r>
      <w:r>
        <w:t>overhead.</w:t>
      </w:r>
    </w:p>
    <w:p w14:paraId="0C520BC9" w14:textId="71727FBD" w:rsidR="00E51D02" w:rsidRPr="00205957" w:rsidRDefault="00E51D02" w:rsidP="00EB2390">
      <w:pPr>
        <w:pStyle w:val="3GPPNormalText"/>
        <w:rPr>
          <w:b/>
        </w:rPr>
      </w:pPr>
      <w:r w:rsidRPr="00E024AE">
        <w:t xml:space="preserve">The selection of the Rel. 15 mode 3 UEs which will send the report can be carried out by the eNB based on a variety of parameters, e.g. by selecting the UE(s) with good link quality or </w:t>
      </w:r>
      <w:r w:rsidR="001C257A" w:rsidRPr="00205957">
        <w:t>selecting UEs belonging to a certain</w:t>
      </w:r>
      <w:r w:rsidR="007F3C61" w:rsidRPr="00205957">
        <w:t xml:space="preserve"> </w:t>
      </w:r>
      <w:r w:rsidRPr="00205957">
        <w:t xml:space="preserve">UE category. </w:t>
      </w:r>
      <w:r w:rsidRPr="00EB2390">
        <w:t xml:space="preserve">The eNB can signal the selected UE(s) to transmit the report in its upcoming </w:t>
      </w:r>
      <w:r w:rsidR="00707782" w:rsidRPr="00EB2390">
        <w:t>measurement report using event triggers, similar to how the CBR reporting works in Rel. 14</w:t>
      </w:r>
      <w:r w:rsidR="007833B8">
        <w:t xml:space="preserve">, </w:t>
      </w:r>
      <w:r w:rsidR="007833B8" w:rsidRPr="00205957">
        <w:t>as discussed in [</w:t>
      </w:r>
      <w:r w:rsidR="001A57DD" w:rsidRPr="00EB2390">
        <w:t>4-6</w:t>
      </w:r>
      <w:r w:rsidR="007833B8" w:rsidRPr="00205957">
        <w:t>]</w:t>
      </w:r>
      <w:r w:rsidRPr="00EB2390">
        <w:t xml:space="preserve">. </w:t>
      </w:r>
      <w:r w:rsidRPr="00E024AE">
        <w:t>This will reduce the overhead caused by all the UEs transmitting the report, as well as lead to minimal specification</w:t>
      </w:r>
      <w:r w:rsidR="001C257A" w:rsidRPr="00E024AE">
        <w:t xml:space="preserve"> impact</w:t>
      </w:r>
      <w:r w:rsidRPr="00205957">
        <w:t>.</w:t>
      </w:r>
    </w:p>
    <w:p w14:paraId="2AD6476C" w14:textId="597D10D6" w:rsidR="00635D54" w:rsidRPr="00EB2390" w:rsidRDefault="00635D54" w:rsidP="00EB2390">
      <w:pPr>
        <w:pStyle w:val="3GPPNormalText"/>
      </w:pPr>
      <w:r w:rsidRPr="00EB2390">
        <w:rPr>
          <w:b/>
        </w:rPr>
        <w:t xml:space="preserve">Proposal </w:t>
      </w:r>
      <w:r w:rsidR="00393F29" w:rsidRPr="00EB2390">
        <w:rPr>
          <w:b/>
        </w:rPr>
        <w:t>2</w:t>
      </w:r>
      <w:r w:rsidRPr="00EB2390">
        <w:rPr>
          <w:b/>
        </w:rPr>
        <w:t xml:space="preserve">: </w:t>
      </w:r>
      <w:r w:rsidR="00707782" w:rsidRPr="00EB2390">
        <w:t xml:space="preserve">Only </w:t>
      </w:r>
      <w:r w:rsidRPr="00EB2390">
        <w:t xml:space="preserve">a subset of </w:t>
      </w:r>
      <w:r w:rsidR="00AF24DB" w:rsidRPr="00EB2390">
        <w:t xml:space="preserve">Rel. 15 mode 3 </w:t>
      </w:r>
      <w:r w:rsidRPr="00EB2390">
        <w:t>UEs</w:t>
      </w:r>
      <w:r w:rsidR="00707782" w:rsidRPr="00EB2390">
        <w:t xml:space="preserve"> </w:t>
      </w:r>
      <w:r w:rsidR="00EE208E" w:rsidRPr="00EB2390">
        <w:t>shall</w:t>
      </w:r>
      <w:r w:rsidR="007F3C61" w:rsidRPr="00EB2390">
        <w:t xml:space="preserve"> </w:t>
      </w:r>
      <w:r w:rsidR="00707782" w:rsidRPr="00EB2390">
        <w:t>report the resource occupancy</w:t>
      </w:r>
      <w:r w:rsidRPr="00EB2390">
        <w:t xml:space="preserve"> </w:t>
      </w:r>
      <w:r w:rsidR="00707782" w:rsidRPr="00EB2390">
        <w:t xml:space="preserve">using the existing CBR reporting mechanism </w:t>
      </w:r>
      <w:r w:rsidRPr="00EB2390">
        <w:t>as opposed to all</w:t>
      </w:r>
      <w:r w:rsidR="000562F0" w:rsidRPr="00EB2390">
        <w:t xml:space="preserve"> mode 3</w:t>
      </w:r>
      <w:r w:rsidRPr="00EB2390">
        <w:t xml:space="preserve"> UEs</w:t>
      </w:r>
      <w:r w:rsidR="00707782" w:rsidRPr="00EB2390">
        <w:t>,</w:t>
      </w:r>
      <w:r w:rsidRPr="00EB2390">
        <w:t xml:space="preserve"> since they share the same resource pool.</w:t>
      </w:r>
    </w:p>
    <w:p w14:paraId="797ED019" w14:textId="169D8C6B" w:rsidR="00635D54" w:rsidRPr="0016126A" w:rsidRDefault="007B46B6" w:rsidP="002B57F1">
      <w:pPr>
        <w:pStyle w:val="berschrift2"/>
        <w:tabs>
          <w:tab w:val="clear" w:pos="1002"/>
          <w:tab w:val="num" w:pos="720"/>
        </w:tabs>
        <w:ind w:left="720" w:hanging="720"/>
        <w:jc w:val="both"/>
      </w:pPr>
      <w:bookmarkStart w:id="2" w:name="OLE_LINK13"/>
      <w:bookmarkStart w:id="3" w:name="OLE_LINK14"/>
      <w:bookmarkEnd w:id="0"/>
      <w:bookmarkEnd w:id="1"/>
      <w:r>
        <w:t>Scenario 2</w:t>
      </w:r>
    </w:p>
    <w:p w14:paraId="1ADDF2E9" w14:textId="1CB7BBB6" w:rsidR="00C01166" w:rsidRPr="00E024AE" w:rsidRDefault="00635D54" w:rsidP="00EB2390">
      <w:pPr>
        <w:pStyle w:val="3GPPNormalText"/>
      </w:pPr>
      <w:r w:rsidRPr="00E024AE">
        <w:t>In this scenario, a Rel. 14 mode 3 UE and a Rel. 15 mode 4 UE which is in coverage is studied.</w:t>
      </w:r>
    </w:p>
    <w:p w14:paraId="13B54B82" w14:textId="4379F456" w:rsidR="00EC7B2C" w:rsidRPr="00EB2390" w:rsidRDefault="00F454C0" w:rsidP="00EB2390">
      <w:pPr>
        <w:pStyle w:val="3GPPNormalText"/>
      </w:pPr>
      <w:r w:rsidRPr="00EB2390">
        <w:t xml:space="preserve">By default, </w:t>
      </w:r>
      <w:r w:rsidR="00943007" w:rsidRPr="00EB2390">
        <w:t xml:space="preserve">a </w:t>
      </w:r>
      <w:r w:rsidRPr="00EB2390">
        <w:t xml:space="preserve">Rel. 14 </w:t>
      </w:r>
      <w:r w:rsidR="000F710E" w:rsidRPr="00EB2390">
        <w:t>mode </w:t>
      </w:r>
      <w:r w:rsidRPr="00EB2390">
        <w:t>4</w:t>
      </w:r>
      <w:r w:rsidR="00943007" w:rsidRPr="00EB2390">
        <w:t xml:space="preserve"> UE</w:t>
      </w:r>
      <w:r w:rsidRPr="00EB2390">
        <w:t xml:space="preserve"> would connect to the eNB </w:t>
      </w:r>
      <w:r w:rsidR="000F710E" w:rsidRPr="00EB2390">
        <w:t>and switch to mode </w:t>
      </w:r>
      <w:r w:rsidRPr="00EB2390">
        <w:t xml:space="preserve">3 operation </w:t>
      </w:r>
      <w:r w:rsidR="00D85989">
        <w:t>as</w:t>
      </w:r>
      <w:r w:rsidR="00946198" w:rsidRPr="00EB2390">
        <w:t xml:space="preserve"> instructed by the eNB</w:t>
      </w:r>
      <w:r w:rsidRPr="00EB2390">
        <w:t xml:space="preserve">. In a scenario with high vehicular traffic density, e.g. </w:t>
      </w:r>
      <w:r w:rsidR="00EB1F00" w:rsidRPr="00EB2390">
        <w:t xml:space="preserve">a </w:t>
      </w:r>
      <w:r w:rsidR="009370D2" w:rsidRPr="00EB2390">
        <w:t xml:space="preserve">congested road or </w:t>
      </w:r>
      <w:r w:rsidR="000F710E" w:rsidRPr="00EB2390">
        <w:t xml:space="preserve">a </w:t>
      </w:r>
      <w:r w:rsidRPr="00EB2390">
        <w:t xml:space="preserve">moving platoon, this will cause </w:t>
      </w:r>
      <w:r w:rsidR="00943007" w:rsidRPr="00EB2390">
        <w:t xml:space="preserve">an </w:t>
      </w:r>
      <w:r w:rsidRPr="00EB2390">
        <w:t>overload to the PRACH and significant signalling overhead to allocate resources for these UEs.</w:t>
      </w:r>
    </w:p>
    <w:p w14:paraId="369B974D" w14:textId="522EBCB7" w:rsidR="002E634A" w:rsidRDefault="000F710E" w:rsidP="00EB2390">
      <w:pPr>
        <w:pStyle w:val="3GPPNormalText"/>
      </w:pPr>
      <w:r w:rsidRPr="00E024AE">
        <w:t xml:space="preserve">Therefore, </w:t>
      </w:r>
      <w:r w:rsidR="00102292" w:rsidRPr="00E024AE">
        <w:t xml:space="preserve">eNBs </w:t>
      </w:r>
      <w:r w:rsidRPr="00E024AE">
        <w:t>should</w:t>
      </w:r>
      <w:r w:rsidR="00102292" w:rsidRPr="00E024AE">
        <w:t xml:space="preserve"> have a b</w:t>
      </w:r>
      <w:r w:rsidR="00283178" w:rsidRPr="00E024AE">
        <w:t xml:space="preserve">etter control </w:t>
      </w:r>
      <w:r w:rsidR="00283178" w:rsidRPr="00205957">
        <w:t xml:space="preserve">of </w:t>
      </w:r>
      <w:r w:rsidR="00077FEC" w:rsidRPr="00205957">
        <w:t xml:space="preserve">the </w:t>
      </w:r>
      <w:r w:rsidR="00283178" w:rsidRPr="00205957">
        <w:t>amount of mode 3 UEs in a cell, e</w:t>
      </w:r>
      <w:r w:rsidR="00F40A06" w:rsidRPr="00205957">
        <w:t>specially in crowded scenarios with fast moving vehicles</w:t>
      </w:r>
      <w:r w:rsidR="00493A21" w:rsidRPr="00EB2390">
        <w:t xml:space="preserve"> </w:t>
      </w:r>
      <w:r w:rsidR="00A47EBE" w:rsidRPr="00EB2390">
        <w:t>and</w:t>
      </w:r>
      <w:r w:rsidRPr="00EB2390">
        <w:t xml:space="preserve"> high</w:t>
      </w:r>
      <w:r w:rsidR="00A47EBE" w:rsidRPr="00EB2390">
        <w:t xml:space="preserve"> amount of sidelink traffic. </w:t>
      </w:r>
      <w:r w:rsidR="002E634A" w:rsidRPr="00EB2390">
        <w:t>Conditional switching of Rel. 15 mod</w:t>
      </w:r>
      <w:r w:rsidR="00283178" w:rsidRPr="00EB2390">
        <w:t xml:space="preserve">e 4 </w:t>
      </w:r>
      <w:r w:rsidR="00283178">
        <w:lastRenderedPageBreak/>
        <w:t>to mode 3</w:t>
      </w:r>
      <w:r>
        <w:t xml:space="preserve"> should be</w:t>
      </w:r>
      <w:r w:rsidR="00283178">
        <w:t xml:space="preserve"> based on</w:t>
      </w:r>
      <w:r w:rsidR="009370D2">
        <w:t xml:space="preserve"> various </w:t>
      </w:r>
      <w:r w:rsidR="00283178">
        <w:t xml:space="preserve">criteria such as time spend in the particular cell, moving speed of </w:t>
      </w:r>
      <w:r w:rsidR="00A47EBE">
        <w:t>the</w:t>
      </w:r>
      <w:r w:rsidR="00283178">
        <w:t xml:space="preserve"> UE</w:t>
      </w:r>
      <w:r>
        <w:t xml:space="preserve">, </w:t>
      </w:r>
      <w:r w:rsidR="00A47EBE">
        <w:t>and</w:t>
      </w:r>
      <w:r w:rsidR="004421A2">
        <w:t>/or</w:t>
      </w:r>
      <w:r w:rsidR="00A47EBE">
        <w:t xml:space="preserve"> service class of the data</w:t>
      </w:r>
      <w:r w:rsidR="00077FEC">
        <w:t xml:space="preserve">, </w:t>
      </w:r>
      <w:r w:rsidR="00D85989">
        <w:t xml:space="preserve">as depicted in </w:t>
      </w:r>
      <w:r w:rsidR="00165CFF">
        <w:t>Figure</w:t>
      </w:r>
      <w:r w:rsidR="00077FEC">
        <w:t> </w:t>
      </w:r>
      <w:r w:rsidR="00165CFF">
        <w:t>1</w:t>
      </w:r>
      <w:r w:rsidR="00A47EBE">
        <w:t>.</w:t>
      </w:r>
    </w:p>
    <w:p w14:paraId="58E16B7C" w14:textId="3E93BC65" w:rsidR="002B25F7" w:rsidRDefault="002B25F7" w:rsidP="00EB2390">
      <w:pPr>
        <w:pStyle w:val="3GPPNormalText"/>
      </w:pPr>
      <w:r>
        <w:t xml:space="preserve">Resource </w:t>
      </w:r>
      <w:r w:rsidR="009370D2">
        <w:t>management</w:t>
      </w:r>
      <w:r>
        <w:t xml:space="preserve"> by the eNB can include the utilization of the exceptional </w:t>
      </w:r>
      <w:r w:rsidR="00076B48">
        <w:t xml:space="preserve">resource </w:t>
      </w:r>
      <w:r>
        <w:t>pool in the case where the current resource pool for a UE switching from mode 4 to mode 3 is congested.</w:t>
      </w:r>
    </w:p>
    <w:p w14:paraId="4C357D18" w14:textId="2EC09D50" w:rsidR="00635D54" w:rsidRDefault="00887AB5" w:rsidP="00EB2390">
      <w:pPr>
        <w:pStyle w:val="3GPPNormalText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D634A8F" wp14:editId="5F48042F">
            <wp:simplePos x="0" y="0"/>
            <wp:positionH relativeFrom="margin">
              <wp:align>left</wp:align>
            </wp:positionH>
            <wp:positionV relativeFrom="paragraph">
              <wp:posOffset>375920</wp:posOffset>
            </wp:positionV>
            <wp:extent cx="6300470" cy="4706620"/>
            <wp:effectExtent l="0" t="0" r="508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1-17xxxxx_Mode3_4_RA_RAN1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4706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634A" w:rsidRPr="009C7503">
        <w:rPr>
          <w:b/>
        </w:rPr>
        <w:t xml:space="preserve">Proposal </w:t>
      </w:r>
      <w:r w:rsidR="00393F29">
        <w:rPr>
          <w:b/>
        </w:rPr>
        <w:t>3</w:t>
      </w:r>
      <w:r w:rsidR="002E634A" w:rsidRPr="009C7503">
        <w:rPr>
          <w:b/>
        </w:rPr>
        <w:t>:</w:t>
      </w:r>
      <w:r w:rsidR="002E634A">
        <w:t xml:space="preserve"> </w:t>
      </w:r>
      <w:r w:rsidR="00EC7B2C">
        <w:t>Study c</w:t>
      </w:r>
      <w:r w:rsidR="002E634A">
        <w:t>onditional switching of Rel. 15 mode 4 to mode 3 based on a set of criteria.</w:t>
      </w:r>
    </w:p>
    <w:p w14:paraId="2142F782" w14:textId="77777777" w:rsidR="00887AB5" w:rsidRPr="0016126A" w:rsidRDefault="00887AB5" w:rsidP="00887AB5">
      <w:pPr>
        <w:jc w:val="center"/>
      </w:pPr>
    </w:p>
    <w:p w14:paraId="211E0B0C" w14:textId="77777777" w:rsidR="00887AB5" w:rsidRPr="00153BE6" w:rsidRDefault="00887AB5" w:rsidP="00887AB5">
      <w:pPr>
        <w:pStyle w:val="3GPPNormalText"/>
        <w:jc w:val="center"/>
        <w:rPr>
          <w:i/>
        </w:rPr>
      </w:pPr>
      <w:r w:rsidRPr="00153BE6">
        <w:rPr>
          <w:b/>
          <w:i/>
        </w:rPr>
        <w:t>Figure 1</w:t>
      </w:r>
      <w:r w:rsidRPr="00153BE6">
        <w:rPr>
          <w:i/>
        </w:rPr>
        <w:t>: Depicts the solutions discussed when mode 3 and mode 4 UEs share the same resource pool.</w:t>
      </w:r>
    </w:p>
    <w:p w14:paraId="2E5FCBE6" w14:textId="77777777" w:rsidR="00887AB5" w:rsidRPr="007766CF" w:rsidRDefault="00887AB5" w:rsidP="00EB2390">
      <w:pPr>
        <w:pStyle w:val="3GPPNormalText"/>
      </w:pPr>
    </w:p>
    <w:p w14:paraId="3B0CEA8B" w14:textId="016BA073" w:rsidR="00635D54" w:rsidRDefault="007B46B6" w:rsidP="002B57F1">
      <w:pPr>
        <w:pStyle w:val="berschrift2"/>
        <w:tabs>
          <w:tab w:val="clear" w:pos="1002"/>
          <w:tab w:val="num" w:pos="720"/>
        </w:tabs>
        <w:ind w:left="720" w:hanging="720"/>
        <w:jc w:val="both"/>
      </w:pPr>
      <w:r>
        <w:t>Scenario 3</w:t>
      </w:r>
    </w:p>
    <w:p w14:paraId="30F0A377" w14:textId="13AA8A04" w:rsidR="00A7054F" w:rsidRPr="00E024AE" w:rsidRDefault="00A7054F" w:rsidP="00EB2390">
      <w:pPr>
        <w:pStyle w:val="3GPPNormalText"/>
      </w:pPr>
      <w:r w:rsidRPr="00E024AE">
        <w:t>In this scenario, a Rel. 1</w:t>
      </w:r>
      <w:r w:rsidR="00A844F9" w:rsidRPr="00E024AE">
        <w:t>5</w:t>
      </w:r>
      <w:r w:rsidRPr="00E024AE">
        <w:t xml:space="preserve"> mode 3 UE and </w:t>
      </w:r>
      <w:r w:rsidR="00A844F9" w:rsidRPr="00E024AE">
        <w:t xml:space="preserve">a Rel. 15 mode 4 UE </w:t>
      </w:r>
      <w:r w:rsidRPr="00E024AE">
        <w:t>is studied.</w:t>
      </w:r>
    </w:p>
    <w:p w14:paraId="7834317E" w14:textId="6F450142" w:rsidR="00946198" w:rsidRPr="00EB2390" w:rsidRDefault="00635D54" w:rsidP="00EB2390">
      <w:pPr>
        <w:pStyle w:val="3GPPNormalText"/>
      </w:pPr>
      <w:r w:rsidRPr="00EB2390">
        <w:t xml:space="preserve">A Rel. </w:t>
      </w:r>
      <w:r w:rsidR="00034DB0" w:rsidRPr="00EB2390">
        <w:t xml:space="preserve">15 </w:t>
      </w:r>
      <w:r w:rsidRPr="00EB2390">
        <w:t>mode 4 UE</w:t>
      </w:r>
      <w:r w:rsidR="00D03A1B" w:rsidRPr="00EB2390">
        <w:t> </w:t>
      </w:r>
      <w:r w:rsidRPr="00EB2390">
        <w:t>does not know the resource allocation status of the resource pool.</w:t>
      </w:r>
      <w:r w:rsidR="008816D6" w:rsidRPr="00EB2390">
        <w:t xml:space="preserve"> In order to avoid any probable resource allocation collisions, o</w:t>
      </w:r>
      <w:r w:rsidRPr="00EB2390">
        <w:t>ne option would be for the</w:t>
      </w:r>
      <w:r w:rsidR="00946198" w:rsidRPr="00EB2390">
        <w:t xml:space="preserve"> mode 4 </w:t>
      </w:r>
      <w:r w:rsidR="002C204E" w:rsidRPr="00EB2390">
        <w:t xml:space="preserve">UE, which is in coverage, to send a detailed CBR </w:t>
      </w:r>
      <w:r w:rsidR="00D85989">
        <w:t xml:space="preserve">occupancy </w:t>
      </w:r>
      <w:r w:rsidR="002C204E" w:rsidRPr="00EB2390">
        <w:t>report to the eNB, as mentioned in s</w:t>
      </w:r>
      <w:r w:rsidR="00ED0645" w:rsidRPr="00EB2390">
        <w:t>cenario</w:t>
      </w:r>
      <w:r w:rsidR="002C204E" w:rsidRPr="00EB2390">
        <w:t xml:space="preserve"> 1 for Rel. 15 mode 3 UEs. This would provide the eNB with additional </w:t>
      </w:r>
      <w:r w:rsidR="008816D6" w:rsidRPr="00EB2390">
        <w:t>occupancy information to facilitate better resource allocation by avoiding scheduling mode 3 UEs in resources already being occupied by mode 4 UEs.</w:t>
      </w:r>
    </w:p>
    <w:p w14:paraId="72B93D48" w14:textId="1438F833" w:rsidR="00635D54" w:rsidRPr="00EB2390" w:rsidRDefault="00635D54" w:rsidP="00EB2390">
      <w:pPr>
        <w:pStyle w:val="3GPPNormalText"/>
      </w:pPr>
      <w:r w:rsidRPr="00E024AE">
        <w:lastRenderedPageBreak/>
        <w:t xml:space="preserve">Another option for the Rel. 15 mode 3 UEs </w:t>
      </w:r>
      <w:r w:rsidR="00FC7AEC" w:rsidRPr="00E024AE">
        <w:t xml:space="preserve">at </w:t>
      </w:r>
      <w:r w:rsidRPr="00E024AE">
        <w:t xml:space="preserve">the cell edge is to broadcast </w:t>
      </w:r>
      <w:r w:rsidR="003245E6" w:rsidRPr="00E024AE">
        <w:t xml:space="preserve">their </w:t>
      </w:r>
      <w:r w:rsidRPr="00205957">
        <w:t>own utilized resources</w:t>
      </w:r>
      <w:r w:rsidR="00D03A1B" w:rsidRPr="00205957">
        <w:t xml:space="preserve"> in the same geographical region</w:t>
      </w:r>
      <w:r w:rsidR="007833B8">
        <w:t xml:space="preserve"> </w:t>
      </w:r>
      <w:r w:rsidRPr="00205957">
        <w:t xml:space="preserve">to the </w:t>
      </w:r>
      <w:r w:rsidR="006D54DB" w:rsidRPr="00205957">
        <w:t>out of coverage (</w:t>
      </w:r>
      <w:r w:rsidRPr="00EB2390">
        <w:t>OoC</w:t>
      </w:r>
      <w:r w:rsidR="006D54DB" w:rsidRPr="00EB2390">
        <w:t>)</w:t>
      </w:r>
      <w:r w:rsidRPr="00EB2390">
        <w:t xml:space="preserve"> Rel. 15 mode 4 UEs, so that the mode 4 UEs, using its own sensing information as well, can avoid transmitting on the same resources</w:t>
      </w:r>
      <w:r w:rsidR="00077FEC" w:rsidRPr="00EB2390">
        <w:t xml:space="preserve">, </w:t>
      </w:r>
      <w:r w:rsidR="00D85989">
        <w:t>as shown in</w:t>
      </w:r>
      <w:r w:rsidR="00D85989" w:rsidRPr="00205957">
        <w:t xml:space="preserve"> </w:t>
      </w:r>
      <w:r w:rsidR="00165CFF" w:rsidRPr="00205957">
        <w:t>Figure</w:t>
      </w:r>
      <w:r w:rsidR="00077FEC" w:rsidRPr="00205957">
        <w:t> </w:t>
      </w:r>
      <w:r w:rsidR="00165CFF" w:rsidRPr="00205957">
        <w:t>1</w:t>
      </w:r>
      <w:r w:rsidRPr="00EB2390">
        <w:t>.</w:t>
      </w:r>
    </w:p>
    <w:p w14:paraId="2F4353F9" w14:textId="5D9C4F65" w:rsidR="00ED0645" w:rsidRPr="00EB2390" w:rsidRDefault="00ED0645" w:rsidP="00EB2390">
      <w:pPr>
        <w:pStyle w:val="3GPPNormalText"/>
      </w:pPr>
      <w:r w:rsidRPr="00EB2390">
        <w:rPr>
          <w:b/>
        </w:rPr>
        <w:t xml:space="preserve">Proposal 4: </w:t>
      </w:r>
      <w:r w:rsidRPr="00EB2390">
        <w:t>Rel. 15 mode 4 UEs send a detailed CBR report to the eNB to facilitate better resource allocation.</w:t>
      </w:r>
    </w:p>
    <w:p w14:paraId="1D8F6272" w14:textId="68968056" w:rsidR="00C01166" w:rsidRDefault="00635D54" w:rsidP="00EB2390">
      <w:pPr>
        <w:pStyle w:val="3GPPNormalText"/>
      </w:pPr>
      <w:r w:rsidRPr="0016126A">
        <w:rPr>
          <w:b/>
        </w:rPr>
        <w:t xml:space="preserve">Proposal </w:t>
      </w:r>
      <w:r w:rsidR="00ED0645">
        <w:rPr>
          <w:b/>
        </w:rPr>
        <w:t>5</w:t>
      </w:r>
      <w:r w:rsidRPr="0016126A">
        <w:rPr>
          <w:b/>
        </w:rPr>
        <w:t>:</w:t>
      </w:r>
      <w:r>
        <w:rPr>
          <w:b/>
        </w:rPr>
        <w:t xml:space="preserve"> </w:t>
      </w:r>
      <w:r>
        <w:t xml:space="preserve">Rel. 15 mode 3 UEs broadcast </w:t>
      </w:r>
      <w:r w:rsidR="00077FEC">
        <w:t xml:space="preserve">their </w:t>
      </w:r>
      <w:r w:rsidR="00FC45C4">
        <w:t xml:space="preserve">occupied </w:t>
      </w:r>
      <w:r>
        <w:t>resources to the OoC Rel. 15 mode 4 UEs, in order to avoid resource collisions.</w:t>
      </w:r>
    </w:p>
    <w:p w14:paraId="018C8233" w14:textId="4BB3B11D" w:rsidR="00635D54" w:rsidRDefault="00635D54" w:rsidP="00635D54">
      <w:pPr>
        <w:pStyle w:val="berschrift1"/>
        <w:rPr>
          <w:lang w:val="en-US"/>
        </w:rPr>
      </w:pPr>
      <w:r>
        <w:rPr>
          <w:lang w:val="en-US"/>
        </w:rPr>
        <w:t>Conclusion</w:t>
      </w:r>
    </w:p>
    <w:p w14:paraId="066B9156" w14:textId="5D072F26" w:rsidR="00635D54" w:rsidRDefault="003F36F0" w:rsidP="00EB2390">
      <w:pPr>
        <w:pStyle w:val="3GPPNormalText"/>
      </w:pPr>
      <w:bookmarkStart w:id="4" w:name="OLE_LINK43"/>
      <w:bookmarkStart w:id="5" w:name="OLE_LINK44"/>
      <w:bookmarkStart w:id="6" w:name="OLE_LINK34"/>
      <w:bookmarkStart w:id="7" w:name="OLE_LINK35"/>
      <w:bookmarkEnd w:id="2"/>
      <w:bookmarkEnd w:id="3"/>
      <w:r>
        <w:t>In this contribution, the challenges faced in the sharing of resources for both mode 3 and mode 4 UEs</w:t>
      </w:r>
      <w:r w:rsidR="00B67BE2">
        <w:t xml:space="preserve"> were discussed. The following are the observations based on </w:t>
      </w:r>
      <w:r w:rsidR="00FF2B35">
        <w:t xml:space="preserve">the discussed challenges: </w:t>
      </w:r>
    </w:p>
    <w:p w14:paraId="35378191" w14:textId="2FEE41A2" w:rsidR="00ED0645" w:rsidRDefault="00ED0645" w:rsidP="00EB2390">
      <w:pPr>
        <w:pStyle w:val="3GPPNormalText"/>
      </w:pPr>
      <w:r w:rsidRPr="00EB2390">
        <w:rPr>
          <w:b/>
        </w:rPr>
        <w:t>Observation 1:</w:t>
      </w:r>
      <w:r w:rsidRPr="00EB2390">
        <w:t xml:space="preserve"> Using the existing CBR reporting mechanism would remove the issue of </w:t>
      </w:r>
      <w:r w:rsidR="00074AA0">
        <w:t xml:space="preserve">any additional </w:t>
      </w:r>
      <w:r w:rsidRPr="00EB2390">
        <w:t>signalling overhead</w:t>
      </w:r>
      <w:r w:rsidR="00AC5E85" w:rsidRPr="00EB2390">
        <w:t>.</w:t>
      </w:r>
    </w:p>
    <w:p w14:paraId="6258A124" w14:textId="0D00EE40" w:rsidR="00074AA0" w:rsidRDefault="00074AA0" w:rsidP="00EB2390">
      <w:pPr>
        <w:pStyle w:val="3GPPNormalText"/>
      </w:pPr>
      <w:r w:rsidRPr="00EB2390">
        <w:rPr>
          <w:b/>
        </w:rPr>
        <w:t>Observation 2</w:t>
      </w:r>
      <w:r w:rsidRPr="00EB2390">
        <w:t xml:space="preserve">: Having all Rel. 15 mode 3 UEs send a </w:t>
      </w:r>
      <w:r>
        <w:t>CBR</w:t>
      </w:r>
      <w:r w:rsidRPr="00205957">
        <w:t xml:space="preserve"> occupancy report would cause unnecessary </w:t>
      </w:r>
      <w:r>
        <w:t>overhead.</w:t>
      </w:r>
    </w:p>
    <w:p w14:paraId="77C0B569" w14:textId="31CC2E23" w:rsidR="00FF2B35" w:rsidRPr="00EB2390" w:rsidRDefault="00FF2B35" w:rsidP="00EB2390">
      <w:pPr>
        <w:pStyle w:val="3GPPNormalText"/>
      </w:pPr>
      <w:r>
        <w:t>The following proposals are put forth as potential solutions:</w:t>
      </w:r>
    </w:p>
    <w:p w14:paraId="17438E6E" w14:textId="77A89C2B" w:rsidR="00FF2B35" w:rsidRDefault="00FF2B35" w:rsidP="00EB2390">
      <w:pPr>
        <w:pStyle w:val="3GPPNormalText"/>
        <w:rPr>
          <w:b/>
        </w:rPr>
      </w:pPr>
      <w:r w:rsidRPr="00EB2390">
        <w:rPr>
          <w:b/>
        </w:rPr>
        <w:t xml:space="preserve">Proposal 1: </w:t>
      </w:r>
      <w:r w:rsidRPr="00EB2390">
        <w:t>Rel. 15 mode 3 UEs send a more detailed version of the CBR report by including the CBR values of each subframe of the resource pool, instead of averaging it out to provide a single value over the entire resource pool as done currently in Rel. 14.</w:t>
      </w:r>
    </w:p>
    <w:p w14:paraId="4D82C75C" w14:textId="2D7C5E8A" w:rsidR="00ED0645" w:rsidRPr="00EB2390" w:rsidRDefault="00ED0645" w:rsidP="00EB2390">
      <w:pPr>
        <w:pStyle w:val="3GPPNormalText"/>
      </w:pPr>
      <w:r w:rsidRPr="00EB2390">
        <w:rPr>
          <w:b/>
        </w:rPr>
        <w:t xml:space="preserve">Proposal 2: </w:t>
      </w:r>
      <w:r w:rsidRPr="00EB2390">
        <w:t xml:space="preserve">Only a subset of Rel. 15 mode 3 UEs </w:t>
      </w:r>
      <w:r w:rsidR="00F672B3" w:rsidRPr="00EB2390">
        <w:t xml:space="preserve">shall </w:t>
      </w:r>
      <w:r w:rsidRPr="00EB2390">
        <w:t>report the resource occupancy using the existing CBR reporting mechanism as opposed to all mode 3 UEs, since they share the same resource pool.</w:t>
      </w:r>
    </w:p>
    <w:p w14:paraId="59FAADA4" w14:textId="6607C2A4" w:rsidR="00B67BE2" w:rsidRPr="00EB2390" w:rsidRDefault="00B67BE2" w:rsidP="00EB2390">
      <w:pPr>
        <w:pStyle w:val="3GPPNormalText"/>
      </w:pPr>
      <w:r w:rsidRPr="00EB2390">
        <w:rPr>
          <w:b/>
        </w:rPr>
        <w:t xml:space="preserve">Proposal </w:t>
      </w:r>
      <w:r w:rsidR="00393F29" w:rsidRPr="00EB2390">
        <w:rPr>
          <w:b/>
        </w:rPr>
        <w:t>3</w:t>
      </w:r>
      <w:r w:rsidRPr="00EB2390">
        <w:rPr>
          <w:b/>
        </w:rPr>
        <w:t>:</w:t>
      </w:r>
      <w:r w:rsidRPr="00EB2390">
        <w:t xml:space="preserve"> Study conditional switching of Rel. 15 mode 4 to mode 3 based on a set of criteria.</w:t>
      </w:r>
    </w:p>
    <w:p w14:paraId="1472C527" w14:textId="77777777" w:rsidR="00ED0645" w:rsidRPr="00EB2390" w:rsidRDefault="00ED0645" w:rsidP="00EB2390">
      <w:pPr>
        <w:pStyle w:val="3GPPNormalText"/>
      </w:pPr>
      <w:r w:rsidRPr="00EB2390">
        <w:rPr>
          <w:b/>
        </w:rPr>
        <w:t xml:space="preserve">Proposal 4: </w:t>
      </w:r>
      <w:r w:rsidRPr="00EB2390">
        <w:t>Rel. 15 mode 4 UEs send a detailed CBR report to the eNB to facilitate better resource allocation.</w:t>
      </w:r>
    </w:p>
    <w:p w14:paraId="64025AC6" w14:textId="2A268EC6" w:rsidR="003245E6" w:rsidRPr="009C7503" w:rsidRDefault="00B67BE2" w:rsidP="00EB2390">
      <w:pPr>
        <w:pStyle w:val="3GPPNormalText"/>
      </w:pPr>
      <w:r w:rsidRPr="0016126A">
        <w:rPr>
          <w:b/>
        </w:rPr>
        <w:t xml:space="preserve">Proposal </w:t>
      </w:r>
      <w:r w:rsidR="00ED0645">
        <w:rPr>
          <w:b/>
        </w:rPr>
        <w:t>5</w:t>
      </w:r>
      <w:r w:rsidRPr="0016126A">
        <w:rPr>
          <w:b/>
        </w:rPr>
        <w:t>:</w:t>
      </w:r>
      <w:r>
        <w:rPr>
          <w:b/>
        </w:rPr>
        <w:t xml:space="preserve"> </w:t>
      </w:r>
      <w:r>
        <w:t xml:space="preserve">Rel. 15 mode 3 UEs broadcast </w:t>
      </w:r>
      <w:r w:rsidR="003245E6">
        <w:t xml:space="preserve">their </w:t>
      </w:r>
      <w:r w:rsidR="00FC45C4">
        <w:t xml:space="preserve">occupied </w:t>
      </w:r>
      <w:r>
        <w:t>resources to the OoC Rel. 15 mode 4 UEs, in order to avoid resource collisions.</w:t>
      </w:r>
      <w:bookmarkStart w:id="8" w:name="_GoBack"/>
      <w:bookmarkEnd w:id="8"/>
    </w:p>
    <w:bookmarkEnd w:id="4"/>
    <w:bookmarkEnd w:id="5"/>
    <w:bookmarkEnd w:id="6"/>
    <w:bookmarkEnd w:id="7"/>
    <w:p w14:paraId="61CC7273" w14:textId="653A5F75" w:rsidR="00635D54" w:rsidRPr="007564C3" w:rsidRDefault="00635D54" w:rsidP="009C7503">
      <w:pPr>
        <w:pStyle w:val="berschrift1"/>
        <w:rPr>
          <w:rFonts w:cs="Arial"/>
        </w:rPr>
      </w:pPr>
      <w:r w:rsidRPr="00707A9A">
        <w:rPr>
          <w:lang w:val="en-US"/>
        </w:rPr>
        <w:t>References</w:t>
      </w:r>
    </w:p>
    <w:p w14:paraId="62CB07AC" w14:textId="69936657" w:rsidR="00292C97" w:rsidRPr="007833B8" w:rsidRDefault="00AF24DB" w:rsidP="00292C97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bookmarkStart w:id="9" w:name="_Ref494465620"/>
      <w:r>
        <w:rPr>
          <w:rFonts w:cs="Arial"/>
        </w:rPr>
        <w:t>RP-170798</w:t>
      </w:r>
      <w:r w:rsidRPr="009A254C">
        <w:rPr>
          <w:rFonts w:cs="Arial"/>
        </w:rPr>
        <w:t xml:space="preserve">, </w:t>
      </w:r>
      <w:r>
        <w:rPr>
          <w:rFonts w:cs="Arial"/>
        </w:rPr>
        <w:t>“</w:t>
      </w:r>
      <w:r w:rsidRPr="009A254C">
        <w:rPr>
          <w:rFonts w:cs="Arial"/>
        </w:rPr>
        <w:t xml:space="preserve">New </w:t>
      </w:r>
      <w:r>
        <w:rPr>
          <w:rFonts w:cs="Arial"/>
        </w:rPr>
        <w:t>W</w:t>
      </w:r>
      <w:r w:rsidRPr="009A254C">
        <w:rPr>
          <w:rFonts w:cs="Arial"/>
        </w:rPr>
        <w:t xml:space="preserve">ID </w:t>
      </w:r>
      <w:r>
        <w:rPr>
          <w:rFonts w:cs="Arial"/>
        </w:rPr>
        <w:t xml:space="preserve">3GPP V2X Phase 2”, </w:t>
      </w:r>
      <w:r w:rsidRPr="00CB17BF">
        <w:rPr>
          <w:rFonts w:cs="Arial"/>
        </w:rPr>
        <w:t>Huawei, CATT, LG Electronics, HiSilicon, China Unicom</w:t>
      </w:r>
      <w:r w:rsidR="00DB21A5">
        <w:rPr>
          <w:rFonts w:cs="Arial"/>
        </w:rPr>
        <w:t xml:space="preserve">, 3GPP </w:t>
      </w:r>
      <w:r w:rsidR="00DB21A5" w:rsidRPr="007833B8">
        <w:rPr>
          <w:rFonts w:cs="Arial"/>
        </w:rPr>
        <w:t>RAN#76, June 2017</w:t>
      </w:r>
      <w:r w:rsidR="00895F3A" w:rsidRPr="007833B8">
        <w:rPr>
          <w:rFonts w:cs="Arial"/>
        </w:rPr>
        <w:t>.</w:t>
      </w:r>
    </w:p>
    <w:p w14:paraId="56CA0AEB" w14:textId="15757B3F" w:rsidR="00ED0645" w:rsidRPr="00EB2390" w:rsidRDefault="00ED0645" w:rsidP="00ED0645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 w:rsidRPr="00EB2390">
        <w:rPr>
          <w:iCs/>
          <w:lang w:val="en-US"/>
        </w:rPr>
        <w:t>R1-1800001, “Draft Report of 3GPP TSG RAN WG1 #91”, v0.3.0, MCC Support, 3GPP RAN1#92, February-March 2018</w:t>
      </w:r>
    </w:p>
    <w:p w14:paraId="3867C6D6" w14:textId="2238B692" w:rsidR="00895F3A" w:rsidRPr="009C7503" w:rsidRDefault="00AF24DB" w:rsidP="00FE2CBC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>
        <w:rPr>
          <w:rFonts w:cs="Arial"/>
        </w:rPr>
        <w:t>R1-</w:t>
      </w:r>
      <w:r w:rsidR="007833B8" w:rsidRPr="007833B8">
        <w:rPr>
          <w:rFonts w:cs="Arial"/>
        </w:rPr>
        <w:t>1719509</w:t>
      </w:r>
      <w:r w:rsidR="00DB21A5">
        <w:rPr>
          <w:rFonts w:cs="Arial"/>
        </w:rPr>
        <w:t>,</w:t>
      </w:r>
      <w:r>
        <w:rPr>
          <w:rFonts w:cs="Arial"/>
        </w:rPr>
        <w:t xml:space="preserve"> “</w:t>
      </w:r>
      <w:r w:rsidR="007833B8" w:rsidRPr="007833B8">
        <w:rPr>
          <w:rFonts w:cs="Arial"/>
        </w:rPr>
        <w:t>Discussion on resource pool sharing for eV2X</w:t>
      </w:r>
      <w:r>
        <w:rPr>
          <w:rFonts w:cs="Arial"/>
        </w:rPr>
        <w:t xml:space="preserve">”, </w:t>
      </w:r>
      <w:r w:rsidR="00FE2CBC" w:rsidRPr="00FE2CBC">
        <w:rPr>
          <w:rFonts w:cs="Arial"/>
        </w:rPr>
        <w:t>Huawei, HiSilicon</w:t>
      </w:r>
      <w:r>
        <w:rPr>
          <w:rFonts w:cs="Arial"/>
        </w:rPr>
        <w:t xml:space="preserve">, </w:t>
      </w:r>
      <w:r w:rsidR="00DB21A5">
        <w:rPr>
          <w:rFonts w:cs="Arial"/>
        </w:rPr>
        <w:t>3GPP RAN1#9</w:t>
      </w:r>
      <w:r w:rsidR="007833B8">
        <w:rPr>
          <w:rFonts w:cs="Arial"/>
        </w:rPr>
        <w:t>1</w:t>
      </w:r>
      <w:r w:rsidR="00DB21A5">
        <w:rPr>
          <w:rFonts w:cs="Arial"/>
        </w:rPr>
        <w:t xml:space="preserve">, </w:t>
      </w:r>
      <w:r w:rsidR="00FE2CBC">
        <w:rPr>
          <w:rFonts w:cs="Arial"/>
        </w:rPr>
        <w:t>November-December</w:t>
      </w:r>
      <w:r>
        <w:rPr>
          <w:rFonts w:cs="Arial"/>
        </w:rPr>
        <w:t xml:space="preserve"> 2017.</w:t>
      </w:r>
    </w:p>
    <w:p w14:paraId="3B8D13DE" w14:textId="7E175FC5" w:rsidR="00895F3A" w:rsidRPr="009C7503" w:rsidRDefault="00DB21A5" w:rsidP="00FE2CBC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>
        <w:rPr>
          <w:iCs/>
          <w:lang w:val="en-US"/>
        </w:rPr>
        <w:t>R1-</w:t>
      </w:r>
      <w:r w:rsidR="00FE2CBC" w:rsidRPr="00FE2CBC">
        <w:rPr>
          <w:iCs/>
          <w:lang w:val="en-US"/>
        </w:rPr>
        <w:t>1719659</w:t>
      </w:r>
      <w:r>
        <w:rPr>
          <w:iCs/>
          <w:lang w:val="en-US"/>
        </w:rPr>
        <w:t>, “</w:t>
      </w:r>
      <w:r w:rsidR="00FE2CBC" w:rsidRPr="00FE2CBC">
        <w:rPr>
          <w:iCs/>
          <w:lang w:val="en-US"/>
        </w:rPr>
        <w:t>Considerations for resource pool sharing between mode 3 and mode 4</w:t>
      </w:r>
      <w:r>
        <w:rPr>
          <w:iCs/>
          <w:lang w:val="en-US"/>
        </w:rPr>
        <w:t xml:space="preserve">”, </w:t>
      </w:r>
      <w:r w:rsidR="00FE2CBC" w:rsidRPr="00FE2CBC">
        <w:rPr>
          <w:iCs/>
          <w:lang w:val="en-US"/>
        </w:rPr>
        <w:t xml:space="preserve">ZTE, </w:t>
      </w:r>
      <w:proofErr w:type="spellStart"/>
      <w:r w:rsidR="00FE2CBC" w:rsidRPr="00FE2CBC">
        <w:rPr>
          <w:iCs/>
          <w:lang w:val="en-US"/>
        </w:rPr>
        <w:t>Sanechips</w:t>
      </w:r>
      <w:proofErr w:type="spellEnd"/>
      <w:r>
        <w:rPr>
          <w:iCs/>
          <w:lang w:val="en-US"/>
        </w:rPr>
        <w:t xml:space="preserve">, </w:t>
      </w:r>
      <w:r w:rsidR="00FE2CBC">
        <w:rPr>
          <w:rFonts w:cs="Arial"/>
        </w:rPr>
        <w:t>3GPP RAN1#91, November-December 2017.</w:t>
      </w:r>
    </w:p>
    <w:p w14:paraId="3A90F5D0" w14:textId="5F00FF08" w:rsidR="00895F3A" w:rsidRPr="009C7503" w:rsidRDefault="000E2510" w:rsidP="00FE2CBC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>
        <w:rPr>
          <w:iCs/>
          <w:lang w:val="en-US"/>
        </w:rPr>
        <w:t>R1-</w:t>
      </w:r>
      <w:r w:rsidR="00FE2CBC" w:rsidRPr="00FE2CBC">
        <w:rPr>
          <w:iCs/>
          <w:lang w:val="en-US"/>
        </w:rPr>
        <w:t>1720037</w:t>
      </w:r>
      <w:r>
        <w:rPr>
          <w:iCs/>
          <w:lang w:val="en-US"/>
        </w:rPr>
        <w:t>, “</w:t>
      </w:r>
      <w:r w:rsidR="00FE2CBC" w:rsidRPr="00FE2CBC">
        <w:rPr>
          <w:iCs/>
          <w:lang w:val="en-US"/>
        </w:rPr>
        <w:t>Sharing Resource Pool for eNB-Controlled and UE-Autonomous V2V Transmission Modes</w:t>
      </w:r>
      <w:r>
        <w:rPr>
          <w:iCs/>
          <w:lang w:val="en-US"/>
        </w:rPr>
        <w:t xml:space="preserve">”, </w:t>
      </w:r>
      <w:r w:rsidR="00FE2CBC" w:rsidRPr="00FE2CBC">
        <w:rPr>
          <w:iCs/>
          <w:lang w:val="en-US"/>
        </w:rPr>
        <w:t>Intel Corporation</w:t>
      </w:r>
      <w:r>
        <w:rPr>
          <w:iCs/>
          <w:lang w:val="en-US"/>
        </w:rPr>
        <w:t xml:space="preserve">, </w:t>
      </w:r>
      <w:r w:rsidR="00FE2CBC">
        <w:rPr>
          <w:rFonts w:cs="Arial"/>
        </w:rPr>
        <w:t>3GPP RAN1#91, November-December 2017.</w:t>
      </w:r>
    </w:p>
    <w:p w14:paraId="22D246DC" w14:textId="44868CC9" w:rsidR="001A57DD" w:rsidRPr="00EB2390" w:rsidRDefault="005D27F2" w:rsidP="00FE2CBC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>
        <w:rPr>
          <w:iCs/>
          <w:lang w:val="en-US"/>
        </w:rPr>
        <w:t>R1-</w:t>
      </w:r>
      <w:r w:rsidR="00FE2CBC" w:rsidRPr="00FE2CBC">
        <w:rPr>
          <w:iCs/>
          <w:lang w:val="en-US"/>
        </w:rPr>
        <w:t>1720163</w:t>
      </w:r>
      <w:r>
        <w:rPr>
          <w:iCs/>
          <w:lang w:val="en-US"/>
        </w:rPr>
        <w:t>, “</w:t>
      </w:r>
      <w:r w:rsidR="00FE2CBC" w:rsidRPr="00FE2CBC">
        <w:rPr>
          <w:iCs/>
          <w:lang w:val="en-US"/>
        </w:rPr>
        <w:t>Discussion on resource pool sharing between mode 3 and mode 4</w:t>
      </w:r>
      <w:r>
        <w:rPr>
          <w:iCs/>
          <w:lang w:val="en-US"/>
        </w:rPr>
        <w:t xml:space="preserve">”, </w:t>
      </w:r>
      <w:r w:rsidR="00FE2CBC">
        <w:rPr>
          <w:iCs/>
          <w:lang w:val="en-US"/>
        </w:rPr>
        <w:t>CATT</w:t>
      </w:r>
      <w:r>
        <w:rPr>
          <w:iCs/>
          <w:lang w:val="en-US"/>
        </w:rPr>
        <w:t xml:space="preserve">, </w:t>
      </w:r>
      <w:r w:rsidR="00FE2CBC">
        <w:rPr>
          <w:rFonts w:cs="Arial"/>
        </w:rPr>
        <w:t>3GPP RAN1#91, November-December 2017.</w:t>
      </w:r>
    </w:p>
    <w:p w14:paraId="14F5B86A" w14:textId="78D3CEF0" w:rsidR="00895F3A" w:rsidRPr="001A57DD" w:rsidRDefault="001A57DD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>
        <w:rPr>
          <w:iCs/>
          <w:lang w:val="en-US"/>
        </w:rPr>
        <w:t>R1-</w:t>
      </w:r>
      <w:r w:rsidRPr="00FE2CBC">
        <w:rPr>
          <w:iCs/>
          <w:lang w:val="en-US"/>
        </w:rPr>
        <w:t>1719681</w:t>
      </w:r>
      <w:r>
        <w:rPr>
          <w:iCs/>
          <w:lang w:val="en-US"/>
        </w:rPr>
        <w:t>, “</w:t>
      </w:r>
      <w:r w:rsidRPr="00FE2CBC">
        <w:rPr>
          <w:iCs/>
          <w:lang w:val="en-US"/>
        </w:rPr>
        <w:t>Discussion on Resource Pool Sharing for eNB-Controlled and UE-Autonomous in V2V Communication</w:t>
      </w:r>
      <w:r>
        <w:rPr>
          <w:iCs/>
          <w:lang w:val="en-US"/>
        </w:rPr>
        <w:t xml:space="preserve">”, ITRI, </w:t>
      </w:r>
      <w:r>
        <w:rPr>
          <w:rFonts w:cs="Arial"/>
        </w:rPr>
        <w:t>3GPP RAN1#91, November-December 2017.</w:t>
      </w:r>
    </w:p>
    <w:p w14:paraId="4AFA3901" w14:textId="769AE7ED" w:rsidR="00AF24DB" w:rsidRPr="00074AA0" w:rsidRDefault="00895F3A" w:rsidP="006B0FD2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rFonts w:cs="Arial"/>
          <w:lang w:val="en-US"/>
        </w:rPr>
      </w:pPr>
      <w:r>
        <w:rPr>
          <w:iCs/>
          <w:lang w:val="en-US"/>
        </w:rPr>
        <w:t>R1-</w:t>
      </w:r>
      <w:r w:rsidR="001A57DD" w:rsidRPr="001A57DD">
        <w:rPr>
          <w:iCs/>
          <w:lang w:val="en-US"/>
        </w:rPr>
        <w:t>1720476</w:t>
      </w:r>
      <w:r>
        <w:rPr>
          <w:iCs/>
          <w:lang w:val="en-US"/>
        </w:rPr>
        <w:t>, “</w:t>
      </w:r>
      <w:r w:rsidR="001A57DD" w:rsidRPr="001A57DD">
        <w:rPr>
          <w:iCs/>
          <w:lang w:val="en-US"/>
        </w:rPr>
        <w:t>Discussion on resource pool sharing between UEs in mode 3 and UEs in mode 4</w:t>
      </w:r>
      <w:r>
        <w:rPr>
          <w:iCs/>
          <w:lang w:val="en-US"/>
        </w:rPr>
        <w:t xml:space="preserve">”, </w:t>
      </w:r>
      <w:r w:rsidR="001A57DD">
        <w:rPr>
          <w:iCs/>
          <w:lang w:val="en-US"/>
        </w:rPr>
        <w:t>Panasonic</w:t>
      </w:r>
      <w:r>
        <w:rPr>
          <w:iCs/>
          <w:lang w:val="en-US"/>
        </w:rPr>
        <w:t xml:space="preserve">, </w:t>
      </w:r>
      <w:r w:rsidR="00FE2CBC">
        <w:rPr>
          <w:rFonts w:cs="Arial"/>
        </w:rPr>
        <w:t>3GPP RAN1#91, November-December 2017.</w:t>
      </w:r>
      <w:bookmarkEnd w:id="9"/>
    </w:p>
    <w:sectPr w:rsidR="00AF24DB" w:rsidRPr="00074AA0" w:rsidSect="00D34639">
      <w:headerReference w:type="even" r:id="rId15"/>
      <w:footerReference w:type="even" r:id="rId16"/>
      <w:footerReference w:type="default" r:id="rId17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9C29E" w14:textId="77777777" w:rsidR="002F2F26" w:rsidRDefault="002F2F26">
      <w:r>
        <w:separator/>
      </w:r>
    </w:p>
  </w:endnote>
  <w:endnote w:type="continuationSeparator" w:id="0">
    <w:p w14:paraId="3332DFB6" w14:textId="77777777" w:rsidR="002F2F26" w:rsidRDefault="002F2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7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B75B6" w14:textId="77777777" w:rsidR="007F6AF0" w:rsidRDefault="007F6AF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0AFC140" w14:textId="77777777" w:rsidR="007F6AF0" w:rsidRDefault="007F6AF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6151C" w14:textId="1EC75745" w:rsidR="007F6AF0" w:rsidRPr="00270202" w:rsidRDefault="007F6AF0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6B0FD2"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6B0FD2"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77E49" w14:textId="77777777" w:rsidR="002F2F26" w:rsidRDefault="002F2F26">
      <w:r>
        <w:separator/>
      </w:r>
    </w:p>
  </w:footnote>
  <w:footnote w:type="continuationSeparator" w:id="0">
    <w:p w14:paraId="5E237620" w14:textId="77777777" w:rsidR="002F2F26" w:rsidRDefault="002F2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D34DC" w14:textId="77777777" w:rsidR="007F6AF0" w:rsidRDefault="007F6A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D6589"/>
    <w:multiLevelType w:val="multilevel"/>
    <w:tmpl w:val="40D47E1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  <w:i w:val="0"/>
        <w:lang w:val="en-US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48B0F80"/>
    <w:multiLevelType w:val="hybridMultilevel"/>
    <w:tmpl w:val="88F6C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C51203"/>
    <w:multiLevelType w:val="hybridMultilevel"/>
    <w:tmpl w:val="5FFE24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8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E56AB0"/>
    <w:multiLevelType w:val="hybridMultilevel"/>
    <w:tmpl w:val="61E4042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F812417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62937EC9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4B41073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9"/>
  </w:num>
  <w:num w:numId="8">
    <w:abstractNumId w:val="6"/>
  </w:num>
  <w:num w:numId="9">
    <w:abstractNumId w:val="3"/>
  </w:num>
  <w:num w:numId="10">
    <w:abstractNumId w:val="2"/>
  </w:num>
  <w:num w:numId="11">
    <w:abstractNumId w:val="10"/>
  </w:num>
  <w:num w:numId="12">
    <w:abstractNumId w:val="13"/>
  </w:num>
  <w:num w:numId="13">
    <w:abstractNumId w:val="1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2"/>
  </w:num>
  <w:num w:numId="16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1F9"/>
    <w:rsid w:val="000004CA"/>
    <w:rsid w:val="00000515"/>
    <w:rsid w:val="000008C1"/>
    <w:rsid w:val="00000ECA"/>
    <w:rsid w:val="00000F2A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53B"/>
    <w:rsid w:val="0000675B"/>
    <w:rsid w:val="00006780"/>
    <w:rsid w:val="00006C7A"/>
    <w:rsid w:val="00006EB8"/>
    <w:rsid w:val="000072BD"/>
    <w:rsid w:val="0000792C"/>
    <w:rsid w:val="00007964"/>
    <w:rsid w:val="00007CEF"/>
    <w:rsid w:val="00007CF1"/>
    <w:rsid w:val="000101EF"/>
    <w:rsid w:val="00010E97"/>
    <w:rsid w:val="00010FD1"/>
    <w:rsid w:val="00011703"/>
    <w:rsid w:val="00011897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41F0"/>
    <w:rsid w:val="00014A10"/>
    <w:rsid w:val="00015BCB"/>
    <w:rsid w:val="000162B2"/>
    <w:rsid w:val="0001633F"/>
    <w:rsid w:val="0001666A"/>
    <w:rsid w:val="0001667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E37"/>
    <w:rsid w:val="00024E57"/>
    <w:rsid w:val="0002506A"/>
    <w:rsid w:val="00025281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CE1"/>
    <w:rsid w:val="00031EDD"/>
    <w:rsid w:val="00031F61"/>
    <w:rsid w:val="00031FD8"/>
    <w:rsid w:val="000321DC"/>
    <w:rsid w:val="00032214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F4E"/>
    <w:rsid w:val="000350B6"/>
    <w:rsid w:val="0003540B"/>
    <w:rsid w:val="00035841"/>
    <w:rsid w:val="000358C8"/>
    <w:rsid w:val="00035CAB"/>
    <w:rsid w:val="00036231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21A9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001"/>
    <w:rsid w:val="00070296"/>
    <w:rsid w:val="00070378"/>
    <w:rsid w:val="00070936"/>
    <w:rsid w:val="00070F5A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408B"/>
    <w:rsid w:val="00074375"/>
    <w:rsid w:val="000743A0"/>
    <w:rsid w:val="000743DF"/>
    <w:rsid w:val="00074AA0"/>
    <w:rsid w:val="00074B6A"/>
    <w:rsid w:val="00074BF5"/>
    <w:rsid w:val="00074C1F"/>
    <w:rsid w:val="00074E31"/>
    <w:rsid w:val="00074F25"/>
    <w:rsid w:val="000752CD"/>
    <w:rsid w:val="00075680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221"/>
    <w:rsid w:val="0008624E"/>
    <w:rsid w:val="000862BA"/>
    <w:rsid w:val="00086A9C"/>
    <w:rsid w:val="00086B50"/>
    <w:rsid w:val="00086C4D"/>
    <w:rsid w:val="00086CF2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0F91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0F88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C88"/>
    <w:rsid w:val="000A7E17"/>
    <w:rsid w:val="000B028D"/>
    <w:rsid w:val="000B02B4"/>
    <w:rsid w:val="000B02C2"/>
    <w:rsid w:val="000B081C"/>
    <w:rsid w:val="000B08B5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6A"/>
    <w:rsid w:val="000B3A7A"/>
    <w:rsid w:val="000B3F37"/>
    <w:rsid w:val="000B3F53"/>
    <w:rsid w:val="000B4968"/>
    <w:rsid w:val="000B49D7"/>
    <w:rsid w:val="000B4AA0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F47"/>
    <w:rsid w:val="000C50C5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206C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82B"/>
    <w:rsid w:val="000E19C4"/>
    <w:rsid w:val="000E1C52"/>
    <w:rsid w:val="000E1E8E"/>
    <w:rsid w:val="000E1F21"/>
    <w:rsid w:val="000E2510"/>
    <w:rsid w:val="000E279B"/>
    <w:rsid w:val="000E297C"/>
    <w:rsid w:val="000E2A4C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37B"/>
    <w:rsid w:val="000F765E"/>
    <w:rsid w:val="000F77C9"/>
    <w:rsid w:val="000F7C76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72C7"/>
    <w:rsid w:val="001175D5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F3"/>
    <w:rsid w:val="00122469"/>
    <w:rsid w:val="00122581"/>
    <w:rsid w:val="00122842"/>
    <w:rsid w:val="00122CD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024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D9D"/>
    <w:rsid w:val="00133EB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5AE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6E4"/>
    <w:rsid w:val="001708BC"/>
    <w:rsid w:val="001708D0"/>
    <w:rsid w:val="001708E0"/>
    <w:rsid w:val="00170BF4"/>
    <w:rsid w:val="00170F8D"/>
    <w:rsid w:val="00171617"/>
    <w:rsid w:val="00171642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808"/>
    <w:rsid w:val="00180A8F"/>
    <w:rsid w:val="00180E60"/>
    <w:rsid w:val="001817BA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307"/>
    <w:rsid w:val="00190927"/>
    <w:rsid w:val="00190BD5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987"/>
    <w:rsid w:val="001939E0"/>
    <w:rsid w:val="00193C2A"/>
    <w:rsid w:val="00193CA7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57DD"/>
    <w:rsid w:val="001A5F4C"/>
    <w:rsid w:val="001A61A0"/>
    <w:rsid w:val="001A628F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57A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6016"/>
    <w:rsid w:val="001D63DF"/>
    <w:rsid w:val="001D6A53"/>
    <w:rsid w:val="001D6DD9"/>
    <w:rsid w:val="001D6E61"/>
    <w:rsid w:val="001D6F30"/>
    <w:rsid w:val="001D7260"/>
    <w:rsid w:val="001D72D6"/>
    <w:rsid w:val="001D7816"/>
    <w:rsid w:val="001D7B96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816"/>
    <w:rsid w:val="002129B2"/>
    <w:rsid w:val="00212C89"/>
    <w:rsid w:val="00212D30"/>
    <w:rsid w:val="002130BD"/>
    <w:rsid w:val="002131A5"/>
    <w:rsid w:val="00213598"/>
    <w:rsid w:val="00213851"/>
    <w:rsid w:val="00213AF9"/>
    <w:rsid w:val="002146F8"/>
    <w:rsid w:val="00214C0C"/>
    <w:rsid w:val="00214E0D"/>
    <w:rsid w:val="002157F8"/>
    <w:rsid w:val="0021586D"/>
    <w:rsid w:val="00215C0F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80C"/>
    <w:rsid w:val="002221B4"/>
    <w:rsid w:val="002222A4"/>
    <w:rsid w:val="00222EA3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57F"/>
    <w:rsid w:val="00226635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89"/>
    <w:rsid w:val="00253D64"/>
    <w:rsid w:val="00254452"/>
    <w:rsid w:val="002546CC"/>
    <w:rsid w:val="00254794"/>
    <w:rsid w:val="00254CBD"/>
    <w:rsid w:val="0025563D"/>
    <w:rsid w:val="002556FA"/>
    <w:rsid w:val="002558B0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C28"/>
    <w:rsid w:val="0026509A"/>
    <w:rsid w:val="002650CA"/>
    <w:rsid w:val="002651FC"/>
    <w:rsid w:val="002655F1"/>
    <w:rsid w:val="00265701"/>
    <w:rsid w:val="00265A28"/>
    <w:rsid w:val="00265E3B"/>
    <w:rsid w:val="00265E9A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0D7A"/>
    <w:rsid w:val="00281DD0"/>
    <w:rsid w:val="0028203A"/>
    <w:rsid w:val="002825CE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E5C"/>
    <w:rsid w:val="002A2FE5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90"/>
    <w:rsid w:val="002B3E45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2E0"/>
    <w:rsid w:val="002D57D5"/>
    <w:rsid w:val="002D5DEA"/>
    <w:rsid w:val="002D5E2D"/>
    <w:rsid w:val="002D6127"/>
    <w:rsid w:val="002D68C3"/>
    <w:rsid w:val="002D6C69"/>
    <w:rsid w:val="002D75B9"/>
    <w:rsid w:val="002D772F"/>
    <w:rsid w:val="002D7C52"/>
    <w:rsid w:val="002D7C7C"/>
    <w:rsid w:val="002E018E"/>
    <w:rsid w:val="002E04F0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6BE"/>
    <w:rsid w:val="002E5058"/>
    <w:rsid w:val="002E56DE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894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7A3"/>
    <w:rsid w:val="002F2508"/>
    <w:rsid w:val="002F29D2"/>
    <w:rsid w:val="002F2AE0"/>
    <w:rsid w:val="002F2F26"/>
    <w:rsid w:val="002F300D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B27"/>
    <w:rsid w:val="00307C5E"/>
    <w:rsid w:val="00307D05"/>
    <w:rsid w:val="00307DA4"/>
    <w:rsid w:val="00307F28"/>
    <w:rsid w:val="003101DC"/>
    <w:rsid w:val="0031035A"/>
    <w:rsid w:val="00310389"/>
    <w:rsid w:val="00310C62"/>
    <w:rsid w:val="00310CC6"/>
    <w:rsid w:val="00310F10"/>
    <w:rsid w:val="00310F66"/>
    <w:rsid w:val="00311642"/>
    <w:rsid w:val="00311761"/>
    <w:rsid w:val="00311941"/>
    <w:rsid w:val="003121B8"/>
    <w:rsid w:val="0031226C"/>
    <w:rsid w:val="00312567"/>
    <w:rsid w:val="003137A0"/>
    <w:rsid w:val="003137ED"/>
    <w:rsid w:val="00313AC4"/>
    <w:rsid w:val="00313C4F"/>
    <w:rsid w:val="00313EE1"/>
    <w:rsid w:val="003141C2"/>
    <w:rsid w:val="00314629"/>
    <w:rsid w:val="00314B31"/>
    <w:rsid w:val="00314F8B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5E6"/>
    <w:rsid w:val="003246E3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8C4"/>
    <w:rsid w:val="00330AA6"/>
    <w:rsid w:val="00330C30"/>
    <w:rsid w:val="00330DE8"/>
    <w:rsid w:val="00331406"/>
    <w:rsid w:val="00331428"/>
    <w:rsid w:val="00331BCC"/>
    <w:rsid w:val="00332016"/>
    <w:rsid w:val="003321C3"/>
    <w:rsid w:val="0033287B"/>
    <w:rsid w:val="00332962"/>
    <w:rsid w:val="00332B77"/>
    <w:rsid w:val="00332BA3"/>
    <w:rsid w:val="00332C85"/>
    <w:rsid w:val="00332D70"/>
    <w:rsid w:val="0033443F"/>
    <w:rsid w:val="00334AAB"/>
    <w:rsid w:val="00335250"/>
    <w:rsid w:val="00335664"/>
    <w:rsid w:val="0033592C"/>
    <w:rsid w:val="00335DF1"/>
    <w:rsid w:val="00335E2A"/>
    <w:rsid w:val="00336225"/>
    <w:rsid w:val="003366FE"/>
    <w:rsid w:val="00336780"/>
    <w:rsid w:val="003367C5"/>
    <w:rsid w:val="003370D3"/>
    <w:rsid w:val="003376CF"/>
    <w:rsid w:val="00337C71"/>
    <w:rsid w:val="00340450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6C4"/>
    <w:rsid w:val="00362835"/>
    <w:rsid w:val="00362C5A"/>
    <w:rsid w:val="003635DD"/>
    <w:rsid w:val="0036396E"/>
    <w:rsid w:val="00363F7A"/>
    <w:rsid w:val="00364A63"/>
    <w:rsid w:val="00365351"/>
    <w:rsid w:val="0036561B"/>
    <w:rsid w:val="00365700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1685"/>
    <w:rsid w:val="003818CD"/>
    <w:rsid w:val="003821E7"/>
    <w:rsid w:val="003827F2"/>
    <w:rsid w:val="00382903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DB8"/>
    <w:rsid w:val="00393058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CA6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2FCB"/>
    <w:rsid w:val="003B3435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6D66"/>
    <w:rsid w:val="003D7179"/>
    <w:rsid w:val="003D7192"/>
    <w:rsid w:val="003D78AB"/>
    <w:rsid w:val="003D79E8"/>
    <w:rsid w:val="003E0385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CDB"/>
    <w:rsid w:val="003E52EB"/>
    <w:rsid w:val="003E5644"/>
    <w:rsid w:val="003E565A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52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4F6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8D5"/>
    <w:rsid w:val="004519BF"/>
    <w:rsid w:val="00451B06"/>
    <w:rsid w:val="00451BEB"/>
    <w:rsid w:val="0045212B"/>
    <w:rsid w:val="004527C0"/>
    <w:rsid w:val="004529D0"/>
    <w:rsid w:val="0045340A"/>
    <w:rsid w:val="00453871"/>
    <w:rsid w:val="00453DEF"/>
    <w:rsid w:val="00454220"/>
    <w:rsid w:val="004543E4"/>
    <w:rsid w:val="004544A3"/>
    <w:rsid w:val="004548E5"/>
    <w:rsid w:val="00454F08"/>
    <w:rsid w:val="00455105"/>
    <w:rsid w:val="004559BE"/>
    <w:rsid w:val="00455C09"/>
    <w:rsid w:val="00456114"/>
    <w:rsid w:val="00456782"/>
    <w:rsid w:val="00456971"/>
    <w:rsid w:val="00456B9B"/>
    <w:rsid w:val="00457026"/>
    <w:rsid w:val="00457074"/>
    <w:rsid w:val="00457390"/>
    <w:rsid w:val="0045742D"/>
    <w:rsid w:val="00457719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A1E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A35"/>
    <w:rsid w:val="00472ACB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4D72"/>
    <w:rsid w:val="00484F0E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A21"/>
    <w:rsid w:val="00493D08"/>
    <w:rsid w:val="00493E9F"/>
    <w:rsid w:val="0049435D"/>
    <w:rsid w:val="0049457E"/>
    <w:rsid w:val="004948C4"/>
    <w:rsid w:val="004948E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0EC5"/>
    <w:rsid w:val="004A15F7"/>
    <w:rsid w:val="004A1600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A1"/>
    <w:rsid w:val="004B35F5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FFB"/>
    <w:rsid w:val="004B795F"/>
    <w:rsid w:val="004B7BA5"/>
    <w:rsid w:val="004B7C7F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1D"/>
    <w:rsid w:val="004C4BCE"/>
    <w:rsid w:val="004C4BF3"/>
    <w:rsid w:val="004C4CE4"/>
    <w:rsid w:val="004C4F33"/>
    <w:rsid w:val="004C521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0DB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640"/>
    <w:rsid w:val="004E471C"/>
    <w:rsid w:val="004E4F85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CEA"/>
    <w:rsid w:val="004E7691"/>
    <w:rsid w:val="004E76A5"/>
    <w:rsid w:val="004E7B7F"/>
    <w:rsid w:val="004E7E45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F81"/>
    <w:rsid w:val="004F58AB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A2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A11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E4"/>
    <w:rsid w:val="005154AC"/>
    <w:rsid w:val="00515907"/>
    <w:rsid w:val="00515C74"/>
    <w:rsid w:val="00515DAD"/>
    <w:rsid w:val="00515E2B"/>
    <w:rsid w:val="00515EA7"/>
    <w:rsid w:val="005167B8"/>
    <w:rsid w:val="00516B96"/>
    <w:rsid w:val="00517119"/>
    <w:rsid w:val="005173A4"/>
    <w:rsid w:val="005174C4"/>
    <w:rsid w:val="0051770E"/>
    <w:rsid w:val="00517A2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942"/>
    <w:rsid w:val="00537AB9"/>
    <w:rsid w:val="00537BE9"/>
    <w:rsid w:val="00537E22"/>
    <w:rsid w:val="00537F87"/>
    <w:rsid w:val="00540147"/>
    <w:rsid w:val="005407CC"/>
    <w:rsid w:val="00540A18"/>
    <w:rsid w:val="00540EB6"/>
    <w:rsid w:val="0054154E"/>
    <w:rsid w:val="005417A0"/>
    <w:rsid w:val="00541E2B"/>
    <w:rsid w:val="0054203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4FE3"/>
    <w:rsid w:val="00545410"/>
    <w:rsid w:val="00545555"/>
    <w:rsid w:val="0054556F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FD2"/>
    <w:rsid w:val="0056434D"/>
    <w:rsid w:val="00564909"/>
    <w:rsid w:val="005651F7"/>
    <w:rsid w:val="005652EE"/>
    <w:rsid w:val="005655BE"/>
    <w:rsid w:val="00565679"/>
    <w:rsid w:val="00565E28"/>
    <w:rsid w:val="00565F7D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EC4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BF6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2A6"/>
    <w:rsid w:val="005A6A3A"/>
    <w:rsid w:val="005A6AAB"/>
    <w:rsid w:val="005A6F61"/>
    <w:rsid w:val="005A6FA1"/>
    <w:rsid w:val="005A71E4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D4D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3E"/>
    <w:rsid w:val="005B70E8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6110"/>
    <w:rsid w:val="005C69C5"/>
    <w:rsid w:val="005C6E93"/>
    <w:rsid w:val="005C6E94"/>
    <w:rsid w:val="005C6FD9"/>
    <w:rsid w:val="005C7340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67"/>
    <w:rsid w:val="005D151C"/>
    <w:rsid w:val="005D1AE0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5242"/>
    <w:rsid w:val="005D5499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A58"/>
    <w:rsid w:val="005E1C06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427"/>
    <w:rsid w:val="006239D5"/>
    <w:rsid w:val="00623EF3"/>
    <w:rsid w:val="0062437B"/>
    <w:rsid w:val="00624453"/>
    <w:rsid w:val="006245F2"/>
    <w:rsid w:val="0062482C"/>
    <w:rsid w:val="00624AFA"/>
    <w:rsid w:val="00624C6E"/>
    <w:rsid w:val="00624FB3"/>
    <w:rsid w:val="006254D1"/>
    <w:rsid w:val="006254FC"/>
    <w:rsid w:val="006259DB"/>
    <w:rsid w:val="00625B24"/>
    <w:rsid w:val="00626216"/>
    <w:rsid w:val="00626416"/>
    <w:rsid w:val="0062657C"/>
    <w:rsid w:val="00626C25"/>
    <w:rsid w:val="00626E64"/>
    <w:rsid w:val="00626E96"/>
    <w:rsid w:val="00627BA3"/>
    <w:rsid w:val="00627C39"/>
    <w:rsid w:val="00627E44"/>
    <w:rsid w:val="00630035"/>
    <w:rsid w:val="006300D7"/>
    <w:rsid w:val="00630350"/>
    <w:rsid w:val="006306E2"/>
    <w:rsid w:val="00631007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2C15"/>
    <w:rsid w:val="00642D10"/>
    <w:rsid w:val="00643236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A33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743"/>
    <w:rsid w:val="00652BB4"/>
    <w:rsid w:val="00653205"/>
    <w:rsid w:val="00653273"/>
    <w:rsid w:val="006537FA"/>
    <w:rsid w:val="00653830"/>
    <w:rsid w:val="00653B8D"/>
    <w:rsid w:val="00654346"/>
    <w:rsid w:val="006544F6"/>
    <w:rsid w:val="00654B42"/>
    <w:rsid w:val="00654C81"/>
    <w:rsid w:val="00655070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2347"/>
    <w:rsid w:val="006A24B3"/>
    <w:rsid w:val="006A2595"/>
    <w:rsid w:val="006A2BDC"/>
    <w:rsid w:val="006A2D0E"/>
    <w:rsid w:val="006A2E66"/>
    <w:rsid w:val="006A3227"/>
    <w:rsid w:val="006A3396"/>
    <w:rsid w:val="006A3574"/>
    <w:rsid w:val="006A35AF"/>
    <w:rsid w:val="006A376D"/>
    <w:rsid w:val="006A3F94"/>
    <w:rsid w:val="006A4113"/>
    <w:rsid w:val="006A438E"/>
    <w:rsid w:val="006A457C"/>
    <w:rsid w:val="006A4584"/>
    <w:rsid w:val="006A467D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93F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4B36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70001A"/>
    <w:rsid w:val="00700042"/>
    <w:rsid w:val="0070023A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3EEB"/>
    <w:rsid w:val="00714150"/>
    <w:rsid w:val="00714312"/>
    <w:rsid w:val="00714722"/>
    <w:rsid w:val="0071475C"/>
    <w:rsid w:val="00714D6A"/>
    <w:rsid w:val="0071515E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8EE"/>
    <w:rsid w:val="00717B0A"/>
    <w:rsid w:val="00717C5A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2B72"/>
    <w:rsid w:val="0072326D"/>
    <w:rsid w:val="00723701"/>
    <w:rsid w:val="00723C3B"/>
    <w:rsid w:val="00723EC3"/>
    <w:rsid w:val="00723F42"/>
    <w:rsid w:val="00724426"/>
    <w:rsid w:val="00724904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128B"/>
    <w:rsid w:val="0073171A"/>
    <w:rsid w:val="00731A41"/>
    <w:rsid w:val="00731B2A"/>
    <w:rsid w:val="00731D37"/>
    <w:rsid w:val="00731E4B"/>
    <w:rsid w:val="00732035"/>
    <w:rsid w:val="00732321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D8A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06A"/>
    <w:rsid w:val="007905F4"/>
    <w:rsid w:val="007906BF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DE"/>
    <w:rsid w:val="007951D0"/>
    <w:rsid w:val="007954AC"/>
    <w:rsid w:val="0079601B"/>
    <w:rsid w:val="007962E1"/>
    <w:rsid w:val="0079663F"/>
    <w:rsid w:val="00796F91"/>
    <w:rsid w:val="0079727F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F1"/>
    <w:rsid w:val="007A4C4B"/>
    <w:rsid w:val="007A513C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D78"/>
    <w:rsid w:val="007B5220"/>
    <w:rsid w:val="007B5443"/>
    <w:rsid w:val="007B5A66"/>
    <w:rsid w:val="007B5BC8"/>
    <w:rsid w:val="007B630D"/>
    <w:rsid w:val="007B697F"/>
    <w:rsid w:val="007B6B8A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01"/>
    <w:rsid w:val="007F3C61"/>
    <w:rsid w:val="007F3FB0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6AF"/>
    <w:rsid w:val="008068FA"/>
    <w:rsid w:val="00806979"/>
    <w:rsid w:val="0080699F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995"/>
    <w:rsid w:val="00820BE6"/>
    <w:rsid w:val="00820CDF"/>
    <w:rsid w:val="00820DF1"/>
    <w:rsid w:val="0082126F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AA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9C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6D8A"/>
    <w:rsid w:val="0084724D"/>
    <w:rsid w:val="0084733D"/>
    <w:rsid w:val="00847643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3479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FA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E9E"/>
    <w:rsid w:val="008810DF"/>
    <w:rsid w:val="008810FA"/>
    <w:rsid w:val="008816D6"/>
    <w:rsid w:val="00881842"/>
    <w:rsid w:val="00881F28"/>
    <w:rsid w:val="00881F60"/>
    <w:rsid w:val="0088261A"/>
    <w:rsid w:val="00882BB1"/>
    <w:rsid w:val="00883004"/>
    <w:rsid w:val="00883053"/>
    <w:rsid w:val="008831BB"/>
    <w:rsid w:val="00883D18"/>
    <w:rsid w:val="00883ED6"/>
    <w:rsid w:val="00883F8F"/>
    <w:rsid w:val="00884255"/>
    <w:rsid w:val="0088425B"/>
    <w:rsid w:val="00884A4F"/>
    <w:rsid w:val="00884A6F"/>
    <w:rsid w:val="00884EAC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771"/>
    <w:rsid w:val="00887AB5"/>
    <w:rsid w:val="0089035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5243"/>
    <w:rsid w:val="00895484"/>
    <w:rsid w:val="0089563D"/>
    <w:rsid w:val="00895A0C"/>
    <w:rsid w:val="00895F3A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E5C"/>
    <w:rsid w:val="008B757A"/>
    <w:rsid w:val="008B766A"/>
    <w:rsid w:val="008B7A0E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3208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BC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7DB3"/>
    <w:rsid w:val="008F01AB"/>
    <w:rsid w:val="008F0460"/>
    <w:rsid w:val="008F0C10"/>
    <w:rsid w:val="008F0D27"/>
    <w:rsid w:val="008F19B7"/>
    <w:rsid w:val="008F1CF8"/>
    <w:rsid w:val="008F2201"/>
    <w:rsid w:val="008F2595"/>
    <w:rsid w:val="008F2B4B"/>
    <w:rsid w:val="008F32D8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E3F"/>
    <w:rsid w:val="008F5184"/>
    <w:rsid w:val="008F52F0"/>
    <w:rsid w:val="008F595E"/>
    <w:rsid w:val="008F5AF6"/>
    <w:rsid w:val="008F5BCF"/>
    <w:rsid w:val="008F6188"/>
    <w:rsid w:val="008F61EB"/>
    <w:rsid w:val="008F6649"/>
    <w:rsid w:val="008F6CD1"/>
    <w:rsid w:val="008F7B94"/>
    <w:rsid w:val="008F7BD6"/>
    <w:rsid w:val="008F7CEF"/>
    <w:rsid w:val="008F7EC2"/>
    <w:rsid w:val="008F7F61"/>
    <w:rsid w:val="0090009E"/>
    <w:rsid w:val="009000FD"/>
    <w:rsid w:val="00900688"/>
    <w:rsid w:val="009007EA"/>
    <w:rsid w:val="00900A0A"/>
    <w:rsid w:val="00900B2B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1001E"/>
    <w:rsid w:val="00910334"/>
    <w:rsid w:val="009108A7"/>
    <w:rsid w:val="00910A5C"/>
    <w:rsid w:val="00910ED6"/>
    <w:rsid w:val="009113C6"/>
    <w:rsid w:val="0091147F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948"/>
    <w:rsid w:val="0093195D"/>
    <w:rsid w:val="00931CF8"/>
    <w:rsid w:val="00931F17"/>
    <w:rsid w:val="00932109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DFE"/>
    <w:rsid w:val="009366EC"/>
    <w:rsid w:val="00936746"/>
    <w:rsid w:val="00936951"/>
    <w:rsid w:val="00936A90"/>
    <w:rsid w:val="009370A6"/>
    <w:rsid w:val="009370D2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772"/>
    <w:rsid w:val="00942BB8"/>
    <w:rsid w:val="00943007"/>
    <w:rsid w:val="00943256"/>
    <w:rsid w:val="00943336"/>
    <w:rsid w:val="0094335F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406"/>
    <w:rsid w:val="009555E2"/>
    <w:rsid w:val="009557DF"/>
    <w:rsid w:val="00955A2E"/>
    <w:rsid w:val="00955AAB"/>
    <w:rsid w:val="00956101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2014"/>
    <w:rsid w:val="009621FF"/>
    <w:rsid w:val="00962269"/>
    <w:rsid w:val="0096292B"/>
    <w:rsid w:val="00962AA6"/>
    <w:rsid w:val="0096336E"/>
    <w:rsid w:val="0096392B"/>
    <w:rsid w:val="0096397B"/>
    <w:rsid w:val="009640C7"/>
    <w:rsid w:val="00964873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09E"/>
    <w:rsid w:val="009763B4"/>
    <w:rsid w:val="00976499"/>
    <w:rsid w:val="00976F1F"/>
    <w:rsid w:val="009772D4"/>
    <w:rsid w:val="00977356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B2"/>
    <w:rsid w:val="009838CE"/>
    <w:rsid w:val="00983C41"/>
    <w:rsid w:val="00984206"/>
    <w:rsid w:val="0098501F"/>
    <w:rsid w:val="0098511E"/>
    <w:rsid w:val="009852B3"/>
    <w:rsid w:val="0098541D"/>
    <w:rsid w:val="009855F8"/>
    <w:rsid w:val="00985CA4"/>
    <w:rsid w:val="00986259"/>
    <w:rsid w:val="00986956"/>
    <w:rsid w:val="009874F6"/>
    <w:rsid w:val="009876A0"/>
    <w:rsid w:val="00987818"/>
    <w:rsid w:val="009879B5"/>
    <w:rsid w:val="009879F4"/>
    <w:rsid w:val="00987FE4"/>
    <w:rsid w:val="009905F4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0962"/>
    <w:rsid w:val="009A10D9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7154"/>
    <w:rsid w:val="009A7159"/>
    <w:rsid w:val="009A78D1"/>
    <w:rsid w:val="009B003C"/>
    <w:rsid w:val="009B0097"/>
    <w:rsid w:val="009B0A7D"/>
    <w:rsid w:val="009B0D82"/>
    <w:rsid w:val="009B10C1"/>
    <w:rsid w:val="009B1130"/>
    <w:rsid w:val="009B1153"/>
    <w:rsid w:val="009B1741"/>
    <w:rsid w:val="009B1C7A"/>
    <w:rsid w:val="009B1F2A"/>
    <w:rsid w:val="009B23E7"/>
    <w:rsid w:val="009B2B68"/>
    <w:rsid w:val="009B3221"/>
    <w:rsid w:val="009B346F"/>
    <w:rsid w:val="009B3745"/>
    <w:rsid w:val="009B3C79"/>
    <w:rsid w:val="009B4037"/>
    <w:rsid w:val="009B4458"/>
    <w:rsid w:val="009B4821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81C"/>
    <w:rsid w:val="009C298A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9DA"/>
    <w:rsid w:val="009D6D32"/>
    <w:rsid w:val="009D75A4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1033"/>
    <w:rsid w:val="009F187B"/>
    <w:rsid w:val="009F1933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EC"/>
    <w:rsid w:val="00A15DBB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B7C"/>
    <w:rsid w:val="00A20253"/>
    <w:rsid w:val="00A2049C"/>
    <w:rsid w:val="00A2050F"/>
    <w:rsid w:val="00A205BF"/>
    <w:rsid w:val="00A20CA2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CCF"/>
    <w:rsid w:val="00A25A28"/>
    <w:rsid w:val="00A25EE4"/>
    <w:rsid w:val="00A2610A"/>
    <w:rsid w:val="00A261E4"/>
    <w:rsid w:val="00A26883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531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433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C08"/>
    <w:rsid w:val="00A57F96"/>
    <w:rsid w:val="00A60278"/>
    <w:rsid w:val="00A6056E"/>
    <w:rsid w:val="00A6098D"/>
    <w:rsid w:val="00A60D36"/>
    <w:rsid w:val="00A61828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0ECC"/>
    <w:rsid w:val="00A8135C"/>
    <w:rsid w:val="00A81633"/>
    <w:rsid w:val="00A8221B"/>
    <w:rsid w:val="00A82665"/>
    <w:rsid w:val="00A82979"/>
    <w:rsid w:val="00A831F0"/>
    <w:rsid w:val="00A834EC"/>
    <w:rsid w:val="00A83BF1"/>
    <w:rsid w:val="00A83C06"/>
    <w:rsid w:val="00A83D3C"/>
    <w:rsid w:val="00A84298"/>
    <w:rsid w:val="00A844F9"/>
    <w:rsid w:val="00A84F55"/>
    <w:rsid w:val="00A8513A"/>
    <w:rsid w:val="00A8523D"/>
    <w:rsid w:val="00A853DF"/>
    <w:rsid w:val="00A85661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F9"/>
    <w:rsid w:val="00A93400"/>
    <w:rsid w:val="00A934FE"/>
    <w:rsid w:val="00A93715"/>
    <w:rsid w:val="00A9399B"/>
    <w:rsid w:val="00A939D3"/>
    <w:rsid w:val="00A93B4D"/>
    <w:rsid w:val="00A93BDA"/>
    <w:rsid w:val="00A93E41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F5"/>
    <w:rsid w:val="00A95F7A"/>
    <w:rsid w:val="00A96058"/>
    <w:rsid w:val="00A9663B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655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1191"/>
    <w:rsid w:val="00AC12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63D"/>
    <w:rsid w:val="00AD1DFE"/>
    <w:rsid w:val="00AD1F06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95"/>
    <w:rsid w:val="00AE628A"/>
    <w:rsid w:val="00AE6433"/>
    <w:rsid w:val="00AE646D"/>
    <w:rsid w:val="00AE6584"/>
    <w:rsid w:val="00AE69BD"/>
    <w:rsid w:val="00AE6D12"/>
    <w:rsid w:val="00AE6EEB"/>
    <w:rsid w:val="00AE6F48"/>
    <w:rsid w:val="00AE723D"/>
    <w:rsid w:val="00AE797D"/>
    <w:rsid w:val="00AE7992"/>
    <w:rsid w:val="00AE7C8A"/>
    <w:rsid w:val="00AF0202"/>
    <w:rsid w:val="00AF0414"/>
    <w:rsid w:val="00AF0662"/>
    <w:rsid w:val="00AF0801"/>
    <w:rsid w:val="00AF1414"/>
    <w:rsid w:val="00AF191E"/>
    <w:rsid w:val="00AF1B78"/>
    <w:rsid w:val="00AF22BA"/>
    <w:rsid w:val="00AF24DB"/>
    <w:rsid w:val="00AF28B0"/>
    <w:rsid w:val="00AF2BB4"/>
    <w:rsid w:val="00AF2DED"/>
    <w:rsid w:val="00AF324E"/>
    <w:rsid w:val="00AF3618"/>
    <w:rsid w:val="00AF3C80"/>
    <w:rsid w:val="00AF3C8C"/>
    <w:rsid w:val="00AF3CE0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CBE"/>
    <w:rsid w:val="00B07F35"/>
    <w:rsid w:val="00B1093D"/>
    <w:rsid w:val="00B10BD1"/>
    <w:rsid w:val="00B10E06"/>
    <w:rsid w:val="00B10FC2"/>
    <w:rsid w:val="00B1115F"/>
    <w:rsid w:val="00B111BF"/>
    <w:rsid w:val="00B114C4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7CC"/>
    <w:rsid w:val="00B1489F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EBE"/>
    <w:rsid w:val="00B26F51"/>
    <w:rsid w:val="00B2704E"/>
    <w:rsid w:val="00B2757B"/>
    <w:rsid w:val="00B27BFB"/>
    <w:rsid w:val="00B27C26"/>
    <w:rsid w:val="00B27D54"/>
    <w:rsid w:val="00B27E32"/>
    <w:rsid w:val="00B305C0"/>
    <w:rsid w:val="00B30995"/>
    <w:rsid w:val="00B30E83"/>
    <w:rsid w:val="00B30E90"/>
    <w:rsid w:val="00B31295"/>
    <w:rsid w:val="00B31E5F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B6D"/>
    <w:rsid w:val="00B35CB3"/>
    <w:rsid w:val="00B35F8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11A3"/>
    <w:rsid w:val="00B412CB"/>
    <w:rsid w:val="00B41351"/>
    <w:rsid w:val="00B415EF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DC2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E1C"/>
    <w:rsid w:val="00B74EC0"/>
    <w:rsid w:val="00B753F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69E"/>
    <w:rsid w:val="00B876C8"/>
    <w:rsid w:val="00B90DC8"/>
    <w:rsid w:val="00B91356"/>
    <w:rsid w:val="00B91E0F"/>
    <w:rsid w:val="00B926E0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15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4A8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E4A"/>
    <w:rsid w:val="00BC0203"/>
    <w:rsid w:val="00BC069F"/>
    <w:rsid w:val="00BC130E"/>
    <w:rsid w:val="00BC14DF"/>
    <w:rsid w:val="00BC16BF"/>
    <w:rsid w:val="00BC1801"/>
    <w:rsid w:val="00BC1A03"/>
    <w:rsid w:val="00BC1A4D"/>
    <w:rsid w:val="00BC1A99"/>
    <w:rsid w:val="00BC201A"/>
    <w:rsid w:val="00BC2545"/>
    <w:rsid w:val="00BC2816"/>
    <w:rsid w:val="00BC2877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E2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9A3"/>
    <w:rsid w:val="00BD0F6C"/>
    <w:rsid w:val="00BD0FC4"/>
    <w:rsid w:val="00BD140B"/>
    <w:rsid w:val="00BD238C"/>
    <w:rsid w:val="00BD2A08"/>
    <w:rsid w:val="00BD2D98"/>
    <w:rsid w:val="00BD2F55"/>
    <w:rsid w:val="00BD34F4"/>
    <w:rsid w:val="00BD3837"/>
    <w:rsid w:val="00BD386B"/>
    <w:rsid w:val="00BD3C69"/>
    <w:rsid w:val="00BD3D7A"/>
    <w:rsid w:val="00BD42C4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12C5"/>
    <w:rsid w:val="00BE13B8"/>
    <w:rsid w:val="00BE16C6"/>
    <w:rsid w:val="00BE1959"/>
    <w:rsid w:val="00BE197A"/>
    <w:rsid w:val="00BE1A06"/>
    <w:rsid w:val="00BE2029"/>
    <w:rsid w:val="00BE269D"/>
    <w:rsid w:val="00BE285C"/>
    <w:rsid w:val="00BE28ED"/>
    <w:rsid w:val="00BE28FE"/>
    <w:rsid w:val="00BE29D4"/>
    <w:rsid w:val="00BE2F16"/>
    <w:rsid w:val="00BE312F"/>
    <w:rsid w:val="00BE3466"/>
    <w:rsid w:val="00BE3629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9"/>
    <w:rsid w:val="00BF7D43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42B3"/>
    <w:rsid w:val="00C04AA5"/>
    <w:rsid w:val="00C04D1E"/>
    <w:rsid w:val="00C04DFE"/>
    <w:rsid w:val="00C05094"/>
    <w:rsid w:val="00C052A3"/>
    <w:rsid w:val="00C05470"/>
    <w:rsid w:val="00C057E0"/>
    <w:rsid w:val="00C05863"/>
    <w:rsid w:val="00C05C20"/>
    <w:rsid w:val="00C06066"/>
    <w:rsid w:val="00C0620A"/>
    <w:rsid w:val="00C0638D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9B2"/>
    <w:rsid w:val="00C20AFB"/>
    <w:rsid w:val="00C20F77"/>
    <w:rsid w:val="00C2198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E4E"/>
    <w:rsid w:val="00C273C5"/>
    <w:rsid w:val="00C274BE"/>
    <w:rsid w:val="00C275A3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D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130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A9C"/>
    <w:rsid w:val="00C45BF6"/>
    <w:rsid w:val="00C46B53"/>
    <w:rsid w:val="00C46D8E"/>
    <w:rsid w:val="00C46E10"/>
    <w:rsid w:val="00C470AA"/>
    <w:rsid w:val="00C470B6"/>
    <w:rsid w:val="00C47AE8"/>
    <w:rsid w:val="00C47E46"/>
    <w:rsid w:val="00C5060F"/>
    <w:rsid w:val="00C5063D"/>
    <w:rsid w:val="00C5078D"/>
    <w:rsid w:val="00C508B7"/>
    <w:rsid w:val="00C50ADC"/>
    <w:rsid w:val="00C50DA6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707E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2C3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547"/>
    <w:rsid w:val="00C809A4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3C7A"/>
    <w:rsid w:val="00C84317"/>
    <w:rsid w:val="00C843AB"/>
    <w:rsid w:val="00C845CE"/>
    <w:rsid w:val="00C8534D"/>
    <w:rsid w:val="00C85A05"/>
    <w:rsid w:val="00C8610A"/>
    <w:rsid w:val="00C8624E"/>
    <w:rsid w:val="00C86379"/>
    <w:rsid w:val="00C864DB"/>
    <w:rsid w:val="00C870B0"/>
    <w:rsid w:val="00C872D8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B0"/>
    <w:rsid w:val="00C97AF1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C56"/>
    <w:rsid w:val="00CA3030"/>
    <w:rsid w:val="00CA4229"/>
    <w:rsid w:val="00CA431A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1BD"/>
    <w:rsid w:val="00CB11F7"/>
    <w:rsid w:val="00CB1368"/>
    <w:rsid w:val="00CB14B2"/>
    <w:rsid w:val="00CB1F2A"/>
    <w:rsid w:val="00CB23B6"/>
    <w:rsid w:val="00CB2836"/>
    <w:rsid w:val="00CB2F24"/>
    <w:rsid w:val="00CB3726"/>
    <w:rsid w:val="00CB39CF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C8C"/>
    <w:rsid w:val="00CB5EF8"/>
    <w:rsid w:val="00CB6343"/>
    <w:rsid w:val="00CB68B3"/>
    <w:rsid w:val="00CB6D84"/>
    <w:rsid w:val="00CB6F9E"/>
    <w:rsid w:val="00CB7106"/>
    <w:rsid w:val="00CB7109"/>
    <w:rsid w:val="00CB73D0"/>
    <w:rsid w:val="00CB74EF"/>
    <w:rsid w:val="00CB75E4"/>
    <w:rsid w:val="00CB7648"/>
    <w:rsid w:val="00CB7B6B"/>
    <w:rsid w:val="00CC009C"/>
    <w:rsid w:val="00CC00B7"/>
    <w:rsid w:val="00CC0168"/>
    <w:rsid w:val="00CC034B"/>
    <w:rsid w:val="00CC0730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D18"/>
    <w:rsid w:val="00CC2EFE"/>
    <w:rsid w:val="00CC380B"/>
    <w:rsid w:val="00CC39C1"/>
    <w:rsid w:val="00CC3E8C"/>
    <w:rsid w:val="00CC3E96"/>
    <w:rsid w:val="00CC400F"/>
    <w:rsid w:val="00CC4365"/>
    <w:rsid w:val="00CC4861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52F0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B08"/>
    <w:rsid w:val="00CE2E2D"/>
    <w:rsid w:val="00CE2FF6"/>
    <w:rsid w:val="00CE3257"/>
    <w:rsid w:val="00CE414F"/>
    <w:rsid w:val="00CE42CD"/>
    <w:rsid w:val="00CE47DA"/>
    <w:rsid w:val="00CE4E95"/>
    <w:rsid w:val="00CE51D5"/>
    <w:rsid w:val="00CE52E2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A1B"/>
    <w:rsid w:val="00D0434F"/>
    <w:rsid w:val="00D04898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682"/>
    <w:rsid w:val="00D078A9"/>
    <w:rsid w:val="00D078C9"/>
    <w:rsid w:val="00D07DCA"/>
    <w:rsid w:val="00D10478"/>
    <w:rsid w:val="00D105EB"/>
    <w:rsid w:val="00D108D2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D89"/>
    <w:rsid w:val="00D12EA8"/>
    <w:rsid w:val="00D13880"/>
    <w:rsid w:val="00D13BBC"/>
    <w:rsid w:val="00D13CCD"/>
    <w:rsid w:val="00D14204"/>
    <w:rsid w:val="00D145FE"/>
    <w:rsid w:val="00D15D5B"/>
    <w:rsid w:val="00D15D9D"/>
    <w:rsid w:val="00D1624D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553"/>
    <w:rsid w:val="00D26586"/>
    <w:rsid w:val="00D2698B"/>
    <w:rsid w:val="00D26DBE"/>
    <w:rsid w:val="00D2728D"/>
    <w:rsid w:val="00D27F01"/>
    <w:rsid w:val="00D3074E"/>
    <w:rsid w:val="00D30C46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10B"/>
    <w:rsid w:val="00D344C9"/>
    <w:rsid w:val="00D34639"/>
    <w:rsid w:val="00D34F60"/>
    <w:rsid w:val="00D351C4"/>
    <w:rsid w:val="00D353FF"/>
    <w:rsid w:val="00D35C45"/>
    <w:rsid w:val="00D36086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1009"/>
    <w:rsid w:val="00D41198"/>
    <w:rsid w:val="00D4119E"/>
    <w:rsid w:val="00D4130A"/>
    <w:rsid w:val="00D4149D"/>
    <w:rsid w:val="00D41901"/>
    <w:rsid w:val="00D41CD0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7010A"/>
    <w:rsid w:val="00D70110"/>
    <w:rsid w:val="00D7040B"/>
    <w:rsid w:val="00D70518"/>
    <w:rsid w:val="00D70A3E"/>
    <w:rsid w:val="00D70F5E"/>
    <w:rsid w:val="00D70F87"/>
    <w:rsid w:val="00D7123A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6E4"/>
    <w:rsid w:val="00D85989"/>
    <w:rsid w:val="00D8636C"/>
    <w:rsid w:val="00D86B37"/>
    <w:rsid w:val="00D86ED1"/>
    <w:rsid w:val="00D87123"/>
    <w:rsid w:val="00D87154"/>
    <w:rsid w:val="00D87637"/>
    <w:rsid w:val="00D8778A"/>
    <w:rsid w:val="00D879E1"/>
    <w:rsid w:val="00D90343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C4D"/>
    <w:rsid w:val="00D948A0"/>
    <w:rsid w:val="00D94BB0"/>
    <w:rsid w:val="00D94C94"/>
    <w:rsid w:val="00D94E77"/>
    <w:rsid w:val="00D94FF3"/>
    <w:rsid w:val="00D9506A"/>
    <w:rsid w:val="00D952DE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E7E"/>
    <w:rsid w:val="00DA714A"/>
    <w:rsid w:val="00DA71A2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61AA"/>
    <w:rsid w:val="00DE65EB"/>
    <w:rsid w:val="00DE7012"/>
    <w:rsid w:val="00DE78DF"/>
    <w:rsid w:val="00DE7D03"/>
    <w:rsid w:val="00DE7D0D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D31"/>
    <w:rsid w:val="00DF5E5C"/>
    <w:rsid w:val="00DF5FF9"/>
    <w:rsid w:val="00DF6014"/>
    <w:rsid w:val="00DF665D"/>
    <w:rsid w:val="00DF6824"/>
    <w:rsid w:val="00DF6F0F"/>
    <w:rsid w:val="00DF7226"/>
    <w:rsid w:val="00E000A6"/>
    <w:rsid w:val="00E004D1"/>
    <w:rsid w:val="00E00A07"/>
    <w:rsid w:val="00E00C11"/>
    <w:rsid w:val="00E00EFF"/>
    <w:rsid w:val="00E00FBC"/>
    <w:rsid w:val="00E019EA"/>
    <w:rsid w:val="00E024AE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40C9"/>
    <w:rsid w:val="00E24454"/>
    <w:rsid w:val="00E2446F"/>
    <w:rsid w:val="00E250DB"/>
    <w:rsid w:val="00E25386"/>
    <w:rsid w:val="00E25ADB"/>
    <w:rsid w:val="00E25F49"/>
    <w:rsid w:val="00E2617B"/>
    <w:rsid w:val="00E2690E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BBD"/>
    <w:rsid w:val="00E37C25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5011"/>
    <w:rsid w:val="00E450E5"/>
    <w:rsid w:val="00E452D0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2D"/>
    <w:rsid w:val="00E47B8B"/>
    <w:rsid w:val="00E47D5F"/>
    <w:rsid w:val="00E47D96"/>
    <w:rsid w:val="00E50CEB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CCE"/>
    <w:rsid w:val="00E52E57"/>
    <w:rsid w:val="00E52F76"/>
    <w:rsid w:val="00E530A3"/>
    <w:rsid w:val="00E5315C"/>
    <w:rsid w:val="00E538E0"/>
    <w:rsid w:val="00E53E22"/>
    <w:rsid w:val="00E53F67"/>
    <w:rsid w:val="00E54042"/>
    <w:rsid w:val="00E54340"/>
    <w:rsid w:val="00E5476E"/>
    <w:rsid w:val="00E54D33"/>
    <w:rsid w:val="00E5503E"/>
    <w:rsid w:val="00E55582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4C3"/>
    <w:rsid w:val="00E64763"/>
    <w:rsid w:val="00E64A2E"/>
    <w:rsid w:val="00E64D86"/>
    <w:rsid w:val="00E654C9"/>
    <w:rsid w:val="00E65E6B"/>
    <w:rsid w:val="00E66244"/>
    <w:rsid w:val="00E6640D"/>
    <w:rsid w:val="00E66781"/>
    <w:rsid w:val="00E6682F"/>
    <w:rsid w:val="00E6691F"/>
    <w:rsid w:val="00E67387"/>
    <w:rsid w:val="00E67C8B"/>
    <w:rsid w:val="00E7020E"/>
    <w:rsid w:val="00E705E5"/>
    <w:rsid w:val="00E70B0C"/>
    <w:rsid w:val="00E710FA"/>
    <w:rsid w:val="00E71417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1F00"/>
    <w:rsid w:val="00EB2390"/>
    <w:rsid w:val="00EB2435"/>
    <w:rsid w:val="00EB269A"/>
    <w:rsid w:val="00EB2B2A"/>
    <w:rsid w:val="00EB2C3C"/>
    <w:rsid w:val="00EB338E"/>
    <w:rsid w:val="00EB3495"/>
    <w:rsid w:val="00EB35D4"/>
    <w:rsid w:val="00EB3953"/>
    <w:rsid w:val="00EB3CE0"/>
    <w:rsid w:val="00EB3DB0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A4B"/>
    <w:rsid w:val="00EC0BE4"/>
    <w:rsid w:val="00EC0D25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B7D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CDA"/>
    <w:rsid w:val="00EE208E"/>
    <w:rsid w:val="00EE239D"/>
    <w:rsid w:val="00EE24B7"/>
    <w:rsid w:val="00EE2AAB"/>
    <w:rsid w:val="00EE3203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21"/>
    <w:rsid w:val="00EF1C0D"/>
    <w:rsid w:val="00EF1F0E"/>
    <w:rsid w:val="00EF20FD"/>
    <w:rsid w:val="00EF2786"/>
    <w:rsid w:val="00EF28D7"/>
    <w:rsid w:val="00EF2959"/>
    <w:rsid w:val="00EF29F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1E"/>
    <w:rsid w:val="00EF7614"/>
    <w:rsid w:val="00EF7878"/>
    <w:rsid w:val="00F000F0"/>
    <w:rsid w:val="00F00180"/>
    <w:rsid w:val="00F002BF"/>
    <w:rsid w:val="00F006E4"/>
    <w:rsid w:val="00F00923"/>
    <w:rsid w:val="00F00C9D"/>
    <w:rsid w:val="00F01034"/>
    <w:rsid w:val="00F01459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76B"/>
    <w:rsid w:val="00F149F8"/>
    <w:rsid w:val="00F15228"/>
    <w:rsid w:val="00F15860"/>
    <w:rsid w:val="00F15F91"/>
    <w:rsid w:val="00F16BB1"/>
    <w:rsid w:val="00F16F7C"/>
    <w:rsid w:val="00F16FE9"/>
    <w:rsid w:val="00F17442"/>
    <w:rsid w:val="00F17A8F"/>
    <w:rsid w:val="00F20046"/>
    <w:rsid w:val="00F20540"/>
    <w:rsid w:val="00F206FE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70CB"/>
    <w:rsid w:val="00F377A2"/>
    <w:rsid w:val="00F37922"/>
    <w:rsid w:val="00F37AEF"/>
    <w:rsid w:val="00F40120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8C8"/>
    <w:rsid w:val="00F55902"/>
    <w:rsid w:val="00F55AA4"/>
    <w:rsid w:val="00F55AC5"/>
    <w:rsid w:val="00F56166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9E3"/>
    <w:rsid w:val="00F66A26"/>
    <w:rsid w:val="00F672B3"/>
    <w:rsid w:val="00F67A85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DF7"/>
    <w:rsid w:val="00F71E5D"/>
    <w:rsid w:val="00F71F79"/>
    <w:rsid w:val="00F721A1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8D8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F4B"/>
    <w:rsid w:val="00F85F9B"/>
    <w:rsid w:val="00F8639E"/>
    <w:rsid w:val="00F863E6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50B"/>
    <w:rsid w:val="00FA2526"/>
    <w:rsid w:val="00FA2AB0"/>
    <w:rsid w:val="00FA375C"/>
    <w:rsid w:val="00FA3C84"/>
    <w:rsid w:val="00FA49ED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22E5"/>
    <w:rsid w:val="00FB2864"/>
    <w:rsid w:val="00FB2A57"/>
    <w:rsid w:val="00FB2F94"/>
    <w:rsid w:val="00FB34CE"/>
    <w:rsid w:val="00FB3CD6"/>
    <w:rsid w:val="00FB3D0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72CB"/>
    <w:rsid w:val="00FB77BB"/>
    <w:rsid w:val="00FB7A9C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A7D"/>
    <w:rsid w:val="00FC6B41"/>
    <w:rsid w:val="00FC6C0E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B06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260"/>
    <w:rsid w:val="00FF2926"/>
    <w:rsid w:val="00FF2A88"/>
    <w:rsid w:val="00FF2B35"/>
    <w:rsid w:val="00FF310E"/>
    <w:rsid w:val="00FF32D4"/>
    <w:rsid w:val="00FF37C5"/>
    <w:rsid w:val="00FF3950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39A5EC"/>
  <w15:chartTrackingRefBased/>
  <w15:docId w15:val="{78FA6395-8C03-40A0-8CEE-6028727AA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A366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link w:val="berschrift1Zchn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A63872"/>
    <w:pPr>
      <w:numPr>
        <w:ilvl w:val="3"/>
      </w:numPr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A63872"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A63872"/>
    <w:pPr>
      <w:outlineLvl w:val="5"/>
    </w:pPr>
  </w:style>
  <w:style w:type="paragraph" w:styleId="berschrift7">
    <w:name w:val="heading 7"/>
    <w:basedOn w:val="H6"/>
    <w:next w:val="Standard"/>
    <w:qFormat/>
    <w:rsid w:val="00A63872"/>
    <w:pPr>
      <w:outlineLvl w:val="6"/>
    </w:pPr>
  </w:style>
  <w:style w:type="paragraph" w:styleId="berschrift8">
    <w:name w:val="heading 8"/>
    <w:basedOn w:val="berschrift1"/>
    <w:next w:val="Standard"/>
    <w:qFormat/>
    <w:rsid w:val="00A6387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A6387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A63872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A63872"/>
    <w:pPr>
      <w:ind w:left="1701" w:hanging="1701"/>
    </w:pPr>
  </w:style>
  <w:style w:type="paragraph" w:styleId="Verzeichnis4">
    <w:name w:val="toc 4"/>
    <w:basedOn w:val="Verzeichnis3"/>
    <w:semiHidden/>
    <w:rsid w:val="00A63872"/>
    <w:pPr>
      <w:ind w:left="1418" w:hanging="1418"/>
    </w:pPr>
  </w:style>
  <w:style w:type="paragraph" w:styleId="Verzeichnis3">
    <w:name w:val="toc 3"/>
    <w:basedOn w:val="Verzeichnis2"/>
    <w:semiHidden/>
    <w:rsid w:val="00A63872"/>
    <w:pPr>
      <w:ind w:left="1134" w:hanging="1134"/>
    </w:pPr>
  </w:style>
  <w:style w:type="paragraph" w:styleId="Verzeichnis2">
    <w:name w:val="toc 2"/>
    <w:basedOn w:val="Verzeichnis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Standard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A63872"/>
    <w:pPr>
      <w:outlineLvl w:val="9"/>
    </w:pPr>
  </w:style>
  <w:style w:type="paragraph" w:styleId="Listennummer2">
    <w:name w:val="List Number 2"/>
    <w:basedOn w:val="Listennummer"/>
    <w:rsid w:val="00A63872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unotenzeichen">
    <w:name w:val="footnote reference"/>
    <w:semiHidden/>
    <w:rsid w:val="00A63872"/>
    <w:rPr>
      <w:b/>
      <w:position w:val="6"/>
      <w:sz w:val="16"/>
    </w:rPr>
  </w:style>
  <w:style w:type="paragraph" w:styleId="Funotentext">
    <w:name w:val="footnote text"/>
    <w:basedOn w:val="Standard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Standard"/>
    <w:rsid w:val="00A63872"/>
    <w:pPr>
      <w:keepLines/>
      <w:ind w:left="1135" w:hanging="851"/>
    </w:pPr>
  </w:style>
  <w:style w:type="paragraph" w:styleId="Verzeichnis9">
    <w:name w:val="toc 9"/>
    <w:basedOn w:val="Verzeichnis8"/>
    <w:semiHidden/>
    <w:rsid w:val="00A63872"/>
    <w:pPr>
      <w:ind w:left="1418" w:hanging="1418"/>
    </w:pPr>
  </w:style>
  <w:style w:type="paragraph" w:customStyle="1" w:styleId="EX">
    <w:name w:val="EX"/>
    <w:basedOn w:val="Standard"/>
    <w:rsid w:val="00A63872"/>
    <w:pPr>
      <w:keepLines/>
      <w:ind w:left="1702" w:hanging="1418"/>
    </w:pPr>
  </w:style>
  <w:style w:type="paragraph" w:customStyle="1" w:styleId="FP">
    <w:name w:val="FP"/>
    <w:basedOn w:val="Standard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Verzeichnis6">
    <w:name w:val="toc 6"/>
    <w:basedOn w:val="Verzeichnis5"/>
    <w:next w:val="Standard"/>
    <w:semiHidden/>
    <w:rsid w:val="00A6387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A63872"/>
    <w:pPr>
      <w:ind w:left="2268" w:hanging="2268"/>
    </w:pPr>
  </w:style>
  <w:style w:type="paragraph" w:styleId="Aufzhlungszeichen2">
    <w:name w:val="List Bullet 2"/>
    <w:basedOn w:val="Aufzhlungszeichen"/>
    <w:rsid w:val="00A63872"/>
    <w:pPr>
      <w:ind w:left="851"/>
    </w:pPr>
  </w:style>
  <w:style w:type="paragraph" w:styleId="Aufzhlungszeichen3">
    <w:name w:val="List Bullet 3"/>
    <w:basedOn w:val="Aufzhlungszeichen2"/>
    <w:rsid w:val="00A63872"/>
    <w:pPr>
      <w:ind w:left="1135"/>
    </w:pPr>
  </w:style>
  <w:style w:type="paragraph" w:styleId="Listennummer">
    <w:name w:val="List Number"/>
    <w:basedOn w:val="Liste"/>
    <w:rsid w:val="00A63872"/>
  </w:style>
  <w:style w:type="paragraph" w:customStyle="1" w:styleId="EQ">
    <w:name w:val="EQ"/>
    <w:basedOn w:val="Standard"/>
    <w:next w:val="Standard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berschrift5"/>
    <w:next w:val="Standard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Standard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e2">
    <w:name w:val="List 2"/>
    <w:basedOn w:val="Liste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A63872"/>
    <w:pPr>
      <w:ind w:left="1135"/>
    </w:pPr>
  </w:style>
  <w:style w:type="paragraph" w:styleId="Liste4">
    <w:name w:val="List 4"/>
    <w:basedOn w:val="Liste3"/>
    <w:rsid w:val="00A63872"/>
    <w:pPr>
      <w:ind w:left="1418"/>
    </w:pPr>
  </w:style>
  <w:style w:type="paragraph" w:styleId="Liste5">
    <w:name w:val="List 5"/>
    <w:basedOn w:val="Liste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e">
    <w:name w:val="List"/>
    <w:basedOn w:val="Standard"/>
    <w:rsid w:val="00A63872"/>
    <w:pPr>
      <w:ind w:left="568" w:hanging="284"/>
    </w:pPr>
  </w:style>
  <w:style w:type="paragraph" w:styleId="Aufzhlungszeichen">
    <w:name w:val="List Bullet"/>
    <w:basedOn w:val="Liste"/>
    <w:rsid w:val="00A63872"/>
  </w:style>
  <w:style w:type="paragraph" w:styleId="Aufzhlungszeichen4">
    <w:name w:val="List Bullet 4"/>
    <w:basedOn w:val="Aufzhlungszeichen3"/>
    <w:rsid w:val="00A63872"/>
    <w:pPr>
      <w:ind w:left="1418"/>
    </w:pPr>
  </w:style>
  <w:style w:type="paragraph" w:styleId="Aufzhlungszeichen5">
    <w:name w:val="List Bullet 5"/>
    <w:basedOn w:val="Aufzhlungszeichen4"/>
    <w:rsid w:val="00A63872"/>
    <w:pPr>
      <w:ind w:left="1702"/>
    </w:pPr>
  </w:style>
  <w:style w:type="paragraph" w:customStyle="1" w:styleId="B1">
    <w:name w:val="B1"/>
    <w:basedOn w:val="Liste"/>
    <w:link w:val="B10"/>
    <w:uiPriority w:val="99"/>
    <w:rsid w:val="00A63872"/>
  </w:style>
  <w:style w:type="paragraph" w:customStyle="1" w:styleId="B2">
    <w:name w:val="B2"/>
    <w:basedOn w:val="Liste2"/>
    <w:rsid w:val="00A63872"/>
  </w:style>
  <w:style w:type="paragraph" w:customStyle="1" w:styleId="B3">
    <w:name w:val="B3"/>
    <w:basedOn w:val="Liste3"/>
    <w:rsid w:val="00A63872"/>
  </w:style>
  <w:style w:type="paragraph" w:customStyle="1" w:styleId="B4">
    <w:name w:val="B4"/>
    <w:basedOn w:val="Liste4"/>
    <w:rsid w:val="00A63872"/>
  </w:style>
  <w:style w:type="paragraph" w:customStyle="1" w:styleId="B5">
    <w:name w:val="B5"/>
    <w:basedOn w:val="Liste5"/>
    <w:rsid w:val="00A63872"/>
  </w:style>
  <w:style w:type="paragraph" w:styleId="Fuzeile">
    <w:name w:val="footer"/>
    <w:basedOn w:val="Kopfzeile"/>
    <w:link w:val="FuzeileZchn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Textkrper3">
    <w:name w:val="Body Text 3"/>
    <w:basedOn w:val="Standard"/>
    <w:rPr>
      <w:i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Standard"/>
    <w:pPr>
      <w:numPr>
        <w:numId w:val="1"/>
      </w:numPr>
    </w:pPr>
  </w:style>
  <w:style w:type="paragraph" w:customStyle="1" w:styleId="text">
    <w:name w:val="text"/>
    <w:basedOn w:val="Standard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Standard"/>
    <w:next w:val="Standard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Standard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Beschriftung">
    <w:name w:val="caption"/>
    <w:aliases w:val="cap,3GPP Caption Table"/>
    <w:basedOn w:val="Standard"/>
    <w:next w:val="Standard"/>
    <w:link w:val="BeschriftungZchn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Textkrper">
    <w:name w:val="Body Text"/>
    <w:aliases w:val="bt"/>
    <w:basedOn w:val="Standard"/>
    <w:pPr>
      <w:spacing w:after="120"/>
      <w:jc w:val="both"/>
    </w:pPr>
    <w:rPr>
      <w:rFonts w:ascii="Times" w:hAnsi="Times"/>
      <w:szCs w:val="24"/>
      <w:lang w:val="en-US"/>
    </w:rPr>
  </w:style>
  <w:style w:type="paragraph" w:styleId="Textkrper2">
    <w:name w:val="Body Text 2"/>
    <w:basedOn w:val="Standar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ellenraster">
    <w:name w:val="Table Grid"/>
    <w:basedOn w:val="NormaleTabelle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505E39"/>
  </w:style>
  <w:style w:type="character" w:styleId="Kommentarzeichen">
    <w:name w:val="annotation reference"/>
    <w:semiHidden/>
    <w:rsid w:val="00A10B4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10B48"/>
    <w:rPr>
      <w:lang w:eastAsia="x-none"/>
    </w:rPr>
  </w:style>
  <w:style w:type="paragraph" w:styleId="Kommentarthema">
    <w:name w:val="annotation subject"/>
    <w:basedOn w:val="Kommentartext"/>
    <w:next w:val="Kommentartext"/>
    <w:semiHidden/>
    <w:rsid w:val="00A10B48"/>
    <w:rPr>
      <w:b/>
      <w:bCs/>
    </w:rPr>
  </w:style>
  <w:style w:type="paragraph" w:styleId="Sprechblasentext">
    <w:name w:val="Balloon Text"/>
    <w:basedOn w:val="Standard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berschrift1Zchn">
    <w:name w:val="Überschrift 1 Zchn"/>
    <w:link w:val="berschrift1"/>
    <w:rsid w:val="00184F51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link w:val="berschrift2"/>
    <w:rsid w:val="00184F51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184F51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aliases w:val="h4 Zchn"/>
    <w:link w:val="berschrift4"/>
    <w:rsid w:val="00184F51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enabsatz">
    <w:name w:val="List Paragraph"/>
    <w:basedOn w:val="Standard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Untertitel">
    <w:name w:val="Subtitle"/>
    <w:basedOn w:val="Standard"/>
    <w:next w:val="Standard"/>
    <w:link w:val="UntertitelZchn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UntertitelZchn">
    <w:name w:val="Untertitel Zchn"/>
    <w:link w:val="Untertitel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berarbeitung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StandardWeb">
    <w:name w:val="Normal (Web)"/>
    <w:basedOn w:val="Standard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KommentartextZchn">
    <w:name w:val="Kommentartext Zchn"/>
    <w:link w:val="Kommentartext"/>
    <w:uiPriority w:val="99"/>
    <w:rsid w:val="00552FF4"/>
    <w:rPr>
      <w:rFonts w:ascii="Times New Roman" w:hAnsi="Times New Roman"/>
      <w:lang w:val="en-GB"/>
    </w:rPr>
  </w:style>
  <w:style w:type="character" w:styleId="Platzhalt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BesuchterLink">
    <w:name w:val="FollowedHyperlink"/>
    <w:rsid w:val="00EE0E09"/>
    <w:rPr>
      <w:color w:val="800080"/>
      <w:u w:val="single"/>
    </w:rPr>
  </w:style>
  <w:style w:type="table" w:styleId="DunkleListe-Akzent6">
    <w:name w:val="Dark List Accent 6"/>
    <w:basedOn w:val="NormaleTabelle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uzeileZchn">
    <w:name w:val="Fußzeile Zchn"/>
    <w:link w:val="Fuzeile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BeschriftungZchn">
    <w:name w:val="Beschriftung Zchn"/>
    <w:aliases w:val="cap Zchn,3GPP Caption Table Zchn"/>
    <w:link w:val="Beschriftung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Standard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Standard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ennummer4">
    <w:name w:val="List Number 4"/>
    <w:basedOn w:val="Standard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Standard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Textkrper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5AC77-19C8-49C7-A71F-9EBD88DCF7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49A945D-645D-DF43-9B63-A06022F0B00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67F3AF3-8082-AA47-8E1A-9418C4468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0</TotalTime>
  <Pages>4</Pages>
  <Words>1368</Words>
  <Characters>8620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Fraunhofer HHI</Company>
  <LinksUpToDate>false</LinksUpToDate>
  <CharactersWithSpaces>9969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 HHI</dc:creator>
  <cp:keywords/>
  <dc:description/>
  <cp:lastModifiedBy>Tom Wirth</cp:lastModifiedBy>
  <cp:revision>5</cp:revision>
  <cp:lastPrinted>2017-11-16T14:00:00Z</cp:lastPrinted>
  <dcterms:created xsi:type="dcterms:W3CDTF">2018-02-16T14:46:00Z</dcterms:created>
  <dcterms:modified xsi:type="dcterms:W3CDTF">2018-02-16T15:00:00Z</dcterms:modified>
  <cp:category/>
</cp:coreProperties>
</file>