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81B31" w14:textId="40B5ED53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605AA3">
        <w:rPr>
          <w:rFonts w:ascii="Arial" w:hAnsi="Arial" w:cs="Arial"/>
          <w:b/>
          <w:sz w:val="24"/>
          <w:szCs w:val="24"/>
        </w:rPr>
        <w:t>9</w:t>
      </w:r>
      <w:r w:rsidR="003B1B5C">
        <w:rPr>
          <w:rFonts w:ascii="Arial" w:hAnsi="Arial" w:cs="Arial"/>
          <w:b/>
          <w:sz w:val="24"/>
          <w:szCs w:val="24"/>
        </w:rPr>
        <w:t>2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556F3D" w:rsidRPr="00556F3D">
        <w:rPr>
          <w:rFonts w:ascii="Arial" w:hAnsi="Arial" w:cs="Arial"/>
          <w:b/>
          <w:sz w:val="24"/>
          <w:szCs w:val="24"/>
        </w:rPr>
        <w:t>R1-</w:t>
      </w:r>
      <w:r w:rsidR="005648A0" w:rsidRPr="005648A0">
        <w:rPr>
          <w:rFonts w:ascii="Arial" w:hAnsi="Arial" w:cs="Arial"/>
          <w:b/>
          <w:sz w:val="24"/>
          <w:szCs w:val="24"/>
        </w:rPr>
        <w:t>1</w:t>
      </w:r>
      <w:r w:rsidR="003B1B5C">
        <w:rPr>
          <w:rFonts w:ascii="Arial" w:hAnsi="Arial" w:cs="Arial"/>
          <w:b/>
          <w:sz w:val="24"/>
          <w:szCs w:val="24"/>
        </w:rPr>
        <w:t>80</w:t>
      </w:r>
      <w:r w:rsidR="009D4E22">
        <w:rPr>
          <w:rFonts w:ascii="Arial" w:hAnsi="Arial" w:cs="Arial"/>
          <w:b/>
          <w:sz w:val="24"/>
          <w:szCs w:val="24"/>
        </w:rPr>
        <w:t>2343</w:t>
      </w:r>
    </w:p>
    <w:p w14:paraId="563872CF" w14:textId="3BD72432" w:rsidR="00605AA3" w:rsidRDefault="003B1B5C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26</w:t>
      </w:r>
      <w:r w:rsidR="004C78B0" w:rsidRPr="004C78B0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C78B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February</w:t>
      </w:r>
      <w:r w:rsidR="00683106">
        <w:rPr>
          <w:rFonts w:ascii="Arial" w:hAnsi="Arial" w:cs="Arial"/>
          <w:b/>
          <w:sz w:val="24"/>
          <w:szCs w:val="24"/>
        </w:rPr>
        <w:t xml:space="preserve"> </w:t>
      </w:r>
      <w:r w:rsidR="009611DA">
        <w:rPr>
          <w:rFonts w:ascii="Arial" w:hAnsi="Arial" w:cs="Arial"/>
          <w:b/>
          <w:sz w:val="24"/>
          <w:szCs w:val="24"/>
        </w:rPr>
        <w:t>–</w:t>
      </w:r>
      <w:r w:rsidR="009611DA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68310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March</w:t>
      </w:r>
      <w:r w:rsidR="009611DA">
        <w:rPr>
          <w:rFonts w:ascii="Arial" w:hAnsi="Arial" w:cs="Arial"/>
          <w:b/>
          <w:sz w:val="24"/>
          <w:szCs w:val="24"/>
        </w:rPr>
        <w:t xml:space="preserve"> 201</w:t>
      </w:r>
      <w:r>
        <w:rPr>
          <w:rFonts w:ascii="Arial" w:hAnsi="Arial" w:cs="Arial"/>
          <w:b/>
          <w:sz w:val="24"/>
          <w:szCs w:val="24"/>
        </w:rPr>
        <w:t>8</w:t>
      </w:r>
    </w:p>
    <w:p w14:paraId="1866D85A" w14:textId="4D40235F" w:rsidR="009611DA" w:rsidRPr="00FD021C" w:rsidRDefault="003B1B5C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="009611DA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4FFDD8DC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BF4E12">
        <w:rPr>
          <w:rFonts w:ascii="Arial" w:hAnsi="Arial"/>
          <w:sz w:val="24"/>
        </w:rPr>
        <w:t>6</w:t>
      </w:r>
      <w:r w:rsidR="009A1DC8" w:rsidRPr="009A1DC8">
        <w:rPr>
          <w:rFonts w:ascii="Arial" w:hAnsi="Arial"/>
          <w:sz w:val="24"/>
        </w:rPr>
        <w:t>.2.</w:t>
      </w:r>
      <w:r w:rsidR="00BF4E12">
        <w:rPr>
          <w:rFonts w:ascii="Arial" w:hAnsi="Arial"/>
          <w:sz w:val="24"/>
        </w:rPr>
        <w:t>6</w:t>
      </w:r>
      <w:r w:rsidR="009A1DC8" w:rsidRPr="009A1DC8">
        <w:rPr>
          <w:rFonts w:ascii="Arial" w:hAnsi="Arial"/>
          <w:sz w:val="24"/>
        </w:rPr>
        <w:t>.</w:t>
      </w:r>
      <w:r w:rsidR="007F1924">
        <w:rPr>
          <w:rFonts w:ascii="Arial" w:hAnsi="Arial"/>
          <w:sz w:val="24"/>
        </w:rPr>
        <w:t>6</w:t>
      </w:r>
      <w:r w:rsidR="00265BBD">
        <w:rPr>
          <w:rFonts w:ascii="Arial" w:hAnsi="Arial"/>
          <w:sz w:val="24"/>
        </w:rPr>
        <w:t>.</w:t>
      </w:r>
      <w:r w:rsidR="00622D53">
        <w:rPr>
          <w:rFonts w:ascii="Arial" w:hAnsi="Arial"/>
          <w:sz w:val="24"/>
        </w:rPr>
        <w:t>1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20133124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7F1924">
        <w:rPr>
          <w:rFonts w:ascii="Arial" w:hAnsi="Arial"/>
          <w:sz w:val="24"/>
        </w:rPr>
        <w:t>Downlink aspects o</w:t>
      </w:r>
      <w:r w:rsidR="00622D53">
        <w:rPr>
          <w:rFonts w:ascii="Arial" w:hAnsi="Arial"/>
          <w:sz w:val="24"/>
        </w:rPr>
        <w:t>f TDD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65FEFD91" w14:textId="4670EEDA" w:rsidR="00536814" w:rsidRDefault="00C1213E" w:rsidP="00777CEC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BF4E12">
        <w:rPr>
          <w:rFonts w:ascii="Times New Roman" w:hAnsi="Times New Roman"/>
          <w:sz w:val="20"/>
          <w:szCs w:val="20"/>
          <w:lang w:val="en-GB"/>
        </w:rPr>
        <w:t>RAN1#90</w:t>
      </w:r>
      <w:r w:rsidR="00740B27">
        <w:rPr>
          <w:rFonts w:ascii="Times New Roman" w:hAnsi="Times New Roman"/>
          <w:sz w:val="20"/>
          <w:szCs w:val="20"/>
          <w:lang w:val="en-GB"/>
        </w:rPr>
        <w:t>bis</w:t>
      </w:r>
      <w:r w:rsidR="00BF4E12">
        <w:rPr>
          <w:rFonts w:ascii="Times New Roman" w:hAnsi="Times New Roman"/>
          <w:sz w:val="20"/>
          <w:szCs w:val="20"/>
          <w:lang w:val="en-GB"/>
        </w:rPr>
        <w:t xml:space="preserve"> meeting, the downlink aspects of NB-IoT TDD were discussed. The following agreements were reached [1].</w:t>
      </w:r>
      <w:r w:rsidR="00BF4E12">
        <w:rPr>
          <w:rFonts w:ascii="Times New Roman" w:hAnsi="Times New Roman"/>
          <w:sz w:val="20"/>
          <w:szCs w:val="20"/>
        </w:rPr>
        <w:t xml:space="preserve"> </w:t>
      </w:r>
    </w:p>
    <w:p w14:paraId="16072A1C" w14:textId="24F96E48" w:rsidR="00CF17D4" w:rsidRPr="001338B8" w:rsidRDefault="00CF17D4" w:rsidP="00CF17D4">
      <w:pPr>
        <w:rPr>
          <w:highlight w:val="green"/>
        </w:rPr>
      </w:pPr>
      <w:r w:rsidRPr="001338B8">
        <w:rPr>
          <w:highlight w:val="green"/>
        </w:rPr>
        <w:t>Agreements</w:t>
      </w:r>
      <w:r w:rsidR="00CA25B3">
        <w:rPr>
          <w:highlight w:val="green"/>
        </w:rPr>
        <w:t>:</w:t>
      </w:r>
    </w:p>
    <w:p w14:paraId="2BE7319D" w14:textId="77777777" w:rsidR="00CF17D4" w:rsidRPr="001338B8" w:rsidRDefault="00CF17D4" w:rsidP="00CF17D4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</w:pPr>
      <w:r w:rsidRPr="001338B8">
        <w:rPr>
          <w:iCs/>
        </w:rPr>
        <w:t>MIB-NB is transmitted on the same NB-IoT carrier as NPSS/NSSS.</w:t>
      </w:r>
    </w:p>
    <w:p w14:paraId="5B0AE118" w14:textId="77777777" w:rsidR="00CF17D4" w:rsidRPr="001338B8" w:rsidRDefault="00CF17D4" w:rsidP="00CF17D4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 w:rsidRPr="001338B8">
        <w:t>It is supported that SIB1-NB is transmitted only on the anchor carrier</w:t>
      </w:r>
    </w:p>
    <w:p w14:paraId="4B6A4237" w14:textId="77777777" w:rsidR="00CF17D4" w:rsidRPr="001338B8" w:rsidRDefault="00CF17D4" w:rsidP="00CF17D4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</w:pPr>
      <w:r w:rsidRPr="001338B8">
        <w:t>In at least subframe #0 in odd frames</w:t>
      </w:r>
    </w:p>
    <w:p w14:paraId="467B126B" w14:textId="77777777" w:rsidR="00CF17D4" w:rsidRPr="001338B8" w:rsidRDefault="00CF17D4" w:rsidP="00CF17D4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 w:rsidRPr="001338B8">
        <w:t>It is supported that SIB1-NB can be transmitted on non-anchor carrier, FFS details</w:t>
      </w:r>
    </w:p>
    <w:p w14:paraId="7A7E75EC" w14:textId="77777777" w:rsidR="00CF17D4" w:rsidRPr="001338B8" w:rsidRDefault="00CF17D4" w:rsidP="00CF17D4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</w:pPr>
      <w:r w:rsidRPr="001338B8">
        <w:t>It is necessary to consider SFN wraparound as part of FFS</w:t>
      </w:r>
    </w:p>
    <w:p w14:paraId="607EE3E1" w14:textId="77777777" w:rsidR="00CF17D4" w:rsidRPr="001338B8" w:rsidRDefault="00CF17D4" w:rsidP="00CF17D4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 w:rsidRPr="001338B8">
        <w:t>Periodicity of SIB1-NB in TDD is the same as FDD (i.e. 2560ms)</w:t>
      </w:r>
    </w:p>
    <w:p w14:paraId="7EF92665" w14:textId="52B223C7" w:rsidR="00CF17D4" w:rsidRDefault="00CF17D4" w:rsidP="00CF17D4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 w:rsidRPr="001338B8">
        <w:t>One transport block of SIB1-NB is transmitted over 8 SIB1-NB subframes (i.e. same as FDD)</w:t>
      </w:r>
    </w:p>
    <w:p w14:paraId="587937C6" w14:textId="2B275467" w:rsidR="0057574C" w:rsidRDefault="0057574C" w:rsidP="00CF17D4">
      <w:pPr>
        <w:overflowPunct/>
        <w:autoSpaceDE/>
        <w:autoSpaceDN/>
        <w:adjustRightInd/>
        <w:spacing w:after="0"/>
        <w:ind w:left="720"/>
        <w:textAlignment w:val="auto"/>
      </w:pPr>
    </w:p>
    <w:p w14:paraId="1EDDCE9C" w14:textId="353E0F63" w:rsidR="0057574C" w:rsidRPr="0057574C" w:rsidRDefault="0057574C" w:rsidP="0057574C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  <w:lang w:val="en-GB"/>
        </w:rPr>
      </w:pPr>
      <w:r w:rsidRPr="0057574C">
        <w:rPr>
          <w:rFonts w:ascii="Times New Roman" w:hAnsi="Times New Roman" w:hint="eastAsia"/>
          <w:sz w:val="20"/>
          <w:szCs w:val="20"/>
          <w:lang w:val="en-GB"/>
        </w:rPr>
        <w:t>In RAN1#91 meeting, the following was agreed</w:t>
      </w:r>
      <w:r>
        <w:rPr>
          <w:rFonts w:ascii="Times New Roman" w:hAnsi="Times New Roman"/>
          <w:sz w:val="20"/>
          <w:szCs w:val="20"/>
          <w:lang w:val="en-GB"/>
        </w:rPr>
        <w:t xml:space="preserve"> for SIB1-NB of TDD NB-IoT</w:t>
      </w:r>
      <w:r w:rsidR="002171DD">
        <w:rPr>
          <w:rFonts w:ascii="Times New Roman" w:hAnsi="Times New Roman"/>
          <w:sz w:val="20"/>
          <w:szCs w:val="20"/>
          <w:lang w:val="en-GB"/>
        </w:rPr>
        <w:t xml:space="preserve"> [2]</w:t>
      </w:r>
      <w:r w:rsidRPr="0057574C">
        <w:rPr>
          <w:rFonts w:ascii="Times New Roman" w:hAnsi="Times New Roman" w:hint="eastAsia"/>
          <w:sz w:val="20"/>
          <w:szCs w:val="20"/>
          <w:lang w:val="en-GB"/>
        </w:rPr>
        <w:t>.</w:t>
      </w:r>
    </w:p>
    <w:p w14:paraId="739C23E7" w14:textId="561AD1DD" w:rsidR="00ED3E0A" w:rsidRPr="00CA25B3" w:rsidRDefault="00ED3E0A" w:rsidP="00ED3E0A">
      <w:pPr>
        <w:rPr>
          <w:highlight w:val="green"/>
        </w:rPr>
      </w:pPr>
      <w:r w:rsidRPr="00CA25B3">
        <w:rPr>
          <w:highlight w:val="green"/>
        </w:rPr>
        <w:t>Agreement</w:t>
      </w:r>
      <w:r w:rsidR="00CA25B3">
        <w:rPr>
          <w:highlight w:val="green"/>
        </w:rPr>
        <w:t>s:</w:t>
      </w:r>
    </w:p>
    <w:p w14:paraId="481A586B" w14:textId="77777777" w:rsidR="00ED3E0A" w:rsidRDefault="00ED3E0A" w:rsidP="00ED3E0A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It is not supported that SIB1-NB is transmitted on both anchor and non-anchor carrier.</w:t>
      </w:r>
    </w:p>
    <w:p w14:paraId="69C3D625" w14:textId="77777777" w:rsidR="000A1D61" w:rsidRDefault="000A1D61" w:rsidP="00ED3E0A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</w:p>
    <w:p w14:paraId="35BED252" w14:textId="6AD43360" w:rsidR="00ED3E0A" w:rsidRDefault="00ED3E0A" w:rsidP="00ED3E0A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At least for 16 </w:t>
      </w:r>
      <w:proofErr w:type="spellStart"/>
      <w:r>
        <w:rPr>
          <w:rFonts w:eastAsia="Yu Mincho"/>
          <w:lang w:eastAsia="ja-JP"/>
        </w:rPr>
        <w:t>repetioins</w:t>
      </w:r>
      <w:proofErr w:type="spellEnd"/>
      <w:r>
        <w:rPr>
          <w:rFonts w:eastAsia="Yu Mincho"/>
          <w:lang w:eastAsia="ja-JP"/>
        </w:rPr>
        <w:t xml:space="preserve"> for SIB1-NB transmission,</w:t>
      </w:r>
    </w:p>
    <w:p w14:paraId="74975845" w14:textId="77777777" w:rsidR="00ED3E0A" w:rsidRDefault="00ED3E0A" w:rsidP="00ED3E0A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Whether SIB1-NB transmitted on anchor carrier or non-anchor one is indicated by MIB-NB.</w:t>
      </w:r>
    </w:p>
    <w:p w14:paraId="6D225004" w14:textId="77777777" w:rsidR="00ED3E0A" w:rsidRDefault="00ED3E0A" w:rsidP="00ED3E0A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When SIB1-NB is transmitted on non-anchor carrier, at least subframe #0 is used.</w:t>
      </w:r>
    </w:p>
    <w:p w14:paraId="58649A85" w14:textId="77777777" w:rsidR="00ED3E0A" w:rsidRDefault="00ED3E0A" w:rsidP="00ED3E0A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FFS: SIB1-NB can be transmitted on anchor carrier other than subframe #0</w:t>
      </w:r>
    </w:p>
    <w:p w14:paraId="2688BDE7" w14:textId="77777777" w:rsidR="00ED3E0A" w:rsidRDefault="00ED3E0A" w:rsidP="00ED3E0A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FFS: The frequency position of non-anchor carrier is indicated by [0, 1, or 2] bits in MIB-NB for in-band scenario.</w:t>
      </w:r>
    </w:p>
    <w:p w14:paraId="66EA1BBC" w14:textId="77777777" w:rsidR="00ED3E0A" w:rsidRDefault="00ED3E0A" w:rsidP="00ED3E0A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FFS: case for </w:t>
      </w:r>
      <w:proofErr w:type="spellStart"/>
      <w:r>
        <w:rPr>
          <w:rFonts w:eastAsia="Yu Mincho"/>
          <w:lang w:eastAsia="ja-JP"/>
        </w:rPr>
        <w:t>gurad</w:t>
      </w:r>
      <w:proofErr w:type="spellEnd"/>
      <w:r>
        <w:rPr>
          <w:rFonts w:eastAsia="Yu Mincho"/>
          <w:lang w:eastAsia="ja-JP"/>
        </w:rPr>
        <w:t>-band and stand-alone scenarios</w:t>
      </w:r>
    </w:p>
    <w:p w14:paraId="3E36ECD0" w14:textId="77777777" w:rsidR="00ED3E0A" w:rsidRDefault="00ED3E0A" w:rsidP="00ED3E0A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FFS: Cases for 4 and 8 repetitions</w:t>
      </w:r>
    </w:p>
    <w:p w14:paraId="59038BE9" w14:textId="3700AB85" w:rsidR="00ED3E0A" w:rsidRDefault="00ED3E0A" w:rsidP="00ED3E0A">
      <w:pPr>
        <w:overflowPunct/>
        <w:autoSpaceDE/>
        <w:autoSpaceDN/>
        <w:adjustRightInd/>
        <w:spacing w:after="0"/>
        <w:textAlignment w:val="auto"/>
      </w:pPr>
    </w:p>
    <w:p w14:paraId="1CFD7B65" w14:textId="15009365" w:rsidR="00F03373" w:rsidRPr="00F03373" w:rsidRDefault="002C1E49" w:rsidP="00C1213E">
      <w:pPr>
        <w:jc w:val="both"/>
        <w:rPr>
          <w:i/>
          <w:iCs/>
          <w:lang w:val="en-GB" w:eastAsia="x-none"/>
        </w:rPr>
      </w:pPr>
      <w:r>
        <w:t xml:space="preserve">In this contribution, we </w:t>
      </w:r>
      <w:r w:rsidR="00D5371D">
        <w:t>continue to</w:t>
      </w:r>
      <w:r w:rsidR="00621455">
        <w:t xml:space="preserve"> </w:t>
      </w:r>
      <w:r>
        <w:t>discu</w:t>
      </w:r>
      <w:r w:rsidR="00605AA3">
        <w:t xml:space="preserve">ss the </w:t>
      </w:r>
      <w:r w:rsidR="00CF17D4">
        <w:t xml:space="preserve">remaining design details </w:t>
      </w:r>
      <w:r w:rsidR="00D5371D">
        <w:t>of</w:t>
      </w:r>
      <w:r w:rsidR="00CF17D4">
        <w:t xml:space="preserve"> </w:t>
      </w:r>
      <w:r w:rsidR="00A6527F">
        <w:t xml:space="preserve">DL </w:t>
      </w:r>
      <w:r w:rsidR="00C1213E">
        <w:t xml:space="preserve">aspects, such as </w:t>
      </w:r>
      <w:r w:rsidR="00CF17D4">
        <w:t xml:space="preserve">SIB1-NB on the </w:t>
      </w:r>
      <w:r w:rsidR="002171DD">
        <w:t xml:space="preserve">anchor or </w:t>
      </w:r>
      <w:r w:rsidR="00CF17D4">
        <w:t xml:space="preserve">non-anchor carrier and NPDCCH/NPDSCH </w:t>
      </w:r>
      <w:r w:rsidR="00796791">
        <w:t xml:space="preserve">presence </w:t>
      </w:r>
      <w:r w:rsidR="00CF17D4">
        <w:t xml:space="preserve">in </w:t>
      </w:r>
      <w:proofErr w:type="spellStart"/>
      <w:r w:rsidR="00CF17D4">
        <w:t>DwPTS</w:t>
      </w:r>
      <w:proofErr w:type="spellEnd"/>
      <w:r w:rsidR="00C1213E">
        <w:t>.</w:t>
      </w:r>
      <w:r w:rsidR="00F03373">
        <w:t xml:space="preserve"> </w:t>
      </w:r>
      <w:r w:rsidR="00F03373" w:rsidRPr="00F03373">
        <w:t>Th</w:t>
      </w:r>
      <w:r w:rsidR="00CF17D4">
        <w:t xml:space="preserve">is </w:t>
      </w:r>
      <w:proofErr w:type="spellStart"/>
      <w:r w:rsidR="00CF17D4">
        <w:t>Tdoc</w:t>
      </w:r>
      <w:proofErr w:type="spellEnd"/>
      <w:r w:rsidR="00CF17D4">
        <w:t xml:space="preserve"> is a revision of R1-17</w:t>
      </w:r>
      <w:r w:rsidR="004C36A1">
        <w:t>20428</w:t>
      </w:r>
      <w:r w:rsidR="00F03373" w:rsidRPr="00F03373">
        <w:t xml:space="preserve"> [</w:t>
      </w:r>
      <w:r w:rsidR="002171DD">
        <w:t>3</w:t>
      </w:r>
      <w:r w:rsidR="00F03373" w:rsidRPr="00F03373">
        <w:t>].</w:t>
      </w:r>
    </w:p>
    <w:p w14:paraId="6A808625" w14:textId="65D99727" w:rsidR="007D7698" w:rsidRDefault="00A55AF1" w:rsidP="00564597">
      <w:pPr>
        <w:pStyle w:val="Heading1"/>
      </w:pPr>
      <w:r>
        <w:t>Discussion</w:t>
      </w:r>
      <w:r w:rsidR="00AC5978">
        <w:t xml:space="preserve"> </w:t>
      </w:r>
    </w:p>
    <w:p w14:paraId="4B8AB0F0" w14:textId="2FC1B528" w:rsidR="00193D48" w:rsidRDefault="00193D48" w:rsidP="00193D48">
      <w:pPr>
        <w:pStyle w:val="Heading2"/>
      </w:pPr>
      <w:r>
        <w:t>SIB</w:t>
      </w:r>
      <w:r w:rsidR="00D5371D">
        <w:t>1-NB</w:t>
      </w:r>
    </w:p>
    <w:p w14:paraId="6CA231C7" w14:textId="2B9783FB" w:rsidR="000A1D61" w:rsidRPr="00902AE5" w:rsidRDefault="000A1D61" w:rsidP="00193D48">
      <w:pPr>
        <w:jc w:val="both"/>
        <w:rPr>
          <w:b/>
          <w:u w:val="single"/>
          <w:lang w:val="en-GB" w:eastAsia="zh-CN"/>
        </w:rPr>
      </w:pPr>
      <w:r w:rsidRPr="00902AE5">
        <w:rPr>
          <w:rFonts w:hint="eastAsia"/>
          <w:b/>
          <w:u w:val="single"/>
          <w:lang w:val="en-GB" w:eastAsia="zh-CN"/>
        </w:rPr>
        <w:t>Additiona</w:t>
      </w:r>
      <w:r w:rsidR="00902AE5" w:rsidRPr="00902AE5">
        <w:rPr>
          <w:b/>
          <w:u w:val="single"/>
          <w:lang w:val="en-GB" w:eastAsia="zh-CN"/>
        </w:rPr>
        <w:t>l subframe for SIB1-NB on the anchor subcarrier</w:t>
      </w:r>
    </w:p>
    <w:p w14:paraId="5222E89E" w14:textId="401697E3" w:rsidR="00902AE5" w:rsidRDefault="00902AE5" w:rsidP="00193D48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the SIB1-NB on the anchor carrier, it was agreed to use </w:t>
      </w:r>
      <w:r w:rsidR="002D3B2B">
        <w:rPr>
          <w:lang w:val="en-GB" w:eastAsia="zh-CN"/>
        </w:rPr>
        <w:t xml:space="preserve">at least </w:t>
      </w:r>
      <w:r>
        <w:t>s</w:t>
      </w:r>
      <w:r w:rsidRPr="001338B8">
        <w:t>ubframe #0 in odd frames</w:t>
      </w:r>
      <w:r>
        <w:t xml:space="preserve">. </w:t>
      </w:r>
      <w:r w:rsidR="00CA25B3">
        <w:t>An</w:t>
      </w:r>
      <w:r>
        <w:t xml:space="preserve"> open issue </w:t>
      </w:r>
      <w:r w:rsidR="003F46A7">
        <w:t xml:space="preserve">is </w:t>
      </w:r>
      <w:r>
        <w:t xml:space="preserve">whether to use additional subframe other than subframe #0, for example, subframe #4 for </w:t>
      </w:r>
      <w:r w:rsidR="002D3B2B">
        <w:t xml:space="preserve">the transmission of SIB1-NB configured with 16 </w:t>
      </w:r>
      <w:r>
        <w:t>repetition</w:t>
      </w:r>
      <w:r w:rsidR="002D3B2B">
        <w:t>s</w:t>
      </w:r>
      <w:r>
        <w:t xml:space="preserve">. </w:t>
      </w:r>
      <w:r w:rsidR="003F46A7">
        <w:t>The motivation i</w:t>
      </w:r>
      <w:r w:rsidR="00CA25B3">
        <w:t xml:space="preserve">s to reduce the inter-cell interference </w:t>
      </w:r>
      <w:r w:rsidR="002D3B2B">
        <w:t xml:space="preserve">because </w:t>
      </w:r>
      <w:r w:rsidR="00CA25B3">
        <w:t xml:space="preserve">all NB-IoT cells will use the same subframe #0 for SIB1-NB transmission in case of configured with 16 repetitions. </w:t>
      </w:r>
      <w:r w:rsidR="002857F3">
        <w:t>By allowing SIB1-NB transmission of neighboring cell in other subframe, inter-cell interference on SIB1-NB can be avoided in some sense. For example, as discussed in [4]</w:t>
      </w:r>
      <w:r w:rsidR="002342D1">
        <w:t xml:space="preserve">, </w:t>
      </w:r>
      <w:r w:rsidR="00CA25B3">
        <w:t>i</w:t>
      </w:r>
      <w:r w:rsidR="00CA25B3">
        <w:rPr>
          <w:rFonts w:eastAsia="MS Mincho"/>
          <w:lang w:eastAsia="ja-JP"/>
        </w:rPr>
        <w:t xml:space="preserve">f PCID </w:t>
      </w:r>
      <w:r w:rsidR="00CA25B3">
        <w:rPr>
          <w:rFonts w:eastAsia="MS Mincho"/>
          <w:lang w:eastAsia="ja-JP"/>
        </w:rPr>
        <w:lastRenderedPageBreak/>
        <w:t xml:space="preserve">mod 2=0, SIB1-NB is transmitted in subframe #0 of the odd numbered radio frames, and if PCID mod 2=1, SIB1-NB is transmitted in subframe #4 of the even-numbered radio frames. </w:t>
      </w:r>
    </w:p>
    <w:p w14:paraId="7576E408" w14:textId="767F21AA" w:rsidR="002857F3" w:rsidRDefault="002857F3" w:rsidP="00193D48">
      <w:pPr>
        <w:jc w:val="both"/>
        <w:rPr>
          <w:lang w:val="en-GB" w:eastAsia="zh-CN"/>
        </w:rPr>
      </w:pPr>
      <w:r>
        <w:rPr>
          <w:lang w:val="en-GB" w:eastAsia="zh-CN"/>
        </w:rPr>
        <w:t xml:space="preserve">However, since it has been already agreed that the SIB1-NB can be transmitted on the non-anchor carrier, the inter-cell interference on the SIB1-NB can be avoided by assigning </w:t>
      </w:r>
      <w:r w:rsidR="00B64ED8">
        <w:rPr>
          <w:lang w:val="en-GB" w:eastAsia="zh-CN"/>
        </w:rPr>
        <w:t xml:space="preserve">a </w:t>
      </w:r>
      <w:r>
        <w:rPr>
          <w:lang w:val="en-GB" w:eastAsia="zh-CN"/>
        </w:rPr>
        <w:t xml:space="preserve">different carrier to </w:t>
      </w:r>
      <w:r>
        <w:t xml:space="preserve">neighboring </w:t>
      </w:r>
      <w:r>
        <w:rPr>
          <w:lang w:val="en-GB" w:eastAsia="zh-CN"/>
        </w:rPr>
        <w:t xml:space="preserve">cell.  </w:t>
      </w:r>
      <w:r w:rsidR="00B64ED8">
        <w:rPr>
          <w:lang w:val="en-GB" w:eastAsia="zh-CN"/>
        </w:rPr>
        <w:t xml:space="preserve">For example, </w:t>
      </w:r>
      <w:r w:rsidR="00B64ED8">
        <w:t xml:space="preserve">one cell will transmit the SIB1-NB </w:t>
      </w:r>
      <w:r w:rsidR="00B64ED8">
        <w:rPr>
          <w:lang w:val="en-GB" w:eastAsia="zh-CN"/>
        </w:rPr>
        <w:t xml:space="preserve">on the anchor carrier and its </w:t>
      </w:r>
      <w:r w:rsidR="00B64ED8">
        <w:t xml:space="preserve">neighboring </w:t>
      </w:r>
      <w:r w:rsidR="00B64ED8">
        <w:rPr>
          <w:lang w:val="en-GB" w:eastAsia="zh-CN"/>
        </w:rPr>
        <w:t xml:space="preserve">cell will transmit the SIB1-NB on the non-anchor carrier. The usage of additional subframe other than subframe #0 on the anchor carrier </w:t>
      </w:r>
      <w:r w:rsidR="00A03AAF">
        <w:rPr>
          <w:lang w:val="en-GB" w:eastAsia="zh-CN"/>
        </w:rPr>
        <w:t xml:space="preserve">for the SIB1-NB </w:t>
      </w:r>
      <w:r w:rsidR="00B64ED8">
        <w:rPr>
          <w:lang w:val="en-GB" w:eastAsia="zh-CN"/>
        </w:rPr>
        <w:t xml:space="preserve">is thus not needed.  </w:t>
      </w:r>
      <w:r>
        <w:rPr>
          <w:lang w:val="en-GB" w:eastAsia="zh-CN"/>
        </w:rPr>
        <w:t xml:space="preserve"> </w:t>
      </w:r>
    </w:p>
    <w:p w14:paraId="6946F420" w14:textId="18D722C8" w:rsidR="00A03AAF" w:rsidRDefault="00A03AAF" w:rsidP="00A03AAF">
      <w:pPr>
        <w:rPr>
          <w:b/>
          <w:lang w:val="en-GB"/>
        </w:rPr>
      </w:pPr>
      <w:r>
        <w:rPr>
          <w:b/>
          <w:u w:val="single"/>
          <w:lang w:val="en-GB"/>
        </w:rPr>
        <w:t>Proposal 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For the SIB1-NB transmission on the anchor carrier, only subframe #0 in odd-numbered frame is used. </w:t>
      </w:r>
    </w:p>
    <w:p w14:paraId="105E0396" w14:textId="77777777" w:rsidR="00A03AAF" w:rsidRDefault="00A03AAF" w:rsidP="00A03AAF">
      <w:pPr>
        <w:rPr>
          <w:b/>
          <w:lang w:val="en-GB"/>
        </w:rPr>
      </w:pPr>
    </w:p>
    <w:p w14:paraId="0DFF9BDD" w14:textId="182A7461" w:rsidR="00A03AAF" w:rsidRPr="00902AE5" w:rsidRDefault="00A03AAF" w:rsidP="00A03AAF">
      <w:pPr>
        <w:jc w:val="both"/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>S</w:t>
      </w:r>
      <w:r w:rsidRPr="00902AE5">
        <w:rPr>
          <w:b/>
          <w:u w:val="single"/>
          <w:lang w:val="en-GB" w:eastAsia="zh-CN"/>
        </w:rPr>
        <w:t xml:space="preserve">IB1-NB on the </w:t>
      </w:r>
      <w:r>
        <w:rPr>
          <w:b/>
          <w:u w:val="single"/>
          <w:lang w:val="en-GB" w:eastAsia="zh-CN"/>
        </w:rPr>
        <w:t>non-</w:t>
      </w:r>
      <w:r w:rsidRPr="00902AE5">
        <w:rPr>
          <w:b/>
          <w:u w:val="single"/>
          <w:lang w:val="en-GB" w:eastAsia="zh-CN"/>
        </w:rPr>
        <w:t>anchor subcarrier</w:t>
      </w:r>
    </w:p>
    <w:p w14:paraId="23409416" w14:textId="49AB9F9E" w:rsidR="00FC286B" w:rsidRDefault="00FC286B" w:rsidP="00193D48">
      <w:pPr>
        <w:jc w:val="both"/>
        <w:rPr>
          <w:lang w:val="en-GB" w:eastAsia="zh-CN"/>
        </w:rPr>
      </w:pPr>
      <w:r>
        <w:rPr>
          <w:lang w:val="en-GB" w:eastAsia="zh-CN"/>
        </w:rPr>
        <w:t>In order to identify on which carrier SIB1-NB is transmitted, indication in MIB-NB can be used. Two options can be considered.</w:t>
      </w:r>
    </w:p>
    <w:p w14:paraId="237B3544" w14:textId="0661992E" w:rsidR="00FC286B" w:rsidRPr="001338B8" w:rsidRDefault="00FC286B" w:rsidP="00FC286B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</w:pPr>
      <w:r>
        <w:rPr>
          <w:iCs/>
        </w:rPr>
        <w:t>Option 1: Use the spare bit</w:t>
      </w:r>
      <w:r w:rsidR="005E2D9F">
        <w:rPr>
          <w:iCs/>
        </w:rPr>
        <w:t>s</w:t>
      </w:r>
      <w:r>
        <w:rPr>
          <w:iCs/>
        </w:rPr>
        <w:t xml:space="preserve"> in legacy MIB-NB</w:t>
      </w:r>
    </w:p>
    <w:p w14:paraId="48B73F41" w14:textId="493865D9" w:rsidR="00FC286B" w:rsidRPr="001338B8" w:rsidRDefault="00FC286B" w:rsidP="00FC286B">
      <w:pPr>
        <w:numPr>
          <w:ilvl w:val="0"/>
          <w:numId w:val="18"/>
        </w:numPr>
        <w:overflowPunct/>
        <w:autoSpaceDE/>
        <w:autoSpaceDN/>
        <w:adjustRightInd/>
        <w:ind w:left="714" w:hanging="357"/>
        <w:textAlignment w:val="auto"/>
      </w:pPr>
      <w:r>
        <w:rPr>
          <w:iCs/>
        </w:rPr>
        <w:t>Option 2: Exploit the reserved state of the 4-bits scheduling and size field</w:t>
      </w:r>
    </w:p>
    <w:p w14:paraId="435B7D0C" w14:textId="5021AC88" w:rsidR="00FC286B" w:rsidRDefault="00FC286B" w:rsidP="00193D48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For option 2, </w:t>
      </w:r>
      <w:r>
        <w:rPr>
          <w:lang w:val="en-GB" w:eastAsia="zh-CN"/>
        </w:rPr>
        <w:t xml:space="preserve">the reserved 4 entries </w:t>
      </w:r>
      <w:r w:rsidR="005E2D9F">
        <w:rPr>
          <w:lang w:val="en-GB" w:eastAsia="zh-CN"/>
        </w:rPr>
        <w:t xml:space="preserve">(i.e., 12 to 15) </w:t>
      </w:r>
      <w:r>
        <w:rPr>
          <w:lang w:val="en-GB" w:eastAsia="zh-CN"/>
        </w:rPr>
        <w:t xml:space="preserve">in the table </w:t>
      </w:r>
      <w:r w:rsidRPr="00340717">
        <w:t>16.4.</w:t>
      </w:r>
      <w:r>
        <w:t xml:space="preserve">1.3-3 </w:t>
      </w:r>
      <w:r>
        <w:rPr>
          <w:lang w:val="en-GB" w:eastAsia="zh-CN"/>
        </w:rPr>
        <w:t>of the SIB1-NB scheduling</w:t>
      </w:r>
      <w:r w:rsidR="00150A0C">
        <w:rPr>
          <w:lang w:val="en-GB" w:eastAsia="zh-CN"/>
        </w:rPr>
        <w:t xml:space="preserve"> information can be used to indicate the SIB1-NB transmission on the </w:t>
      </w:r>
      <w:r w:rsidR="00837A16">
        <w:rPr>
          <w:lang w:val="en-GB" w:eastAsia="zh-CN"/>
        </w:rPr>
        <w:t>non-anchor carrier</w:t>
      </w:r>
      <w:r w:rsidR="005E2D9F">
        <w:rPr>
          <w:lang w:val="en-GB" w:eastAsia="zh-CN"/>
        </w:rPr>
        <w:t xml:space="preserve"> with each entry associated with </w:t>
      </w:r>
      <w:r w:rsidR="00046DFA">
        <w:rPr>
          <w:lang w:val="en-GB" w:eastAsia="zh-CN"/>
        </w:rPr>
        <w:t xml:space="preserve">a </w:t>
      </w:r>
      <w:r w:rsidR="005E2D9F">
        <w:rPr>
          <w:lang w:val="en-GB" w:eastAsia="zh-CN"/>
        </w:rPr>
        <w:t>different TBS</w:t>
      </w:r>
      <w:r w:rsidR="00837A16">
        <w:rPr>
          <w:lang w:val="en-GB" w:eastAsia="zh-CN"/>
        </w:rPr>
        <w:t xml:space="preserve">. </w:t>
      </w:r>
      <w:r w:rsidR="005E2D9F">
        <w:rPr>
          <w:lang w:val="en-GB" w:eastAsia="zh-CN"/>
        </w:rPr>
        <w:t xml:space="preserve">However, this is only for the SIB1-NB transmission on the non-anchor carrier configured with 16 repetitions. </w:t>
      </w:r>
      <w:r>
        <w:rPr>
          <w:lang w:val="en-GB" w:eastAsia="zh-CN"/>
        </w:rPr>
        <w:t xml:space="preserve"> </w:t>
      </w:r>
      <w:r w:rsidR="005E2D9F">
        <w:rPr>
          <w:lang w:val="en-GB" w:eastAsia="zh-CN"/>
        </w:rPr>
        <w:t xml:space="preserve">If SIB1-NB on the non-anchor carrier is also supported for 4 and 8 repetitions, option 2 cannot work. Another option is to use the spare bits in MIB-NB. For example, one bit can be used to indicate </w:t>
      </w:r>
      <w:r w:rsidR="00046DFA">
        <w:rPr>
          <w:lang w:val="en-GB" w:eastAsia="zh-CN"/>
        </w:rPr>
        <w:t>to</w:t>
      </w:r>
      <w:r w:rsidR="005E2D9F">
        <w:rPr>
          <w:lang w:val="en-GB" w:eastAsia="zh-CN"/>
        </w:rPr>
        <w:t xml:space="preserve"> the SIB1-NB transmitted on the non-anchor carrier. Compared to option</w:t>
      </w:r>
      <w:r w:rsidR="00046DFA">
        <w:rPr>
          <w:lang w:val="en-GB" w:eastAsia="zh-CN"/>
        </w:rPr>
        <w:t xml:space="preserve"> </w:t>
      </w:r>
      <w:r w:rsidR="005E2D9F">
        <w:rPr>
          <w:lang w:val="en-GB" w:eastAsia="zh-CN"/>
        </w:rPr>
        <w:t xml:space="preserve">2, the usage of spare bits in MIB-NB has more flexibility to support </w:t>
      </w:r>
      <w:r w:rsidR="00E170FD">
        <w:rPr>
          <w:lang w:val="en-GB" w:eastAsia="zh-CN"/>
        </w:rPr>
        <w:t xml:space="preserve">all of the </w:t>
      </w:r>
      <w:r w:rsidR="005E2D9F">
        <w:rPr>
          <w:lang w:val="en-GB" w:eastAsia="zh-CN"/>
        </w:rPr>
        <w:t>4, 8 or 16 repetitions.</w:t>
      </w:r>
    </w:p>
    <w:p w14:paraId="767B63DC" w14:textId="64A4C746" w:rsidR="002342D1" w:rsidRDefault="002342D1" w:rsidP="002342D1">
      <w:pPr>
        <w:rPr>
          <w:b/>
          <w:lang w:val="en-GB"/>
        </w:rPr>
      </w:pPr>
      <w:r>
        <w:rPr>
          <w:b/>
          <w:u w:val="single"/>
          <w:lang w:val="en-GB"/>
        </w:rPr>
        <w:t>Proposal 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transmission of SIB1-NB on the anchor and non-anchor carrier is indicated by </w:t>
      </w:r>
      <w:r w:rsidR="00046DFA">
        <w:rPr>
          <w:b/>
          <w:lang w:val="en-GB"/>
        </w:rPr>
        <w:t>one</w:t>
      </w:r>
      <w:r>
        <w:rPr>
          <w:b/>
          <w:lang w:val="en-GB"/>
        </w:rPr>
        <w:t xml:space="preserve"> bit in MIB-NB. </w:t>
      </w:r>
    </w:p>
    <w:p w14:paraId="4B675DA5" w14:textId="77777777" w:rsidR="002342D1" w:rsidRDefault="002342D1" w:rsidP="00EC1D7C">
      <w:pPr>
        <w:jc w:val="both"/>
        <w:rPr>
          <w:lang w:val="en-GB" w:eastAsia="zh-CN"/>
        </w:rPr>
      </w:pPr>
    </w:p>
    <w:p w14:paraId="1C507B35" w14:textId="7A49CBA1" w:rsidR="00EC1D7C" w:rsidRDefault="005E2D9F" w:rsidP="00EC1D7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Secondly, </w:t>
      </w:r>
      <w:r w:rsidR="00E170FD">
        <w:rPr>
          <w:lang w:val="en-GB" w:eastAsia="zh-CN"/>
        </w:rPr>
        <w:t xml:space="preserve">for the transmission of SIB1-NB on the non-anchor carrier, the frequency position of the non-anchor carrier shall be indicated also in MIB-NB. One option is to fix the location of the non-anchor carrier relative to the anchor carrier, e.g., the next one or the previous one dependent on the physical cell ID. In such case, additional </w:t>
      </w:r>
      <w:r w:rsidR="002402CE">
        <w:rPr>
          <w:lang w:val="en-GB" w:eastAsia="zh-CN"/>
        </w:rPr>
        <w:t xml:space="preserve">bit </w:t>
      </w:r>
      <w:r w:rsidR="00E170FD">
        <w:rPr>
          <w:lang w:val="en-GB" w:eastAsia="zh-CN"/>
        </w:rPr>
        <w:t>indicat</w:t>
      </w:r>
      <w:r w:rsidR="002402CE">
        <w:rPr>
          <w:lang w:val="en-GB" w:eastAsia="zh-CN"/>
        </w:rPr>
        <w:t>or</w:t>
      </w:r>
      <w:r w:rsidR="00E170FD">
        <w:rPr>
          <w:lang w:val="en-GB" w:eastAsia="zh-CN"/>
        </w:rPr>
        <w:t xml:space="preserve"> in MIB-NB</w:t>
      </w:r>
      <w:r w:rsidR="00046DFA">
        <w:rPr>
          <w:lang w:val="en-GB" w:eastAsia="zh-CN"/>
        </w:rPr>
        <w:t xml:space="preserve"> can be avoided</w:t>
      </w:r>
      <w:r w:rsidR="00E170FD">
        <w:rPr>
          <w:lang w:val="en-GB" w:eastAsia="zh-CN"/>
        </w:rPr>
        <w:t xml:space="preserve">. </w:t>
      </w:r>
      <w:r w:rsidR="002402CE">
        <w:rPr>
          <w:lang w:val="en-GB" w:eastAsia="zh-CN"/>
        </w:rPr>
        <w:t xml:space="preserve">However, </w:t>
      </w:r>
      <w:r w:rsidR="00EC1D7C">
        <w:rPr>
          <w:lang w:val="en-GB" w:eastAsia="zh-CN"/>
        </w:rPr>
        <w:t xml:space="preserve">the usage of the adjacent carrier to the anchor carrier as the non-anchor carrier for SIB1-NB may result in the anchor and non-anchor carrier not in the same RBG which may degrade the PRB resource utilization for the </w:t>
      </w:r>
      <w:proofErr w:type="spellStart"/>
      <w:r w:rsidR="00EC1D7C">
        <w:rPr>
          <w:lang w:val="en-GB" w:eastAsia="zh-CN"/>
        </w:rPr>
        <w:t>inband</w:t>
      </w:r>
      <w:proofErr w:type="spellEnd"/>
      <w:r w:rsidR="00EC1D7C">
        <w:rPr>
          <w:lang w:val="en-GB" w:eastAsia="zh-CN"/>
        </w:rPr>
        <w:t xml:space="preserve"> LTE system. As shown in Figure 1 below, </w:t>
      </w:r>
      <w:r w:rsidR="00046DFA">
        <w:rPr>
          <w:lang w:val="en-GB" w:eastAsia="zh-CN"/>
        </w:rPr>
        <w:t>if</w:t>
      </w:r>
      <w:r w:rsidR="00EC1D7C">
        <w:rPr>
          <w:lang w:val="en-GB" w:eastAsia="zh-CN"/>
        </w:rPr>
        <w:t xml:space="preserve"> the anchor carrier </w:t>
      </w:r>
      <w:r w:rsidR="00046DFA">
        <w:rPr>
          <w:lang w:val="en-GB" w:eastAsia="zh-CN"/>
        </w:rPr>
        <w:t xml:space="preserve">is </w:t>
      </w:r>
      <w:r w:rsidR="00EC1D7C">
        <w:rPr>
          <w:lang w:val="en-GB" w:eastAsia="zh-CN"/>
        </w:rPr>
        <w:t xml:space="preserve">on PRB #9, the non-anchor carrier shall be on the next carrier to the anchor carrier, i.e., PRB #10 in order to have the anchor and non-anchor carriers on the same RBG. Similarly, if anchor carrier is on PRB #35, then the non-anchor carrier shall be on the previous carrier to the anchor carrier, i.e., PRB #34. The frequency location of the non-anchor carrier cannot be determined only based on the physical cell ID. To provide flexibility for deployment, </w:t>
      </w:r>
      <w:r w:rsidR="00046DFA">
        <w:rPr>
          <w:lang w:val="en-GB" w:eastAsia="zh-CN"/>
        </w:rPr>
        <w:t>two</w:t>
      </w:r>
      <w:r w:rsidR="00EC1D7C">
        <w:rPr>
          <w:lang w:val="en-GB" w:eastAsia="zh-CN"/>
        </w:rPr>
        <w:t xml:space="preserve"> bits can be introduced in MIB-NB to indicate t</w:t>
      </w:r>
      <w:r w:rsidR="00B6580F">
        <w:rPr>
          <w:lang w:val="en-GB" w:eastAsia="zh-CN"/>
        </w:rPr>
        <w:t xml:space="preserve">he frequency location of the non-anchor carrier as summarized in Table 1. </w:t>
      </w:r>
    </w:p>
    <w:p w14:paraId="56937034" w14:textId="77777777" w:rsidR="00EC1D7C" w:rsidRDefault="00EC1D7C" w:rsidP="00EC1D7C">
      <w:pPr>
        <w:jc w:val="both"/>
        <w:rPr>
          <w:lang w:val="en-GB" w:eastAsia="zh-CN"/>
        </w:rPr>
      </w:pPr>
      <w:r w:rsidRPr="007C7EAC">
        <w:rPr>
          <w:noProof/>
        </w:rPr>
        <w:drawing>
          <wp:inline distT="0" distB="0" distL="0" distR="0" wp14:anchorId="645C8826" wp14:editId="4CE00361">
            <wp:extent cx="6332220" cy="48268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82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98B79" w14:textId="590B3DBD" w:rsidR="00EC1D7C" w:rsidRDefault="00EC1D7C" w:rsidP="00B6580F">
      <w:pPr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 w:rsidR="00D413DC">
        <w:rPr>
          <w:b/>
          <w:lang w:val="en-GB" w:eastAsia="zh-CN"/>
        </w:rPr>
        <w:t>1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Relationship between the anchor/non-anchor carrier and LTE RBG (10MHz BW)</w:t>
      </w:r>
    </w:p>
    <w:p w14:paraId="050EAEA4" w14:textId="6162A505" w:rsidR="00B6580F" w:rsidRDefault="00B6580F" w:rsidP="00B6580F">
      <w:pPr>
        <w:jc w:val="center"/>
        <w:rPr>
          <w:b/>
          <w:lang w:val="en-GB" w:eastAsia="zh-CN"/>
        </w:rPr>
      </w:pPr>
      <w:r>
        <w:rPr>
          <w:b/>
          <w:lang w:val="en-GB" w:eastAsia="zh-CN"/>
        </w:rPr>
        <w:t>Table 1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The frequency location of the non-anchor carrier to the anchor carrier</w:t>
      </w:r>
      <w:r w:rsidR="00D413DC">
        <w:rPr>
          <w:b/>
          <w:lang w:val="en-GB" w:eastAsia="zh-CN"/>
        </w:rPr>
        <w:t xml:space="preserve"> (</w:t>
      </w:r>
      <w:proofErr w:type="spellStart"/>
      <w:r w:rsidR="00D413DC">
        <w:rPr>
          <w:b/>
          <w:lang w:val="en-GB" w:eastAsia="zh-CN"/>
        </w:rPr>
        <w:t>inband</w:t>
      </w:r>
      <w:proofErr w:type="spellEnd"/>
      <w:r w:rsidR="00D413DC">
        <w:rPr>
          <w:b/>
          <w:lang w:val="en-GB" w:eastAsia="zh-CN"/>
        </w:rPr>
        <w:t xml:space="preserve"> and standalone mode)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3848"/>
      </w:tblGrid>
      <w:tr w:rsidR="00B6580F" w14:paraId="641587E5" w14:textId="77777777" w:rsidTr="00B6580F">
        <w:trPr>
          <w:jc w:val="center"/>
        </w:trPr>
        <w:tc>
          <w:tcPr>
            <w:tcW w:w="2547" w:type="dxa"/>
            <w:shd w:val="clear" w:color="auto" w:fill="5B9BD5" w:themeFill="accent1"/>
          </w:tcPr>
          <w:p w14:paraId="3792972E" w14:textId="439A48CC" w:rsidR="00B6580F" w:rsidRPr="001562B6" w:rsidRDefault="00B6580F" w:rsidP="00DA0E59">
            <w:pPr>
              <w:spacing w:after="0" w:line="276" w:lineRule="auto"/>
              <w:jc w:val="center"/>
              <w:rPr>
                <w:b/>
                <w:color w:val="FFFFFF" w:themeColor="background1"/>
                <w:lang w:val="en-GB"/>
              </w:rPr>
            </w:pPr>
            <w:r>
              <w:rPr>
                <w:b/>
                <w:color w:val="FFFFFF" w:themeColor="background1"/>
                <w:lang w:val="en-GB"/>
              </w:rPr>
              <w:t>Value of the 2-bits indicator</w:t>
            </w:r>
          </w:p>
        </w:tc>
        <w:tc>
          <w:tcPr>
            <w:tcW w:w="3848" w:type="dxa"/>
            <w:shd w:val="clear" w:color="auto" w:fill="5B9BD5" w:themeFill="accent1"/>
          </w:tcPr>
          <w:p w14:paraId="0DBE998E" w14:textId="73F533B8" w:rsidR="00B6580F" w:rsidRPr="001562B6" w:rsidRDefault="00B6580F" w:rsidP="00DA0E59">
            <w:pPr>
              <w:spacing w:after="0" w:line="276" w:lineRule="auto"/>
              <w:jc w:val="center"/>
              <w:rPr>
                <w:b/>
                <w:color w:val="FFFFFF" w:themeColor="background1"/>
                <w:lang w:val="en-GB"/>
              </w:rPr>
            </w:pPr>
            <w:r>
              <w:rPr>
                <w:b/>
                <w:color w:val="FFFFFF" w:themeColor="background1"/>
                <w:lang w:val="en-GB"/>
              </w:rPr>
              <w:t>Relative PRB offset of the non-anchor carrier to the anchor carrier</w:t>
            </w:r>
          </w:p>
        </w:tc>
      </w:tr>
      <w:tr w:rsidR="00B6580F" w14:paraId="38D765D0" w14:textId="77777777" w:rsidTr="00B6580F">
        <w:trPr>
          <w:jc w:val="center"/>
        </w:trPr>
        <w:tc>
          <w:tcPr>
            <w:tcW w:w="2547" w:type="dxa"/>
          </w:tcPr>
          <w:p w14:paraId="290B3595" w14:textId="77777777" w:rsidR="00B6580F" w:rsidRPr="00140ECC" w:rsidRDefault="00B6580F" w:rsidP="00DA0E59">
            <w:pPr>
              <w:pStyle w:val="NormalIndent"/>
              <w:spacing w:line="276" w:lineRule="auto"/>
              <w:ind w:left="44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 w:rsidRPr="00140ECC">
              <w:rPr>
                <w:rFonts w:ascii="Times" w:hAnsi="Times" w:cs="Times" w:hint="eastAsia"/>
                <w:kern w:val="0"/>
                <w:sz w:val="20"/>
                <w:lang w:eastAsia="zh-CN"/>
              </w:rPr>
              <w:t>00</w:t>
            </w:r>
          </w:p>
        </w:tc>
        <w:tc>
          <w:tcPr>
            <w:tcW w:w="3848" w:type="dxa"/>
          </w:tcPr>
          <w:p w14:paraId="2E13635B" w14:textId="5C611B44" w:rsidR="00B6580F" w:rsidRPr="00140ECC" w:rsidRDefault="00B6580F" w:rsidP="00B6580F">
            <w:pPr>
              <w:pStyle w:val="NormalIndent"/>
              <w:spacing w:line="276" w:lineRule="auto"/>
              <w:ind w:left="0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>
              <w:rPr>
                <w:rFonts w:ascii="Times" w:hAnsi="Times" w:cs="Times"/>
                <w:kern w:val="0"/>
                <w:sz w:val="20"/>
                <w:lang w:eastAsia="zh-CN"/>
              </w:rPr>
              <w:t>+1</w:t>
            </w:r>
          </w:p>
        </w:tc>
      </w:tr>
      <w:tr w:rsidR="00B6580F" w14:paraId="277548F9" w14:textId="77777777" w:rsidTr="00B6580F">
        <w:trPr>
          <w:jc w:val="center"/>
        </w:trPr>
        <w:tc>
          <w:tcPr>
            <w:tcW w:w="2547" w:type="dxa"/>
          </w:tcPr>
          <w:p w14:paraId="3A69A88A" w14:textId="77777777" w:rsidR="00B6580F" w:rsidRPr="00140ECC" w:rsidRDefault="00B6580F" w:rsidP="00DA0E59">
            <w:pPr>
              <w:pStyle w:val="NormalIndent"/>
              <w:spacing w:line="276" w:lineRule="auto"/>
              <w:ind w:left="44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 w:rsidRPr="00140ECC">
              <w:rPr>
                <w:rFonts w:ascii="Times" w:hAnsi="Times" w:cs="Times" w:hint="eastAsia"/>
                <w:kern w:val="0"/>
                <w:sz w:val="20"/>
                <w:lang w:eastAsia="zh-CN"/>
              </w:rPr>
              <w:t>01</w:t>
            </w:r>
          </w:p>
        </w:tc>
        <w:tc>
          <w:tcPr>
            <w:tcW w:w="3848" w:type="dxa"/>
          </w:tcPr>
          <w:p w14:paraId="02739705" w14:textId="7F0E2E30" w:rsidR="00B6580F" w:rsidRPr="00140ECC" w:rsidRDefault="00B6580F" w:rsidP="00B6580F">
            <w:pPr>
              <w:pStyle w:val="NormalIndent"/>
              <w:spacing w:beforeLines="50" w:afterLines="50" w:after="120" w:line="276" w:lineRule="auto"/>
              <w:ind w:left="0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>
              <w:rPr>
                <w:rFonts w:ascii="Times" w:hAnsi="Times" w:cs="Times"/>
                <w:kern w:val="0"/>
                <w:sz w:val="20"/>
                <w:lang w:eastAsia="zh-CN"/>
              </w:rPr>
              <w:t>-1</w:t>
            </w:r>
          </w:p>
        </w:tc>
      </w:tr>
      <w:tr w:rsidR="00B6580F" w14:paraId="65BB94F7" w14:textId="77777777" w:rsidTr="00B6580F">
        <w:trPr>
          <w:jc w:val="center"/>
        </w:trPr>
        <w:tc>
          <w:tcPr>
            <w:tcW w:w="2547" w:type="dxa"/>
          </w:tcPr>
          <w:p w14:paraId="597D4E1A" w14:textId="77777777" w:rsidR="00B6580F" w:rsidRPr="00140ECC" w:rsidRDefault="00B6580F" w:rsidP="00DA0E59">
            <w:pPr>
              <w:pStyle w:val="NormalIndent"/>
              <w:spacing w:line="276" w:lineRule="auto"/>
              <w:ind w:left="44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 w:rsidRPr="00140ECC">
              <w:rPr>
                <w:rFonts w:ascii="Times" w:hAnsi="Times" w:cs="Times" w:hint="eastAsia"/>
                <w:kern w:val="0"/>
                <w:sz w:val="20"/>
                <w:lang w:eastAsia="zh-CN"/>
              </w:rPr>
              <w:t>10</w:t>
            </w:r>
          </w:p>
        </w:tc>
        <w:tc>
          <w:tcPr>
            <w:tcW w:w="3848" w:type="dxa"/>
          </w:tcPr>
          <w:p w14:paraId="372A1D87" w14:textId="7BCE9AE2" w:rsidR="00B6580F" w:rsidRPr="00140ECC" w:rsidRDefault="00B6580F" w:rsidP="00B6580F">
            <w:pPr>
              <w:pStyle w:val="NormalIndent"/>
              <w:spacing w:beforeLines="50" w:afterLines="50" w:after="120" w:line="276" w:lineRule="auto"/>
              <w:ind w:left="0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>
              <w:rPr>
                <w:rFonts w:ascii="Times" w:hAnsi="Times" w:cs="Times"/>
                <w:kern w:val="0"/>
                <w:sz w:val="20"/>
                <w:lang w:eastAsia="zh-CN"/>
              </w:rPr>
              <w:t>+2</w:t>
            </w:r>
          </w:p>
        </w:tc>
      </w:tr>
      <w:tr w:rsidR="00B6580F" w14:paraId="05A0E808" w14:textId="77777777" w:rsidTr="00B6580F">
        <w:trPr>
          <w:trHeight w:val="175"/>
          <w:jc w:val="center"/>
        </w:trPr>
        <w:tc>
          <w:tcPr>
            <w:tcW w:w="2547" w:type="dxa"/>
          </w:tcPr>
          <w:p w14:paraId="473F06BD" w14:textId="570869D3" w:rsidR="00B6580F" w:rsidRPr="00140ECC" w:rsidRDefault="00B6580F" w:rsidP="00DA0E59">
            <w:pPr>
              <w:pStyle w:val="NormalIndent"/>
              <w:spacing w:line="276" w:lineRule="auto"/>
              <w:ind w:left="44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>
              <w:rPr>
                <w:rFonts w:ascii="Times" w:hAnsi="Times" w:cs="Times" w:hint="eastAsia"/>
                <w:kern w:val="0"/>
                <w:sz w:val="20"/>
                <w:lang w:eastAsia="zh-CN"/>
              </w:rPr>
              <w:lastRenderedPageBreak/>
              <w:t>11</w:t>
            </w:r>
          </w:p>
        </w:tc>
        <w:tc>
          <w:tcPr>
            <w:tcW w:w="3848" w:type="dxa"/>
          </w:tcPr>
          <w:p w14:paraId="57F24DD6" w14:textId="37FC4160" w:rsidR="00B6580F" w:rsidRDefault="00B6580F" w:rsidP="00B6580F">
            <w:pPr>
              <w:pStyle w:val="NormalIndent"/>
              <w:spacing w:beforeLines="50" w:afterLines="50" w:after="120" w:line="276" w:lineRule="auto"/>
              <w:ind w:left="0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>
              <w:rPr>
                <w:rFonts w:ascii="Times" w:hAnsi="Times" w:cs="Times" w:hint="eastAsia"/>
                <w:kern w:val="0"/>
                <w:sz w:val="20"/>
                <w:lang w:eastAsia="zh-CN"/>
              </w:rPr>
              <w:t>-2</w:t>
            </w:r>
          </w:p>
        </w:tc>
      </w:tr>
    </w:tbl>
    <w:p w14:paraId="23FB3602" w14:textId="77777777" w:rsidR="00B6580F" w:rsidRDefault="00B6580F" w:rsidP="00193D48">
      <w:pPr>
        <w:jc w:val="both"/>
        <w:rPr>
          <w:lang w:val="en-GB"/>
        </w:rPr>
      </w:pPr>
    </w:p>
    <w:p w14:paraId="5E2D7DB5" w14:textId="3D28DE15" w:rsidR="006335E4" w:rsidRDefault="00DA0E59" w:rsidP="00193D48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above table can be applied also to the standalone </w:t>
      </w:r>
      <w:r w:rsidR="00046DFA">
        <w:rPr>
          <w:lang w:val="en-GB" w:eastAsia="zh-CN"/>
        </w:rPr>
        <w:t>deployment</w:t>
      </w:r>
      <w:r>
        <w:rPr>
          <w:lang w:val="en-GB" w:eastAsia="zh-CN"/>
        </w:rPr>
        <w:t>. For guard</w:t>
      </w:r>
      <w:r w:rsidR="00046DFA">
        <w:rPr>
          <w:lang w:val="en-GB" w:eastAsia="zh-CN"/>
        </w:rPr>
        <w:t xml:space="preserve"> </w:t>
      </w:r>
      <w:r>
        <w:rPr>
          <w:lang w:val="en-GB" w:eastAsia="zh-CN"/>
        </w:rPr>
        <w:t xml:space="preserve">band operation, the adjacent carrier of the anchor carrier may </w:t>
      </w:r>
      <w:r w:rsidR="00C8271F">
        <w:rPr>
          <w:lang w:val="en-GB" w:eastAsia="zh-CN"/>
        </w:rPr>
        <w:t xml:space="preserve">be an </w:t>
      </w:r>
      <w:proofErr w:type="spellStart"/>
      <w:r w:rsidR="00C8271F">
        <w:rPr>
          <w:lang w:val="en-GB" w:eastAsia="zh-CN"/>
        </w:rPr>
        <w:t>inband</w:t>
      </w:r>
      <w:proofErr w:type="spellEnd"/>
      <w:r w:rsidR="00C8271F">
        <w:rPr>
          <w:lang w:val="en-GB" w:eastAsia="zh-CN"/>
        </w:rPr>
        <w:t xml:space="preserve"> carrier</w:t>
      </w:r>
      <w:r w:rsidR="005B4A3D">
        <w:rPr>
          <w:lang w:val="en-GB" w:eastAsia="zh-CN"/>
        </w:rPr>
        <w:t xml:space="preserve">. If it is an </w:t>
      </w:r>
      <w:proofErr w:type="spellStart"/>
      <w:r w:rsidR="005B4A3D">
        <w:rPr>
          <w:lang w:val="en-GB" w:eastAsia="zh-CN"/>
        </w:rPr>
        <w:t>inband</w:t>
      </w:r>
      <w:proofErr w:type="spellEnd"/>
      <w:r w:rsidR="005B4A3D">
        <w:rPr>
          <w:lang w:val="en-GB" w:eastAsia="zh-CN"/>
        </w:rPr>
        <w:t xml:space="preserve"> carrier, t</w:t>
      </w:r>
      <w:r w:rsidR="00C45837">
        <w:rPr>
          <w:lang w:val="en-GB" w:eastAsia="zh-CN"/>
        </w:rPr>
        <w:t xml:space="preserve">he network may need to signal </w:t>
      </w:r>
      <w:r w:rsidR="005B4A3D">
        <w:rPr>
          <w:lang w:val="en-GB" w:eastAsia="zh-CN"/>
        </w:rPr>
        <w:t xml:space="preserve">more parameters such as </w:t>
      </w:r>
      <w:r w:rsidR="00583E53">
        <w:t>same-PCI indicator</w:t>
      </w:r>
      <w:r w:rsidR="00583E53">
        <w:rPr>
          <w:lang w:val="en-GB" w:eastAsia="zh-CN"/>
        </w:rPr>
        <w:t xml:space="preserve">, </w:t>
      </w:r>
      <w:r w:rsidR="005B4A3D" w:rsidRPr="00F83ACA">
        <w:rPr>
          <w:lang w:eastAsia="ja-JP"/>
        </w:rPr>
        <w:t xml:space="preserve">PRB indexing offset </w:t>
      </w:r>
      <w:r w:rsidR="005B4A3D">
        <w:rPr>
          <w:lang w:eastAsia="ja-JP"/>
        </w:rPr>
        <w:t>and</w:t>
      </w:r>
      <w:r w:rsidR="00583E53">
        <w:rPr>
          <w:lang w:eastAsia="ja-JP"/>
        </w:rPr>
        <w:t>/or</w:t>
      </w:r>
      <w:r w:rsidR="005B4A3D">
        <w:rPr>
          <w:lang w:eastAsia="ja-JP"/>
        </w:rPr>
        <w:t xml:space="preserve"> </w:t>
      </w:r>
      <w:r w:rsidR="00583E53">
        <w:rPr>
          <w:lang w:eastAsia="ja-JP"/>
        </w:rPr>
        <w:t xml:space="preserve">the </w:t>
      </w:r>
      <w:r w:rsidR="005B4A3D">
        <w:rPr>
          <w:lang w:eastAsia="ja-JP"/>
        </w:rPr>
        <w:t xml:space="preserve">number of </w:t>
      </w:r>
      <w:r w:rsidR="005B4A3D">
        <w:rPr>
          <w:lang w:val="en-GB" w:eastAsia="zh-CN"/>
        </w:rPr>
        <w:t>LTE CRS ports. This</w:t>
      </w:r>
      <w:r w:rsidR="00DE20E5">
        <w:rPr>
          <w:lang w:val="en-GB" w:eastAsia="zh-CN"/>
        </w:rPr>
        <w:t xml:space="preserve"> will </w:t>
      </w:r>
      <w:r w:rsidR="00583E53">
        <w:rPr>
          <w:lang w:val="en-GB" w:eastAsia="zh-CN"/>
        </w:rPr>
        <w:t>add too much signalling overhead</w:t>
      </w:r>
      <w:r w:rsidR="00DE20E5">
        <w:rPr>
          <w:lang w:val="en-GB" w:eastAsia="zh-CN"/>
        </w:rPr>
        <w:t xml:space="preserve"> to MIB-NB, and therefore </w:t>
      </w:r>
      <w:r w:rsidR="00583E53">
        <w:rPr>
          <w:lang w:val="en-GB" w:eastAsia="zh-CN"/>
        </w:rPr>
        <w:t xml:space="preserve">it is preferable to configure </w:t>
      </w:r>
      <w:r w:rsidR="006335E4">
        <w:rPr>
          <w:lang w:val="en-GB" w:eastAsia="zh-CN"/>
        </w:rPr>
        <w:t xml:space="preserve">the non-anchor carrier for SIB1-NB also on the guard band. </w:t>
      </w:r>
    </w:p>
    <w:p w14:paraId="16B6D69B" w14:textId="4629EA54" w:rsidR="000F3BE5" w:rsidRDefault="006335E4" w:rsidP="00193D48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It is noted that for different LTE bandwidths, the number of available NB-IoT carriers in the guard band could be different. For example, there is only one NB-IoT carrier in each side of LTE guard band for 5MHz BW and </w:t>
      </w:r>
      <w:r w:rsidR="00046DFA">
        <w:rPr>
          <w:lang w:val="en-GB" w:eastAsia="zh-CN"/>
        </w:rPr>
        <w:t>two</w:t>
      </w:r>
      <w:r>
        <w:rPr>
          <w:lang w:val="en-GB" w:eastAsia="zh-CN"/>
        </w:rPr>
        <w:t xml:space="preserve"> for 10MHz BW. In principle, it is possible to </w:t>
      </w:r>
      <w:r w:rsidR="00EE439B">
        <w:rPr>
          <w:lang w:val="en-GB" w:eastAsia="zh-CN"/>
        </w:rPr>
        <w:t xml:space="preserve">configure the non-anchor carrier on any of the NB-IoT carriers in the LTE guard band. However, potentially more interference </w:t>
      </w:r>
      <w:r w:rsidR="00046DFA">
        <w:rPr>
          <w:lang w:val="en-GB" w:eastAsia="zh-CN"/>
        </w:rPr>
        <w:t xml:space="preserve">can be received </w:t>
      </w:r>
      <w:r w:rsidR="000F3BE5">
        <w:rPr>
          <w:lang w:val="en-GB" w:eastAsia="zh-CN"/>
        </w:rPr>
        <w:t>when the non-anchor carrier is far away from LTE centre frequency. It is more preferable to use the mirror PRB of the anchor carrier as the non-anchor carrier for transmission of SIB1-NB.</w:t>
      </w:r>
    </w:p>
    <w:p w14:paraId="4E106C11" w14:textId="15BF8A49" w:rsidR="00D413DC" w:rsidRDefault="000F3BE5" w:rsidP="00193D48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Therefore, the indication for the non-anchor carrier for </w:t>
      </w:r>
      <w:proofErr w:type="spellStart"/>
      <w:r>
        <w:rPr>
          <w:lang w:val="en-GB" w:eastAsia="zh-CN"/>
        </w:rPr>
        <w:t>guardband</w:t>
      </w:r>
      <w:proofErr w:type="spellEnd"/>
      <w:r>
        <w:rPr>
          <w:lang w:val="en-GB" w:eastAsia="zh-CN"/>
        </w:rPr>
        <w:t xml:space="preserve"> mode </w:t>
      </w:r>
      <w:r w:rsidR="00D413DC">
        <w:rPr>
          <w:lang w:val="en-GB" w:eastAsia="zh-CN"/>
        </w:rPr>
        <w:t>will</w:t>
      </w:r>
      <w:r>
        <w:rPr>
          <w:lang w:val="en-GB" w:eastAsia="zh-CN"/>
        </w:rPr>
        <w:t xml:space="preserve"> be different from that of the </w:t>
      </w:r>
      <w:proofErr w:type="spellStart"/>
      <w:r>
        <w:rPr>
          <w:lang w:val="en-GB" w:eastAsia="zh-CN"/>
        </w:rPr>
        <w:t>inband</w:t>
      </w:r>
      <w:proofErr w:type="spellEnd"/>
      <w:r>
        <w:rPr>
          <w:lang w:val="en-GB" w:eastAsia="zh-CN"/>
        </w:rPr>
        <w:t xml:space="preserve"> and standalone. The 2-bits indicator in MIB-NB is used to indicate the absolute frequency offset of the anchor carrier to LTE centre frequency</w:t>
      </w:r>
      <w:r w:rsidR="00D413DC">
        <w:rPr>
          <w:lang w:val="en-GB" w:eastAsia="zh-CN"/>
        </w:rPr>
        <w:t xml:space="preserve"> </w:t>
      </w:r>
      <w:r w:rsidR="00046DFA">
        <w:rPr>
          <w:lang w:val="en-GB" w:eastAsia="zh-CN"/>
        </w:rPr>
        <w:t xml:space="preserve">since the mirror PRB of the anchor carrier is configured as the non-anchor carrier for SIB-NB. It is noted that the offset is </w:t>
      </w:r>
      <w:r w:rsidR="009C43D7">
        <w:rPr>
          <w:lang w:val="en-GB" w:eastAsia="zh-CN"/>
        </w:rPr>
        <w:t xml:space="preserve">dependent on LTE system bandwidth </w:t>
      </w:r>
      <w:r w:rsidR="00D413DC">
        <w:rPr>
          <w:lang w:val="en-GB" w:eastAsia="zh-CN"/>
        </w:rPr>
        <w:t>as summarized in Table 2 below</w:t>
      </w:r>
      <w:r>
        <w:rPr>
          <w:lang w:val="en-GB" w:eastAsia="zh-CN"/>
        </w:rPr>
        <w:t xml:space="preserve">. The frequency position of the non-anchor carrier </w:t>
      </w:r>
      <w:r w:rsidR="00D413DC">
        <w:rPr>
          <w:lang w:val="en-GB" w:eastAsia="zh-CN"/>
        </w:rPr>
        <w:t xml:space="preserve">is </w:t>
      </w:r>
      <w:r>
        <w:rPr>
          <w:lang w:val="en-GB" w:eastAsia="zh-CN"/>
        </w:rPr>
        <w:t xml:space="preserve">then determined from the absolute frequency offset and the </w:t>
      </w:r>
      <w:r w:rsidR="00046DFA">
        <w:rPr>
          <w:lang w:val="en-GB" w:eastAsia="zh-CN"/>
        </w:rPr>
        <w:t xml:space="preserve">signalled </w:t>
      </w:r>
      <w:r>
        <w:rPr>
          <w:lang w:val="en-GB" w:eastAsia="zh-CN"/>
        </w:rPr>
        <w:t xml:space="preserve">raster offset. </w:t>
      </w:r>
      <w:r w:rsidR="00046DFA">
        <w:rPr>
          <w:lang w:val="en-GB" w:eastAsia="zh-CN"/>
        </w:rPr>
        <w:t xml:space="preserve">An example of the non-anchor carrier for </w:t>
      </w:r>
      <w:r w:rsidR="00816AAC">
        <w:rPr>
          <w:lang w:val="en-GB" w:eastAsia="zh-CN"/>
        </w:rPr>
        <w:t>10MHz LTE system bandwidth is shown in Figure 2.</w:t>
      </w:r>
      <w:r>
        <w:rPr>
          <w:lang w:val="en-GB" w:eastAsia="zh-CN"/>
        </w:rPr>
        <w:t xml:space="preserve">  </w:t>
      </w:r>
    </w:p>
    <w:p w14:paraId="0A1CD1E0" w14:textId="36075FBF" w:rsidR="00D413DC" w:rsidRDefault="00D413DC" w:rsidP="00D413DC">
      <w:pPr>
        <w:jc w:val="center"/>
        <w:rPr>
          <w:b/>
          <w:lang w:val="en-GB" w:eastAsia="zh-CN"/>
        </w:rPr>
      </w:pPr>
      <w:r>
        <w:rPr>
          <w:b/>
          <w:lang w:val="en-GB" w:eastAsia="zh-CN"/>
        </w:rPr>
        <w:t>Table 2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The absolute frequency offset of the non-anchor carrier to LTE </w:t>
      </w:r>
      <w:proofErr w:type="spellStart"/>
      <w:r>
        <w:rPr>
          <w:b/>
          <w:lang w:val="en-GB" w:eastAsia="zh-CN"/>
        </w:rPr>
        <w:t>center</w:t>
      </w:r>
      <w:proofErr w:type="spellEnd"/>
      <w:r>
        <w:rPr>
          <w:b/>
          <w:lang w:val="en-GB" w:eastAsia="zh-CN"/>
        </w:rPr>
        <w:t xml:space="preserve"> frequency (</w:t>
      </w:r>
      <w:proofErr w:type="spellStart"/>
      <w:r>
        <w:rPr>
          <w:b/>
          <w:lang w:val="en-GB" w:eastAsia="zh-CN"/>
        </w:rPr>
        <w:t>guardband</w:t>
      </w:r>
      <w:proofErr w:type="spellEnd"/>
      <w:r>
        <w:rPr>
          <w:b/>
          <w:lang w:val="en-GB" w:eastAsia="zh-CN"/>
        </w:rPr>
        <w:t xml:space="preserve"> mode)</w:t>
      </w:r>
    </w:p>
    <w:tbl>
      <w:tblPr>
        <w:tblStyle w:val="TableGrid"/>
        <w:tblW w:w="9962" w:type="dxa"/>
        <w:jc w:val="center"/>
        <w:tblLook w:val="04A0" w:firstRow="1" w:lastRow="0" w:firstColumn="1" w:lastColumn="0" w:noHBand="0" w:noVBand="1"/>
      </w:tblPr>
      <w:tblGrid>
        <w:gridCol w:w="2494"/>
        <w:gridCol w:w="3746"/>
        <w:gridCol w:w="3722"/>
      </w:tblGrid>
      <w:tr w:rsidR="00D413DC" w14:paraId="0CBDAEA4" w14:textId="4B03C868" w:rsidTr="00D413DC">
        <w:trPr>
          <w:jc w:val="center"/>
        </w:trPr>
        <w:tc>
          <w:tcPr>
            <w:tcW w:w="2494" w:type="dxa"/>
            <w:shd w:val="clear" w:color="auto" w:fill="5B9BD5" w:themeFill="accent1"/>
          </w:tcPr>
          <w:p w14:paraId="0EAC3D18" w14:textId="77777777" w:rsidR="00D413DC" w:rsidRPr="001562B6" w:rsidRDefault="00D413DC" w:rsidP="00D413DC">
            <w:pPr>
              <w:spacing w:after="0" w:line="276" w:lineRule="auto"/>
              <w:jc w:val="center"/>
              <w:rPr>
                <w:b/>
                <w:color w:val="FFFFFF" w:themeColor="background1"/>
                <w:lang w:val="en-GB"/>
              </w:rPr>
            </w:pPr>
            <w:r>
              <w:rPr>
                <w:b/>
                <w:color w:val="FFFFFF" w:themeColor="background1"/>
                <w:lang w:val="en-GB"/>
              </w:rPr>
              <w:t>Value of the 2-bits indicator</w:t>
            </w:r>
          </w:p>
        </w:tc>
        <w:tc>
          <w:tcPr>
            <w:tcW w:w="3746" w:type="dxa"/>
            <w:shd w:val="clear" w:color="auto" w:fill="5B9BD5" w:themeFill="accent1"/>
          </w:tcPr>
          <w:p w14:paraId="00B07679" w14:textId="0683DB15" w:rsidR="00D413DC" w:rsidRPr="001562B6" w:rsidRDefault="00D413DC" w:rsidP="00D413DC">
            <w:pPr>
              <w:spacing w:after="0" w:line="276" w:lineRule="auto"/>
              <w:jc w:val="center"/>
              <w:rPr>
                <w:b/>
                <w:color w:val="FFFFFF" w:themeColor="background1"/>
                <w:lang w:val="en-GB"/>
              </w:rPr>
            </w:pPr>
            <w:r w:rsidRPr="00D413DC">
              <w:rPr>
                <w:b/>
                <w:color w:val="FFFFFF" w:themeColor="background1"/>
                <w:lang w:val="en-GB"/>
              </w:rPr>
              <w:t xml:space="preserve">Guard band PRB </w:t>
            </w:r>
            <w:proofErr w:type="spellStart"/>
            <w:r w:rsidRPr="00D413DC">
              <w:rPr>
                <w:b/>
                <w:color w:val="FFFFFF" w:themeColor="background1"/>
                <w:lang w:val="en-GB"/>
              </w:rPr>
              <w:t>center</w:t>
            </w:r>
            <w:proofErr w:type="spellEnd"/>
            <w:r w:rsidRPr="00D413DC">
              <w:rPr>
                <w:b/>
                <w:color w:val="FFFFFF" w:themeColor="background1"/>
                <w:lang w:val="en-GB"/>
              </w:rPr>
              <w:t xml:space="preserve"> frequency offset [kHz]</w:t>
            </w:r>
          </w:p>
        </w:tc>
        <w:tc>
          <w:tcPr>
            <w:tcW w:w="3722" w:type="dxa"/>
            <w:shd w:val="clear" w:color="auto" w:fill="5B9BD5" w:themeFill="accent1"/>
          </w:tcPr>
          <w:p w14:paraId="67104EC5" w14:textId="4264AC16" w:rsidR="00D413DC" w:rsidRDefault="009C43D7" w:rsidP="00D413DC">
            <w:pPr>
              <w:spacing w:after="0" w:line="276" w:lineRule="auto"/>
              <w:jc w:val="center"/>
              <w:rPr>
                <w:b/>
                <w:color w:val="FFFFFF" w:themeColor="background1"/>
                <w:lang w:val="en-GB"/>
              </w:rPr>
            </w:pPr>
            <w:r>
              <w:rPr>
                <w:b/>
                <w:color w:val="FFFFFF" w:themeColor="background1"/>
                <w:lang w:val="en-GB"/>
              </w:rPr>
              <w:t xml:space="preserve">LTE </w:t>
            </w:r>
            <w:r w:rsidR="00D413DC" w:rsidRPr="00D413DC">
              <w:rPr>
                <w:b/>
                <w:color w:val="FFFFFF" w:themeColor="background1"/>
                <w:lang w:val="en-GB"/>
              </w:rPr>
              <w:t>System bandwidth [MHz]</w:t>
            </w:r>
          </w:p>
        </w:tc>
      </w:tr>
      <w:tr w:rsidR="00D413DC" w14:paraId="1132A3FB" w14:textId="1650B7E7" w:rsidTr="00D413DC">
        <w:trPr>
          <w:jc w:val="center"/>
        </w:trPr>
        <w:tc>
          <w:tcPr>
            <w:tcW w:w="2494" w:type="dxa"/>
          </w:tcPr>
          <w:p w14:paraId="63E18346" w14:textId="77777777" w:rsidR="00D413DC" w:rsidRPr="00140ECC" w:rsidRDefault="00D413DC" w:rsidP="00D413DC">
            <w:pPr>
              <w:pStyle w:val="NormalIndent"/>
              <w:spacing w:line="276" w:lineRule="auto"/>
              <w:ind w:left="44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 w:rsidRPr="00140ECC">
              <w:rPr>
                <w:rFonts w:ascii="Times" w:hAnsi="Times" w:cs="Times" w:hint="eastAsia"/>
                <w:kern w:val="0"/>
                <w:sz w:val="20"/>
                <w:lang w:eastAsia="zh-CN"/>
              </w:rPr>
              <w:t>00</w:t>
            </w:r>
          </w:p>
        </w:tc>
        <w:tc>
          <w:tcPr>
            <w:tcW w:w="3746" w:type="dxa"/>
          </w:tcPr>
          <w:p w14:paraId="5D75F486" w14:textId="10CC4F18" w:rsidR="00D413DC" w:rsidRPr="00140ECC" w:rsidRDefault="00D413DC" w:rsidP="00D413DC">
            <w:pPr>
              <w:pStyle w:val="NormalIndent"/>
              <w:spacing w:line="276" w:lineRule="auto"/>
              <w:ind w:left="44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 w:rsidRPr="00D413DC">
              <w:rPr>
                <w:rFonts w:ascii="Times" w:hAnsi="Times" w:cs="Times"/>
                <w:kern w:val="0"/>
                <w:sz w:val="20"/>
                <w:lang w:eastAsia="zh-CN"/>
              </w:rPr>
              <w:t>2392.5</w:t>
            </w:r>
          </w:p>
        </w:tc>
        <w:tc>
          <w:tcPr>
            <w:tcW w:w="3722" w:type="dxa"/>
          </w:tcPr>
          <w:p w14:paraId="6FA712C8" w14:textId="3101BF77" w:rsidR="00D413DC" w:rsidRDefault="00D413DC" w:rsidP="00D413DC">
            <w:pPr>
              <w:pStyle w:val="NormalIndent"/>
              <w:spacing w:line="276" w:lineRule="auto"/>
              <w:ind w:left="0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 w:rsidRPr="00494DB7">
              <w:t>5</w:t>
            </w:r>
          </w:p>
        </w:tc>
      </w:tr>
      <w:tr w:rsidR="00D413DC" w14:paraId="2EB5FF72" w14:textId="26379717" w:rsidTr="00D413DC">
        <w:trPr>
          <w:jc w:val="center"/>
        </w:trPr>
        <w:tc>
          <w:tcPr>
            <w:tcW w:w="2494" w:type="dxa"/>
          </w:tcPr>
          <w:p w14:paraId="5EC98BDB" w14:textId="77777777" w:rsidR="00D413DC" w:rsidRPr="00140ECC" w:rsidRDefault="00D413DC" w:rsidP="00D413DC">
            <w:pPr>
              <w:pStyle w:val="NormalIndent"/>
              <w:spacing w:line="276" w:lineRule="auto"/>
              <w:ind w:left="44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 w:rsidRPr="00140ECC">
              <w:rPr>
                <w:rFonts w:ascii="Times" w:hAnsi="Times" w:cs="Times" w:hint="eastAsia"/>
                <w:kern w:val="0"/>
                <w:sz w:val="20"/>
                <w:lang w:eastAsia="zh-CN"/>
              </w:rPr>
              <w:t>01</w:t>
            </w:r>
          </w:p>
        </w:tc>
        <w:tc>
          <w:tcPr>
            <w:tcW w:w="3746" w:type="dxa"/>
          </w:tcPr>
          <w:p w14:paraId="750728D2" w14:textId="53B16B13" w:rsidR="00D413DC" w:rsidRPr="00140ECC" w:rsidRDefault="00D413DC" w:rsidP="00D413DC">
            <w:pPr>
              <w:pStyle w:val="NormalIndent"/>
              <w:spacing w:line="276" w:lineRule="auto"/>
              <w:ind w:left="44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 w:rsidRPr="00D413DC">
              <w:rPr>
                <w:rFonts w:ascii="Times" w:hAnsi="Times" w:cs="Times"/>
                <w:kern w:val="0"/>
                <w:sz w:val="20"/>
                <w:lang w:eastAsia="zh-CN"/>
              </w:rPr>
              <w:t>4597.5</w:t>
            </w:r>
          </w:p>
        </w:tc>
        <w:tc>
          <w:tcPr>
            <w:tcW w:w="3722" w:type="dxa"/>
          </w:tcPr>
          <w:p w14:paraId="47ACEABA" w14:textId="47FE74CE" w:rsidR="00D413DC" w:rsidRDefault="00D413DC" w:rsidP="00D413DC">
            <w:pPr>
              <w:pStyle w:val="NormalIndent"/>
              <w:spacing w:beforeLines="50" w:afterLines="50" w:after="120" w:line="276" w:lineRule="auto"/>
              <w:ind w:left="0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 w:rsidRPr="00494DB7">
              <w:t>10</w:t>
            </w:r>
          </w:p>
        </w:tc>
      </w:tr>
      <w:tr w:rsidR="00D413DC" w14:paraId="0011B51E" w14:textId="0DF5D708" w:rsidTr="00D413DC">
        <w:trPr>
          <w:jc w:val="center"/>
        </w:trPr>
        <w:tc>
          <w:tcPr>
            <w:tcW w:w="2494" w:type="dxa"/>
          </w:tcPr>
          <w:p w14:paraId="17157555" w14:textId="77777777" w:rsidR="00D413DC" w:rsidRPr="00140ECC" w:rsidRDefault="00D413DC" w:rsidP="00D413DC">
            <w:pPr>
              <w:pStyle w:val="NormalIndent"/>
              <w:spacing w:line="276" w:lineRule="auto"/>
              <w:ind w:left="44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 w:rsidRPr="00140ECC">
              <w:rPr>
                <w:rFonts w:ascii="Times" w:hAnsi="Times" w:cs="Times" w:hint="eastAsia"/>
                <w:kern w:val="0"/>
                <w:sz w:val="20"/>
                <w:lang w:eastAsia="zh-CN"/>
              </w:rPr>
              <w:t>10</w:t>
            </w:r>
          </w:p>
        </w:tc>
        <w:tc>
          <w:tcPr>
            <w:tcW w:w="3746" w:type="dxa"/>
          </w:tcPr>
          <w:p w14:paraId="2D430B35" w14:textId="4EB413BE" w:rsidR="00D413DC" w:rsidRPr="00140ECC" w:rsidRDefault="00D413DC" w:rsidP="00D413DC">
            <w:pPr>
              <w:pStyle w:val="NormalIndent"/>
              <w:spacing w:line="276" w:lineRule="auto"/>
              <w:ind w:left="44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 w:rsidRPr="00D413DC">
              <w:rPr>
                <w:rFonts w:ascii="Times" w:hAnsi="Times" w:cs="Times"/>
                <w:kern w:val="0"/>
                <w:sz w:val="20"/>
                <w:lang w:eastAsia="zh-CN"/>
              </w:rPr>
              <w:t>6892.5</w:t>
            </w:r>
          </w:p>
        </w:tc>
        <w:tc>
          <w:tcPr>
            <w:tcW w:w="3722" w:type="dxa"/>
          </w:tcPr>
          <w:p w14:paraId="07AA566D" w14:textId="6874AB9C" w:rsidR="00D413DC" w:rsidRDefault="00D413DC" w:rsidP="00D413DC">
            <w:pPr>
              <w:pStyle w:val="NormalIndent"/>
              <w:spacing w:beforeLines="50" w:afterLines="50" w:after="120" w:line="276" w:lineRule="auto"/>
              <w:ind w:left="0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 w:rsidRPr="00494DB7">
              <w:t>15</w:t>
            </w:r>
          </w:p>
        </w:tc>
      </w:tr>
      <w:tr w:rsidR="00D413DC" w14:paraId="52B942EE" w14:textId="6062C35F" w:rsidTr="009C43D7">
        <w:trPr>
          <w:trHeight w:val="315"/>
          <w:jc w:val="center"/>
        </w:trPr>
        <w:tc>
          <w:tcPr>
            <w:tcW w:w="2494" w:type="dxa"/>
          </w:tcPr>
          <w:p w14:paraId="425DF09A" w14:textId="77777777" w:rsidR="00D413DC" w:rsidRPr="00140ECC" w:rsidRDefault="00D413DC" w:rsidP="00D413DC">
            <w:pPr>
              <w:pStyle w:val="NormalIndent"/>
              <w:spacing w:line="276" w:lineRule="auto"/>
              <w:ind w:left="44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>
              <w:rPr>
                <w:rFonts w:ascii="Times" w:hAnsi="Times" w:cs="Times" w:hint="eastAsia"/>
                <w:kern w:val="0"/>
                <w:sz w:val="20"/>
                <w:lang w:eastAsia="zh-CN"/>
              </w:rPr>
              <w:t>11</w:t>
            </w:r>
          </w:p>
        </w:tc>
        <w:tc>
          <w:tcPr>
            <w:tcW w:w="3746" w:type="dxa"/>
          </w:tcPr>
          <w:p w14:paraId="28E42056" w14:textId="067E9CAF" w:rsidR="00D413DC" w:rsidRDefault="00D413DC" w:rsidP="00D413DC">
            <w:pPr>
              <w:pStyle w:val="NormalIndent"/>
              <w:spacing w:line="276" w:lineRule="auto"/>
              <w:ind w:left="44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 w:rsidRPr="00D413DC">
              <w:rPr>
                <w:rFonts w:ascii="Times" w:hAnsi="Times" w:cs="Times"/>
                <w:kern w:val="0"/>
                <w:sz w:val="20"/>
                <w:lang w:eastAsia="zh-CN"/>
              </w:rPr>
              <w:t>9097.5</w:t>
            </w:r>
          </w:p>
        </w:tc>
        <w:tc>
          <w:tcPr>
            <w:tcW w:w="3722" w:type="dxa"/>
          </w:tcPr>
          <w:p w14:paraId="35A8E481" w14:textId="148D9371" w:rsidR="00D413DC" w:rsidRDefault="00D413DC" w:rsidP="00D413DC">
            <w:pPr>
              <w:pStyle w:val="NormalIndent"/>
              <w:spacing w:beforeLines="50" w:afterLines="50" w:after="120" w:line="276" w:lineRule="auto"/>
              <w:ind w:left="0"/>
              <w:jc w:val="center"/>
              <w:rPr>
                <w:rFonts w:ascii="Times" w:hAnsi="Times" w:cs="Times"/>
                <w:kern w:val="0"/>
                <w:sz w:val="20"/>
                <w:lang w:eastAsia="zh-CN"/>
              </w:rPr>
            </w:pPr>
            <w:r w:rsidRPr="00494DB7">
              <w:t>20</w:t>
            </w:r>
          </w:p>
        </w:tc>
      </w:tr>
    </w:tbl>
    <w:p w14:paraId="20FF15D3" w14:textId="77777777" w:rsidR="00D413DC" w:rsidRDefault="00D413DC" w:rsidP="00193D48">
      <w:pPr>
        <w:jc w:val="both"/>
        <w:rPr>
          <w:lang w:val="en-GB" w:eastAsia="zh-CN"/>
        </w:rPr>
      </w:pPr>
    </w:p>
    <w:p w14:paraId="0A38C401" w14:textId="11027590" w:rsidR="00D413DC" w:rsidRDefault="00D413DC" w:rsidP="00193D48">
      <w:pPr>
        <w:jc w:val="both"/>
        <w:rPr>
          <w:lang w:val="en-GB" w:eastAsia="zh-CN"/>
        </w:rPr>
      </w:pPr>
      <w:r w:rsidRPr="00D413DC">
        <w:rPr>
          <w:noProof/>
        </w:rPr>
        <w:drawing>
          <wp:inline distT="0" distB="0" distL="0" distR="0" wp14:anchorId="2664C6B1" wp14:editId="3A0E0A49">
            <wp:extent cx="6332220" cy="10198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01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E28F7" w14:textId="1EE719A5" w:rsidR="00D413DC" w:rsidRDefault="00D413DC" w:rsidP="00D413DC">
      <w:pPr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>
        <w:rPr>
          <w:b/>
          <w:lang w:val="en-GB" w:eastAsia="zh-CN"/>
        </w:rPr>
        <w:t>2</w:t>
      </w:r>
      <w:r w:rsidRPr="006959E0">
        <w:rPr>
          <w:rFonts w:hint="eastAsia"/>
          <w:b/>
          <w:lang w:val="en-GB" w:eastAsia="zh-CN"/>
        </w:rPr>
        <w:t xml:space="preserve">: </w:t>
      </w:r>
      <w:r w:rsidR="00816AAC">
        <w:rPr>
          <w:b/>
          <w:lang w:val="en-GB" w:eastAsia="zh-CN"/>
        </w:rPr>
        <w:t>The mapping of anchor and non-anchor carrier for transmission of SIB1-NB in 10MHz LTE BW</w:t>
      </w:r>
    </w:p>
    <w:p w14:paraId="7A553392" w14:textId="77777777" w:rsidR="00816AAC" w:rsidRDefault="00816AAC" w:rsidP="00816AAC">
      <w:pPr>
        <w:rPr>
          <w:b/>
          <w:u w:val="single"/>
          <w:lang w:val="en-GB"/>
        </w:rPr>
      </w:pPr>
    </w:p>
    <w:p w14:paraId="6884C4D6" w14:textId="0512217B" w:rsidR="00816AAC" w:rsidRDefault="00816AAC" w:rsidP="00816AAC">
      <w:pPr>
        <w:rPr>
          <w:b/>
          <w:lang w:val="en-GB"/>
        </w:rPr>
      </w:pPr>
      <w:r>
        <w:rPr>
          <w:b/>
          <w:u w:val="single"/>
          <w:lang w:val="en-GB"/>
        </w:rPr>
        <w:t xml:space="preserve">Proposal </w:t>
      </w:r>
      <w:r w:rsidR="002342D1"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frequency position of the non-anchor carrier for transmission of SIB1-NB is indicated by 2 bits in MB-NB</w:t>
      </w:r>
    </w:p>
    <w:p w14:paraId="60DEBCF4" w14:textId="601865C4" w:rsidR="00816AAC" w:rsidRPr="00816AAC" w:rsidRDefault="00816AAC" w:rsidP="00816AAC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 w:rsidRPr="00816AAC">
        <w:rPr>
          <w:b/>
          <w:lang w:val="en-GB"/>
        </w:rPr>
        <w:t>For in-band and standalone mode, the 2-bits to indicate one of the four PRB offset values relative to the anchor carrier, i.e., 1, -1, 2, or -2.</w:t>
      </w:r>
    </w:p>
    <w:p w14:paraId="290237D8" w14:textId="793E478F" w:rsidR="00816AAC" w:rsidRPr="00816AAC" w:rsidRDefault="00816AAC" w:rsidP="00816AAC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t>The</w:t>
      </w:r>
      <w:r w:rsidRPr="00816AAC">
        <w:rPr>
          <w:b/>
          <w:lang w:val="en-GB"/>
        </w:rPr>
        <w:t xml:space="preserve"> 2-bits to indicate the absolute frequency offset to LTE </w:t>
      </w:r>
      <w:proofErr w:type="spellStart"/>
      <w:r w:rsidRPr="00816AAC">
        <w:rPr>
          <w:b/>
          <w:lang w:val="en-GB"/>
        </w:rPr>
        <w:t>center</w:t>
      </w:r>
      <w:proofErr w:type="spellEnd"/>
      <w:r w:rsidRPr="00816AAC">
        <w:rPr>
          <w:b/>
          <w:lang w:val="en-GB"/>
        </w:rPr>
        <w:t xml:space="preserve"> frequency</w:t>
      </w:r>
      <w:r>
        <w:rPr>
          <w:b/>
          <w:lang w:val="en-GB"/>
        </w:rPr>
        <w:t xml:space="preserve"> f</w:t>
      </w:r>
      <w:r w:rsidRPr="00816AAC">
        <w:rPr>
          <w:b/>
          <w:lang w:val="en-GB"/>
        </w:rPr>
        <w:t xml:space="preserve">or </w:t>
      </w:r>
      <w:proofErr w:type="spellStart"/>
      <w:r w:rsidRPr="00816AAC">
        <w:rPr>
          <w:b/>
          <w:lang w:val="en-GB"/>
        </w:rPr>
        <w:t>guardband</w:t>
      </w:r>
      <w:proofErr w:type="spellEnd"/>
      <w:r w:rsidRPr="00816AAC">
        <w:rPr>
          <w:b/>
          <w:lang w:val="en-GB"/>
        </w:rPr>
        <w:t xml:space="preserve"> mode</w:t>
      </w:r>
      <w:r>
        <w:rPr>
          <w:b/>
          <w:lang w:val="en-GB"/>
        </w:rPr>
        <w:t>.</w:t>
      </w:r>
    </w:p>
    <w:p w14:paraId="67F7A72B" w14:textId="77777777" w:rsidR="00D413DC" w:rsidRPr="00816AAC" w:rsidRDefault="00D413DC" w:rsidP="00193D48">
      <w:pPr>
        <w:jc w:val="both"/>
        <w:rPr>
          <w:lang w:val="en-GB" w:eastAsia="zh-CN"/>
        </w:rPr>
      </w:pPr>
    </w:p>
    <w:p w14:paraId="099E778F" w14:textId="6852691A" w:rsidR="00E170FD" w:rsidRDefault="009C43D7" w:rsidP="00193D48">
      <w:pPr>
        <w:jc w:val="both"/>
        <w:rPr>
          <w:lang w:val="en-GB" w:eastAsia="zh-CN"/>
        </w:rPr>
      </w:pPr>
      <w:r>
        <w:rPr>
          <w:lang w:val="en-GB"/>
        </w:rPr>
        <w:lastRenderedPageBreak/>
        <w:t xml:space="preserve">Another open issue for </w:t>
      </w:r>
      <w:r w:rsidR="00E170FD">
        <w:rPr>
          <w:rFonts w:hint="eastAsia"/>
          <w:lang w:val="en-GB"/>
        </w:rPr>
        <w:t xml:space="preserve">transmission </w:t>
      </w:r>
      <w:r>
        <w:rPr>
          <w:lang w:val="en-GB"/>
        </w:rPr>
        <w:t xml:space="preserve">of SIB1-NB on the non-anchor carrier is time domain subframes and radio frames. The </w:t>
      </w:r>
      <w:r w:rsidR="00E170FD">
        <w:rPr>
          <w:rFonts w:hint="eastAsia"/>
          <w:lang w:val="en-GB"/>
        </w:rPr>
        <w:t xml:space="preserve">subframe of SIB1-NB on </w:t>
      </w:r>
      <w:r>
        <w:rPr>
          <w:lang w:val="en-GB"/>
        </w:rPr>
        <w:t xml:space="preserve">the </w:t>
      </w:r>
      <w:r w:rsidR="00E170FD">
        <w:rPr>
          <w:rFonts w:hint="eastAsia"/>
          <w:lang w:val="en-GB"/>
        </w:rPr>
        <w:t>non-anchor carrier can choose from subframe #0, #5 and #9, which are downlink subframes with any of supported UL/DL configurations.</w:t>
      </w:r>
      <w:r>
        <w:rPr>
          <w:lang w:val="en-GB"/>
        </w:rPr>
        <w:t xml:space="preserve"> </w:t>
      </w:r>
      <w:r w:rsidR="009B24D5">
        <w:rPr>
          <w:lang w:val="en-GB"/>
        </w:rPr>
        <w:t xml:space="preserve">For simplicity, </w:t>
      </w:r>
      <w:r w:rsidR="002342D1">
        <w:rPr>
          <w:rFonts w:hint="eastAsia"/>
          <w:lang w:val="en-GB" w:eastAsia="zh-CN"/>
        </w:rPr>
        <w:t>the subframe on the non-anchor carrier can be fixed, e.g.,</w:t>
      </w:r>
      <w:r w:rsidR="002342D1">
        <w:rPr>
          <w:lang w:val="en-GB" w:eastAsia="zh-CN"/>
        </w:rPr>
        <w:t xml:space="preserve"> </w:t>
      </w:r>
      <w:r w:rsidR="00046DFA">
        <w:rPr>
          <w:lang w:val="en-GB" w:eastAsia="zh-CN"/>
        </w:rPr>
        <w:t xml:space="preserve">using </w:t>
      </w:r>
      <w:bookmarkStart w:id="2" w:name="_GoBack"/>
      <w:bookmarkEnd w:id="2"/>
      <w:r w:rsidR="002342D1">
        <w:rPr>
          <w:lang w:val="en-GB" w:eastAsia="zh-CN"/>
        </w:rPr>
        <w:t xml:space="preserve">subframe #0 same as the anchor carrier. Furthermore, the radio frame can </w:t>
      </w:r>
      <w:r w:rsidR="002342D1">
        <w:rPr>
          <w:lang w:eastAsia="zh-CN"/>
        </w:rPr>
        <w:t>be determined based on cell ID by reusing the same scheduling information table of FDD.</w:t>
      </w:r>
    </w:p>
    <w:p w14:paraId="7F731606" w14:textId="66920988" w:rsidR="002342D1" w:rsidRDefault="002342D1" w:rsidP="002342D1">
      <w:pPr>
        <w:rPr>
          <w:b/>
          <w:lang w:val="en-GB"/>
        </w:rPr>
      </w:pPr>
      <w:r>
        <w:rPr>
          <w:b/>
          <w:u w:val="single"/>
          <w:lang w:val="en-GB"/>
        </w:rPr>
        <w:t>Proposal 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the SIB1-NB transmission on the non-anchor carrier, subframe #0 is used. The radio frame is determined based on cell ID by reusing the same scheduling information table of FDD.</w:t>
      </w:r>
    </w:p>
    <w:p w14:paraId="654B749D" w14:textId="524F1433" w:rsidR="00B0279F" w:rsidRDefault="00B0279F" w:rsidP="00B0279F">
      <w:pPr>
        <w:pStyle w:val="Heading2"/>
      </w:pPr>
      <w:r>
        <w:t>NPDCCH/NPDSCH</w:t>
      </w:r>
    </w:p>
    <w:p w14:paraId="54FB8111" w14:textId="191B2A8D" w:rsidR="00F35589" w:rsidRDefault="00B0279F" w:rsidP="00C471F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For NPDCCH/NPDSCH </w:t>
      </w:r>
      <w:r>
        <w:rPr>
          <w:lang w:val="en-GB" w:eastAsia="zh-CN"/>
        </w:rPr>
        <w:t>of NB-IoT</w:t>
      </w:r>
      <w:r w:rsidR="00F35589">
        <w:rPr>
          <w:lang w:val="en-GB" w:eastAsia="zh-CN"/>
        </w:rPr>
        <w:t xml:space="preserve"> TDD</w:t>
      </w:r>
      <w:r>
        <w:rPr>
          <w:rFonts w:hint="eastAsia"/>
          <w:lang w:val="en-GB" w:eastAsia="zh-CN"/>
        </w:rPr>
        <w:t xml:space="preserve">, </w:t>
      </w:r>
      <w:r w:rsidR="00901713">
        <w:rPr>
          <w:lang w:val="en-GB" w:eastAsia="zh-CN"/>
        </w:rPr>
        <w:t xml:space="preserve">we can adopt FDD design as much as possible. Due to the limited number of DL subframes for some TDD UL/DL configurations, </w:t>
      </w:r>
      <w:r w:rsidR="002342D1">
        <w:rPr>
          <w:lang w:val="en-GB" w:eastAsia="zh-CN"/>
        </w:rPr>
        <w:t xml:space="preserve">it is supported that </w:t>
      </w:r>
      <w:r w:rsidR="00901713">
        <w:rPr>
          <w:lang w:val="en-GB" w:eastAsia="zh-CN"/>
        </w:rPr>
        <w:t xml:space="preserve">NPDCCH/NPDSCH </w:t>
      </w:r>
      <w:r w:rsidR="002342D1">
        <w:rPr>
          <w:lang w:val="en-GB" w:eastAsia="zh-CN"/>
        </w:rPr>
        <w:t xml:space="preserve">for broadcast transmission such as the SI message can be </w:t>
      </w:r>
      <w:r w:rsidR="00901713">
        <w:rPr>
          <w:lang w:val="en-GB" w:eastAsia="zh-CN"/>
        </w:rPr>
        <w:t xml:space="preserve">transmitted on the non-anchor carrier. </w:t>
      </w:r>
      <w:r w:rsidR="002342D1">
        <w:rPr>
          <w:lang w:val="en-GB" w:eastAsia="zh-CN"/>
        </w:rPr>
        <w:t xml:space="preserve">It shall be also discussed </w:t>
      </w:r>
      <w:r w:rsidR="00901713">
        <w:rPr>
          <w:lang w:val="en-GB" w:eastAsia="zh-CN"/>
        </w:rPr>
        <w:t>whether to support NPDCCH/NPDSCH in the special subframe</w:t>
      </w:r>
      <w:r w:rsidR="002342D1">
        <w:rPr>
          <w:lang w:val="en-GB" w:eastAsia="zh-CN"/>
        </w:rPr>
        <w:t xml:space="preserve"> for TDD NB-IoT</w:t>
      </w:r>
      <w:r w:rsidR="00901713">
        <w:rPr>
          <w:lang w:val="en-GB" w:eastAsia="zh-CN"/>
        </w:rPr>
        <w:t>.</w:t>
      </w:r>
    </w:p>
    <w:p w14:paraId="2E2A251F" w14:textId="4753157E" w:rsidR="00F35589" w:rsidRDefault="00F35589" w:rsidP="00C471F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There </w:t>
      </w:r>
      <w:r>
        <w:rPr>
          <w:lang w:val="en-GB" w:eastAsia="zh-CN"/>
        </w:rPr>
        <w:t>could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be the following choices for NPDCCH/NDSCH in the special subframe:</w:t>
      </w:r>
    </w:p>
    <w:p w14:paraId="75D1D8D4" w14:textId="6BFD7AF5" w:rsidR="00704AF6" w:rsidRPr="00F35589" w:rsidRDefault="00F35589" w:rsidP="00F35589">
      <w:pPr>
        <w:numPr>
          <w:ilvl w:val="0"/>
          <w:numId w:val="18"/>
        </w:numPr>
        <w:overflowPunct/>
        <w:autoSpaceDE/>
        <w:autoSpaceDN/>
        <w:adjustRightInd/>
        <w:ind w:left="714" w:hanging="357"/>
        <w:textAlignment w:val="auto"/>
        <w:rPr>
          <w:lang w:val="en-GB"/>
        </w:rPr>
      </w:pPr>
      <w:r>
        <w:rPr>
          <w:lang w:val="en-GB"/>
        </w:rPr>
        <w:t xml:space="preserve">Option 1: </w:t>
      </w:r>
      <w:r w:rsidR="00AF3C7E" w:rsidRPr="00F35589">
        <w:rPr>
          <w:lang w:val="en-GB"/>
        </w:rPr>
        <w:t>NPDSCH/NPDCCH would not be allocated on special sub-frames. If repetition is configured, the allocation would be postponed to the next possible DL sub-frame.</w:t>
      </w:r>
    </w:p>
    <w:p w14:paraId="32A6C390" w14:textId="26BF921A" w:rsidR="00704AF6" w:rsidRPr="00F35589" w:rsidRDefault="00F35589" w:rsidP="00F35589">
      <w:pPr>
        <w:numPr>
          <w:ilvl w:val="0"/>
          <w:numId w:val="18"/>
        </w:numPr>
        <w:overflowPunct/>
        <w:autoSpaceDE/>
        <w:autoSpaceDN/>
        <w:adjustRightInd/>
        <w:ind w:left="714" w:hanging="357"/>
        <w:textAlignment w:val="auto"/>
        <w:rPr>
          <w:lang w:val="en-GB"/>
        </w:rPr>
      </w:pPr>
      <w:r>
        <w:rPr>
          <w:lang w:val="en-GB"/>
        </w:rPr>
        <w:t xml:space="preserve">Option 2: </w:t>
      </w:r>
      <w:r w:rsidR="00AF3C7E" w:rsidRPr="00F35589">
        <w:rPr>
          <w:lang w:val="en-GB"/>
        </w:rPr>
        <w:t>NPDSCH/NPDCCH shall be assumed to be allocated on special sub-frames, but the entire subframe shall be punctured. UE shall ignore such special sub-frames while receiving NPDSCH</w:t>
      </w:r>
      <w:r w:rsidR="002342D1">
        <w:rPr>
          <w:lang w:val="en-GB"/>
        </w:rPr>
        <w:t>/NPDCCH</w:t>
      </w:r>
      <w:r w:rsidR="00AF3C7E" w:rsidRPr="00F35589">
        <w:rPr>
          <w:lang w:val="en-GB"/>
        </w:rPr>
        <w:t>.</w:t>
      </w:r>
    </w:p>
    <w:p w14:paraId="7D42DABC" w14:textId="5CD2A2C1" w:rsidR="00F35589" w:rsidRPr="00F35589" w:rsidRDefault="00F35589" w:rsidP="00F35589">
      <w:pPr>
        <w:numPr>
          <w:ilvl w:val="0"/>
          <w:numId w:val="18"/>
        </w:numPr>
        <w:overflowPunct/>
        <w:autoSpaceDE/>
        <w:autoSpaceDN/>
        <w:adjustRightInd/>
        <w:ind w:left="714" w:hanging="357"/>
        <w:textAlignment w:val="auto"/>
        <w:rPr>
          <w:lang w:val="en-GB"/>
        </w:rPr>
      </w:pPr>
      <w:r>
        <w:rPr>
          <w:lang w:val="en-GB"/>
        </w:rPr>
        <w:t xml:space="preserve">Option 3: </w:t>
      </w:r>
      <w:r w:rsidRPr="00F35589">
        <w:rPr>
          <w:lang w:val="en-GB"/>
        </w:rPr>
        <w:t xml:space="preserve">NPDSCH/NPDCCH shall be assumed to be allocated as in other sub-frames. </w:t>
      </w:r>
      <w:r>
        <w:rPr>
          <w:lang w:val="en-GB"/>
        </w:rPr>
        <w:t xml:space="preserve">Puncturing shall be applied for the </w:t>
      </w:r>
      <w:r w:rsidRPr="00F35589">
        <w:rPr>
          <w:lang w:val="en-GB"/>
        </w:rPr>
        <w:t xml:space="preserve">OFDM symbols </w:t>
      </w:r>
      <w:r>
        <w:rPr>
          <w:lang w:val="en-GB"/>
        </w:rPr>
        <w:t xml:space="preserve">used for GP and </w:t>
      </w:r>
      <w:proofErr w:type="spellStart"/>
      <w:r>
        <w:rPr>
          <w:lang w:val="en-GB"/>
        </w:rPr>
        <w:t>UpPTS</w:t>
      </w:r>
      <w:proofErr w:type="spellEnd"/>
      <w:r>
        <w:rPr>
          <w:lang w:val="en-GB"/>
        </w:rPr>
        <w:t>.</w:t>
      </w:r>
    </w:p>
    <w:p w14:paraId="39DD615E" w14:textId="252B0208" w:rsidR="00F35589" w:rsidRPr="00F35589" w:rsidRDefault="00F35589" w:rsidP="00F35589">
      <w:pPr>
        <w:numPr>
          <w:ilvl w:val="0"/>
          <w:numId w:val="18"/>
        </w:numPr>
        <w:overflowPunct/>
        <w:autoSpaceDE/>
        <w:autoSpaceDN/>
        <w:adjustRightInd/>
        <w:ind w:left="714" w:hanging="357"/>
        <w:textAlignment w:val="auto"/>
        <w:rPr>
          <w:lang w:val="en-GB"/>
        </w:rPr>
      </w:pPr>
      <w:r>
        <w:rPr>
          <w:lang w:val="en-GB"/>
        </w:rPr>
        <w:t xml:space="preserve">Option 4: </w:t>
      </w:r>
      <w:r w:rsidRPr="00F35589">
        <w:rPr>
          <w:lang w:val="en-GB"/>
        </w:rPr>
        <w:t>NPDSCH/NPDCCH shall be assumed to be allocated on special sub-frames. The rate matching shall be done accounting for the reduced number of OFDM symbols</w:t>
      </w:r>
    </w:p>
    <w:p w14:paraId="0C43ADFA" w14:textId="17A812F3" w:rsidR="00F35589" w:rsidRDefault="00F35589" w:rsidP="00C471F2">
      <w:pPr>
        <w:jc w:val="both"/>
        <w:rPr>
          <w:lang w:eastAsia="zh-CN"/>
        </w:rPr>
      </w:pPr>
      <w:r>
        <w:rPr>
          <w:rFonts w:hint="eastAsia"/>
          <w:lang w:eastAsia="zh-CN"/>
        </w:rPr>
        <w:t>We thin</w:t>
      </w:r>
      <w:r w:rsidR="00D65EC4">
        <w:rPr>
          <w:rFonts w:hint="eastAsia"/>
          <w:lang w:eastAsia="zh-CN"/>
        </w:rPr>
        <w:t>k the NPDCCH/NPDSCH allocation i</w:t>
      </w:r>
      <w:r>
        <w:rPr>
          <w:rFonts w:hint="eastAsia"/>
          <w:lang w:eastAsia="zh-CN"/>
        </w:rPr>
        <w:t xml:space="preserve">n </w:t>
      </w:r>
      <w:r w:rsidR="00D65EC4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special subframe can be a function of special subframe configuration. </w:t>
      </w:r>
      <w:r>
        <w:rPr>
          <w:lang w:eastAsia="zh-CN"/>
        </w:rPr>
        <w:t xml:space="preserve">That is, if the number of OFDM symbols in </w:t>
      </w:r>
      <w:proofErr w:type="spellStart"/>
      <w:r>
        <w:rPr>
          <w:lang w:eastAsia="zh-CN"/>
        </w:rPr>
        <w:t>DwPTS</w:t>
      </w:r>
      <w:proofErr w:type="spellEnd"/>
      <w:r>
        <w:rPr>
          <w:lang w:eastAsia="zh-CN"/>
        </w:rPr>
        <w:t xml:space="preserve"> is smaller than X, then the special subframe will be treated as the invalid subframe and </w:t>
      </w:r>
      <w:r w:rsidR="009F2087">
        <w:rPr>
          <w:lang w:eastAsia="zh-CN"/>
        </w:rPr>
        <w:t xml:space="preserve">NPDCCH/NPDSCH will be </w:t>
      </w:r>
      <w:r>
        <w:rPr>
          <w:lang w:eastAsia="zh-CN"/>
        </w:rPr>
        <w:t>postpone</w:t>
      </w:r>
      <w:r w:rsidR="009F2087">
        <w:rPr>
          <w:lang w:eastAsia="zh-CN"/>
        </w:rPr>
        <w:t xml:space="preserve">d to the next possible DL subframe. If the number of OFDM symbols is greater than X, then NPDCCH/NPDSCH can be presented in the special subframe using puncturing or rate matching. </w:t>
      </w:r>
      <w:r w:rsidR="002342D1">
        <w:rPr>
          <w:lang w:eastAsia="zh-CN"/>
        </w:rPr>
        <w:t>The minimum value of X shall be 3 to align with LTE.</w:t>
      </w:r>
    </w:p>
    <w:p w14:paraId="4A76B9AA" w14:textId="17B1949C" w:rsidR="009F2087" w:rsidRDefault="009F2087" w:rsidP="009F208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2342D1"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NPDCCH/NPDSCH may be present (punctured or rate matched) in the special subframe if the number of OFDM symbols is greater than X. </w:t>
      </w:r>
      <w:r w:rsidR="002342D1">
        <w:rPr>
          <w:b/>
          <w:lang w:val="en-GB"/>
        </w:rPr>
        <w:t>T</w:t>
      </w:r>
      <w:r>
        <w:rPr>
          <w:b/>
          <w:lang w:val="en-GB"/>
        </w:rPr>
        <w:t xml:space="preserve">he </w:t>
      </w:r>
      <w:r w:rsidR="002342D1">
        <w:rPr>
          <w:b/>
          <w:lang w:val="en-GB"/>
        </w:rPr>
        <w:t xml:space="preserve">minimum </w:t>
      </w:r>
      <w:r>
        <w:rPr>
          <w:b/>
          <w:lang w:val="en-GB"/>
        </w:rPr>
        <w:t>value of X</w:t>
      </w:r>
      <w:r w:rsidR="002342D1">
        <w:rPr>
          <w:b/>
          <w:lang w:val="en-GB"/>
        </w:rPr>
        <w:t xml:space="preserve"> shall be 3</w:t>
      </w:r>
      <w:r>
        <w:rPr>
          <w:b/>
          <w:lang w:val="en-GB"/>
        </w:rPr>
        <w:t xml:space="preserve">. </w:t>
      </w:r>
    </w:p>
    <w:p w14:paraId="41A6FADF" w14:textId="62373790" w:rsidR="00B0279F" w:rsidRDefault="00901713" w:rsidP="00C471F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To support NPDCCH/NPDSCH in </w:t>
      </w:r>
      <w:proofErr w:type="spellStart"/>
      <w:r>
        <w:rPr>
          <w:lang w:val="en-GB" w:eastAsia="zh-CN"/>
        </w:rPr>
        <w:t>DwPTS</w:t>
      </w:r>
      <w:proofErr w:type="spellEnd"/>
      <w:r>
        <w:rPr>
          <w:lang w:val="en-GB" w:eastAsia="zh-CN"/>
        </w:rPr>
        <w:t xml:space="preserve">, a new NRS pattern may need to be defined. Currently, NRS is </w:t>
      </w:r>
      <w:r w:rsidR="000D4D27">
        <w:rPr>
          <w:lang w:val="en-GB" w:eastAsia="zh-CN"/>
        </w:rPr>
        <w:t xml:space="preserve">transmitted on last two OFDM symbols in each slot as shown in Figure 3. For </w:t>
      </w:r>
      <w:proofErr w:type="spellStart"/>
      <w:r w:rsidR="000D4D27">
        <w:rPr>
          <w:lang w:val="en-GB" w:eastAsia="zh-CN"/>
        </w:rPr>
        <w:t>DwPTS</w:t>
      </w:r>
      <w:proofErr w:type="spellEnd"/>
      <w:r w:rsidR="000D4D27">
        <w:rPr>
          <w:lang w:val="en-GB" w:eastAsia="zh-CN"/>
        </w:rPr>
        <w:t xml:space="preserve"> w</w:t>
      </w:r>
      <w:r w:rsidR="003F68E1">
        <w:rPr>
          <w:lang w:val="en-GB" w:eastAsia="zh-CN"/>
        </w:rPr>
        <w:t>ith</w:t>
      </w:r>
      <w:r w:rsidR="000D4D27">
        <w:rPr>
          <w:lang w:val="en-GB" w:eastAsia="zh-CN"/>
        </w:rPr>
        <w:t xml:space="preserve"> 11 or 12 OFDM symbols, the last two OFDM symbols in the</w:t>
      </w:r>
      <w:r w:rsidR="00D65EC4">
        <w:rPr>
          <w:lang w:val="en-GB" w:eastAsia="zh-CN"/>
        </w:rPr>
        <w:t xml:space="preserve"> second slot of the subframe are used for GP and </w:t>
      </w:r>
      <w:proofErr w:type="spellStart"/>
      <w:r w:rsidR="00D65EC4">
        <w:rPr>
          <w:lang w:val="en-GB" w:eastAsia="zh-CN"/>
        </w:rPr>
        <w:t>UpPTS</w:t>
      </w:r>
      <w:proofErr w:type="spellEnd"/>
      <w:r w:rsidR="00D65EC4">
        <w:rPr>
          <w:lang w:val="en-GB" w:eastAsia="zh-CN"/>
        </w:rPr>
        <w:t xml:space="preserve">. </w:t>
      </w:r>
      <w:r w:rsidR="0019655E">
        <w:rPr>
          <w:lang w:val="en-GB" w:eastAsia="zh-CN"/>
        </w:rPr>
        <w:t xml:space="preserve">Therefore, </w:t>
      </w:r>
      <w:r w:rsidR="002342D1">
        <w:rPr>
          <w:lang w:val="en-GB" w:eastAsia="zh-CN"/>
        </w:rPr>
        <w:t xml:space="preserve">one option for </w:t>
      </w:r>
      <w:r w:rsidR="0019655E">
        <w:rPr>
          <w:lang w:val="en-GB" w:eastAsia="zh-CN"/>
        </w:rPr>
        <w:t xml:space="preserve">NRS in </w:t>
      </w:r>
      <w:r w:rsidR="00D65EC4">
        <w:rPr>
          <w:lang w:val="en-GB" w:eastAsia="zh-CN"/>
        </w:rPr>
        <w:t>the special subframe</w:t>
      </w:r>
      <w:r w:rsidR="0019655E">
        <w:rPr>
          <w:lang w:val="en-GB" w:eastAsia="zh-CN"/>
        </w:rPr>
        <w:t xml:space="preserve"> </w:t>
      </w:r>
      <w:r w:rsidR="002342D1">
        <w:rPr>
          <w:lang w:val="en-GB" w:eastAsia="zh-CN"/>
        </w:rPr>
        <w:t xml:space="preserve">is to </w:t>
      </w:r>
      <w:r w:rsidR="0019655E">
        <w:rPr>
          <w:lang w:val="en-GB" w:eastAsia="zh-CN"/>
        </w:rPr>
        <w:t>punctur</w:t>
      </w:r>
      <w:r w:rsidR="002342D1">
        <w:rPr>
          <w:lang w:val="en-GB" w:eastAsia="zh-CN"/>
        </w:rPr>
        <w:t>e</w:t>
      </w:r>
      <w:r w:rsidR="0019655E">
        <w:rPr>
          <w:lang w:val="en-GB" w:eastAsia="zh-CN"/>
        </w:rPr>
        <w:t xml:space="preserve"> the last two NRS symbols. I</w:t>
      </w:r>
      <w:r w:rsidR="00BC2397">
        <w:rPr>
          <w:lang w:val="en-GB" w:eastAsia="zh-CN"/>
        </w:rPr>
        <w:t xml:space="preserve">t is also possible to consider a shifted </w:t>
      </w:r>
      <w:r w:rsidR="0019655E">
        <w:rPr>
          <w:lang w:val="en-GB" w:eastAsia="zh-CN"/>
        </w:rPr>
        <w:t xml:space="preserve">NRS pattern as shown in Figure </w:t>
      </w:r>
      <w:r w:rsidR="00F610C3">
        <w:rPr>
          <w:lang w:val="en-GB" w:eastAsia="zh-CN"/>
        </w:rPr>
        <w:t>3</w:t>
      </w:r>
      <w:r w:rsidR="0019655E">
        <w:rPr>
          <w:lang w:val="en-GB" w:eastAsia="zh-CN"/>
        </w:rPr>
        <w:t xml:space="preserve"> </w:t>
      </w:r>
      <w:r w:rsidR="002342D1">
        <w:rPr>
          <w:lang w:val="en-GB" w:eastAsia="zh-CN"/>
        </w:rPr>
        <w:t>where</w:t>
      </w:r>
      <w:r w:rsidR="0019655E">
        <w:rPr>
          <w:lang w:val="en-GB" w:eastAsia="zh-CN"/>
        </w:rPr>
        <w:t xml:space="preserve"> NRS is mapped to the 3</w:t>
      </w:r>
      <w:r w:rsidR="0019655E" w:rsidRPr="0019655E">
        <w:rPr>
          <w:vertAlign w:val="superscript"/>
          <w:lang w:val="en-GB" w:eastAsia="zh-CN"/>
        </w:rPr>
        <w:t>rd</w:t>
      </w:r>
      <w:r w:rsidR="0019655E">
        <w:rPr>
          <w:lang w:val="en-GB" w:eastAsia="zh-CN"/>
        </w:rPr>
        <w:t xml:space="preserve"> and 4</w:t>
      </w:r>
      <w:r w:rsidR="0019655E" w:rsidRPr="0019655E">
        <w:rPr>
          <w:vertAlign w:val="superscript"/>
          <w:lang w:val="en-GB" w:eastAsia="zh-CN"/>
        </w:rPr>
        <w:t>th</w:t>
      </w:r>
      <w:r w:rsidR="0019655E">
        <w:rPr>
          <w:lang w:val="en-GB" w:eastAsia="zh-CN"/>
        </w:rPr>
        <w:t xml:space="preserve"> OFDM symbols of each slot.</w:t>
      </w:r>
      <w:r w:rsidR="00BC2397">
        <w:rPr>
          <w:lang w:val="en-GB" w:eastAsia="zh-CN"/>
        </w:rPr>
        <w:t xml:space="preserve"> </w:t>
      </w:r>
      <w:r w:rsidR="002342D1">
        <w:rPr>
          <w:lang w:val="en-GB" w:eastAsia="zh-CN"/>
        </w:rPr>
        <w:t>For this option, t</w:t>
      </w:r>
      <w:r w:rsidR="00BC2397">
        <w:rPr>
          <w:lang w:val="en-GB" w:eastAsia="zh-CN"/>
        </w:rPr>
        <w:t>he same density as in normal DL subframe</w:t>
      </w:r>
      <w:r w:rsidR="002342D1">
        <w:rPr>
          <w:lang w:val="en-GB" w:eastAsia="zh-CN"/>
        </w:rPr>
        <w:t xml:space="preserve"> is reused for NRS in special subframe</w:t>
      </w:r>
      <w:r w:rsidR="00BC2397">
        <w:rPr>
          <w:lang w:val="en-GB" w:eastAsia="zh-CN"/>
        </w:rPr>
        <w:t>.</w:t>
      </w:r>
    </w:p>
    <w:p w14:paraId="12D6841D" w14:textId="46A7F2EB" w:rsidR="000D4D27" w:rsidRDefault="000D4D27" w:rsidP="0019655E">
      <w:pPr>
        <w:spacing w:after="0"/>
        <w:jc w:val="right"/>
        <w:rPr>
          <w:lang w:val="en-GB" w:eastAsia="zh-CN"/>
        </w:rPr>
      </w:pPr>
    </w:p>
    <w:p w14:paraId="7DE681B1" w14:textId="39ACCA91" w:rsidR="00D469D8" w:rsidRDefault="00D469D8" w:rsidP="00D469D8">
      <w:pPr>
        <w:jc w:val="center"/>
        <w:rPr>
          <w:b/>
          <w:lang w:val="en-GB" w:eastAsia="zh-CN"/>
        </w:rPr>
      </w:pPr>
      <w:r w:rsidRPr="00D469D8">
        <w:rPr>
          <w:noProof/>
        </w:rPr>
        <w:lastRenderedPageBreak/>
        <w:drawing>
          <wp:inline distT="0" distB="0" distL="0" distR="0" wp14:anchorId="579993A9" wp14:editId="36F39EF1">
            <wp:extent cx="4552950" cy="21154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705" cy="21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85A18" w14:textId="2DF762F5" w:rsidR="0019655E" w:rsidRDefault="0019655E" w:rsidP="0019655E">
      <w:pPr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 w:rsidR="00D469D8">
        <w:rPr>
          <w:b/>
          <w:lang w:val="en-GB" w:eastAsia="zh-CN"/>
        </w:rPr>
        <w:t>3</w:t>
      </w:r>
      <w:r w:rsidRPr="006959E0">
        <w:rPr>
          <w:rFonts w:hint="eastAsia"/>
          <w:b/>
          <w:lang w:val="en-GB" w:eastAsia="zh-CN"/>
        </w:rPr>
        <w:t xml:space="preserve">: </w:t>
      </w:r>
      <w:r w:rsidR="00D469D8">
        <w:rPr>
          <w:b/>
          <w:lang w:val="en-GB" w:eastAsia="zh-CN"/>
        </w:rPr>
        <w:t>NRS pattern in normal and special subframe</w:t>
      </w:r>
    </w:p>
    <w:p w14:paraId="68863A80" w14:textId="74BFD9BE" w:rsidR="00B603D9" w:rsidRDefault="0019655E" w:rsidP="00A55AF1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2342D1"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 w:rsidR="00F610C3">
        <w:rPr>
          <w:b/>
          <w:lang w:val="en-GB"/>
        </w:rPr>
        <w:t xml:space="preserve">For </w:t>
      </w:r>
      <w:proofErr w:type="spellStart"/>
      <w:r w:rsidR="00F610C3">
        <w:rPr>
          <w:b/>
          <w:lang w:val="en-GB"/>
        </w:rPr>
        <w:t>DwPTS</w:t>
      </w:r>
      <w:proofErr w:type="spellEnd"/>
      <w:r w:rsidR="00F610C3">
        <w:rPr>
          <w:b/>
          <w:lang w:val="en-GB"/>
        </w:rPr>
        <w:t xml:space="preserve"> with 11 and 12 </w:t>
      </w:r>
      <w:r w:rsidR="003652D4">
        <w:rPr>
          <w:b/>
          <w:lang w:val="en-GB"/>
        </w:rPr>
        <w:t xml:space="preserve">OFDM </w:t>
      </w:r>
      <w:r w:rsidR="00F610C3">
        <w:rPr>
          <w:b/>
          <w:lang w:val="en-GB"/>
        </w:rPr>
        <w:t>symbols, a new NRS pattern is defined whether NRS is mapped to the 3</w:t>
      </w:r>
      <w:r w:rsidR="00F610C3" w:rsidRPr="00F610C3">
        <w:rPr>
          <w:b/>
          <w:vertAlign w:val="superscript"/>
          <w:lang w:val="en-GB"/>
        </w:rPr>
        <w:t>rd</w:t>
      </w:r>
      <w:r w:rsidR="00F610C3">
        <w:rPr>
          <w:b/>
          <w:lang w:val="en-GB"/>
        </w:rPr>
        <w:t xml:space="preserve"> and 4</w:t>
      </w:r>
      <w:r w:rsidR="00F610C3" w:rsidRPr="00F610C3">
        <w:rPr>
          <w:b/>
          <w:vertAlign w:val="superscript"/>
          <w:lang w:val="en-GB"/>
        </w:rPr>
        <w:t>th</w:t>
      </w:r>
      <w:r w:rsidR="00F610C3">
        <w:rPr>
          <w:b/>
          <w:lang w:val="en-GB"/>
        </w:rPr>
        <w:t xml:space="preserve"> OFDM symbols of each slot.</w:t>
      </w:r>
    </w:p>
    <w:p w14:paraId="65CC3F77" w14:textId="5D04000A" w:rsidR="002342D1" w:rsidRPr="002342D1" w:rsidRDefault="002342D1" w:rsidP="002342D1">
      <w:pPr>
        <w:rPr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7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For </w:t>
      </w:r>
      <w:proofErr w:type="spellStart"/>
      <w:r>
        <w:rPr>
          <w:b/>
          <w:lang w:val="en-GB"/>
        </w:rPr>
        <w:t>DwPTS</w:t>
      </w:r>
      <w:proofErr w:type="spellEnd"/>
      <w:r>
        <w:rPr>
          <w:b/>
          <w:lang w:val="en-GB"/>
        </w:rPr>
        <w:t xml:space="preserve"> with 9 and 10 OFDM symbols, NRS is mapped to the 6</w:t>
      </w:r>
      <w:r w:rsidRPr="002342D1">
        <w:rPr>
          <w:b/>
          <w:vertAlign w:val="superscript"/>
          <w:lang w:val="en-GB"/>
        </w:rPr>
        <w:t>th</w:t>
      </w:r>
      <w:r>
        <w:rPr>
          <w:b/>
          <w:lang w:val="en-GB"/>
        </w:rPr>
        <w:t xml:space="preserve"> and 7</w:t>
      </w:r>
      <w:r w:rsidRPr="002342D1">
        <w:rPr>
          <w:b/>
          <w:vertAlign w:val="superscript"/>
          <w:lang w:val="en-GB"/>
        </w:rPr>
        <w:t>th</w:t>
      </w:r>
      <w:r>
        <w:rPr>
          <w:b/>
          <w:lang w:val="en-GB"/>
        </w:rPr>
        <w:t xml:space="preserve"> OFDM symbol in the first slot by puncturing </w:t>
      </w:r>
      <w:r w:rsidRPr="002342D1">
        <w:rPr>
          <w:b/>
          <w:lang w:val="en-GB"/>
        </w:rPr>
        <w:t>the last two NRS symbols</w:t>
      </w:r>
      <w:r>
        <w:rPr>
          <w:b/>
          <w:lang w:val="en-GB"/>
        </w:rPr>
        <w:t xml:space="preserve"> of the existing pattern in normal DL subframe.</w:t>
      </w:r>
    </w:p>
    <w:p w14:paraId="7F114FA5" w14:textId="77777777" w:rsidR="002342D1" w:rsidRPr="002342D1" w:rsidRDefault="002342D1" w:rsidP="00A55AF1">
      <w:pPr>
        <w:rPr>
          <w:lang w:val="en-GB"/>
        </w:rPr>
      </w:pPr>
    </w:p>
    <w:p w14:paraId="130A289D" w14:textId="5776BE87" w:rsidR="00E168E5" w:rsidRDefault="006341FE" w:rsidP="00E168E5">
      <w:pPr>
        <w:pStyle w:val="Heading1"/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72B95BD9" w14:textId="1D5743FA" w:rsidR="00975ABF" w:rsidRDefault="0019655E" w:rsidP="00BC2397">
      <w:pPr>
        <w:jc w:val="both"/>
        <w:rPr>
          <w:lang w:val="en-GB" w:eastAsia="zh-CN"/>
        </w:rPr>
      </w:pPr>
      <w:r>
        <w:rPr>
          <w:lang w:val="en-GB" w:eastAsia="zh-CN"/>
        </w:rPr>
        <w:t>In this contribution</w:t>
      </w:r>
      <w:r w:rsidR="00975ABF">
        <w:rPr>
          <w:lang w:val="en-GB" w:eastAsia="zh-CN"/>
        </w:rPr>
        <w:t xml:space="preserve">, we </w:t>
      </w:r>
      <w:r>
        <w:rPr>
          <w:lang w:val="en-GB" w:eastAsia="zh-CN"/>
        </w:rPr>
        <w:t>discussed the DL design aspects of NB-IoT</w:t>
      </w:r>
      <w:r w:rsidR="00F610C3">
        <w:rPr>
          <w:lang w:val="en-GB" w:eastAsia="zh-CN"/>
        </w:rPr>
        <w:t xml:space="preserve"> TDD</w:t>
      </w:r>
      <w:r>
        <w:rPr>
          <w:lang w:val="en-GB" w:eastAsia="zh-CN"/>
        </w:rPr>
        <w:t xml:space="preserve">. </w:t>
      </w:r>
      <w:r w:rsidR="00077400">
        <w:rPr>
          <w:lang w:val="en-GB" w:eastAsia="zh-CN"/>
        </w:rPr>
        <w:t>We ma</w:t>
      </w:r>
      <w:r>
        <w:rPr>
          <w:lang w:val="en-GB" w:eastAsia="zh-CN"/>
        </w:rPr>
        <w:t>d</w:t>
      </w:r>
      <w:r w:rsidR="00077400">
        <w:rPr>
          <w:lang w:val="en-GB" w:eastAsia="zh-CN"/>
        </w:rPr>
        <w:t xml:space="preserve">e the following </w:t>
      </w:r>
      <w:r w:rsidR="002342D1">
        <w:rPr>
          <w:lang w:val="en-GB" w:eastAsia="zh-CN"/>
        </w:rPr>
        <w:t>p</w:t>
      </w:r>
      <w:r w:rsidR="00077400">
        <w:rPr>
          <w:lang w:val="en-GB" w:eastAsia="zh-CN"/>
        </w:rPr>
        <w:t>roposal</w:t>
      </w:r>
      <w:r w:rsidR="009026EF">
        <w:rPr>
          <w:lang w:val="en-GB" w:eastAsia="zh-CN"/>
        </w:rPr>
        <w:t>s</w:t>
      </w:r>
      <w:r w:rsidR="003B10DA">
        <w:rPr>
          <w:lang w:val="en-GB" w:eastAsia="zh-CN"/>
        </w:rPr>
        <w:t>:</w:t>
      </w:r>
    </w:p>
    <w:p w14:paraId="5D38A030" w14:textId="77777777" w:rsidR="002342D1" w:rsidRDefault="002342D1" w:rsidP="002342D1">
      <w:pPr>
        <w:rPr>
          <w:b/>
          <w:lang w:val="en-GB"/>
        </w:rPr>
      </w:pPr>
      <w:r>
        <w:rPr>
          <w:b/>
          <w:u w:val="single"/>
          <w:lang w:val="en-GB"/>
        </w:rPr>
        <w:t>Proposal 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For the SIB1-NB transmission on the anchor carrier, only subframe #0 in odd-numbered frame is used. </w:t>
      </w:r>
    </w:p>
    <w:p w14:paraId="3E84840E" w14:textId="1E1594E9" w:rsidR="002342D1" w:rsidRDefault="002342D1" w:rsidP="002342D1">
      <w:pPr>
        <w:rPr>
          <w:b/>
          <w:lang w:val="en-GB"/>
        </w:rPr>
      </w:pPr>
      <w:r>
        <w:rPr>
          <w:b/>
          <w:u w:val="single"/>
          <w:lang w:val="en-GB"/>
        </w:rPr>
        <w:t>Proposal 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transmission of SIB1-NB on the anchor and non-anchor carrier is indicated by </w:t>
      </w:r>
      <w:r w:rsidR="00046DFA">
        <w:rPr>
          <w:b/>
          <w:lang w:val="en-GB"/>
        </w:rPr>
        <w:t>one</w:t>
      </w:r>
      <w:r>
        <w:rPr>
          <w:b/>
          <w:lang w:val="en-GB"/>
        </w:rPr>
        <w:t xml:space="preserve"> bit in MIB-NB. </w:t>
      </w:r>
    </w:p>
    <w:p w14:paraId="0E515417" w14:textId="77777777" w:rsidR="002342D1" w:rsidRDefault="002342D1" w:rsidP="002342D1">
      <w:pPr>
        <w:rPr>
          <w:b/>
          <w:lang w:val="en-GB"/>
        </w:rPr>
      </w:pPr>
      <w:r>
        <w:rPr>
          <w:b/>
          <w:u w:val="single"/>
          <w:lang w:val="en-GB"/>
        </w:rPr>
        <w:t>Proposal 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frequency position of the non-anchor carrier for transmission of SIB1-NB is indicated by 2 bits in MB-NB</w:t>
      </w:r>
    </w:p>
    <w:p w14:paraId="6113AE07" w14:textId="77777777" w:rsidR="002342D1" w:rsidRPr="00816AAC" w:rsidRDefault="002342D1" w:rsidP="002342D1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 w:rsidRPr="00816AAC">
        <w:rPr>
          <w:b/>
          <w:lang w:val="en-GB"/>
        </w:rPr>
        <w:t>For in-band and standalone mode, the 2-bits to indicate one of the four PRB offset values relative to the anchor carrier, i.e., 1, -1, 2, or -2.</w:t>
      </w:r>
    </w:p>
    <w:p w14:paraId="4B081ACF" w14:textId="77777777" w:rsidR="002342D1" w:rsidRPr="00816AAC" w:rsidRDefault="002342D1" w:rsidP="002342D1">
      <w:pPr>
        <w:numPr>
          <w:ilvl w:val="0"/>
          <w:numId w:val="18"/>
        </w:numPr>
        <w:overflowPunct/>
        <w:autoSpaceDE/>
        <w:autoSpaceDN/>
        <w:adjustRightInd/>
        <w:spacing w:after="240"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t>The</w:t>
      </w:r>
      <w:r w:rsidRPr="00816AAC">
        <w:rPr>
          <w:b/>
          <w:lang w:val="en-GB"/>
        </w:rPr>
        <w:t xml:space="preserve"> 2-bits to indicate the absolute frequency offset to LTE </w:t>
      </w:r>
      <w:proofErr w:type="spellStart"/>
      <w:r w:rsidRPr="00816AAC">
        <w:rPr>
          <w:b/>
          <w:lang w:val="en-GB"/>
        </w:rPr>
        <w:t>center</w:t>
      </w:r>
      <w:proofErr w:type="spellEnd"/>
      <w:r w:rsidRPr="00816AAC">
        <w:rPr>
          <w:b/>
          <w:lang w:val="en-GB"/>
        </w:rPr>
        <w:t xml:space="preserve"> frequency</w:t>
      </w:r>
      <w:r>
        <w:rPr>
          <w:b/>
          <w:lang w:val="en-GB"/>
        </w:rPr>
        <w:t xml:space="preserve"> f</w:t>
      </w:r>
      <w:r w:rsidRPr="00816AAC">
        <w:rPr>
          <w:b/>
          <w:lang w:val="en-GB"/>
        </w:rPr>
        <w:t xml:space="preserve">or </w:t>
      </w:r>
      <w:proofErr w:type="spellStart"/>
      <w:r w:rsidRPr="00816AAC">
        <w:rPr>
          <w:b/>
          <w:lang w:val="en-GB"/>
        </w:rPr>
        <w:t>guardband</w:t>
      </w:r>
      <w:proofErr w:type="spellEnd"/>
      <w:r w:rsidRPr="00816AAC">
        <w:rPr>
          <w:b/>
          <w:lang w:val="en-GB"/>
        </w:rPr>
        <w:t xml:space="preserve"> mode</w:t>
      </w:r>
      <w:r>
        <w:rPr>
          <w:b/>
          <w:lang w:val="en-GB"/>
        </w:rPr>
        <w:t>.</w:t>
      </w:r>
    </w:p>
    <w:p w14:paraId="19B525AA" w14:textId="77777777" w:rsidR="002342D1" w:rsidRDefault="002342D1" w:rsidP="002342D1">
      <w:pPr>
        <w:rPr>
          <w:b/>
          <w:lang w:val="en-GB"/>
        </w:rPr>
      </w:pPr>
      <w:r>
        <w:rPr>
          <w:b/>
          <w:u w:val="single"/>
          <w:lang w:val="en-GB"/>
        </w:rPr>
        <w:t>Proposal 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the SIB1-NB transmission on the non-anchor carrier, subframe #0 is used. The radio frame is determined based on cell ID by reusing the same scheduling information table of FDD.</w:t>
      </w:r>
    </w:p>
    <w:p w14:paraId="4F0A1B85" w14:textId="77777777" w:rsidR="002342D1" w:rsidRDefault="002342D1" w:rsidP="002342D1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NPDCCH/NPDSCH may be present (punctured or rate matched) in the special subframe if the number of OFDM symbols is greater than X. The minimum value of X shall be 3. </w:t>
      </w:r>
    </w:p>
    <w:p w14:paraId="320A5861" w14:textId="77777777" w:rsidR="002342D1" w:rsidRDefault="002342D1" w:rsidP="002342D1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For </w:t>
      </w:r>
      <w:proofErr w:type="spellStart"/>
      <w:r>
        <w:rPr>
          <w:b/>
          <w:lang w:val="en-GB"/>
        </w:rPr>
        <w:t>DwPTS</w:t>
      </w:r>
      <w:proofErr w:type="spellEnd"/>
      <w:r>
        <w:rPr>
          <w:b/>
          <w:lang w:val="en-GB"/>
        </w:rPr>
        <w:t xml:space="preserve"> with 11 and 12 OFDM symbols, a new NRS pattern is defined whether NRS is mapped to the 3</w:t>
      </w:r>
      <w:r w:rsidRPr="00F610C3">
        <w:rPr>
          <w:b/>
          <w:vertAlign w:val="superscript"/>
          <w:lang w:val="en-GB"/>
        </w:rPr>
        <w:t>rd</w:t>
      </w:r>
      <w:r>
        <w:rPr>
          <w:b/>
          <w:lang w:val="en-GB"/>
        </w:rPr>
        <w:t xml:space="preserve"> and 4</w:t>
      </w:r>
      <w:r w:rsidRPr="00F610C3">
        <w:rPr>
          <w:b/>
          <w:vertAlign w:val="superscript"/>
          <w:lang w:val="en-GB"/>
        </w:rPr>
        <w:t>th</w:t>
      </w:r>
      <w:r>
        <w:rPr>
          <w:b/>
          <w:lang w:val="en-GB"/>
        </w:rPr>
        <w:t xml:space="preserve"> OFDM symbols of each slot.</w:t>
      </w:r>
    </w:p>
    <w:p w14:paraId="7B451C47" w14:textId="30E251BA" w:rsidR="003B10DA" w:rsidRPr="002342D1" w:rsidRDefault="002342D1" w:rsidP="00F41AFE">
      <w:pPr>
        <w:rPr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7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For </w:t>
      </w:r>
      <w:proofErr w:type="spellStart"/>
      <w:r>
        <w:rPr>
          <w:b/>
          <w:lang w:val="en-GB"/>
        </w:rPr>
        <w:t>DwPTS</w:t>
      </w:r>
      <w:proofErr w:type="spellEnd"/>
      <w:r>
        <w:rPr>
          <w:b/>
          <w:lang w:val="en-GB"/>
        </w:rPr>
        <w:t xml:space="preserve"> with 9 and 10 OFDM symbols, NRS is mapped to the 6</w:t>
      </w:r>
      <w:r w:rsidRPr="002342D1">
        <w:rPr>
          <w:b/>
          <w:vertAlign w:val="superscript"/>
          <w:lang w:val="en-GB"/>
        </w:rPr>
        <w:t>th</w:t>
      </w:r>
      <w:r>
        <w:rPr>
          <w:b/>
          <w:lang w:val="en-GB"/>
        </w:rPr>
        <w:t xml:space="preserve"> and 7</w:t>
      </w:r>
      <w:r w:rsidRPr="002342D1">
        <w:rPr>
          <w:b/>
          <w:vertAlign w:val="superscript"/>
          <w:lang w:val="en-GB"/>
        </w:rPr>
        <w:t>th</w:t>
      </w:r>
      <w:r>
        <w:rPr>
          <w:b/>
          <w:lang w:val="en-GB"/>
        </w:rPr>
        <w:t xml:space="preserve"> OFDM symbol in the first slot by puncturing </w:t>
      </w:r>
      <w:r w:rsidRPr="002342D1">
        <w:rPr>
          <w:b/>
          <w:lang w:val="en-GB"/>
        </w:rPr>
        <w:t>the last two NRS symbols</w:t>
      </w:r>
      <w:r>
        <w:rPr>
          <w:b/>
          <w:lang w:val="en-GB"/>
        </w:rPr>
        <w:t xml:space="preserve"> of the existing pattern in normal DL subframe.</w:t>
      </w:r>
    </w:p>
    <w:p w14:paraId="26881B4C" w14:textId="77777777" w:rsidR="00E523F3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3A36FD4A" w14:textId="5B62882F" w:rsidR="00BF4E12" w:rsidRDefault="00BF4E12" w:rsidP="00BF4E12">
      <w:pPr>
        <w:rPr>
          <w:rStyle w:val="SubtleReference"/>
        </w:rPr>
      </w:pPr>
      <w:r>
        <w:rPr>
          <w:rStyle w:val="SubtleReference"/>
        </w:rPr>
        <w:t>[</w:t>
      </w:r>
      <w:r w:rsidR="00D5371D">
        <w:rPr>
          <w:rStyle w:val="SubtleReference"/>
        </w:rPr>
        <w:t>1</w:t>
      </w:r>
      <w:r>
        <w:rPr>
          <w:rStyle w:val="SubtleReference"/>
        </w:rPr>
        <w:t>] 3GPP RAN1#90</w:t>
      </w:r>
      <w:r w:rsidR="00D5371D">
        <w:rPr>
          <w:rStyle w:val="SubtleReference"/>
        </w:rPr>
        <w:t>bis</w:t>
      </w:r>
      <w:r>
        <w:rPr>
          <w:rStyle w:val="SubtleReference"/>
        </w:rPr>
        <w:t>, Chairman’s notes</w:t>
      </w:r>
    </w:p>
    <w:p w14:paraId="04A9837F" w14:textId="677A910C" w:rsidR="002171DD" w:rsidRDefault="002171DD" w:rsidP="002171DD">
      <w:pPr>
        <w:rPr>
          <w:rStyle w:val="SubtleReference"/>
        </w:rPr>
      </w:pPr>
      <w:r>
        <w:rPr>
          <w:rStyle w:val="SubtleReference"/>
        </w:rPr>
        <w:t>[2] 3GPP RAN1#91, Chairman’s notes</w:t>
      </w:r>
    </w:p>
    <w:p w14:paraId="01F091BE" w14:textId="1FFDDAA6" w:rsidR="00CF17D4" w:rsidRDefault="00CF17D4" w:rsidP="00CF17D4">
      <w:pPr>
        <w:rPr>
          <w:rStyle w:val="SubtleReference"/>
        </w:rPr>
      </w:pPr>
      <w:r>
        <w:lastRenderedPageBreak/>
        <w:t>[</w:t>
      </w:r>
      <w:r w:rsidR="002171DD">
        <w:t>3</w:t>
      </w:r>
      <w:r w:rsidR="00BF4E12" w:rsidRPr="00956548">
        <w:t>] R1-171814</w:t>
      </w:r>
      <w:r>
        <w:t>6</w:t>
      </w:r>
      <w:r w:rsidR="00BF4E12" w:rsidRPr="00956548">
        <w:t>, “Downlink aspects of TDD “, Qualcomm Incorporated</w:t>
      </w:r>
      <w:r>
        <w:t>, 3</w:t>
      </w:r>
      <w:r w:rsidRPr="00C250ED">
        <w:rPr>
          <w:rStyle w:val="SubtleReference"/>
        </w:rPr>
        <w:t>GPP RAN</w:t>
      </w:r>
      <w:r>
        <w:rPr>
          <w:rStyle w:val="SubtleReference"/>
        </w:rPr>
        <w:t>1</w:t>
      </w:r>
      <w:r w:rsidRPr="00C250ED">
        <w:rPr>
          <w:rStyle w:val="SubtleReference"/>
        </w:rPr>
        <w:t>#</w:t>
      </w:r>
      <w:r w:rsidR="002342D1">
        <w:rPr>
          <w:rStyle w:val="SubtleReference"/>
        </w:rPr>
        <w:t>91</w:t>
      </w:r>
      <w:r w:rsidR="002342D1" w:rsidRPr="00C250ED">
        <w:rPr>
          <w:rStyle w:val="SubtleReference"/>
        </w:rPr>
        <w:t xml:space="preserve">, </w:t>
      </w:r>
      <w:r w:rsidR="002342D1">
        <w:rPr>
          <w:rStyle w:val="SubtleReference"/>
        </w:rPr>
        <w:t xml:space="preserve">Reno, USA, </w:t>
      </w:r>
      <w:r w:rsidR="002342D1">
        <w:t>Nov</w:t>
      </w:r>
      <w:r w:rsidR="002342D1">
        <w:rPr>
          <w:rStyle w:val="SubtleReference"/>
        </w:rPr>
        <w:t xml:space="preserve"> 2017</w:t>
      </w:r>
    </w:p>
    <w:p w14:paraId="0972529A" w14:textId="16C988CD" w:rsidR="002342D1" w:rsidRDefault="002342D1" w:rsidP="002342D1">
      <w:pPr>
        <w:rPr>
          <w:rStyle w:val="SubtleReference"/>
        </w:rPr>
      </w:pPr>
      <w:r>
        <w:t>[4</w:t>
      </w:r>
      <w:r w:rsidRPr="00956548">
        <w:t>] R1-17</w:t>
      </w:r>
      <w:r>
        <w:t>20138</w:t>
      </w:r>
      <w:r w:rsidRPr="00956548">
        <w:t>, “Downlink aspects of TDD</w:t>
      </w:r>
      <w:r>
        <w:t xml:space="preserve"> support in NB-IoT</w:t>
      </w:r>
      <w:r w:rsidRPr="00956548">
        <w:t xml:space="preserve"> “, </w:t>
      </w:r>
      <w:r>
        <w:t>Nokia, Nokia Shanghai Bell, 3</w:t>
      </w:r>
      <w:r w:rsidRPr="00C250ED">
        <w:rPr>
          <w:rStyle w:val="SubtleReference"/>
        </w:rPr>
        <w:t>GPP RAN</w:t>
      </w:r>
      <w:r>
        <w:rPr>
          <w:rStyle w:val="SubtleReference"/>
        </w:rPr>
        <w:t>1</w:t>
      </w:r>
      <w:r w:rsidRPr="00C250ED">
        <w:rPr>
          <w:rStyle w:val="SubtleReference"/>
        </w:rPr>
        <w:t>#</w:t>
      </w:r>
      <w:r>
        <w:rPr>
          <w:rStyle w:val="SubtleReference"/>
        </w:rPr>
        <w:t>91</w:t>
      </w:r>
      <w:r w:rsidRPr="00C250ED">
        <w:rPr>
          <w:rStyle w:val="SubtleReference"/>
        </w:rPr>
        <w:t xml:space="preserve">, </w:t>
      </w:r>
      <w:r>
        <w:rPr>
          <w:rStyle w:val="SubtleReference"/>
        </w:rPr>
        <w:t xml:space="preserve">Reno, USA, </w:t>
      </w:r>
      <w:r>
        <w:t>Nov</w:t>
      </w:r>
      <w:r>
        <w:rPr>
          <w:rStyle w:val="SubtleReference"/>
        </w:rPr>
        <w:t xml:space="preserve"> 2017</w:t>
      </w:r>
    </w:p>
    <w:p w14:paraId="6861985C" w14:textId="77777777" w:rsidR="002342D1" w:rsidRDefault="002342D1" w:rsidP="00CF17D4">
      <w:pPr>
        <w:rPr>
          <w:rStyle w:val="SubtleReference"/>
        </w:rPr>
      </w:pPr>
    </w:p>
    <w:sectPr w:rsidR="002342D1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E097C" w14:textId="77777777" w:rsidR="007A7500" w:rsidRDefault="007A7500">
      <w:r>
        <w:separator/>
      </w:r>
    </w:p>
  </w:endnote>
  <w:endnote w:type="continuationSeparator" w:id="0">
    <w:p w14:paraId="13F43459" w14:textId="77777777" w:rsidR="007A7500" w:rsidRDefault="007A7500">
      <w:r>
        <w:continuationSeparator/>
      </w:r>
    </w:p>
  </w:endnote>
  <w:endnote w:type="continuationNotice" w:id="1">
    <w:p w14:paraId="13628100" w14:textId="77777777" w:rsidR="007A7500" w:rsidRDefault="007A75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DA0E59" w:rsidRDefault="00DA0E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DA0E59" w:rsidRDefault="00DA0E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2042A493" w:rsidR="00DA0E59" w:rsidRDefault="00DA0E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46DF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46DFA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FAA2A" w14:textId="77777777" w:rsidR="007A7500" w:rsidRDefault="007A7500">
      <w:r>
        <w:separator/>
      </w:r>
    </w:p>
  </w:footnote>
  <w:footnote w:type="continuationSeparator" w:id="0">
    <w:p w14:paraId="68CE1519" w14:textId="77777777" w:rsidR="007A7500" w:rsidRDefault="007A7500">
      <w:r>
        <w:continuationSeparator/>
      </w:r>
    </w:p>
  </w:footnote>
  <w:footnote w:type="continuationNotice" w:id="1">
    <w:p w14:paraId="0715DF5A" w14:textId="77777777" w:rsidR="007A7500" w:rsidRDefault="007A75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DA0E59" w:rsidRDefault="00DA0E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B46332"/>
    <w:multiLevelType w:val="hybridMultilevel"/>
    <w:tmpl w:val="9D52E586"/>
    <w:lvl w:ilvl="0" w:tplc="0368E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40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24A7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8F6E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F83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CB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CC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0F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AE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BA1210A"/>
    <w:multiLevelType w:val="hybridMultilevel"/>
    <w:tmpl w:val="89841796"/>
    <w:lvl w:ilvl="0" w:tplc="24A08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5AC2B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5EAA0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1C56A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322A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A418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06D9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72DD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3E87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452ED"/>
    <w:multiLevelType w:val="hybridMultilevel"/>
    <w:tmpl w:val="33665C12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6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CC3951"/>
    <w:multiLevelType w:val="hybridMultilevel"/>
    <w:tmpl w:val="426209A0"/>
    <w:lvl w:ilvl="0" w:tplc="7CA2D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4A7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9829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BA37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CD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429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9025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1C1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2653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011646"/>
    <w:multiLevelType w:val="hybridMultilevel"/>
    <w:tmpl w:val="7610C11C"/>
    <w:lvl w:ilvl="0" w:tplc="E0385B0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B76AC7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0D04F0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BF69AB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D4EC2B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C6460FE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526EA11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4FB6776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2ED4CE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0774E7C"/>
    <w:multiLevelType w:val="hybridMultilevel"/>
    <w:tmpl w:val="68CCCA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8B3C42"/>
    <w:multiLevelType w:val="hybridMultilevel"/>
    <w:tmpl w:val="BFD61D3C"/>
    <w:lvl w:ilvl="0" w:tplc="F008F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84FF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A26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603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A1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4AE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6E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0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566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4A448D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CC844F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033A13A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83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883CF6B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6EAD71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CC42AAC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FF50C33"/>
    <w:multiLevelType w:val="hybridMultilevel"/>
    <w:tmpl w:val="6EAC1B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A4F253D"/>
    <w:multiLevelType w:val="hybridMultilevel"/>
    <w:tmpl w:val="A128ECD8"/>
    <w:lvl w:ilvl="0" w:tplc="C8227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E2CF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A849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227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632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C7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2B8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4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CEB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0" w15:restartNumberingAfterBreak="0">
    <w:nsid w:val="7B9B3954"/>
    <w:multiLevelType w:val="hybridMultilevel"/>
    <w:tmpl w:val="0A82769E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0"/>
  </w:num>
  <w:num w:numId="5">
    <w:abstractNumId w:val="19"/>
  </w:num>
  <w:num w:numId="6">
    <w:abstractNumId w:val="4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8"/>
  </w:num>
  <w:num w:numId="12">
    <w:abstractNumId w:val="2"/>
  </w:num>
  <w:num w:numId="13">
    <w:abstractNumId w:val="6"/>
  </w:num>
  <w:num w:numId="14">
    <w:abstractNumId w:val="20"/>
  </w:num>
  <w:num w:numId="15">
    <w:abstractNumId w:val="16"/>
  </w:num>
  <w:num w:numId="16">
    <w:abstractNumId w:val="3"/>
  </w:num>
  <w:num w:numId="17">
    <w:abstractNumId w:val="3"/>
  </w:num>
  <w:num w:numId="18">
    <w:abstractNumId w:val="13"/>
  </w:num>
  <w:num w:numId="19">
    <w:abstractNumId w:val="8"/>
  </w:num>
  <w:num w:numId="20">
    <w:abstractNumId w:val="1"/>
  </w:num>
  <w:num w:numId="21">
    <w:abstractNumId w:val="9"/>
  </w:num>
  <w:num w:numId="22">
    <w:abstractNumId w:val="15"/>
  </w:num>
  <w:num w:numId="23">
    <w:abstractNumId w:val="12"/>
  </w:num>
  <w:num w:numId="2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245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07C02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60B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4DF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471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DFA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486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43"/>
    <w:rsid w:val="000979F0"/>
    <w:rsid w:val="00097AE8"/>
    <w:rsid w:val="000A02DC"/>
    <w:rsid w:val="000A09A2"/>
    <w:rsid w:val="000A0CA1"/>
    <w:rsid w:val="000A0E99"/>
    <w:rsid w:val="000A1AD3"/>
    <w:rsid w:val="000A1D49"/>
    <w:rsid w:val="000A1D61"/>
    <w:rsid w:val="000A23E5"/>
    <w:rsid w:val="000A26E4"/>
    <w:rsid w:val="000A2816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27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BE5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2DB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B16"/>
    <w:rsid w:val="00141E46"/>
    <w:rsid w:val="00141E6B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0C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3FC1"/>
    <w:rsid w:val="001540F5"/>
    <w:rsid w:val="001544AB"/>
    <w:rsid w:val="00154F0D"/>
    <w:rsid w:val="00155178"/>
    <w:rsid w:val="00155BCC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A1F"/>
    <w:rsid w:val="00191EBF"/>
    <w:rsid w:val="00192338"/>
    <w:rsid w:val="00192589"/>
    <w:rsid w:val="001925E5"/>
    <w:rsid w:val="001929F7"/>
    <w:rsid w:val="00193987"/>
    <w:rsid w:val="00193D48"/>
    <w:rsid w:val="00194955"/>
    <w:rsid w:val="001954AB"/>
    <w:rsid w:val="00195657"/>
    <w:rsid w:val="0019573B"/>
    <w:rsid w:val="0019592C"/>
    <w:rsid w:val="00196085"/>
    <w:rsid w:val="0019655E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2F88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1DD"/>
    <w:rsid w:val="0021797D"/>
    <w:rsid w:val="00217C32"/>
    <w:rsid w:val="00217CE8"/>
    <w:rsid w:val="0022003A"/>
    <w:rsid w:val="0022018B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2D1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2CE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B79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BBD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7F3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D2C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3B2B"/>
    <w:rsid w:val="002D3C67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931"/>
    <w:rsid w:val="00362C5A"/>
    <w:rsid w:val="003635B6"/>
    <w:rsid w:val="00363BB4"/>
    <w:rsid w:val="00363FC9"/>
    <w:rsid w:val="00364935"/>
    <w:rsid w:val="00365023"/>
    <w:rsid w:val="003652D4"/>
    <w:rsid w:val="00365644"/>
    <w:rsid w:val="0036590C"/>
    <w:rsid w:val="00366569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70D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0E"/>
    <w:rsid w:val="003A6CC0"/>
    <w:rsid w:val="003A71E1"/>
    <w:rsid w:val="003A76A9"/>
    <w:rsid w:val="003A7747"/>
    <w:rsid w:val="003B0299"/>
    <w:rsid w:val="003B0B4D"/>
    <w:rsid w:val="003B10DA"/>
    <w:rsid w:val="003B1B5C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B1F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DE2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6A7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8E1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3597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A0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085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EBE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630"/>
    <w:rsid w:val="004C19E4"/>
    <w:rsid w:val="004C2371"/>
    <w:rsid w:val="004C2F01"/>
    <w:rsid w:val="004C3472"/>
    <w:rsid w:val="004C34E8"/>
    <w:rsid w:val="004C36A1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8B2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2E2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05C6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93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CC2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74C"/>
    <w:rsid w:val="00575900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0F4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500"/>
    <w:rsid w:val="00583604"/>
    <w:rsid w:val="005836D0"/>
    <w:rsid w:val="00583DEF"/>
    <w:rsid w:val="00583E53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76F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A3D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EDA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4EF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2D9F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A3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455"/>
    <w:rsid w:val="00621B6A"/>
    <w:rsid w:val="00621C0B"/>
    <w:rsid w:val="00621C72"/>
    <w:rsid w:val="00621CAD"/>
    <w:rsid w:val="00622D53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5E4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106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9E0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3A5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4AF6"/>
    <w:rsid w:val="007050A6"/>
    <w:rsid w:val="007056ED"/>
    <w:rsid w:val="00705D28"/>
    <w:rsid w:val="0070685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6D25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27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522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79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00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878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AC"/>
    <w:rsid w:val="007C7EF3"/>
    <w:rsid w:val="007D020B"/>
    <w:rsid w:val="007D02A6"/>
    <w:rsid w:val="007D0645"/>
    <w:rsid w:val="007D098C"/>
    <w:rsid w:val="007D0AD1"/>
    <w:rsid w:val="007D11B6"/>
    <w:rsid w:val="007D1334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0E5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924"/>
    <w:rsid w:val="007F2477"/>
    <w:rsid w:val="007F2DBB"/>
    <w:rsid w:val="007F2ED4"/>
    <w:rsid w:val="007F305A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5A1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C53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AAC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1EEE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A16"/>
    <w:rsid w:val="00837E87"/>
    <w:rsid w:val="008401C3"/>
    <w:rsid w:val="008404D7"/>
    <w:rsid w:val="00840634"/>
    <w:rsid w:val="008406E6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3F6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AE4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3C8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0CE4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65D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713"/>
    <w:rsid w:val="00901837"/>
    <w:rsid w:val="00901845"/>
    <w:rsid w:val="00901A2A"/>
    <w:rsid w:val="009022BC"/>
    <w:rsid w:val="0090255A"/>
    <w:rsid w:val="00902686"/>
    <w:rsid w:val="009026EF"/>
    <w:rsid w:val="00902734"/>
    <w:rsid w:val="00902AE5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C8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606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74C"/>
    <w:rsid w:val="00964E3C"/>
    <w:rsid w:val="00964E69"/>
    <w:rsid w:val="0096504D"/>
    <w:rsid w:val="009654F0"/>
    <w:rsid w:val="009659EA"/>
    <w:rsid w:val="00965D6D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7791C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4D5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3D7"/>
    <w:rsid w:val="009C4B76"/>
    <w:rsid w:val="009C520B"/>
    <w:rsid w:val="009C5785"/>
    <w:rsid w:val="009C5874"/>
    <w:rsid w:val="009C5AD8"/>
    <w:rsid w:val="009C5BF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E22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087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3AAF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014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27F"/>
    <w:rsid w:val="00A65417"/>
    <w:rsid w:val="00A655C8"/>
    <w:rsid w:val="00A6563A"/>
    <w:rsid w:val="00A657CF"/>
    <w:rsid w:val="00A65C72"/>
    <w:rsid w:val="00A65FBF"/>
    <w:rsid w:val="00A6636E"/>
    <w:rsid w:val="00A6662B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962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E3C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62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7E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79F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3D9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4ED8"/>
    <w:rsid w:val="00B652B0"/>
    <w:rsid w:val="00B65771"/>
    <w:rsid w:val="00B6580F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B7D"/>
    <w:rsid w:val="00BC143C"/>
    <w:rsid w:val="00BC16BF"/>
    <w:rsid w:val="00BC1B4B"/>
    <w:rsid w:val="00BC201A"/>
    <w:rsid w:val="00BC2397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4E12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3E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C3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6DC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37"/>
    <w:rsid w:val="00C4587D"/>
    <w:rsid w:val="00C45C66"/>
    <w:rsid w:val="00C470AA"/>
    <w:rsid w:val="00C4717C"/>
    <w:rsid w:val="00C471F2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1F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5B3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3B4E"/>
    <w:rsid w:val="00CB41E7"/>
    <w:rsid w:val="00CB480A"/>
    <w:rsid w:val="00CB4FA5"/>
    <w:rsid w:val="00CB5008"/>
    <w:rsid w:val="00CB50DE"/>
    <w:rsid w:val="00CB5296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A9"/>
    <w:rsid w:val="00CF06E6"/>
    <w:rsid w:val="00CF17D4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36C9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66F9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3DC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9D8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5EC4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E16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DF1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E59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094E"/>
    <w:rsid w:val="00DE128B"/>
    <w:rsid w:val="00DE14DB"/>
    <w:rsid w:val="00DE1563"/>
    <w:rsid w:val="00DE1799"/>
    <w:rsid w:val="00DE20E5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729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7E2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0FD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72D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9E5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476"/>
    <w:rsid w:val="00E810EC"/>
    <w:rsid w:val="00E8112C"/>
    <w:rsid w:val="00E81587"/>
    <w:rsid w:val="00E826C8"/>
    <w:rsid w:val="00E82819"/>
    <w:rsid w:val="00E82EE0"/>
    <w:rsid w:val="00E83280"/>
    <w:rsid w:val="00E832BB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45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7C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AE4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0A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39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373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35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589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77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0C3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B7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286B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2C2575D1-3409-4B98-BE53-898A00B5B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customStyle="1" w:styleId="TAHChar">
    <w:name w:val="TAH Char"/>
    <w:locked/>
    <w:rsid w:val="005810F4"/>
    <w:rPr>
      <w:rFonts w:ascii="Arial" w:hAnsi="Arial"/>
      <w:b/>
      <w:sz w:val="18"/>
      <w:lang w:val="en-GB" w:eastAsia="en-US"/>
    </w:rPr>
  </w:style>
  <w:style w:type="character" w:styleId="SubtleReference">
    <w:name w:val="Subtle Reference"/>
    <w:uiPriority w:val="31"/>
    <w:qFormat/>
    <w:rsid w:val="00E91545"/>
    <w:rPr>
      <w:lang w:val="en-US"/>
    </w:rPr>
  </w:style>
  <w:style w:type="paragraph" w:styleId="NormalIndent">
    <w:name w:val="Normal Indent"/>
    <w:aliases w:val="d"/>
    <w:basedOn w:val="Normal"/>
    <w:rsid w:val="00B6580F"/>
    <w:pPr>
      <w:widowControl w:val="0"/>
      <w:overflowPunct/>
      <w:autoSpaceDE/>
      <w:autoSpaceDN/>
      <w:adjustRightInd/>
      <w:spacing w:after="0"/>
      <w:ind w:left="851"/>
      <w:jc w:val="both"/>
      <w:textAlignment w:val="auto"/>
    </w:pPr>
    <w:rPr>
      <w:rFonts w:ascii="Century" w:hAnsi="Century"/>
      <w:kern w:val="2"/>
      <w:sz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807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2353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9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621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82233E-73D0-4313-A240-B44F9787C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920</TotalTime>
  <Pages>6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Chao Wei</cp:lastModifiedBy>
  <cp:revision>3</cp:revision>
  <cp:lastPrinted>2014-11-07T05:38:00Z</cp:lastPrinted>
  <dcterms:created xsi:type="dcterms:W3CDTF">2017-11-17T14:32:00Z</dcterms:created>
  <dcterms:modified xsi:type="dcterms:W3CDTF">2018-02-16T17:38:00Z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-2058970810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albertor@qti.qualcomm.com</vt:lpwstr>
  </property>
  <property fmtid="{D5CDD505-2E9C-101B-9397-08002B2CF9AE}" pid="6" name="_AuthorEmailDisplayName">
    <vt:lpwstr>Alberto Rico Alvarino</vt:lpwstr>
  </property>
  <property fmtid="{D5CDD505-2E9C-101B-9397-08002B2CF9AE}" pid="7" name="_PreviousAdHocReviewCycleID">
    <vt:i4>-738167667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