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477" w:rsidRPr="00605A8F" w:rsidRDefault="001D6477" w:rsidP="001D6477">
      <w:pPr>
        <w:pStyle w:val="Header"/>
        <w:tabs>
          <w:tab w:val="right" w:pos="8280"/>
          <w:tab w:val="right" w:pos="9781"/>
        </w:tabs>
        <w:ind w:right="-58"/>
        <w:rPr>
          <w:rFonts w:eastAsia="MS Mincho" w:cs="Arial"/>
          <w:bCs/>
          <w:sz w:val="28"/>
          <w:lang w:eastAsia="ja-JP"/>
        </w:rPr>
      </w:pPr>
      <w:r w:rsidRPr="00605A8F">
        <w:rPr>
          <w:rFonts w:cs="Arial"/>
          <w:bCs/>
          <w:sz w:val="28"/>
        </w:rPr>
        <w:t>3GPP TSG RAN WG1 Meeting #</w:t>
      </w:r>
      <w:r w:rsidRPr="00605A8F">
        <w:rPr>
          <w:rFonts w:eastAsia="MS Mincho" w:cs="Arial" w:hint="eastAsia"/>
          <w:bCs/>
          <w:sz w:val="28"/>
          <w:lang w:eastAsia="ja-JP"/>
        </w:rPr>
        <w:t>84</w:t>
      </w:r>
      <w:r w:rsidRPr="00605A8F">
        <w:rPr>
          <w:rFonts w:eastAsia="MS Mincho" w:cs="Arial" w:hint="eastAsia"/>
          <w:bCs/>
          <w:sz w:val="28"/>
          <w:lang w:eastAsia="ja-JP"/>
        </w:rPr>
        <w:tab/>
      </w:r>
      <w:r w:rsidRPr="00605A8F">
        <w:rPr>
          <w:rFonts w:eastAsia="MS Mincho" w:cs="Arial" w:hint="eastAsia"/>
          <w:bCs/>
          <w:sz w:val="28"/>
          <w:lang w:eastAsia="ja-JP"/>
        </w:rPr>
        <w:tab/>
      </w:r>
      <w:r w:rsidRPr="00605A8F">
        <w:rPr>
          <w:rFonts w:eastAsia="MS Mincho" w:cs="Arial"/>
          <w:bCs/>
          <w:sz w:val="28"/>
          <w:lang w:eastAsia="ja-JP"/>
        </w:rPr>
        <w:t>R1-1</w:t>
      </w:r>
      <w:r w:rsidRPr="00605A8F">
        <w:rPr>
          <w:rFonts w:eastAsia="MS Mincho" w:cs="Arial" w:hint="eastAsia"/>
          <w:bCs/>
          <w:sz w:val="28"/>
          <w:lang w:eastAsia="ja-JP"/>
        </w:rPr>
        <w:t>6</w:t>
      </w:r>
      <w:r w:rsidRPr="00605A8F">
        <w:rPr>
          <w:rFonts w:eastAsia="MS Mincho" w:cs="Arial"/>
          <w:bCs/>
          <w:sz w:val="28"/>
          <w:lang w:eastAsia="ja-JP"/>
        </w:rPr>
        <w:t>0</w:t>
      </w:r>
      <w:r>
        <w:rPr>
          <w:rFonts w:eastAsia="MS Mincho" w:cs="Arial"/>
          <w:bCs/>
          <w:sz w:val="28"/>
          <w:lang w:eastAsia="ja-JP"/>
        </w:rPr>
        <w:t>842</w:t>
      </w:r>
      <w:bookmarkStart w:id="0" w:name="_GoBack"/>
      <w:bookmarkEnd w:id="0"/>
    </w:p>
    <w:p w:rsidR="001D6477" w:rsidRPr="00605A8F" w:rsidRDefault="001D6477" w:rsidP="001D6477">
      <w:pPr>
        <w:pStyle w:val="Header"/>
        <w:rPr>
          <w:rFonts w:eastAsia="MS Mincho" w:cs="Arial" w:hint="eastAsia"/>
          <w:bCs/>
          <w:sz w:val="28"/>
          <w:lang w:val="en-US" w:eastAsia="ja-JP"/>
        </w:rPr>
      </w:pPr>
      <w:r w:rsidRPr="00605A8F">
        <w:rPr>
          <w:rFonts w:eastAsia="MS Mincho" w:cs="Arial"/>
          <w:bCs/>
          <w:sz w:val="28"/>
          <w:lang w:val="en-US" w:eastAsia="ja-JP"/>
        </w:rPr>
        <w:t xml:space="preserve">St Julian’s, </w:t>
      </w:r>
      <w:r w:rsidRPr="00605A8F">
        <w:rPr>
          <w:rFonts w:eastAsia="MS Mincho" w:cs="Arial" w:hint="eastAsia"/>
          <w:bCs/>
          <w:sz w:val="28"/>
          <w:lang w:val="en-US" w:eastAsia="ja-JP"/>
        </w:rPr>
        <w:t>Malta</w:t>
      </w:r>
      <w:r w:rsidRPr="00605A8F">
        <w:rPr>
          <w:rFonts w:eastAsia="MS Mincho" w:cs="Arial"/>
          <w:bCs/>
          <w:sz w:val="28"/>
          <w:lang w:val="en-US" w:eastAsia="ja-JP"/>
        </w:rPr>
        <w:t xml:space="preserve">, </w:t>
      </w:r>
      <w:r w:rsidRPr="00605A8F">
        <w:rPr>
          <w:rFonts w:eastAsia="MS Mincho" w:cs="Arial" w:hint="eastAsia"/>
          <w:bCs/>
          <w:sz w:val="28"/>
          <w:lang w:val="en-US" w:eastAsia="ja-JP"/>
        </w:rPr>
        <w:t>15</w:t>
      </w:r>
      <w:r w:rsidRPr="00605A8F">
        <w:rPr>
          <w:rFonts w:eastAsia="MS Mincho" w:cs="Arial" w:hint="eastAsia"/>
          <w:bCs/>
          <w:sz w:val="28"/>
          <w:vertAlign w:val="superscript"/>
          <w:lang w:val="en-US" w:eastAsia="ja-JP"/>
        </w:rPr>
        <w:t>th</w:t>
      </w:r>
      <w:r w:rsidRPr="00605A8F">
        <w:rPr>
          <w:rFonts w:eastAsia="MS Mincho" w:cs="Arial" w:hint="eastAsia"/>
          <w:bCs/>
          <w:sz w:val="28"/>
          <w:lang w:val="en-US" w:eastAsia="ja-JP"/>
        </w:rPr>
        <w:t xml:space="preserve"> </w:t>
      </w:r>
      <w:r w:rsidRPr="00605A8F">
        <w:rPr>
          <w:rFonts w:eastAsia="MS Mincho" w:cs="Arial"/>
          <w:bCs/>
          <w:sz w:val="28"/>
          <w:lang w:val="en-US" w:eastAsia="ja-JP"/>
        </w:rPr>
        <w:t xml:space="preserve">- </w:t>
      </w:r>
      <w:r w:rsidRPr="00605A8F">
        <w:rPr>
          <w:rFonts w:eastAsia="MS Mincho" w:cs="Arial" w:hint="eastAsia"/>
          <w:bCs/>
          <w:sz w:val="28"/>
          <w:lang w:val="en-US" w:eastAsia="ja-JP"/>
        </w:rPr>
        <w:t>19</w:t>
      </w:r>
      <w:r w:rsidRPr="00605A8F">
        <w:rPr>
          <w:rFonts w:eastAsia="MS Mincho" w:cs="Arial" w:hint="eastAsia"/>
          <w:bCs/>
          <w:sz w:val="28"/>
          <w:vertAlign w:val="superscript"/>
          <w:lang w:val="en-US" w:eastAsia="ja-JP"/>
        </w:rPr>
        <w:t>th</w:t>
      </w:r>
      <w:r w:rsidRPr="00605A8F">
        <w:rPr>
          <w:rFonts w:eastAsia="MS Mincho" w:cs="Arial" w:hint="eastAsia"/>
          <w:bCs/>
          <w:sz w:val="28"/>
          <w:lang w:val="en-US" w:eastAsia="ja-JP"/>
        </w:rPr>
        <w:t xml:space="preserve"> February</w:t>
      </w:r>
      <w:r w:rsidRPr="00605A8F">
        <w:rPr>
          <w:rFonts w:eastAsia="MS Mincho" w:cs="Arial"/>
          <w:bCs/>
          <w:sz w:val="28"/>
          <w:lang w:val="en-US" w:eastAsia="ja-JP"/>
        </w:rPr>
        <w:t xml:space="preserve"> 201</w:t>
      </w:r>
      <w:r w:rsidRPr="00605A8F">
        <w:rPr>
          <w:rFonts w:eastAsia="MS Mincho" w:cs="Arial" w:hint="eastAsia"/>
          <w:bCs/>
          <w:sz w:val="28"/>
          <w:lang w:val="en-US" w:eastAsia="ja-JP"/>
        </w:rPr>
        <w:t>6</w:t>
      </w:r>
    </w:p>
    <w:p w:rsidR="001D6477" w:rsidRDefault="001D6477" w:rsidP="005D42C8">
      <w:pPr>
        <w:pStyle w:val="CRCoverPage"/>
        <w:tabs>
          <w:tab w:val="right" w:pos="9638"/>
        </w:tabs>
        <w:spacing w:after="0"/>
        <w:outlineLvl w:val="0"/>
        <w:rPr>
          <w:rFonts w:cs="Arial"/>
          <w:b/>
          <w:noProof/>
          <w:sz w:val="24"/>
        </w:rPr>
      </w:pPr>
    </w:p>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w:t>
      </w:r>
      <w:r w:rsidR="002F4736">
        <w:rPr>
          <w:rFonts w:cs="Arial"/>
          <w:b/>
          <w:noProof/>
          <w:sz w:val="24"/>
        </w:rPr>
        <w:t>906</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w:t>
      </w:r>
      <w:r w:rsidR="00041CA9">
        <w:rPr>
          <w:rFonts w:cs="Arial"/>
          <w:b/>
          <w:noProof/>
          <w:sz w:val="24"/>
        </w:rPr>
        <w:t>e Bay, Saint Kitts and Nevis</w:t>
      </w:r>
      <w:r w:rsidR="00451F62">
        <w:rPr>
          <w:rFonts w:cs="Arial"/>
          <w:b/>
          <w:noProof/>
          <w:sz w:val="24"/>
        </w:rPr>
        <w:tab/>
        <w:t>rev of S2-160</w:t>
      </w:r>
      <w:r w:rsidR="00F513B0">
        <w:rPr>
          <w:rFonts w:cs="Arial"/>
          <w:b/>
          <w:noProof/>
          <w:sz w:val="24"/>
        </w:rPr>
        <w:t>8</w:t>
      </w:r>
      <w:r w:rsidR="002F4736">
        <w:rPr>
          <w:rFonts w:cs="Arial"/>
          <w:b/>
          <w:noProof/>
          <w:sz w:val="24"/>
        </w:rPr>
        <w:t>30</w:t>
      </w:r>
    </w:p>
    <w:p w:rsidR="005D42C8" w:rsidRPr="005D42C8" w:rsidRDefault="005D42C8" w:rsidP="005D42C8">
      <w:pPr>
        <w:pStyle w:val="CRCoverPage"/>
        <w:tabs>
          <w:tab w:val="right" w:pos="9638"/>
        </w:tabs>
        <w:spacing w:after="0"/>
        <w:outlineLvl w:val="0"/>
        <w:rPr>
          <w:rFonts w:cs="Arial"/>
          <w:b/>
          <w:noProof/>
          <w:sz w:val="24"/>
        </w:rPr>
      </w:pPr>
    </w:p>
    <w:p w:rsidR="004E3939" w:rsidRPr="00FA3F00" w:rsidRDefault="004E3939" w:rsidP="00420C47">
      <w:pPr>
        <w:rPr>
          <w:i/>
        </w:rPr>
      </w:pPr>
      <w:r w:rsidRPr="00FA3F00">
        <w:rPr>
          <w:b/>
        </w:rPr>
        <w:t>Title:</w:t>
      </w:r>
      <w:r w:rsidRPr="00FA3F00">
        <w:tab/>
      </w:r>
      <w:r w:rsidR="00545AD1">
        <w:tab/>
      </w:r>
      <w:r w:rsidR="002F4736">
        <w:t>R</w:t>
      </w:r>
      <w:r w:rsidR="00577655" w:rsidRPr="00FA3F00">
        <w:t xml:space="preserve">esponse to </w:t>
      </w:r>
      <w:r w:rsidRPr="00FA3F00">
        <w:t xml:space="preserve">LS on </w:t>
      </w:r>
      <w:r w:rsidR="003E3CA4" w:rsidRPr="00FA3F00">
        <w:t>questions on CIoT</w:t>
      </w:r>
    </w:p>
    <w:p w:rsidR="00B97703" w:rsidRPr="00FA3F00" w:rsidRDefault="00B97703" w:rsidP="000753DB">
      <w:pPr>
        <w:rPr>
          <w:i/>
        </w:rPr>
      </w:pPr>
      <w:bookmarkStart w:id="1" w:name="OLE_LINK57"/>
      <w:bookmarkStart w:id="2" w:name="OLE_LINK58"/>
      <w:r w:rsidRPr="00FA3F00">
        <w:rPr>
          <w:b/>
        </w:rPr>
        <w:t>Response to</w:t>
      </w:r>
      <w:r w:rsidRPr="00FA3F00">
        <w:t>:</w:t>
      </w:r>
      <w:r w:rsidRPr="00FA3F00">
        <w:tab/>
      </w:r>
      <w:r w:rsidR="004779D6" w:rsidRPr="00FA3F00">
        <w:t>C1-160784/S2-</w:t>
      </w:r>
      <w:r w:rsidR="00577655" w:rsidRPr="00FA3F00">
        <w:t>160207</w:t>
      </w:r>
    </w:p>
    <w:p w:rsidR="00B97703" w:rsidRPr="00FA3F00" w:rsidRDefault="00B97703" w:rsidP="000753DB">
      <w:pPr>
        <w:rPr>
          <w:i/>
        </w:rPr>
      </w:pPr>
      <w:bookmarkStart w:id="3" w:name="OLE_LINK59"/>
      <w:bookmarkStart w:id="4" w:name="OLE_LINK60"/>
      <w:bookmarkStart w:id="5" w:name="OLE_LINK61"/>
      <w:bookmarkEnd w:id="1"/>
      <w:bookmarkEnd w:id="2"/>
      <w:r w:rsidRPr="00FA3F00">
        <w:rPr>
          <w:b/>
        </w:rPr>
        <w:t>Release</w:t>
      </w:r>
      <w:r w:rsidRPr="00FA3F00">
        <w:t>:</w:t>
      </w:r>
      <w:r w:rsidRPr="00FA3F00">
        <w:tab/>
      </w:r>
      <w:r w:rsidR="003E3CA4" w:rsidRPr="00FA3F00">
        <w:t>Rel-13</w:t>
      </w:r>
    </w:p>
    <w:bookmarkEnd w:id="3"/>
    <w:bookmarkEnd w:id="4"/>
    <w:bookmarkEnd w:id="5"/>
    <w:p w:rsidR="00B97703" w:rsidRPr="00FA3F00" w:rsidRDefault="00B97703" w:rsidP="000753DB">
      <w:pPr>
        <w:rPr>
          <w:i/>
        </w:rPr>
      </w:pPr>
      <w:r w:rsidRPr="00FA3F00">
        <w:rPr>
          <w:b/>
        </w:rPr>
        <w:t>Work Item:</w:t>
      </w:r>
      <w:r w:rsidRPr="00FA3F00">
        <w:tab/>
      </w:r>
      <w:r w:rsidR="003E3CA4" w:rsidRPr="00FA3F00">
        <w:t>Cellular Internet of Things</w:t>
      </w:r>
      <w:r w:rsidR="00654CAF" w:rsidRPr="00FA3F00">
        <w:t xml:space="preserve"> –</w:t>
      </w:r>
      <w:r w:rsidRPr="00FA3F00">
        <w:t xml:space="preserve"> </w:t>
      </w:r>
      <w:r w:rsidR="003E3CA4" w:rsidRPr="00FA3F00">
        <w:t>CT aspects (CIoT-CT)</w:t>
      </w:r>
    </w:p>
    <w:p w:rsidR="00B97703" w:rsidRPr="00FA3F00" w:rsidRDefault="004E3939" w:rsidP="00BC6D9E">
      <w:pPr>
        <w:rPr>
          <w:i/>
        </w:rPr>
      </w:pPr>
      <w:r w:rsidRPr="00FA3F00">
        <w:rPr>
          <w:b/>
        </w:rPr>
        <w:t>Source</w:t>
      </w:r>
      <w:r w:rsidRPr="00FA3F00">
        <w:t>:</w:t>
      </w:r>
      <w:r w:rsidRPr="00FA3F00">
        <w:tab/>
      </w:r>
      <w:r w:rsidR="00577655" w:rsidRPr="00FA3F00">
        <w:t>SA2</w:t>
      </w:r>
    </w:p>
    <w:p w:rsidR="00B97703" w:rsidRPr="00FA3F00" w:rsidRDefault="00B97703" w:rsidP="00BC6D9E">
      <w:pPr>
        <w:rPr>
          <w:i/>
        </w:rPr>
      </w:pPr>
      <w:r w:rsidRPr="00FA3F00">
        <w:rPr>
          <w:b/>
        </w:rPr>
        <w:t>To:</w:t>
      </w:r>
      <w:r w:rsidRPr="00FA3F00">
        <w:tab/>
      </w:r>
      <w:r w:rsidR="00D57FB2" w:rsidRPr="00FA3F00">
        <w:tab/>
      </w:r>
      <w:r w:rsidR="00577655" w:rsidRPr="00FA3F00">
        <w:t>CT 1</w:t>
      </w:r>
      <w:r w:rsidR="003E3CA4" w:rsidRPr="00FA3F00">
        <w:t xml:space="preserve">, RAN </w:t>
      </w:r>
      <w:r w:rsidR="00577655" w:rsidRPr="00FA3F00">
        <w:t>2</w:t>
      </w:r>
      <w:r w:rsidR="00A67FC3" w:rsidRPr="00FA3F00">
        <w:t xml:space="preserve">, RAN </w:t>
      </w:r>
      <w:r w:rsidR="0099098B" w:rsidRPr="00FA3F00">
        <w:t>3</w:t>
      </w:r>
    </w:p>
    <w:p w:rsidR="00B97703" w:rsidRPr="00FA3F00" w:rsidRDefault="00B97703" w:rsidP="00BC6D9E">
      <w:pPr>
        <w:rPr>
          <w:i/>
        </w:rPr>
      </w:pPr>
      <w:bookmarkStart w:id="6" w:name="OLE_LINK45"/>
      <w:bookmarkStart w:id="7" w:name="OLE_LINK46"/>
      <w:r w:rsidRPr="00FA3F00">
        <w:rPr>
          <w:b/>
        </w:rPr>
        <w:t>Cc:</w:t>
      </w:r>
      <w:r w:rsidRPr="00FA3F00">
        <w:tab/>
      </w:r>
      <w:r w:rsidR="00D57FB2" w:rsidRPr="00FA3F00">
        <w:tab/>
      </w:r>
      <w:r w:rsidR="0099098B" w:rsidRPr="00FA3F00">
        <w:t xml:space="preserve">CT </w:t>
      </w:r>
      <w:r w:rsidR="003E3CA4" w:rsidRPr="00FA3F00">
        <w:t>4</w:t>
      </w:r>
      <w:r w:rsidR="0099098B" w:rsidRPr="00FA3F00">
        <w:t>, RAN 1, SA 3</w:t>
      </w:r>
    </w:p>
    <w:bookmarkEnd w:id="6"/>
    <w:bookmarkEnd w:id="7"/>
    <w:p w:rsidR="00B97703" w:rsidRPr="00FA3F00" w:rsidRDefault="00B97703" w:rsidP="00545AD1">
      <w:pPr>
        <w:rPr>
          <w:bCs/>
          <w:i/>
        </w:rPr>
      </w:pPr>
      <w:r w:rsidRPr="00FA3F00">
        <w:rPr>
          <w:b/>
        </w:rPr>
        <w:t>Contact person</w:t>
      </w:r>
      <w:r w:rsidRPr="00FA3F00">
        <w:t>:</w:t>
      </w:r>
      <w:r w:rsidRPr="00FA3F00">
        <w:rPr>
          <w:bCs/>
        </w:rPr>
        <w:tab/>
      </w:r>
      <w:r w:rsidR="003E3CA4" w:rsidRPr="00FA3F00">
        <w:rPr>
          <w:bCs/>
        </w:rPr>
        <w:t>Chris</w:t>
      </w:r>
      <w:r w:rsidR="00577655" w:rsidRPr="00FA3F00">
        <w:rPr>
          <w:bCs/>
        </w:rPr>
        <w:t xml:space="preserve"> Pudney</w:t>
      </w:r>
    </w:p>
    <w:p w:rsidR="00B97703" w:rsidRPr="00FA3F00" w:rsidRDefault="00D33BC5" w:rsidP="00545AD1">
      <w:pPr>
        <w:rPr>
          <w:i/>
        </w:rPr>
      </w:pPr>
      <w:r w:rsidRPr="00FA3F00">
        <w:tab/>
      </w:r>
      <w:r w:rsidR="00B97703" w:rsidRPr="00FA3F00">
        <w:tab/>
      </w:r>
      <w:r w:rsidR="00577655" w:rsidRPr="00FA3F00">
        <w:t xml:space="preserve">Chris dot Pudney </w:t>
      </w:r>
      <w:r w:rsidR="003E3CA4" w:rsidRPr="00FA3F00">
        <w:t xml:space="preserve">at </w:t>
      </w:r>
      <w:r w:rsidR="00577655" w:rsidRPr="00FA3F00">
        <w:t xml:space="preserve">Vodafone dot </w:t>
      </w:r>
      <w:r w:rsidR="003E3CA4" w:rsidRPr="00FA3F00">
        <w:t>com</w:t>
      </w:r>
    </w:p>
    <w:p w:rsidR="00B97703" w:rsidRDefault="00B97703">
      <w:pPr>
        <w:rPr>
          <w:bCs/>
        </w:rPr>
      </w:pPr>
      <w:r w:rsidRPr="00FA3F00">
        <w:rPr>
          <w:b/>
        </w:rPr>
        <w:t>Attachments</w:t>
      </w:r>
      <w:r w:rsidRPr="00FA3F00">
        <w:t>:</w:t>
      </w:r>
      <w:r w:rsidRPr="00FA3F00">
        <w:rPr>
          <w:bCs/>
        </w:rPr>
        <w:tab/>
      </w:r>
      <w:r w:rsidR="002F4736">
        <w:rPr>
          <w:bCs/>
        </w:rPr>
        <w:t>S2-160909</w:t>
      </w:r>
    </w:p>
    <w:p w:rsidR="00B97703" w:rsidRDefault="000F6242" w:rsidP="00B97703">
      <w:pPr>
        <w:pStyle w:val="Heading1"/>
      </w:pPr>
      <w:r>
        <w:t>1</w:t>
      </w:r>
      <w:r w:rsidR="002F1940">
        <w:tab/>
      </w:r>
      <w:r>
        <w:t>Overall description</w:t>
      </w:r>
    </w:p>
    <w:p w:rsidR="00577655" w:rsidRPr="00FA3F00" w:rsidRDefault="00577655" w:rsidP="00420C47">
      <w:pPr>
        <w:rPr>
          <w:i/>
        </w:rPr>
      </w:pPr>
      <w:r w:rsidRPr="00FA3F00">
        <w:t xml:space="preserve">SA2 thanks CT1 for starting the work on CIoT and raising these questions. </w:t>
      </w:r>
    </w:p>
    <w:p w:rsidR="00577655" w:rsidRPr="00FA3F00" w:rsidRDefault="00577655" w:rsidP="000753DB">
      <w:pPr>
        <w:rPr>
          <w:i/>
        </w:rPr>
      </w:pPr>
      <w:r w:rsidRPr="00FA3F00">
        <w:t>Following the last TSG RAN decision to make both “solution 2” and “solution 18” applicable to all E-UTRAN devices, SA2 have made a similar decision that, in general, all the other CIoT optimisations should be applicable to all E-UTRAN devices (both NB-IoT and WB-E-UTRAN).</w:t>
      </w:r>
    </w:p>
    <w:p w:rsidR="00577655" w:rsidRDefault="00577655" w:rsidP="000753DB">
      <w:r w:rsidRPr="00FA3F00">
        <w:t>Hence SA2 would like to provide the following answers to the (</w:t>
      </w:r>
      <w:r w:rsidR="00FA3F00" w:rsidRPr="00FA3F00">
        <w:t>italicised</w:t>
      </w:r>
      <w:r w:rsidRPr="00FA3F00">
        <w:t>) CT 1 questions</w:t>
      </w:r>
      <w:r>
        <w:t>:</w:t>
      </w:r>
    </w:p>
    <w:p w:rsidR="00577655" w:rsidRDefault="00577655" w:rsidP="000753DB"/>
    <w:p w:rsidR="006405C8" w:rsidRPr="00D33BC5" w:rsidRDefault="00577655" w:rsidP="00BC6D9E">
      <w:pPr>
        <w:rPr>
          <w:lang w:eastAsia="zh-CN"/>
        </w:rPr>
      </w:pPr>
      <w:r w:rsidRPr="00D33BC5">
        <w:rPr>
          <w:iCs/>
        </w:rPr>
        <w:t xml:space="preserve"> </w:t>
      </w:r>
      <w:r w:rsidR="006405C8" w:rsidRPr="00D33BC5">
        <w:rPr>
          <w:iCs/>
        </w:rPr>
        <w:t>(1)</w:t>
      </w:r>
      <w:r w:rsidR="006405C8" w:rsidRPr="00D33BC5">
        <w:rPr>
          <w:iCs/>
        </w:rPr>
        <w:tab/>
      </w:r>
      <w:r w:rsidR="00331660" w:rsidRPr="00D33BC5">
        <w:rPr>
          <w:b/>
          <w:iCs/>
        </w:rPr>
        <w:t>To SA2</w:t>
      </w:r>
      <w:r w:rsidR="00331660" w:rsidRPr="00D33BC5">
        <w:rPr>
          <w:iCs/>
        </w:rPr>
        <w:t xml:space="preserve">: </w:t>
      </w:r>
      <w:r w:rsidR="006F56EC" w:rsidRPr="00D33BC5">
        <w:rPr>
          <w:iCs/>
        </w:rPr>
        <w:t>Have</w:t>
      </w:r>
      <w:r w:rsidR="006405C8" w:rsidRPr="00D33BC5">
        <w:rPr>
          <w:iCs/>
        </w:rPr>
        <w:t xml:space="preserve"> CT1 to provide support for UEs which can have </w:t>
      </w:r>
      <w:r w:rsidR="006405C8" w:rsidRPr="00D33BC5">
        <w:rPr>
          <w:lang w:eastAsia="zh-CN"/>
        </w:rPr>
        <w:t xml:space="preserve">the UE-SCEF connection running </w:t>
      </w:r>
      <w:r w:rsidR="006405C8" w:rsidRPr="00D33BC5">
        <w:rPr>
          <w:u w:val="single"/>
          <w:lang w:eastAsia="zh-CN"/>
        </w:rPr>
        <w:t>in parallel</w:t>
      </w:r>
      <w:r w:rsidR="006405C8" w:rsidRPr="00D33BC5">
        <w:rPr>
          <w:lang w:eastAsia="zh-CN"/>
        </w:rPr>
        <w:t xml:space="preserve"> with PDN connection such as Internet, IMS</w:t>
      </w:r>
      <w:r w:rsidR="006A51A8" w:rsidRPr="00D33BC5">
        <w:rPr>
          <w:lang w:eastAsia="zh-CN"/>
        </w:rPr>
        <w:t xml:space="preserve"> etc</w:t>
      </w:r>
      <w:r w:rsidR="006405C8" w:rsidRPr="00D33BC5">
        <w:rPr>
          <w:lang w:eastAsia="zh-CN"/>
        </w:rPr>
        <w:t>.</w:t>
      </w:r>
    </w:p>
    <w:p w:rsidR="006405C8" w:rsidRPr="00D33BC5" w:rsidRDefault="006405C8" w:rsidP="00BC6D9E">
      <w:r w:rsidRPr="00D33BC5">
        <w:rPr>
          <w:iCs/>
        </w:rPr>
        <w:t xml:space="preserve">Further information: A use case has been brought to the CT1 attention which describes that the UE can have </w:t>
      </w:r>
      <w:r w:rsidRPr="00D33BC5">
        <w:t xml:space="preserve">multiple PDN connections simultaneously in addition to CIoT functionality running </w:t>
      </w:r>
      <w:r w:rsidR="00380121" w:rsidRPr="00D33BC5">
        <w:t>(e.g., control plane</w:t>
      </w:r>
      <w:r w:rsidRPr="00D33BC5">
        <w:t xml:space="preserve"> IoT towards the SCEF via the MME and simultaneous PDN connections towards the P-GW such as Internet and IMS</w:t>
      </w:r>
      <w:r w:rsidR="00DB18EF" w:rsidRPr="00D33BC5">
        <w:t>).</w:t>
      </w:r>
    </w:p>
    <w:p w:rsidR="00577655" w:rsidRPr="00577655" w:rsidRDefault="00577655" w:rsidP="00BC6D9E">
      <w:r w:rsidRPr="00FA3F00">
        <w:rPr>
          <w:b/>
        </w:rPr>
        <w:t>SA2 answer:</w:t>
      </w:r>
      <w:r w:rsidRPr="00FA3F00">
        <w:t xml:space="preserve"> Yes.</w:t>
      </w:r>
      <w:r w:rsidR="00D33BC5" w:rsidRPr="00FA3F00">
        <w:t xml:space="preserve"> That use case is valid</w:t>
      </w:r>
      <w:r w:rsidR="00D33BC5">
        <w:t>.</w:t>
      </w:r>
    </w:p>
    <w:p w:rsidR="00577655" w:rsidRPr="00577655" w:rsidRDefault="00577655" w:rsidP="00545AD1"/>
    <w:p w:rsidR="00AE2025" w:rsidRPr="00577655" w:rsidRDefault="00AE2025">
      <w:r w:rsidRPr="00577655">
        <w:t>(2)</w:t>
      </w:r>
      <w:r w:rsidRPr="00577655">
        <w:tab/>
      </w:r>
      <w:r w:rsidRPr="00577655">
        <w:rPr>
          <w:b/>
        </w:rPr>
        <w:t>To SA2</w:t>
      </w:r>
      <w:r w:rsidRPr="00577655">
        <w:t>: Will the UE-SCEF connection be only utilized for non-IP transmission?</w:t>
      </w:r>
    </w:p>
    <w:p w:rsidR="00AE2025" w:rsidRPr="00577655" w:rsidRDefault="00CA4106">
      <w:r w:rsidRPr="00577655">
        <w:t xml:space="preserve">Further information: CT1 find </w:t>
      </w:r>
      <w:r w:rsidR="00AE2025" w:rsidRPr="00577655">
        <w:t>not clear whether the UE-SCEF connection can be use</w:t>
      </w:r>
      <w:r w:rsidR="007B71FA" w:rsidRPr="00577655">
        <w:t>d</w:t>
      </w:r>
      <w:r w:rsidR="00AE2025" w:rsidRPr="00577655">
        <w:t xml:space="preserve"> for non-IP or also IP data.</w:t>
      </w:r>
    </w:p>
    <w:p w:rsidR="00577655" w:rsidRDefault="00577655">
      <w:r w:rsidRPr="00FA3F00">
        <w:rPr>
          <w:b/>
        </w:rPr>
        <w:t>SA2 Answer:</w:t>
      </w:r>
      <w:r w:rsidRPr="00FA3F00">
        <w:t xml:space="preserve"> SA2 have not suggested the use of any particular protocol or data link layer for the UE-SCEF connection. </w:t>
      </w:r>
      <w:r w:rsidR="00451F62" w:rsidRPr="00FA3F00">
        <w:t xml:space="preserve">In addition, there are no IP address allocation procedures specified between SCEF and UE. </w:t>
      </w:r>
      <w:r w:rsidRPr="00FA3F00">
        <w:t xml:space="preserve">As such, </w:t>
      </w:r>
      <w:r w:rsidR="00451F62" w:rsidRPr="00FA3F00">
        <w:t xml:space="preserve">the UE-SCEF connection </w:t>
      </w:r>
      <w:r w:rsidRPr="00FA3F00">
        <w:t>can be considered as “non-IP</w:t>
      </w:r>
      <w:r>
        <w:t xml:space="preserve">”. </w:t>
      </w:r>
    </w:p>
    <w:p w:rsidR="00D57FB2" w:rsidRDefault="00D57FB2"/>
    <w:p w:rsidR="00AE2025" w:rsidRPr="00A64C49" w:rsidRDefault="00AE2025">
      <w:r w:rsidRPr="00A64C49">
        <w:t>(3)</w:t>
      </w:r>
      <w:r w:rsidRPr="00A64C49">
        <w:tab/>
      </w:r>
      <w:r w:rsidRPr="00A64C49">
        <w:rPr>
          <w:b/>
        </w:rPr>
        <w:t>To SA2</w:t>
      </w:r>
      <w:r w:rsidRPr="00A64C49">
        <w:t>: With regards to the Solution 18; can data be sent over the user plane when the UE have multiple PDN connections?</w:t>
      </w:r>
    </w:p>
    <w:p w:rsidR="00A64C49" w:rsidRPr="00577655" w:rsidRDefault="00A64C49">
      <w:r w:rsidRPr="00FA3F00">
        <w:rPr>
          <w:b/>
        </w:rPr>
        <w:t>SA2 answer:</w:t>
      </w:r>
      <w:r w:rsidRPr="00FA3F00">
        <w:t xml:space="preserve"> Yes</w:t>
      </w:r>
      <w:r w:rsidR="00451F62" w:rsidRPr="00FA3F00">
        <w:t xml:space="preserve"> in WB-E-UTRAN</w:t>
      </w:r>
      <w:r w:rsidRPr="00FA3F00">
        <w:t>.</w:t>
      </w:r>
      <w:r w:rsidR="00087354" w:rsidRPr="00FA3F00">
        <w:t xml:space="preserve"> </w:t>
      </w:r>
      <w:r w:rsidR="00451F62" w:rsidRPr="00FA3F00">
        <w:t xml:space="preserve">For NB-IoT, existing RAN 2 agreements seem to indicate that there will be at most one Data Radio Bearer and this implies there may be problems. It is not clear to SA2 whether this RAN 2 agreement is fundamental to their design (or is an indication that “for solution 18 an NB-IoT-only UE need not support more than one </w:t>
      </w:r>
      <w:r w:rsidR="00451F62" w:rsidRPr="00FA3F00">
        <w:lastRenderedPageBreak/>
        <w:t>DRB”).</w:t>
      </w:r>
      <w:r w:rsidR="00087354" w:rsidRPr="00FA3F00">
        <w:t xml:space="preserve"> </w:t>
      </w:r>
      <w:r w:rsidR="00451F62" w:rsidRPr="00FA3F00">
        <w:t>SA 2 invite RAN 2 to comment on this issue</w:t>
      </w:r>
      <w:r w:rsidR="00E95028" w:rsidRPr="00FA3F00">
        <w:t xml:space="preserve"> and</w:t>
      </w:r>
      <w:r w:rsidR="00EF6FA0" w:rsidRPr="00FA3F00">
        <w:t>,</w:t>
      </w:r>
      <w:r w:rsidR="00E95028" w:rsidRPr="00FA3F00">
        <w:t xml:space="preserve"> if there are not design limitations</w:t>
      </w:r>
      <w:r w:rsidR="00EF6FA0" w:rsidRPr="00FA3F00">
        <w:t>,</w:t>
      </w:r>
      <w:r w:rsidR="00E95028" w:rsidRPr="00FA3F00">
        <w:t xml:space="preserve"> to consider </w:t>
      </w:r>
      <w:r w:rsidR="00EF6FA0" w:rsidRPr="00FA3F00">
        <w:t xml:space="preserve">(for solution 18) </w:t>
      </w:r>
      <w:r w:rsidR="00E95028" w:rsidRPr="00FA3F00">
        <w:t>supporting the same number of DRBs as so far for WB-E-UTRAN</w:t>
      </w:r>
      <w:r w:rsidR="00E95028">
        <w:t>.</w:t>
      </w:r>
    </w:p>
    <w:p w:rsidR="00A64C49" w:rsidRDefault="00A64C49"/>
    <w:p w:rsidR="00AE2025" w:rsidRPr="00A64C49" w:rsidRDefault="00AE2025">
      <w:r w:rsidRPr="00A64C49">
        <w:t>(4)</w:t>
      </w:r>
      <w:r w:rsidRPr="00A64C49">
        <w:tab/>
      </w:r>
      <w:r w:rsidRPr="00A64C49">
        <w:rPr>
          <w:b/>
        </w:rPr>
        <w:t>To SA2</w:t>
      </w:r>
      <w:r w:rsidRPr="00A64C49">
        <w:t xml:space="preserve">: Is inter-RAT mobility to/from NB-IoT supported? If so, will the data </w:t>
      </w:r>
      <w:r w:rsidR="00BB1D5B" w:rsidRPr="00A64C49">
        <w:t xml:space="preserve">be </w:t>
      </w:r>
      <w:r w:rsidRPr="00A64C49">
        <w:t xml:space="preserve">sent by the UE over </w:t>
      </w:r>
      <w:r w:rsidR="0011134B" w:rsidRPr="00A64C49">
        <w:t>control plane</w:t>
      </w:r>
      <w:r w:rsidRPr="00A64C49">
        <w:t xml:space="preserve"> in a</w:t>
      </w:r>
      <w:r w:rsidR="00A20BD0" w:rsidRPr="00A64C49">
        <w:t>n</w:t>
      </w:r>
      <w:r w:rsidRPr="00A64C49">
        <w:t xml:space="preserve"> NB-IOT cell need</w:t>
      </w:r>
      <w:r w:rsidR="00A20BD0" w:rsidRPr="00A64C49">
        <w:t>s</w:t>
      </w:r>
      <w:r w:rsidRPr="00A64C49">
        <w:t xml:space="preserve"> to be mapped to the EPS bearers established in E-UTRA?</w:t>
      </w:r>
    </w:p>
    <w:p w:rsidR="00AE2025" w:rsidRPr="00A64C49" w:rsidRDefault="00AE2025">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FA3F00" w:rsidRDefault="00A64C49">
      <w:pPr>
        <w:rPr>
          <w:i/>
        </w:rPr>
      </w:pPr>
      <w:r w:rsidRPr="00FA3F00">
        <w:rPr>
          <w:b/>
        </w:rPr>
        <w:t>SA2 answe</w:t>
      </w:r>
      <w:r w:rsidR="00545AD1">
        <w:rPr>
          <w:b/>
        </w:rPr>
        <w:t xml:space="preserve">r: </w:t>
      </w:r>
      <w:r w:rsidRPr="00FA3F00">
        <w:t xml:space="preserve">SA2 understand that RAN will not </w:t>
      </w:r>
      <w:r w:rsidR="000748C5" w:rsidRPr="00FA3F00">
        <w:t xml:space="preserve">specify network-controlled mobility to/from NB-IoT (neither inter-RAT or intra-RAT) in Release 13. </w:t>
      </w:r>
    </w:p>
    <w:p w:rsidR="00994E29" w:rsidRDefault="00994E29">
      <w:r w:rsidRPr="00FA3F00">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p>
    <w:p w:rsidR="00994E29" w:rsidRDefault="00994E29"/>
    <w:p w:rsidR="007400A3" w:rsidRPr="00A64C49" w:rsidRDefault="007400A3">
      <w:r w:rsidRPr="00A64C49">
        <w:t>(</w:t>
      </w:r>
      <w:r w:rsidR="00AE2025" w:rsidRPr="00A64C49">
        <w:t>5</w:t>
      </w:r>
      <w:r w:rsidRPr="00A64C49">
        <w:t>)</w:t>
      </w:r>
      <w:r w:rsidRPr="00A64C49">
        <w:tab/>
      </w:r>
      <w:r w:rsidRPr="00A64C49">
        <w:rPr>
          <w:b/>
        </w:rPr>
        <w:t>To SA2</w:t>
      </w:r>
      <w:r w:rsidRPr="00A64C49">
        <w:t xml:space="preserve">: </w:t>
      </w:r>
      <w:r w:rsidR="004B60F5" w:rsidRPr="00A64C49">
        <w:t xml:space="preserve">Has the CIoT IP data transport </w:t>
      </w:r>
      <w:r w:rsidRPr="00A64C49">
        <w:t>to be mapped to an existing EPS bearer context?</w:t>
      </w:r>
    </w:p>
    <w:p w:rsidR="007400A3" w:rsidRPr="00A64C49" w:rsidRDefault="007400A3">
      <w:r w:rsidRPr="00A64C49">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45AD1" w:rsidRDefault="00A64C49">
      <w:pPr>
        <w:rPr>
          <w:i/>
        </w:rPr>
      </w:pPr>
      <w:r w:rsidRPr="00545AD1">
        <w:rPr>
          <w:b/>
        </w:rPr>
        <w:t>SA2 answer</w:t>
      </w:r>
      <w:r w:rsidRPr="00577655">
        <w:t>:</w:t>
      </w:r>
      <w:r>
        <w:t xml:space="preserve"> </w:t>
      </w:r>
      <w:r w:rsidRPr="00545AD1">
        <w:t>Yes.</w:t>
      </w:r>
    </w:p>
    <w:p w:rsidR="00994E29" w:rsidRPr="00545AD1" w:rsidRDefault="00A64C49">
      <w:pPr>
        <w:rPr>
          <w:i/>
        </w:rPr>
      </w:pPr>
      <w:r w:rsidRPr="00545AD1">
        <w:t xml:space="preserve">e.g. </w:t>
      </w:r>
      <w:r w:rsidR="00994E29" w:rsidRPr="00545AD1">
        <w:t xml:space="preserve">considering </w:t>
      </w:r>
      <w:r w:rsidRPr="00545AD1">
        <w:t>a smartphone with IMS and Internet PDN connections</w:t>
      </w:r>
      <w:r w:rsidR="00F513B0">
        <w:t>, t</w:t>
      </w:r>
      <w:r w:rsidR="00994E29" w:rsidRPr="00545AD1">
        <w:t xml:space="preserve">hen (if the UE and MME support “CIoT EPS optimisations”) other factors (e.g. what the UE signals to the eNB in RRC signalling, or the quantity of downlink data) will determine whether the MME chooses to use “data via the MME” or “data via S1-U”. </w:t>
      </w:r>
    </w:p>
    <w:p w:rsidR="009420B1" w:rsidRDefault="009420B1">
      <w:r w:rsidRPr="00545AD1">
        <w:t xml:space="preserve">SA2 would also like to take the opportunity to point out that the MME controls whether all of the EPS bearers that use the SGW/PGW (i.e. all </w:t>
      </w:r>
      <w:r w:rsidR="00994E29" w:rsidRPr="00545AD1">
        <w:t xml:space="preserve">bearers </w:t>
      </w:r>
      <w:r w:rsidRPr="00545AD1">
        <w:t xml:space="preserve">except </w:t>
      </w:r>
      <w:r w:rsidR="00994E29" w:rsidRPr="00545AD1">
        <w:t>those for</w:t>
      </w:r>
      <w:r w:rsidRPr="00545AD1">
        <w:t xml:space="preserve"> SCEF connection(s)) will have their data sent via the MME, or, whether all the</w:t>
      </w:r>
      <w:r w:rsidR="00994E29" w:rsidRPr="00545AD1">
        <w:t>ir</w:t>
      </w:r>
      <w:r w:rsidRPr="00545AD1">
        <w:t xml:space="preserve"> data goes via the S1-U interface</w:t>
      </w:r>
      <w:r>
        <w:t>.</w:t>
      </w:r>
    </w:p>
    <w:p w:rsidR="00087354" w:rsidRDefault="00087354"/>
    <w:p w:rsidR="00C4683F" w:rsidRPr="00A64C49" w:rsidRDefault="00AE2025">
      <w:r w:rsidRPr="00A64C49">
        <w:t>(6</w:t>
      </w:r>
      <w:r w:rsidR="006A56D3" w:rsidRPr="00A64C49">
        <w:t>)</w:t>
      </w:r>
      <w:r w:rsidR="006A56D3" w:rsidRPr="00A64C49">
        <w:tab/>
      </w:r>
      <w:r w:rsidR="00331660" w:rsidRPr="00A64C49">
        <w:rPr>
          <w:b/>
        </w:rPr>
        <w:t>To SA2</w:t>
      </w:r>
      <w:r w:rsidR="00331660" w:rsidRPr="00A64C49">
        <w:t xml:space="preserve">: </w:t>
      </w:r>
      <w:r w:rsidR="004B60F5" w:rsidRPr="00A64C49">
        <w:t>Is</w:t>
      </w:r>
      <w:r w:rsidR="00C4683F" w:rsidRPr="00A64C49">
        <w:t xml:space="preserve"> the indication on immediate acknowledgement/response data to</w:t>
      </w:r>
      <w:r w:rsidR="004B60F5" w:rsidRPr="00A64C49">
        <w:t xml:space="preserve"> the corresponding CIoT data </w:t>
      </w:r>
      <w:r w:rsidR="00C4683F" w:rsidRPr="00A64C49">
        <w:t>really needed</w:t>
      </w:r>
      <w:r w:rsidR="00E14A45" w:rsidRPr="00A64C49">
        <w:t xml:space="preserve"> for all cases of CIoT data or not</w:t>
      </w:r>
      <w:r w:rsidR="00C4683F" w:rsidRPr="00A64C49">
        <w:t>?</w:t>
      </w:r>
    </w:p>
    <w:p w:rsidR="00C4683F" w:rsidRPr="000753DB" w:rsidRDefault="00C4683F">
      <w:r w:rsidRPr="00D83D27">
        <w:t>Further information</w:t>
      </w:r>
      <w:r w:rsidR="002F59E6" w:rsidRPr="00420C47">
        <w:t>: CT1 notice</w:t>
      </w:r>
      <w:r w:rsidRPr="00420C47">
        <w:t xml:space="preserve"> that the technically endorsed SA2 CR in S2-154451 states, quote:</w:t>
      </w:r>
    </w:p>
    <w:p w:rsidR="00C4683F" w:rsidRPr="00A64C49" w:rsidRDefault="00C4683F">
      <w:r w:rsidRPr="000753DB">
        <w:t xml:space="preserve">The UE </w:t>
      </w:r>
      <w:r w:rsidRPr="00FA3F00">
        <w:t>can</w:t>
      </w:r>
      <w:r w:rsidRPr="00D83D27">
        <w:t xml:space="preserve"> also indicate a Release Assistance Information in the NAS message about whether Downlink data transmission (e.g.</w:t>
      </w:r>
      <w:r w:rsidRPr="00420C47">
        <w:t xml:space="preserve"> </w:t>
      </w:r>
      <w:r w:rsidRPr="00FA3F00">
        <w:t>Acknowledgements or responses to UL data</w:t>
      </w:r>
      <w:r w:rsidRPr="00D83D27">
        <w:t>)</w:t>
      </w:r>
      <w:r w:rsidRPr="00A64C49">
        <w:t xml:space="preserve"> subsequent  to the Uplink Data transmission  is expected or not.</w:t>
      </w:r>
    </w:p>
    <w:p w:rsidR="00255E2D" w:rsidRPr="00577655" w:rsidRDefault="00255E2D">
      <w:r w:rsidRPr="00545AD1">
        <w:rPr>
          <w:b/>
        </w:rPr>
        <w:t>SA2 answer:</w:t>
      </w:r>
      <w:r w:rsidRPr="00545AD1">
        <w:t xml:space="preserve"> </w:t>
      </w:r>
      <w:r w:rsidR="009420B1" w:rsidRPr="00545AD1">
        <w:t>No it is not man</w:t>
      </w:r>
      <w:r w:rsidR="00087354" w:rsidRPr="00545AD1">
        <w:t>datory for all CI</w:t>
      </w:r>
      <w:r w:rsidR="00CF4E34" w:rsidRPr="00545AD1">
        <w:t>o</w:t>
      </w:r>
      <w:r w:rsidR="00087354" w:rsidRPr="00545AD1">
        <w:t>T data (the default release mechanism would be triggered by an E-UTRAN RRC inactivity timer). However</w:t>
      </w:r>
      <w:r w:rsidRPr="00545AD1">
        <w:t xml:space="preserve">, support </w:t>
      </w:r>
      <w:r w:rsidR="00087354" w:rsidRPr="00545AD1">
        <w:t>in the specifications</w:t>
      </w:r>
      <w:r w:rsidRPr="00545AD1">
        <w:t xml:space="preserve"> is required as many (but not all) NB-IoT applications are expected to just send single packet data reports (some with acknowledgements, others without)</w:t>
      </w:r>
      <w:r w:rsidRPr="00577655">
        <w:t>.</w:t>
      </w:r>
      <w:r>
        <w:t xml:space="preserve"> </w:t>
      </w:r>
    </w:p>
    <w:p w:rsidR="006A51A8" w:rsidRPr="00A64C49" w:rsidRDefault="00C4683F">
      <w:r w:rsidRPr="00A64C49">
        <w:t>Considering the case of SMS, currently the acknowledgement of received SMS is always required, and hence CT1 would like to know whe</w:t>
      </w:r>
      <w:r w:rsidR="00E14A45" w:rsidRPr="00A64C49">
        <w:t>ther this is applied to the CIo</w:t>
      </w:r>
      <w:r w:rsidR="00E96A68" w:rsidRPr="00A64C49">
        <w:t>T SMS too</w:t>
      </w:r>
      <w:r w:rsidR="00E14A45" w:rsidRPr="00A64C49">
        <w:t>.</w:t>
      </w:r>
    </w:p>
    <w:p w:rsidR="0071440D" w:rsidRPr="00255E2D" w:rsidRDefault="00255E2D">
      <w:r w:rsidRPr="00545AD1">
        <w:rPr>
          <w:b/>
        </w:rPr>
        <w:t xml:space="preserve">SA2 answer: </w:t>
      </w:r>
      <w:r w:rsidRPr="00545AD1">
        <w:t xml:space="preserve">SA2 have not studied the applicability of this feature to SMS. In line with other SMS optimisations, SA2 invite CT1 to investigate whether they want SMS to use this feature. </w:t>
      </w:r>
      <w:r w:rsidR="0071440D" w:rsidRPr="00545AD1">
        <w:t>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w:t>
      </w:r>
      <w:r w:rsidR="0071440D">
        <w:t>.</w:t>
      </w:r>
      <w:r w:rsidR="0071440D" w:rsidRPr="00B71F02">
        <w:rPr>
          <w:color w:val="1F497D"/>
        </w:rPr>
        <w:t> </w:t>
      </w:r>
    </w:p>
    <w:p w:rsidR="00A64C49" w:rsidRDefault="0071440D">
      <w:r w:rsidRPr="00A64C49">
        <w:t xml:space="preserve">For the case of CIoT non-IP and IP data, CT1 asks why the immediate acknowledgement/response data is actually required. </w:t>
      </w:r>
    </w:p>
    <w:p w:rsidR="0071440D" w:rsidRPr="009E7C5F" w:rsidRDefault="0071440D">
      <w:r w:rsidRPr="00545AD1">
        <w:rPr>
          <w:b/>
        </w:rPr>
        <w:t>SA2 answer</w:t>
      </w:r>
      <w:r w:rsidRPr="00545AD1">
        <w:t xml:space="preserve">: The purpose of sending Release Assistance Information is so that the network can trigger the release of the radio connection as soon as possible once the application layer data exchange has completed, this is so that UE battery life </w:t>
      </w:r>
      <w:r w:rsidRPr="00545AD1">
        <w:lastRenderedPageBreak/>
        <w:t>can be maximised.  This battery saving benefit is applicable for both IP and non-IP data types.  It is for CT1 to decide whether the feature shall also be used for SMS</w:t>
      </w:r>
      <w:r w:rsidRPr="009E7C5F">
        <w:t>.</w:t>
      </w:r>
    </w:p>
    <w:p w:rsidR="0071440D" w:rsidRDefault="0071440D">
      <w:r w:rsidRPr="00A64C49">
        <w:t>Furthermore, CT1 notice that SA2 does only describe such indication for the UL direction, and therefore would like to know whether the same requirement app</w:t>
      </w:r>
      <w:r>
        <w:t>lies to the DL direction to.</w:t>
      </w:r>
    </w:p>
    <w:p w:rsidR="0071440D" w:rsidRPr="00A64C49" w:rsidRDefault="0071440D">
      <w:r w:rsidRPr="00545AD1">
        <w:rPr>
          <w:b/>
        </w:rPr>
        <w:t xml:space="preserve">SA2 answer: </w:t>
      </w:r>
      <w:r w:rsidRPr="00545AD1">
        <w:t xml:space="preserve"> The requirement does not apply in the DL direction.</w:t>
      </w:r>
      <w:r w:rsidRPr="00545AD1">
        <w:rPr>
          <w:b/>
        </w:rPr>
        <w:t xml:space="preserve">  </w:t>
      </w:r>
      <w:r w:rsidRPr="00545AD1">
        <w:t>It is more straightforward to provide the indication in the uplink because the UE terminates both the application layer and the NAS layer</w:t>
      </w:r>
      <w:r w:rsidRPr="009E7C5F">
        <w:t>.</w:t>
      </w:r>
      <w:r w:rsidRPr="00725BE3">
        <w:rPr>
          <w:color w:val="1F497D"/>
        </w:rPr>
        <w:t> </w:t>
      </w:r>
    </w:p>
    <w:p w:rsidR="0071440D" w:rsidRDefault="0071440D"/>
    <w:p w:rsidR="00E14A45" w:rsidRPr="00255E2D" w:rsidRDefault="00AE2025">
      <w:r w:rsidRPr="00255E2D">
        <w:t>(7</w:t>
      </w:r>
      <w:r w:rsidR="00E14A45" w:rsidRPr="00255E2D">
        <w:t>)</w:t>
      </w:r>
      <w:r w:rsidR="00E14A45" w:rsidRPr="00255E2D">
        <w:tab/>
      </w:r>
      <w:r w:rsidR="00331660" w:rsidRPr="00255E2D">
        <w:rPr>
          <w:b/>
        </w:rPr>
        <w:t>To SA2</w:t>
      </w:r>
      <w:r w:rsidR="00331660" w:rsidRPr="00255E2D">
        <w:t xml:space="preserve">: </w:t>
      </w:r>
      <w:r w:rsidR="00A81E7C" w:rsidRPr="00255E2D">
        <w:t xml:space="preserve">Can you clarify the way </w:t>
      </w:r>
      <w:r w:rsidR="00E14A45" w:rsidRPr="00255E2D">
        <w:t xml:space="preserve">the S1 connection release indication </w:t>
      </w:r>
      <w:r w:rsidR="00A81E7C" w:rsidRPr="00255E2D">
        <w:t>works?</w:t>
      </w:r>
    </w:p>
    <w:p w:rsidR="00E14A45" w:rsidRPr="00255E2D" w:rsidRDefault="002F59E6">
      <w:r w:rsidRPr="00255E2D">
        <w:t>Further information: CT1 notice</w:t>
      </w:r>
      <w:r w:rsidR="00583B62" w:rsidRPr="00255E2D">
        <w:t xml:space="preserve"> that SA2 has </w:t>
      </w:r>
      <w:r w:rsidR="00E14A45" w:rsidRPr="00255E2D">
        <w:t>described in the technically endorsed CR in S2-154451, quote:</w:t>
      </w:r>
    </w:p>
    <w:p w:rsidR="00E14A45" w:rsidRPr="00255E2D" w:rsidRDefault="00E14A45">
      <w:r w:rsidRPr="00255E2D">
        <w:t>The UE may also indicate whether the S1 connection has to be released when DL data is received</w:t>
      </w:r>
    </w:p>
    <w:p w:rsidR="00E14A45" w:rsidRPr="00FA3F00" w:rsidRDefault="00E14A45">
      <w:r w:rsidRPr="00255E2D">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w:t>
      </w:r>
      <w:r w:rsidRPr="00FA3F00">
        <w:t>release the S1 connection imm</w:t>
      </w:r>
      <w:r w:rsidR="00844795" w:rsidRPr="00FA3F00">
        <w:t>ediately after the receipt of uplink</w:t>
      </w:r>
      <w:r w:rsidR="00A81E7C" w:rsidRPr="00FA3F00">
        <w:t xml:space="preserve"> CIoT data).</w:t>
      </w:r>
    </w:p>
    <w:p w:rsidR="0071440D" w:rsidRPr="000D7A6F" w:rsidRDefault="00255E2D">
      <w:pPr>
        <w:rPr>
          <w:color w:val="1F497D"/>
        </w:rPr>
      </w:pPr>
      <w:r w:rsidRPr="00FA3F00">
        <w:rPr>
          <w:b/>
        </w:rPr>
        <w:t xml:space="preserve">SA2 answer: </w:t>
      </w:r>
      <w:r w:rsidR="0071440D" w:rsidRPr="00FA3F00">
        <w:t>In order to further clarify the way the mechanism to use Release Assistance Information works, SA2 have now updated the Stage 2 description for the control plane optimisation in the attached CR</w:t>
      </w:r>
      <w:r w:rsidR="00994E29" w:rsidRPr="00FA3F00">
        <w:t xml:space="preserve"> </w:t>
      </w:r>
      <w:r w:rsidR="002F4736" w:rsidRPr="00FA3F00">
        <w:t>in S2-160909</w:t>
      </w:r>
      <w:r w:rsidR="0071440D" w:rsidRPr="00FA3F00">
        <w:t>.</w:t>
      </w:r>
      <w:r w:rsidR="0071440D">
        <w:t xml:space="preserve"> </w:t>
      </w:r>
    </w:p>
    <w:p w:rsidR="00255E2D" w:rsidRPr="00255E2D" w:rsidRDefault="00255E2D"/>
    <w:p w:rsidR="00CD6CEF" w:rsidRPr="00255E2D" w:rsidRDefault="00CD6CEF">
      <w:r w:rsidRPr="00255E2D">
        <w:t>(8)</w:t>
      </w:r>
      <w:r w:rsidRPr="00255E2D">
        <w:tab/>
      </w:r>
      <w:r w:rsidRPr="00255E2D">
        <w:rPr>
          <w:b/>
        </w:rPr>
        <w:t>To SA2</w:t>
      </w:r>
      <w:r w:rsidRPr="00255E2D">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 w:rsidRPr="00255E2D">
        <w:t>Further information: The following scenario has been brought up:</w:t>
      </w:r>
    </w:p>
    <w:p w:rsidR="00CD6CEF" w:rsidRPr="00255E2D" w:rsidRDefault="00CD6CEF">
      <w:pPr>
        <w:pStyle w:val="ListParagraph"/>
        <w:numPr>
          <w:ilvl w:val="0"/>
          <w:numId w:val="7"/>
        </w:numPr>
      </w:pPr>
      <w:r w:rsidRPr="00255E2D">
        <w:t>The UE provides the S1 connection release indication with uplink data.</w:t>
      </w:r>
    </w:p>
    <w:p w:rsidR="00CD6CEF" w:rsidRPr="00255E2D" w:rsidRDefault="00CD6CEF">
      <w:pPr>
        <w:pStyle w:val="ListParagraph"/>
        <w:numPr>
          <w:ilvl w:val="0"/>
          <w:numId w:val="7"/>
        </w:numPr>
      </w:pPr>
      <w:r w:rsidRPr="00255E2D">
        <w:t>The MME forwards the received data and downlink data is transmitted towards the UE. Note that the downlink data is not acked.</w:t>
      </w:r>
    </w:p>
    <w:p w:rsidR="00CD6CEF" w:rsidRPr="00255E2D" w:rsidRDefault="00CD6CEF">
      <w:pPr>
        <w:pStyle w:val="ListParagraph"/>
        <w:numPr>
          <w:ilvl w:val="0"/>
          <w:numId w:val="7"/>
        </w:numPr>
      </w:pPr>
      <w:r w:rsidRPr="00255E2D">
        <w:t>The MME performs S1 release procedure after the end of the downlink data transmission. Note that the MME cannot know whether downlink data is acked or not.</w:t>
      </w:r>
    </w:p>
    <w:p w:rsidR="00CD6CEF" w:rsidRPr="00255E2D" w:rsidRDefault="00CD6CEF">
      <w:pPr>
        <w:pStyle w:val="ListParagraph"/>
        <w:numPr>
          <w:ilvl w:val="0"/>
          <w:numId w:val="7"/>
        </w:numPr>
      </w:pPr>
      <w:r w:rsidRPr="00255E2D">
        <w:t>The UE has received all downlink data which is not acked but the UE shall proceed with the S1 release procedure.</w:t>
      </w:r>
    </w:p>
    <w:p w:rsidR="00255E2D" w:rsidRDefault="00255E2D"/>
    <w:p w:rsidR="0071440D" w:rsidRPr="00545AD1" w:rsidRDefault="0071440D">
      <w:pPr>
        <w:rPr>
          <w:i/>
        </w:rPr>
      </w:pPr>
      <w:r w:rsidRPr="00545AD1">
        <w:rPr>
          <w:b/>
        </w:rPr>
        <w:t>SA2 answer</w:t>
      </w:r>
      <w:r w:rsidRPr="00545AD1">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RDefault="0071440D"/>
    <w:p w:rsidR="00E14A45" w:rsidRPr="00A020FB" w:rsidRDefault="00844795">
      <w:r w:rsidRPr="00A020FB">
        <w:t>(9</w:t>
      </w:r>
      <w:r w:rsidR="00E14A45" w:rsidRPr="00A020FB">
        <w:t>)</w:t>
      </w:r>
      <w:r w:rsidR="00E14A45" w:rsidRPr="00A020FB">
        <w:tab/>
      </w:r>
      <w:r w:rsidR="00331660" w:rsidRPr="00A020FB">
        <w:rPr>
          <w:b/>
        </w:rPr>
        <w:t>To SA2</w:t>
      </w:r>
      <w:r w:rsidR="00331660" w:rsidRPr="00A020FB">
        <w:t xml:space="preserve">: </w:t>
      </w:r>
      <w:r w:rsidR="004B60F5" w:rsidRPr="00A020FB">
        <w:t>Is</w:t>
      </w:r>
      <w:r w:rsidR="00E14A45" w:rsidRPr="00A020FB">
        <w:t xml:space="preserve"> the CIoT data type (non-IP</w:t>
      </w:r>
      <w:r w:rsidR="00B60A07" w:rsidRPr="00A020FB">
        <w:t xml:space="preserve"> or </w:t>
      </w:r>
      <w:r w:rsidR="00E14A45" w:rsidRPr="00A020FB">
        <w:t>IP</w:t>
      </w:r>
      <w:r w:rsidR="004B60F5" w:rsidRPr="00A020FB">
        <w:t xml:space="preserve">) </w:t>
      </w:r>
      <w:r w:rsidR="00E14A45" w:rsidRPr="00A020FB">
        <w:t>required to be included in the NAS message together with the encapsulated CIoT data?</w:t>
      </w:r>
    </w:p>
    <w:p w:rsidR="007317D3" w:rsidRDefault="00A020FB">
      <w:r w:rsidRPr="00545AD1">
        <w:rPr>
          <w:b/>
        </w:rPr>
        <w:t>SA2 answer</w:t>
      </w:r>
      <w:r w:rsidRPr="00545AD1">
        <w:t>: the UE needs to provide the MME with information on how to route the uplink data. Similarly the MME needs to tell the UE where to route the downlink data within the UE/TE. SA2 assume that the existing EPS Bearer ID concept can be reused for this purpose.</w:t>
      </w:r>
      <w:r w:rsidR="00D33BC5" w:rsidRPr="00545AD1">
        <w:t xml:space="preserve"> </w:t>
      </w:r>
      <w:r w:rsidR="007317D3" w:rsidRPr="00545AD1">
        <w:t xml:space="preserve"> SA2 have updated their CRs to show that during the ESM signalling for the establishment of the PDN/SCEF connection, the MME informs the UE whether that EPS session </w:t>
      </w:r>
      <w:r w:rsidR="00994E29" w:rsidRPr="00545AD1">
        <w:t xml:space="preserve">shall always send its data via the MME (e.g. because the connection is with </w:t>
      </w:r>
      <w:r w:rsidR="007317D3" w:rsidRPr="00545AD1">
        <w:t xml:space="preserve"> the SCEF</w:t>
      </w:r>
      <w:r w:rsidR="00994E29" w:rsidRPr="00545AD1">
        <w:t>)</w:t>
      </w:r>
      <w:r w:rsidR="007317D3" w:rsidRPr="00545AD1">
        <w:t xml:space="preserve"> i.e. the UE shall expect to never get a DRB for that EPS Bearer Identity</w:t>
      </w:r>
      <w:r w:rsidR="007317D3">
        <w:t xml:space="preserve">. </w:t>
      </w:r>
    </w:p>
    <w:p w:rsidR="00E14A45" w:rsidRDefault="002F59E6">
      <w:r w:rsidRPr="00A020FB">
        <w:t>Further information: CT1 notice</w:t>
      </w:r>
      <w:r w:rsidR="00E14A45" w:rsidRPr="00A020FB">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sidRPr="00A020FB">
        <w:t xml:space="preserve"> will need</w:t>
      </w:r>
      <w:r w:rsidR="00E14A45" w:rsidRPr="00A020FB">
        <w:t xml:space="preserve"> to know whether this applies to the DL data too.</w:t>
      </w:r>
    </w:p>
    <w:p w:rsidR="00994E29" w:rsidRPr="00545AD1" w:rsidRDefault="00994E29">
      <w:pPr>
        <w:rPr>
          <w:i/>
        </w:rPr>
      </w:pPr>
      <w:r w:rsidRPr="00545AD1">
        <w:rPr>
          <w:b/>
        </w:rPr>
        <w:t>SA2 answer</w:t>
      </w:r>
      <w:r w:rsidRPr="00545AD1">
        <w:t>: SA2 anticipate that each uplink and downlink NAS data PDU identifies its associated EPS bearer. SA2 do not anticipate that the NAS data PDUs carry any explicit IP/non-IP indication in them</w:t>
      </w:r>
      <w:r w:rsidR="00F513B0">
        <w:t>.</w:t>
      </w:r>
    </w:p>
    <w:p w:rsidR="00994E29" w:rsidRDefault="00994E29"/>
    <w:p w:rsidR="006A56D3" w:rsidRPr="00A020FB" w:rsidRDefault="00844795">
      <w:r w:rsidRPr="00A020FB">
        <w:lastRenderedPageBreak/>
        <w:t>(10</w:t>
      </w:r>
      <w:r w:rsidR="00953357" w:rsidRPr="00A020FB">
        <w:t>)</w:t>
      </w:r>
      <w:r w:rsidR="00953357" w:rsidRPr="00A020FB">
        <w:tab/>
      </w:r>
      <w:r w:rsidR="00FA6D28" w:rsidRPr="00A020FB">
        <w:rPr>
          <w:b/>
        </w:rPr>
        <w:t>To SA2</w:t>
      </w:r>
      <w:r w:rsidR="00FA6D28" w:rsidRPr="00A020FB">
        <w:t xml:space="preserve">: </w:t>
      </w:r>
      <w:r w:rsidR="00AE2025" w:rsidRPr="00A020FB">
        <w:t>Can</w:t>
      </w:r>
      <w:r w:rsidR="004B60F5" w:rsidRPr="00A020FB">
        <w:t xml:space="preserve"> </w:t>
      </w:r>
      <w:r w:rsidR="00AE2025" w:rsidRPr="00A020FB">
        <w:t xml:space="preserve">it always be ensured that </w:t>
      </w:r>
      <w:r w:rsidR="00953357" w:rsidRPr="00A020FB">
        <w:t xml:space="preserve">the </w:t>
      </w:r>
      <w:r w:rsidR="00AE2025" w:rsidRPr="00A020FB">
        <w:t>ATTACH REQUEST message for CIoT optimizations reaches a</w:t>
      </w:r>
      <w:r w:rsidR="00BD3CB0" w:rsidRPr="00A020FB">
        <w:t>n</w:t>
      </w:r>
      <w:r w:rsidR="00AE2025" w:rsidRPr="00A020FB">
        <w:t xml:space="preserve"> MME which supports CIoT optimizations</w:t>
      </w:r>
      <w:r w:rsidR="00331660" w:rsidRPr="00A020FB">
        <w:t>?</w:t>
      </w:r>
    </w:p>
    <w:p w:rsidR="00007DAF" w:rsidRPr="00FA3F00" w:rsidRDefault="00A020FB">
      <w:pPr>
        <w:rPr>
          <w:i/>
        </w:rPr>
      </w:pPr>
      <w:r w:rsidRPr="00FA3F00">
        <w:rPr>
          <w:b/>
        </w:rPr>
        <w:t>SA2 answer</w:t>
      </w:r>
      <w:r w:rsidRPr="00FA3F00">
        <w:t>:</w:t>
      </w:r>
      <w:r w:rsidR="00420C47" w:rsidRPr="00FA3F00">
        <w:t xml:space="preserve"> </w:t>
      </w:r>
      <w:r w:rsidRPr="00FA3F00">
        <w:t xml:space="preserve">SA2 have specified that the UE </w:t>
      </w:r>
      <w:r w:rsidRPr="00FA3F00">
        <w:rPr>
          <w:b/>
        </w:rPr>
        <w:t>shall</w:t>
      </w:r>
      <w:r w:rsidRPr="00FA3F00">
        <w:t xml:space="preserve"> supply RRC indication(s) to the eNB and that the eNB </w:t>
      </w:r>
      <w:r w:rsidRPr="00FA3F00">
        <w:rPr>
          <w:b/>
        </w:rPr>
        <w:t>shall</w:t>
      </w:r>
      <w:r w:rsidRPr="00FA3F00">
        <w:t xml:space="preserve"> use these to route the Attach</w:t>
      </w:r>
      <w:r w:rsidR="00007DAF" w:rsidRPr="00FA3F00">
        <w:t>/TAU</w:t>
      </w:r>
      <w:r w:rsidRPr="00FA3F00">
        <w:t xml:space="preserve"> Request to an MME that </w:t>
      </w:r>
      <w:r w:rsidR="00007DAF" w:rsidRPr="00FA3F00">
        <w:t>can decode the Release 13 Attach/TAU Request without detecting errors in mandatory signalling elements.</w:t>
      </w:r>
    </w:p>
    <w:p w:rsidR="00A020FB" w:rsidRPr="00FA3F00" w:rsidRDefault="00007DAF">
      <w:pPr>
        <w:rPr>
          <w:i/>
        </w:rPr>
      </w:pPr>
      <w:r w:rsidRPr="00FA3F00">
        <w:t>SA2 believe it would be beneficial if the RRC signalling in “message 5” of the RRC Connection Establishment for an Attach (and TAU) procedure</w:t>
      </w:r>
      <w:r w:rsidR="00A020FB" w:rsidRPr="00FA3F00">
        <w:t xml:space="preserve"> </w:t>
      </w:r>
      <w:r w:rsidRPr="00FA3F00">
        <w:t xml:space="preserve">carried extra indications that (in combination with earlier information exchanged in the S1 </w:t>
      </w:r>
      <w:r w:rsidR="00994E29" w:rsidRPr="00FA3F00">
        <w:t>Setup</w:t>
      </w:r>
      <w:r w:rsidRPr="00FA3F00">
        <w:t xml:space="preserve"> signalling between eNB and MME</w:t>
      </w:r>
      <w:r w:rsidR="00D83D27" w:rsidRPr="00FA3F00">
        <w:t xml:space="preserve"> and/or O&amp;M configuration of CN information on the RAN</w:t>
      </w:r>
      <w:r w:rsidRPr="00FA3F00">
        <w:t>) enables the UE’s message to be routed to an MME that does support the UE’s features.</w:t>
      </w:r>
    </w:p>
    <w:p w:rsidR="00D83D27" w:rsidRPr="00FA3F00" w:rsidRDefault="00D83D27">
      <w:pPr>
        <w:rPr>
          <w:i/>
        </w:rPr>
      </w:pPr>
      <w:r w:rsidRPr="00FA3F00">
        <w:t xml:space="preserve">So far, SA2 have assumed that </w:t>
      </w:r>
      <w:r w:rsidR="00420C47" w:rsidRPr="00FA3F00">
        <w:t xml:space="preserve">the </w:t>
      </w:r>
      <w:r w:rsidRPr="00FA3F00">
        <w:t>NB-IoT cell</w:t>
      </w:r>
      <w:r w:rsidR="00420C47" w:rsidRPr="00FA3F00">
        <w:t xml:space="preserve"> is part of </w:t>
      </w:r>
      <w:r w:rsidRPr="00FA3F00">
        <w:t xml:space="preserve">an eNB that is connected to at least one MME that supports Release 13 NAS signalling. </w:t>
      </w:r>
    </w:p>
    <w:p w:rsidR="00420C47" w:rsidRDefault="00420C47">
      <w:pPr>
        <w:rPr>
          <w:i/>
        </w:rPr>
      </w:pPr>
      <w:r w:rsidRPr="00FA3F00">
        <w:t>When using some CIoT EPS optimisations (specifically “PDN type = Non-IP”, and “Attach without PDN connectivity”) on a non-NB-IoT cell, SA2 anticipate that the MME selected by the eNB needs to be able to</w:t>
      </w:r>
      <w:r>
        <w:t xml:space="preserve"> </w:t>
      </w:r>
      <w:r w:rsidRPr="00FA3F00">
        <w:t>understand Release 13 NAS signalling. Some E-UTRAN support is anticipated to be needed (e.g. a bit broadcast in System Information from WB-E-UTRAN cells) in order to avoid these CIoT EPS optimisations being requested via an eNB that is not connected to any MME that understands Release 13 NAS signalling.</w:t>
      </w:r>
    </w:p>
    <w:p w:rsidR="002F4736" w:rsidRPr="00FA3F00" w:rsidRDefault="002F4736">
      <w:pPr>
        <w:rPr>
          <w:i/>
        </w:rPr>
      </w:pPr>
    </w:p>
    <w:p w:rsidR="008954FC" w:rsidRPr="00D33BC5" w:rsidRDefault="008954FC">
      <w:pPr>
        <w:rPr>
          <w:iCs/>
        </w:rPr>
      </w:pPr>
      <w:r w:rsidRPr="00654CAF">
        <w:rPr>
          <w:iCs/>
        </w:rPr>
        <w:t>(1</w:t>
      </w:r>
      <w:r w:rsidR="00844795" w:rsidRPr="00654CAF">
        <w:rPr>
          <w:iCs/>
        </w:rPr>
        <w:t>1</w:t>
      </w:r>
      <w:r w:rsidRPr="00654CAF">
        <w:rPr>
          <w:iCs/>
        </w:rPr>
        <w:t>)</w:t>
      </w:r>
      <w:r w:rsidRPr="00654CAF">
        <w:rPr>
          <w:iCs/>
        </w:rPr>
        <w:tab/>
      </w:r>
      <w:r w:rsidRPr="00D33BC5">
        <w:rPr>
          <w:b/>
          <w:iCs/>
        </w:rPr>
        <w:t>To SA2</w:t>
      </w:r>
      <w:r w:rsidRPr="00D33BC5">
        <w:rPr>
          <w:iCs/>
        </w:rPr>
        <w:t xml:space="preserve">: </w:t>
      </w:r>
      <w:r w:rsidR="004C1FEC" w:rsidRPr="00D33BC5">
        <w:t>If a legacy M</w:t>
      </w:r>
      <w:r w:rsidR="000B1D5A" w:rsidRPr="00D33BC5">
        <w:t>ME</w:t>
      </w:r>
      <w:r w:rsidR="004C1FEC" w:rsidRPr="00D33BC5">
        <w:t xml:space="preserve"> can receive the ATTACH REQUEST message for CIoT optimizations, what’s the expected UE </w:t>
      </w:r>
      <w:r w:rsidR="00844795" w:rsidRPr="00D33BC5">
        <w:t xml:space="preserve">and network </w:t>
      </w:r>
      <w:r w:rsidR="004C1FEC" w:rsidRPr="00D33BC5">
        <w:t>be</w:t>
      </w:r>
      <w:r w:rsidR="006A2244" w:rsidRPr="00D33BC5">
        <w:t>haviour upon receipt of the</w:t>
      </w:r>
      <w:r w:rsidR="004C1FEC" w:rsidRPr="00D33BC5">
        <w:t xml:space="preserve"> message</w:t>
      </w:r>
      <w:r w:rsidR="00844795" w:rsidRPr="00D33BC5">
        <w:t xml:space="preserve"> considering the following two scenarios</w:t>
      </w:r>
      <w:r w:rsidR="004C1FEC" w:rsidRPr="00D33BC5">
        <w:t>?</w:t>
      </w:r>
    </w:p>
    <w:p w:rsidR="00844795" w:rsidRDefault="00844795">
      <w:r w:rsidRPr="00D33BC5">
        <w:rPr>
          <w:rFonts w:hint="eastAsia"/>
        </w:rPr>
        <w:t>a)</w:t>
      </w:r>
      <w:r w:rsidRPr="00D33BC5">
        <w:tab/>
        <w:t>The</w:t>
      </w:r>
      <w:r w:rsidRPr="00D33BC5">
        <w:rPr>
          <w:rFonts w:hint="eastAsia"/>
        </w:rPr>
        <w:t xml:space="preserve"> ATTACH REQUEST message </w:t>
      </w:r>
      <w:r w:rsidRPr="00D33BC5">
        <w:t xml:space="preserve">arrives </w:t>
      </w:r>
      <w:r w:rsidRPr="00D33BC5">
        <w:rPr>
          <w:rFonts w:hint="eastAsia"/>
        </w:rPr>
        <w:t xml:space="preserve">without one or more </w:t>
      </w:r>
      <w:r w:rsidRPr="00D33BC5">
        <w:t>ma</w:t>
      </w:r>
      <w:r w:rsidRPr="00D33BC5">
        <w:rPr>
          <w:rFonts w:hint="eastAsia"/>
        </w:rPr>
        <w:t>ndatory IE(s)</w:t>
      </w:r>
      <w:r w:rsidRPr="00D33BC5">
        <w:t>.</w:t>
      </w:r>
    </w:p>
    <w:p w:rsidR="00007DAF" w:rsidRPr="00FA3F00" w:rsidRDefault="00007DAF">
      <w:pPr>
        <w:rPr>
          <w:i/>
        </w:rPr>
      </w:pPr>
      <w:r w:rsidRPr="00FA3F00">
        <w:rPr>
          <w:b/>
        </w:rPr>
        <w:t>SA2 answer</w:t>
      </w:r>
      <w:r w:rsidRPr="00FA3F00">
        <w:t>: See answer 10:  i.e. this is an error case / operator misconfiguration.</w:t>
      </w:r>
      <w:r w:rsidR="00994E29" w:rsidRPr="00FA3F00">
        <w:t xml:space="preserve"> In this situation it would be useful if the Release 13 stage 3 NAS signalling enables a pre-Release 13 MME to send a deterministic response to the Release 13 UE such that any further signalling from the Release 13 UE will result in a successful NAS procedure</w:t>
      </w:r>
      <w:r w:rsidR="00420C47" w:rsidRPr="00FA3F00">
        <w:t xml:space="preserve"> or the UE </w:t>
      </w:r>
      <w:r w:rsidR="000753DB" w:rsidRPr="00FA3F00">
        <w:t xml:space="preserve">ceasing </w:t>
      </w:r>
      <w:r w:rsidR="00F513B0">
        <w:t xml:space="preserve">to attempt </w:t>
      </w:r>
      <w:r w:rsidR="000753DB" w:rsidRPr="00FA3F00">
        <w:t>access to that tracking area.</w:t>
      </w:r>
    </w:p>
    <w:p w:rsidR="00844795" w:rsidRDefault="00844795">
      <w:r w:rsidRPr="00D33BC5">
        <w:rPr>
          <w:rFonts w:hint="eastAsia"/>
        </w:rPr>
        <w:t>b)</w:t>
      </w:r>
      <w:r w:rsidRPr="00D33BC5">
        <w:tab/>
        <w:t>The</w:t>
      </w:r>
      <w:r w:rsidRPr="00D33BC5">
        <w:rPr>
          <w:rFonts w:hint="eastAsia"/>
        </w:rPr>
        <w:t xml:space="preserve"> ATTACH REQUEST message </w:t>
      </w:r>
      <w:r w:rsidRPr="00D33BC5">
        <w:t xml:space="preserve">arrives </w:t>
      </w:r>
      <w:r w:rsidRPr="00D33BC5">
        <w:rPr>
          <w:rFonts w:hint="eastAsia"/>
        </w:rPr>
        <w:t xml:space="preserve">with </w:t>
      </w:r>
      <w:r w:rsidRPr="00D33BC5">
        <w:t>all expected m</w:t>
      </w:r>
      <w:r w:rsidRPr="00D33BC5">
        <w:rPr>
          <w:rFonts w:hint="eastAsia"/>
        </w:rPr>
        <w:t>andatory IE</w:t>
      </w:r>
      <w:r w:rsidRPr="00D33BC5">
        <w:t>s</w:t>
      </w:r>
      <w:r w:rsidRPr="00654CAF">
        <w:rPr>
          <w:rFonts w:hint="eastAsia"/>
        </w:rPr>
        <w:t>.</w:t>
      </w:r>
    </w:p>
    <w:p w:rsidR="00D33BC5" w:rsidRPr="00FA3F00" w:rsidRDefault="00D33BC5">
      <w:pPr>
        <w:rPr>
          <w:i/>
        </w:rPr>
      </w:pPr>
      <w:r w:rsidRPr="00FA3F00">
        <w:rPr>
          <w:b/>
        </w:rPr>
        <w:t>SA2 answer</w:t>
      </w:r>
      <w:r w:rsidRPr="00FA3F00">
        <w:t>: See answer 10</w:t>
      </w:r>
      <w:r w:rsidR="00CE1251">
        <w:t xml:space="preserve"> and 11a</w:t>
      </w:r>
      <w:r w:rsidR="00007DAF" w:rsidRPr="00FA3F00">
        <w:t>. In addition the “legacy” MME could have Release 13 style DECOR functionality that enables the UE to be moved to a supporting node.</w:t>
      </w:r>
    </w:p>
    <w:p w:rsidR="00D33BC5" w:rsidRPr="00654CAF" w:rsidRDefault="00D33BC5"/>
    <w:p w:rsidR="002E2A7B" w:rsidRPr="00D33BC5" w:rsidRDefault="00844795">
      <w:r w:rsidRPr="00D33BC5">
        <w:rPr>
          <w:iCs/>
        </w:rPr>
        <w:t>(12</w:t>
      </w:r>
      <w:r w:rsidR="002E2A7B" w:rsidRPr="00D33BC5">
        <w:rPr>
          <w:iCs/>
        </w:rPr>
        <w:t>)</w:t>
      </w:r>
      <w:r w:rsidR="002E2A7B" w:rsidRPr="00D33BC5">
        <w:rPr>
          <w:iCs/>
        </w:rPr>
        <w:tab/>
      </w:r>
      <w:r w:rsidR="002E2A7B" w:rsidRPr="00D33BC5">
        <w:rPr>
          <w:b/>
          <w:iCs/>
        </w:rPr>
        <w:t>To SA2</w:t>
      </w:r>
      <w:r w:rsidR="002E2A7B" w:rsidRPr="00D33BC5">
        <w:rPr>
          <w:iCs/>
        </w:rPr>
        <w:t xml:space="preserve">: </w:t>
      </w:r>
      <w:r w:rsidR="002E2A7B" w:rsidRPr="00D33BC5">
        <w:t>Is header compression required for IP data, or is some form of header compression also required for non-IP data?</w:t>
      </w:r>
    </w:p>
    <w:p w:rsidR="00D33BC5" w:rsidRPr="00FA3F00" w:rsidRDefault="00D33BC5">
      <w:pPr>
        <w:rPr>
          <w:i/>
        </w:rPr>
      </w:pPr>
      <w:r w:rsidRPr="00FA3F00">
        <w:rPr>
          <w:b/>
        </w:rPr>
        <w:t xml:space="preserve">SA2 answer: </w:t>
      </w:r>
      <w:r w:rsidR="009B7E69" w:rsidRPr="00FA3F00">
        <w:t>In Release 13, h</w:t>
      </w:r>
      <w:r w:rsidRPr="00FA3F00">
        <w:t xml:space="preserve">eader compression by the MME is </w:t>
      </w:r>
      <w:r w:rsidR="007317D3" w:rsidRPr="00FA3F00">
        <w:t>to be specified</w:t>
      </w:r>
      <w:r w:rsidRPr="00FA3F00">
        <w:t xml:space="preserve"> for IP data but not </w:t>
      </w:r>
      <w:r w:rsidR="007317D3" w:rsidRPr="00FA3F00">
        <w:t xml:space="preserve">specified </w:t>
      </w:r>
      <w:r w:rsidRPr="00FA3F00">
        <w:t>for non-IP data.</w:t>
      </w:r>
    </w:p>
    <w:p w:rsidR="00D33BC5" w:rsidRPr="00654CAF" w:rsidRDefault="00D33BC5"/>
    <w:p w:rsidR="00844795" w:rsidRDefault="00844795">
      <w:r w:rsidRPr="00D33BC5">
        <w:t>(13)</w:t>
      </w:r>
      <w:r w:rsidRPr="00D33BC5">
        <w:tab/>
      </w:r>
      <w:r w:rsidRPr="00D33BC5">
        <w:rPr>
          <w:b/>
        </w:rPr>
        <w:t>To SA2</w:t>
      </w:r>
      <w:r w:rsidRPr="00D33BC5">
        <w:t>: Are CIoT optimizations applicable to combined attached UE for both EPS and non-EPS services</w:t>
      </w:r>
      <w:r w:rsidRPr="00654CAF">
        <w:t>?</w:t>
      </w:r>
    </w:p>
    <w:p w:rsidR="00D33BC5" w:rsidRDefault="00D33BC5">
      <w:r w:rsidRPr="00FA3F00">
        <w:rPr>
          <w:b/>
        </w:rPr>
        <w:t xml:space="preserve">SA2 answer: </w:t>
      </w:r>
      <w:r w:rsidRPr="00FA3F00">
        <w:t>yes. SA2 see no reason to prohibit this</w:t>
      </w:r>
      <w:r w:rsidR="00007DAF" w:rsidRPr="00FA3F00">
        <w:t xml:space="preserve">, </w:t>
      </w:r>
      <w:r w:rsidR="009B7E69" w:rsidRPr="00FA3F00">
        <w:t>One use case is for a combined attached WB-E-UTRA UE (so that SMS is available) which uses “data via the MME” (e.g. for a connection with the SCEF)</w:t>
      </w:r>
      <w:r w:rsidR="009B7E69" w:rsidRPr="00FA3F00">
        <w:rPr>
          <w:b/>
        </w:rPr>
        <w:t xml:space="preserve">. </w:t>
      </w:r>
      <w:r w:rsidRPr="00FA3F00">
        <w:t>Obviously, the UE should not request both “SMS withOUT combined attach” and “combined attach</w:t>
      </w:r>
      <w:r>
        <w:t>”.</w:t>
      </w:r>
    </w:p>
    <w:p w:rsidR="00D33BC5" w:rsidRPr="00654CAF" w:rsidRDefault="00D33BC5"/>
    <w:p w:rsidR="005F020F" w:rsidRPr="00D33BC5" w:rsidRDefault="00D26F16">
      <w:pPr>
        <w:rPr>
          <w:lang w:val="en-US"/>
        </w:rPr>
      </w:pPr>
      <w:r w:rsidRPr="00D33BC5">
        <w:t>(</w:t>
      </w:r>
      <w:r w:rsidR="00844795" w:rsidRPr="00D33BC5">
        <w:rPr>
          <w:iCs/>
        </w:rPr>
        <w:t>14</w:t>
      </w:r>
      <w:r w:rsidR="001F77CA" w:rsidRPr="00D33BC5">
        <w:rPr>
          <w:iCs/>
        </w:rPr>
        <w:t>)</w:t>
      </w:r>
      <w:r w:rsidR="001F77CA" w:rsidRPr="00D33BC5">
        <w:rPr>
          <w:iCs/>
        </w:rPr>
        <w:tab/>
      </w:r>
      <w:r w:rsidR="00FA6D28" w:rsidRPr="00D33BC5">
        <w:rPr>
          <w:b/>
          <w:lang w:val="en-US"/>
        </w:rPr>
        <w:t>To SA2</w:t>
      </w:r>
      <w:r w:rsidR="00FA6D28" w:rsidRPr="00D33BC5">
        <w:rPr>
          <w:lang w:val="en-US"/>
        </w:rPr>
        <w:t xml:space="preserve">: </w:t>
      </w:r>
      <w:r w:rsidR="004B60F5" w:rsidRPr="00D33BC5">
        <w:rPr>
          <w:lang w:val="en-US"/>
        </w:rPr>
        <w:t xml:space="preserve">Is SDU segmentation/reassembly </w:t>
      </w:r>
      <w:r w:rsidR="00995962" w:rsidRPr="00D33BC5">
        <w:rPr>
          <w:lang w:val="en-US"/>
        </w:rPr>
        <w:t>required for CIoT?</w:t>
      </w:r>
      <w:r w:rsidR="00380121" w:rsidRPr="00D33BC5">
        <w:rPr>
          <w:lang w:val="en-US"/>
        </w:rPr>
        <w:t xml:space="preserve"> If so, is there a </w:t>
      </w:r>
      <w:r w:rsidR="00736AF8" w:rsidRPr="00D33BC5">
        <w:rPr>
          <w:lang w:val="en-US"/>
        </w:rPr>
        <w:t>distinction</w:t>
      </w:r>
      <w:r w:rsidR="00380121" w:rsidRPr="00D33BC5">
        <w:rPr>
          <w:lang w:val="en-US"/>
        </w:rPr>
        <w:t xml:space="preserve"> between </w:t>
      </w:r>
      <w:r w:rsidR="00380121" w:rsidRPr="00D33BC5">
        <w:t>data over control plane and data over user plane?</w:t>
      </w:r>
    </w:p>
    <w:p w:rsidR="005F020F" w:rsidRDefault="005F020F">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pPr>
        <w:rPr>
          <w:i/>
        </w:rPr>
      </w:pPr>
      <w:r w:rsidRPr="00FA3F00">
        <w:rPr>
          <w:b/>
        </w:rPr>
        <w:t>SA2 answer</w:t>
      </w:r>
      <w:r w:rsidRPr="00FA3F00">
        <w:t xml:space="preserve">: </w:t>
      </w:r>
      <w:r w:rsidR="009B7E69" w:rsidRPr="00FA3F00">
        <w:t xml:space="preserve">SA2 </w:t>
      </w:r>
      <w:r w:rsidR="004C24D9">
        <w:t xml:space="preserve">plan to </w:t>
      </w:r>
      <w:r w:rsidR="009B7E69" w:rsidRPr="00FA3F00">
        <w:t>debat</w:t>
      </w:r>
      <w:r w:rsidR="004C24D9">
        <w:t>e</w:t>
      </w:r>
      <w:r w:rsidR="009B7E69" w:rsidRPr="00FA3F00">
        <w:t xml:space="preserve"> the architectural aspects of this.</w:t>
      </w:r>
    </w:p>
    <w:p w:rsidR="00D33BC5" w:rsidRPr="00FA3F00" w:rsidRDefault="00007DAF">
      <w:pPr>
        <w:rPr>
          <w:i/>
        </w:rPr>
      </w:pPr>
      <w:r w:rsidRPr="00FA3F00">
        <w:t xml:space="preserve"> </w:t>
      </w:r>
      <w:r w:rsidR="00D33BC5" w:rsidRPr="00FA3F00">
        <w:t xml:space="preserve">CT1 need to understand </w:t>
      </w:r>
      <w:r w:rsidR="00CE1251">
        <w:t xml:space="preserve">if there are impacts on </w:t>
      </w:r>
      <w:r w:rsidR="00D33BC5" w:rsidRPr="00FA3F00">
        <w:t xml:space="preserve">their NAS timers and retransmission schema. </w:t>
      </w:r>
      <w:r w:rsidRPr="00FA3F00">
        <w:t>To assist with this</w:t>
      </w:r>
      <w:r w:rsidR="00D33BC5" w:rsidRPr="00FA3F00">
        <w:t>, SA2 would like to point out that:</w:t>
      </w:r>
    </w:p>
    <w:p w:rsidR="00D33BC5" w:rsidRPr="00FA3F00" w:rsidRDefault="00D33BC5">
      <w:pPr>
        <w:rPr>
          <w:i/>
        </w:rPr>
      </w:pPr>
      <w:r w:rsidRPr="00FA3F00">
        <w:t>a) SA2 assume that “1500 byte” IP packets should not suffer fragmentation;</w:t>
      </w:r>
    </w:p>
    <w:p w:rsidR="00D33BC5" w:rsidRPr="00FA3F00" w:rsidRDefault="00D33BC5">
      <w:pPr>
        <w:rPr>
          <w:i/>
        </w:rPr>
      </w:pPr>
      <w:r w:rsidRPr="00FA3F00">
        <w:lastRenderedPageBreak/>
        <w:t>b) bursts of downlink data packets can be sent by the application;</w:t>
      </w:r>
    </w:p>
    <w:p w:rsidR="00D33BC5" w:rsidRPr="00FA3F00" w:rsidRDefault="00D33BC5">
      <w:pPr>
        <w:rPr>
          <w:i/>
        </w:rPr>
      </w:pPr>
      <w:r w:rsidRPr="00FA3F00">
        <w:t>c) (in RRC connected state) downlink data is NOT buffered in the SGW or MME but is buffered in the E-UTRAN;</w:t>
      </w:r>
    </w:p>
    <w:p w:rsidR="00D33BC5" w:rsidRPr="00FA3F00" w:rsidRDefault="00D33BC5">
      <w:pPr>
        <w:rPr>
          <w:i/>
        </w:rPr>
      </w:pPr>
      <w:r w:rsidRPr="00FA3F00">
        <w:t>d) the ‘dynamic range’ of NB-IoT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Pr="00FA3F00" w:rsidRDefault="00D33BC5">
      <w:pPr>
        <w:rPr>
          <w:i/>
        </w:rPr>
      </w:pPr>
      <w:r w:rsidRPr="00FA3F00">
        <w:t>d) SMSCs require fairly prompt (e.g. 30 second ?) replies from UEs;</w:t>
      </w:r>
    </w:p>
    <w:p w:rsidR="00007DAF" w:rsidRDefault="00007DAF"/>
    <w:p w:rsidR="00FA6D28" w:rsidRPr="00D33BC5" w:rsidRDefault="00FA6D28">
      <w:r w:rsidRPr="00D33BC5">
        <w:rPr>
          <w:lang w:val="en-US"/>
        </w:rPr>
        <w:t>(</w:t>
      </w:r>
      <w:r w:rsidR="00844795" w:rsidRPr="00D33BC5">
        <w:rPr>
          <w:lang w:val="en-US"/>
        </w:rPr>
        <w:t>15</w:t>
      </w:r>
      <w:r w:rsidRPr="00D33BC5">
        <w:rPr>
          <w:lang w:val="en-US"/>
        </w:rPr>
        <w:t>)</w:t>
      </w:r>
      <w:r w:rsidRPr="00D33BC5">
        <w:rPr>
          <w:lang w:val="en-US"/>
        </w:rPr>
        <w:tab/>
      </w:r>
      <w:r w:rsidRPr="00D33BC5">
        <w:rPr>
          <w:b/>
          <w:lang w:val="en-US"/>
        </w:rPr>
        <w:t>To RAN1</w:t>
      </w:r>
      <w:r w:rsidRPr="00D33BC5">
        <w:rPr>
          <w:lang w:val="en-US"/>
        </w:rPr>
        <w:t>: If SDU segmentation/reassembly is required for CIoT, what’s</w:t>
      </w:r>
      <w:r w:rsidRPr="00D33BC5">
        <w:t xml:space="preserve"> the minimum data rate on the uplink and on the downlink at the extreme "+20dB" coverage scenario?</w:t>
      </w:r>
    </w:p>
    <w:p w:rsidR="00FA6D28" w:rsidRPr="00D33BC5" w:rsidRDefault="00FA6D28">
      <w:r w:rsidRPr="00D33BC5">
        <w:rPr>
          <w:lang w:val="en-US"/>
        </w:rPr>
        <w:t xml:space="preserve">Further information: A company has </w:t>
      </w:r>
      <w:r w:rsidR="00FA3641" w:rsidRPr="00D33BC5">
        <w:rPr>
          <w:lang w:eastAsia="zh-CN"/>
        </w:rPr>
        <w:t>suggested that S</w:t>
      </w:r>
      <w:r w:rsidR="00B60A07" w:rsidRPr="00D33BC5">
        <w:rPr>
          <w:lang w:eastAsia="zh-CN"/>
        </w:rPr>
        <w:t>D</w:t>
      </w:r>
      <w:r w:rsidRPr="00D33BC5">
        <w:rPr>
          <w:lang w:eastAsia="zh-CN"/>
        </w:rPr>
        <w:t>U segmentation/reassembly is introduced and that the RAN/UE should prioritise transmission of signalling packets ahead of queued data PDUs. Hence, i</w:t>
      </w:r>
      <w:r w:rsidRPr="00D33BC5">
        <w:t>n order to determine NAS s</w:t>
      </w:r>
      <w:r w:rsidR="00FA3641" w:rsidRPr="00D33BC5">
        <w:t>ignalling timer values and the S</w:t>
      </w:r>
      <w:r w:rsidRPr="00D33BC5">
        <w:t xml:space="preserve">DU size used by the "data via MME", CT1 </w:t>
      </w:r>
      <w:r w:rsidR="002F59E6" w:rsidRPr="00D33BC5">
        <w:t>might</w:t>
      </w:r>
      <w:r w:rsidR="00B60A07" w:rsidRPr="00D33BC5">
        <w:t xml:space="preserve"> need</w:t>
      </w:r>
      <w:r w:rsidRPr="00D33BC5">
        <w:t xml:space="preserve"> to know the minimum data rate.</w:t>
      </w:r>
    </w:p>
    <w:p w:rsidR="00174F88" w:rsidRPr="00D33BC5" w:rsidRDefault="00844795">
      <w:r w:rsidRPr="00D33BC5">
        <w:t>(16</w:t>
      </w:r>
      <w:r w:rsidR="00174F88" w:rsidRPr="00D33BC5">
        <w:t>)</w:t>
      </w:r>
      <w:r w:rsidR="00174F88" w:rsidRPr="00D33BC5">
        <w:tab/>
      </w:r>
      <w:r w:rsidR="00174F88" w:rsidRPr="00D33BC5">
        <w:rPr>
          <w:b/>
        </w:rPr>
        <w:t>To: RAN2</w:t>
      </w:r>
      <w:r w:rsidR="00174F88" w:rsidRPr="00D33BC5">
        <w:t xml:space="preserve">: </w:t>
      </w:r>
      <w:r w:rsidR="004B60F5" w:rsidRPr="00D33BC5">
        <w:t>Is (or will be)</w:t>
      </w:r>
      <w:r w:rsidR="00174F88" w:rsidRPr="00D33BC5">
        <w:t xml:space="preserve"> NB-IoT designed to guarantee in-sequence-delivery of packets?</w:t>
      </w:r>
    </w:p>
    <w:p w:rsidR="00174F88" w:rsidRDefault="00174F88">
      <w:pPr>
        <w:rPr>
          <w:lang w:val="en-US"/>
        </w:rPr>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D33BC5" w:rsidRDefault="00602828">
      <w:pPr>
        <w:rPr>
          <w:lang w:val="en-US"/>
        </w:rPr>
      </w:pPr>
    </w:p>
    <w:p w:rsidR="00654CAF" w:rsidRPr="00654CAF" w:rsidRDefault="00FA6D28">
      <w:r>
        <w:t>(</w:t>
      </w:r>
      <w:r w:rsidR="00844795" w:rsidRPr="00602828">
        <w:t>17</w:t>
      </w:r>
      <w:r w:rsidRPr="00602828">
        <w:t>)</w:t>
      </w:r>
      <w:r w:rsidRPr="00602828">
        <w:tab/>
      </w:r>
      <w:r w:rsidRPr="00602828">
        <w:rPr>
          <w:b/>
        </w:rPr>
        <w:t xml:space="preserve">To </w:t>
      </w:r>
      <w:r w:rsidR="00654CAF" w:rsidRPr="00602828">
        <w:rPr>
          <w:b/>
        </w:rPr>
        <w:t>SA2</w:t>
      </w:r>
      <w:r w:rsidR="00654CAF" w:rsidRPr="00602828">
        <w:t>: Is there is any requirement to handle the “data via MME” and the NAS signalling message PDUs with different priorities?</w:t>
      </w:r>
    </w:p>
    <w:p w:rsidR="00FA6D28" w:rsidRPr="00D33BC5" w:rsidRDefault="00FA6D28">
      <w:r w:rsidRPr="00D33BC5">
        <w:t>Further information: For instance, providing a higher priority to handle the NAS signalling message PDU, at the eNodeB and the lower layer in the UE.</w:t>
      </w:r>
    </w:p>
    <w:p w:rsidR="00CE1251" w:rsidRDefault="00D33BC5">
      <w:pPr>
        <w:rPr>
          <w:i/>
        </w:rPr>
      </w:pPr>
      <w:r w:rsidRPr="00FA3F00">
        <w:rPr>
          <w:b/>
        </w:rPr>
        <w:t>SA2 answer</w:t>
      </w:r>
      <w:r w:rsidRPr="00FA3F00">
        <w:t xml:space="preserve">: </w:t>
      </w:r>
      <w:r w:rsidR="00AD43FE" w:rsidRPr="00FA3F00">
        <w:t xml:space="preserve">SA2 </w:t>
      </w:r>
      <w:r w:rsidR="00CE1251">
        <w:t xml:space="preserve">plan to </w:t>
      </w:r>
      <w:r w:rsidR="00AD43FE" w:rsidRPr="00FA3F00">
        <w:t>debat</w:t>
      </w:r>
      <w:r w:rsidR="00CE1251">
        <w:t>e</w:t>
      </w:r>
      <w:r w:rsidR="00AD43FE" w:rsidRPr="00FA3F00">
        <w:t xml:space="preserve"> the architectural aspects of this</w:t>
      </w:r>
      <w:r w:rsidR="00CE1251">
        <w:t xml:space="preserve"> and the need for it</w:t>
      </w:r>
      <w:r w:rsidR="00AD43FE" w:rsidRPr="00FA3F00">
        <w:t xml:space="preserve">. </w:t>
      </w:r>
    </w:p>
    <w:p w:rsidR="00D33BC5" w:rsidRDefault="00D33BC5"/>
    <w:p w:rsidR="00B97703" w:rsidRDefault="002F1940" w:rsidP="000F6242">
      <w:pPr>
        <w:pStyle w:val="Heading1"/>
      </w:pPr>
      <w:r>
        <w:t>2</w:t>
      </w:r>
      <w:r>
        <w:tab/>
      </w:r>
      <w:r w:rsidR="000F6242">
        <w:t>Actions</w:t>
      </w:r>
    </w:p>
    <w:p w:rsidR="00B97703" w:rsidRPr="00FA3F00" w:rsidRDefault="00B97703" w:rsidP="00420C47">
      <w:pPr>
        <w:rPr>
          <w:b/>
          <w:i/>
        </w:rPr>
      </w:pPr>
      <w:r w:rsidRPr="00FA3F00">
        <w:rPr>
          <w:b/>
        </w:rPr>
        <w:t>To</w:t>
      </w:r>
      <w:r w:rsidR="000F6242" w:rsidRPr="00FA3F00">
        <w:rPr>
          <w:b/>
        </w:rPr>
        <w:t xml:space="preserve"> </w:t>
      </w:r>
      <w:r w:rsidR="00D33BC5" w:rsidRPr="00FA3F00">
        <w:rPr>
          <w:b/>
        </w:rPr>
        <w:t>CT 1</w:t>
      </w:r>
    </w:p>
    <w:p w:rsidR="00B97703" w:rsidRPr="00FA3F00" w:rsidRDefault="00B97703" w:rsidP="000753DB">
      <w:pPr>
        <w:rPr>
          <w:i/>
        </w:rPr>
      </w:pPr>
      <w:r w:rsidRPr="00FA3F00">
        <w:rPr>
          <w:b/>
        </w:rPr>
        <w:t xml:space="preserve">ACTION: </w:t>
      </w:r>
      <w:r w:rsidRPr="00FA3F00">
        <w:rPr>
          <w:b/>
          <w:color w:val="0070C0"/>
        </w:rPr>
        <w:tab/>
      </w:r>
      <w:r w:rsidR="00D33BC5" w:rsidRPr="00FA3F00">
        <w:t xml:space="preserve">SA2 </w:t>
      </w:r>
      <w:r w:rsidR="0099098B" w:rsidRPr="00FA3F00">
        <w:t>politely request</w:t>
      </w:r>
      <w:r w:rsidR="00C414B4" w:rsidRPr="00FA3F00">
        <w:t xml:space="preserve"> </w:t>
      </w:r>
      <w:r w:rsidR="00D33BC5" w:rsidRPr="00FA3F00">
        <w:t>CT1 to take the above answers into account</w:t>
      </w:r>
      <w:r w:rsidR="00C414B4" w:rsidRPr="00FA3F00">
        <w:t>.</w:t>
      </w:r>
    </w:p>
    <w:p w:rsidR="00602828" w:rsidRPr="00FA3F00" w:rsidRDefault="00602828" w:rsidP="000753DB">
      <w:pPr>
        <w:rPr>
          <w:b/>
          <w:i/>
        </w:rPr>
      </w:pPr>
      <w:r w:rsidRPr="00FA3F00">
        <w:rPr>
          <w:b/>
        </w:rPr>
        <w:t>To RAN 2 and RAN 3</w:t>
      </w:r>
    </w:p>
    <w:p w:rsidR="00AD43FE" w:rsidRPr="00FA3F00" w:rsidRDefault="00602828" w:rsidP="000753DB">
      <w:pPr>
        <w:rPr>
          <w:i/>
        </w:rPr>
      </w:pPr>
      <w:r w:rsidRPr="00FA3F00">
        <w:rPr>
          <w:b/>
        </w:rPr>
        <w:t xml:space="preserve">ACTION: </w:t>
      </w:r>
      <w:r w:rsidRPr="00FA3F00">
        <w:rPr>
          <w:b/>
          <w:color w:val="0070C0"/>
        </w:rPr>
        <w:tab/>
      </w:r>
      <w:r w:rsidRPr="00FA3F00">
        <w:t xml:space="preserve">SA2 </w:t>
      </w:r>
      <w:r w:rsidR="0099098B" w:rsidRPr="00FA3F00">
        <w:t>politely request</w:t>
      </w:r>
      <w:r w:rsidRPr="00FA3F00">
        <w:t xml:space="preserve"> RAN 2 and RAN 3</w:t>
      </w:r>
      <w:r w:rsidR="006B4D36">
        <w:t>:</w:t>
      </w:r>
      <w:r w:rsidRPr="00FA3F00">
        <w:t xml:space="preserve"> </w:t>
      </w:r>
      <w:r w:rsidR="00AD43FE" w:rsidRPr="00FA3F00">
        <w:br/>
        <w:t xml:space="preserve">a) </w:t>
      </w:r>
      <w:r w:rsidRPr="00FA3F00">
        <w:t>to co-operate with CT1, e.g. with respect to the answers to Q17 and Q14</w:t>
      </w:r>
      <w:r w:rsidR="00AD43FE" w:rsidRPr="00FA3F00">
        <w:t>.</w:t>
      </w:r>
    </w:p>
    <w:p w:rsidR="00602828" w:rsidRPr="00FA3F00" w:rsidRDefault="00AD43FE" w:rsidP="00BC6D9E">
      <w:pPr>
        <w:rPr>
          <w:i/>
        </w:rPr>
      </w:pPr>
      <w:r w:rsidRPr="00FA3F00">
        <w:t>b) to consider the answer to Q10 and provide feedback if necessary</w:t>
      </w:r>
      <w:r w:rsidR="00602828" w:rsidRPr="00FA3F00">
        <w:t>.</w:t>
      </w:r>
    </w:p>
    <w:p w:rsidR="007317D3" w:rsidRPr="00FA3F00" w:rsidRDefault="007317D3" w:rsidP="00BC6D9E">
      <w:pPr>
        <w:rPr>
          <w:b/>
          <w:i/>
        </w:rPr>
      </w:pPr>
      <w:r w:rsidRPr="00FA3F00">
        <w:rPr>
          <w:b/>
        </w:rPr>
        <w:t>To RAN 2</w:t>
      </w:r>
    </w:p>
    <w:p w:rsidR="007317D3" w:rsidRDefault="007317D3" w:rsidP="00BC6D9E">
      <w:r w:rsidRPr="00FA3F00">
        <w:rPr>
          <w:b/>
        </w:rPr>
        <w:t>A</w:t>
      </w:r>
      <w:r w:rsidR="00007DAF" w:rsidRPr="00FA3F00">
        <w:rPr>
          <w:b/>
        </w:rPr>
        <w:t>CTION</w:t>
      </w:r>
      <w:r w:rsidRPr="00FA3F00">
        <w:t xml:space="preserve">: </w:t>
      </w:r>
      <w:r w:rsidR="00007DAF" w:rsidRPr="00FA3F00">
        <w:t>With regard to Answer (3), RAN 2 is requested t</w:t>
      </w:r>
      <w:r w:rsidRPr="00FA3F00">
        <w:t xml:space="preserve">o </w:t>
      </w:r>
      <w:r w:rsidR="00AD43FE" w:rsidRPr="00FA3F00">
        <w:t>provide feedback</w:t>
      </w: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309"/>
        <w:gridCol w:w="783"/>
        <w:gridCol w:w="2083"/>
        <w:gridCol w:w="1859"/>
        <w:gridCol w:w="826"/>
        <w:gridCol w:w="140"/>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rPr>
              <w:drawing>
                <wp:inline distT="0" distB="0" distL="0" distR="0" wp14:anchorId="14169A9A" wp14:editId="4235CCAE">
                  <wp:extent cx="152400" cy="152400"/>
                  <wp:effectExtent l="0" t="0" r="0" b="0"/>
                  <wp:docPr id="2" name="Picture 2" descr="Add to my calendar">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rsidP="00420C47">
            <w:r>
              <w:t xml:space="preserve">Apr 2016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lastRenderedPageBreak/>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c>
          <w:tcPr>
            <w:tcW w:w="0" w:type="auto"/>
            <w:shd w:val="clear" w:color="auto" w:fill="FDE3B5"/>
            <w:vAlign w:val="center"/>
            <w:hideMark/>
          </w:tcPr>
          <w:p w:rsidR="00D33BC5" w:rsidRDefault="00D33BC5" w:rsidP="00420C47"/>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rPr>
              <w:drawing>
                <wp:inline distT="0" distB="0" distL="0" distR="0" wp14:anchorId="7E44FE51" wp14:editId="37DD5925">
                  <wp:extent cx="152400" cy="152400"/>
                  <wp:effectExtent l="0" t="0" r="0" b="0"/>
                  <wp:docPr id="1" name="Picture 1" descr="Add to my calendar">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0"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c>
          <w:tcPr>
            <w:tcW w:w="0" w:type="auto"/>
            <w:shd w:val="clear" w:color="auto" w:fill="FEF4E2"/>
            <w:vAlign w:val="center"/>
            <w:hideMark/>
          </w:tcPr>
          <w:p w:rsidR="00D33BC5" w:rsidRDefault="00D33BC5" w:rsidP="00420C47"/>
        </w:tc>
      </w:tr>
    </w:tbl>
    <w:p w:rsidR="002F1940" w:rsidRPr="002F1940" w:rsidRDefault="002F1940" w:rsidP="00420C47"/>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C94" w:rsidRDefault="00A21C94" w:rsidP="00420C47">
      <w:r>
        <w:separator/>
      </w:r>
    </w:p>
  </w:endnote>
  <w:endnote w:type="continuationSeparator" w:id="0">
    <w:p w:rsidR="00A21C94" w:rsidRDefault="00A21C94" w:rsidP="0042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C94" w:rsidRDefault="00A21C94" w:rsidP="00420C47">
      <w:r>
        <w:separator/>
      </w:r>
    </w:p>
  </w:footnote>
  <w:footnote w:type="continuationSeparator" w:id="0">
    <w:p w:rsidR="00A21C94" w:rsidRDefault="00A21C94" w:rsidP="00420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7DAF"/>
    <w:rsid w:val="00017F23"/>
    <w:rsid w:val="00041CA9"/>
    <w:rsid w:val="00053246"/>
    <w:rsid w:val="000748C5"/>
    <w:rsid w:val="000753DB"/>
    <w:rsid w:val="00087354"/>
    <w:rsid w:val="000B1D5A"/>
    <w:rsid w:val="000F6242"/>
    <w:rsid w:val="000F7BC4"/>
    <w:rsid w:val="0011134B"/>
    <w:rsid w:val="0016340A"/>
    <w:rsid w:val="00174F88"/>
    <w:rsid w:val="001A3F24"/>
    <w:rsid w:val="001B0139"/>
    <w:rsid w:val="001D6477"/>
    <w:rsid w:val="001F1FA3"/>
    <w:rsid w:val="001F77CA"/>
    <w:rsid w:val="00255E2D"/>
    <w:rsid w:val="002B5CA1"/>
    <w:rsid w:val="002E2A7B"/>
    <w:rsid w:val="002F1940"/>
    <w:rsid w:val="002F4736"/>
    <w:rsid w:val="002F59E6"/>
    <w:rsid w:val="00301A26"/>
    <w:rsid w:val="00310896"/>
    <w:rsid w:val="00331660"/>
    <w:rsid w:val="00334CB6"/>
    <w:rsid w:val="0034218A"/>
    <w:rsid w:val="00370BA4"/>
    <w:rsid w:val="00375956"/>
    <w:rsid w:val="00380121"/>
    <w:rsid w:val="00383545"/>
    <w:rsid w:val="003E3CA4"/>
    <w:rsid w:val="0041409D"/>
    <w:rsid w:val="0041617C"/>
    <w:rsid w:val="00420C47"/>
    <w:rsid w:val="00433500"/>
    <w:rsid w:val="00433F71"/>
    <w:rsid w:val="00451F62"/>
    <w:rsid w:val="004779D6"/>
    <w:rsid w:val="004925E6"/>
    <w:rsid w:val="004978C9"/>
    <w:rsid w:val="004A30DF"/>
    <w:rsid w:val="004B60F5"/>
    <w:rsid w:val="004C1FEC"/>
    <w:rsid w:val="004C24D9"/>
    <w:rsid w:val="004C6C7B"/>
    <w:rsid w:val="004D0E5F"/>
    <w:rsid w:val="004E3939"/>
    <w:rsid w:val="004E729D"/>
    <w:rsid w:val="00506B35"/>
    <w:rsid w:val="00514929"/>
    <w:rsid w:val="00545AD1"/>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4C7F"/>
    <w:rsid w:val="006A51A8"/>
    <w:rsid w:val="006A56D3"/>
    <w:rsid w:val="006B4D36"/>
    <w:rsid w:val="006F56EC"/>
    <w:rsid w:val="006F6521"/>
    <w:rsid w:val="0071440D"/>
    <w:rsid w:val="0073157B"/>
    <w:rsid w:val="007317D3"/>
    <w:rsid w:val="00736AF8"/>
    <w:rsid w:val="007400A3"/>
    <w:rsid w:val="0074390A"/>
    <w:rsid w:val="00774B85"/>
    <w:rsid w:val="007B71FA"/>
    <w:rsid w:val="007D0284"/>
    <w:rsid w:val="007D1F78"/>
    <w:rsid w:val="007F4F92"/>
    <w:rsid w:val="007F6A9D"/>
    <w:rsid w:val="00844795"/>
    <w:rsid w:val="008954FC"/>
    <w:rsid w:val="008A3817"/>
    <w:rsid w:val="008D6CA9"/>
    <w:rsid w:val="008D772F"/>
    <w:rsid w:val="008E5E9F"/>
    <w:rsid w:val="009016FE"/>
    <w:rsid w:val="00916657"/>
    <w:rsid w:val="009420B1"/>
    <w:rsid w:val="00945E4A"/>
    <w:rsid w:val="00953357"/>
    <w:rsid w:val="00984D7C"/>
    <w:rsid w:val="0099098B"/>
    <w:rsid w:val="00994E29"/>
    <w:rsid w:val="00995366"/>
    <w:rsid w:val="00995962"/>
    <w:rsid w:val="0099764C"/>
    <w:rsid w:val="009B7E69"/>
    <w:rsid w:val="009C0E54"/>
    <w:rsid w:val="00A020FB"/>
    <w:rsid w:val="00A12583"/>
    <w:rsid w:val="00A20BD0"/>
    <w:rsid w:val="00A21C94"/>
    <w:rsid w:val="00A64C49"/>
    <w:rsid w:val="00A654D3"/>
    <w:rsid w:val="00A66C24"/>
    <w:rsid w:val="00A67FC3"/>
    <w:rsid w:val="00A81E7C"/>
    <w:rsid w:val="00A92389"/>
    <w:rsid w:val="00AD43FE"/>
    <w:rsid w:val="00AE2025"/>
    <w:rsid w:val="00B560C9"/>
    <w:rsid w:val="00B60A07"/>
    <w:rsid w:val="00B955D1"/>
    <w:rsid w:val="00B97703"/>
    <w:rsid w:val="00BB1D5B"/>
    <w:rsid w:val="00BC2798"/>
    <w:rsid w:val="00BC6D9E"/>
    <w:rsid w:val="00BD2550"/>
    <w:rsid w:val="00BD3CB0"/>
    <w:rsid w:val="00BE4174"/>
    <w:rsid w:val="00C01DF5"/>
    <w:rsid w:val="00C2657A"/>
    <w:rsid w:val="00C414B4"/>
    <w:rsid w:val="00C4683F"/>
    <w:rsid w:val="00C80713"/>
    <w:rsid w:val="00CA4106"/>
    <w:rsid w:val="00CD6CEF"/>
    <w:rsid w:val="00CE1251"/>
    <w:rsid w:val="00CF4E34"/>
    <w:rsid w:val="00D01505"/>
    <w:rsid w:val="00D04215"/>
    <w:rsid w:val="00D10AC4"/>
    <w:rsid w:val="00D26F16"/>
    <w:rsid w:val="00D33BC5"/>
    <w:rsid w:val="00D40DD4"/>
    <w:rsid w:val="00D57FB2"/>
    <w:rsid w:val="00D61075"/>
    <w:rsid w:val="00D83D27"/>
    <w:rsid w:val="00DB18EF"/>
    <w:rsid w:val="00E14A45"/>
    <w:rsid w:val="00E44086"/>
    <w:rsid w:val="00E70734"/>
    <w:rsid w:val="00E861BD"/>
    <w:rsid w:val="00E95028"/>
    <w:rsid w:val="00E96A68"/>
    <w:rsid w:val="00EB659A"/>
    <w:rsid w:val="00EB7C58"/>
    <w:rsid w:val="00EF6418"/>
    <w:rsid w:val="00EF6FA0"/>
    <w:rsid w:val="00F513B0"/>
    <w:rsid w:val="00F55C98"/>
    <w:rsid w:val="00FA039A"/>
    <w:rsid w:val="00FA3641"/>
    <w:rsid w:val="00FA3F00"/>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B28F80-8880-4D2C-BC51-C17447E5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47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D6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D6477"/>
    <w:pPr>
      <w:pBdr>
        <w:top w:val="none" w:sz="0" w:space="0" w:color="auto"/>
      </w:pBdr>
      <w:spacing w:before="180"/>
      <w:outlineLvl w:val="1"/>
    </w:pPr>
    <w:rPr>
      <w:sz w:val="32"/>
    </w:rPr>
  </w:style>
  <w:style w:type="paragraph" w:styleId="Heading3">
    <w:name w:val="heading 3"/>
    <w:aliases w:val="H3,h3"/>
    <w:basedOn w:val="Heading2"/>
    <w:next w:val="Normal"/>
    <w:qFormat/>
    <w:rsid w:val="001D6477"/>
    <w:pPr>
      <w:spacing w:before="120"/>
      <w:outlineLvl w:val="2"/>
    </w:pPr>
    <w:rPr>
      <w:sz w:val="28"/>
    </w:rPr>
  </w:style>
  <w:style w:type="paragraph" w:styleId="Heading4">
    <w:name w:val="heading 4"/>
    <w:aliases w:val="h4"/>
    <w:basedOn w:val="Heading3"/>
    <w:next w:val="Normal"/>
    <w:qFormat/>
    <w:rsid w:val="001D6477"/>
    <w:pPr>
      <w:ind w:left="1418" w:hanging="1418"/>
      <w:outlineLvl w:val="3"/>
    </w:pPr>
    <w:rPr>
      <w:sz w:val="24"/>
    </w:rPr>
  </w:style>
  <w:style w:type="paragraph" w:styleId="Heading5">
    <w:name w:val="heading 5"/>
    <w:aliases w:val="h5"/>
    <w:basedOn w:val="Heading4"/>
    <w:next w:val="Normal"/>
    <w:qFormat/>
    <w:rsid w:val="001D6477"/>
    <w:pPr>
      <w:ind w:left="1701" w:hanging="1701"/>
      <w:outlineLvl w:val="4"/>
    </w:pPr>
    <w:rPr>
      <w:sz w:val="22"/>
    </w:rPr>
  </w:style>
  <w:style w:type="paragraph" w:styleId="Heading6">
    <w:name w:val="heading 6"/>
    <w:aliases w:val="h6"/>
    <w:basedOn w:val="H6"/>
    <w:next w:val="Normal"/>
    <w:qFormat/>
    <w:rsid w:val="001D6477"/>
    <w:pPr>
      <w:outlineLvl w:val="5"/>
    </w:pPr>
  </w:style>
  <w:style w:type="paragraph" w:styleId="Heading7">
    <w:name w:val="heading 7"/>
    <w:basedOn w:val="H6"/>
    <w:next w:val="Normal"/>
    <w:qFormat/>
    <w:rsid w:val="001D6477"/>
    <w:pPr>
      <w:outlineLvl w:val="6"/>
    </w:pPr>
  </w:style>
  <w:style w:type="paragraph" w:styleId="Heading8">
    <w:name w:val="heading 8"/>
    <w:basedOn w:val="Heading1"/>
    <w:next w:val="Normal"/>
    <w:qFormat/>
    <w:rsid w:val="001D6477"/>
    <w:pPr>
      <w:ind w:left="0" w:firstLine="0"/>
      <w:outlineLvl w:val="7"/>
    </w:pPr>
  </w:style>
  <w:style w:type="paragraph" w:styleId="Heading9">
    <w:name w:val="heading 9"/>
    <w:basedOn w:val="Heading8"/>
    <w:next w:val="Normal"/>
    <w:qFormat/>
    <w:rsid w:val="001D6477"/>
    <w:pPr>
      <w:outlineLvl w:val="8"/>
    </w:pPr>
  </w:style>
  <w:style w:type="character" w:default="1" w:styleId="DefaultParagraphFont">
    <w:name w:val="Default Paragraph Font"/>
    <w:semiHidden/>
    <w:rsid w:val="001D64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47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1D647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1D6477"/>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1D6477"/>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GB" w:eastAsia="en-GB"/>
    </w:rPr>
  </w:style>
  <w:style w:type="paragraph" w:styleId="TOC8">
    <w:name w:val="toc 8"/>
    <w:basedOn w:val="TOC1"/>
    <w:semiHidden/>
    <w:rsid w:val="001D6477"/>
    <w:pPr>
      <w:spacing w:before="180"/>
      <w:ind w:left="2693" w:hanging="2693"/>
    </w:pPr>
    <w:rPr>
      <w:b/>
    </w:rPr>
  </w:style>
  <w:style w:type="paragraph" w:styleId="TOC1">
    <w:name w:val="toc 1"/>
    <w:semiHidden/>
    <w:rsid w:val="001D64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D64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D6477"/>
    <w:pPr>
      <w:ind w:left="1701" w:hanging="1701"/>
    </w:pPr>
  </w:style>
  <w:style w:type="paragraph" w:styleId="TOC4">
    <w:name w:val="toc 4"/>
    <w:basedOn w:val="TOC3"/>
    <w:semiHidden/>
    <w:rsid w:val="001D6477"/>
    <w:pPr>
      <w:ind w:left="1418" w:hanging="1418"/>
    </w:pPr>
  </w:style>
  <w:style w:type="paragraph" w:styleId="TOC3">
    <w:name w:val="toc 3"/>
    <w:basedOn w:val="TOC2"/>
    <w:semiHidden/>
    <w:rsid w:val="001D6477"/>
    <w:pPr>
      <w:ind w:left="1134" w:hanging="1134"/>
    </w:pPr>
  </w:style>
  <w:style w:type="paragraph" w:styleId="TOC2">
    <w:name w:val="toc 2"/>
    <w:basedOn w:val="TOC1"/>
    <w:semiHidden/>
    <w:rsid w:val="001D6477"/>
    <w:pPr>
      <w:keepNext w:val="0"/>
      <w:spacing w:before="0"/>
      <w:ind w:left="851" w:hanging="851"/>
    </w:pPr>
    <w:rPr>
      <w:sz w:val="20"/>
    </w:rPr>
  </w:style>
  <w:style w:type="paragraph" w:styleId="Index2">
    <w:name w:val="index 2"/>
    <w:basedOn w:val="Index1"/>
    <w:semiHidden/>
    <w:rsid w:val="001D6477"/>
    <w:pPr>
      <w:ind w:left="284"/>
    </w:pPr>
  </w:style>
  <w:style w:type="paragraph" w:styleId="Index1">
    <w:name w:val="index 1"/>
    <w:basedOn w:val="Normal"/>
    <w:semiHidden/>
    <w:rsid w:val="001D6477"/>
    <w:pPr>
      <w:keepLines/>
      <w:spacing w:after="0"/>
    </w:pPr>
  </w:style>
  <w:style w:type="paragraph" w:customStyle="1" w:styleId="ZH">
    <w:name w:val="ZH"/>
    <w:rsid w:val="001D647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D6477"/>
    <w:pPr>
      <w:outlineLvl w:val="9"/>
    </w:pPr>
  </w:style>
  <w:style w:type="paragraph" w:styleId="ListNumber2">
    <w:name w:val="List Number 2"/>
    <w:basedOn w:val="ListNumber"/>
    <w:rsid w:val="001D6477"/>
    <w:pPr>
      <w:ind w:left="851"/>
    </w:pPr>
  </w:style>
  <w:style w:type="character" w:styleId="FootnoteReference">
    <w:name w:val="footnote reference"/>
    <w:basedOn w:val="DefaultParagraphFont"/>
    <w:semiHidden/>
    <w:rsid w:val="001D6477"/>
    <w:rPr>
      <w:b/>
      <w:position w:val="6"/>
      <w:sz w:val="16"/>
    </w:rPr>
  </w:style>
  <w:style w:type="paragraph" w:styleId="FootnoteText">
    <w:name w:val="footnote text"/>
    <w:basedOn w:val="Normal"/>
    <w:link w:val="FootnoteTextChar"/>
    <w:semiHidden/>
    <w:rsid w:val="001D647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1D6477"/>
    <w:rPr>
      <w:b/>
    </w:rPr>
  </w:style>
  <w:style w:type="paragraph" w:customStyle="1" w:styleId="TAC">
    <w:name w:val="TAC"/>
    <w:basedOn w:val="TAL"/>
    <w:rsid w:val="001D6477"/>
    <w:pPr>
      <w:jc w:val="center"/>
    </w:pPr>
  </w:style>
  <w:style w:type="paragraph" w:customStyle="1" w:styleId="TF">
    <w:name w:val="TF"/>
    <w:basedOn w:val="TH"/>
    <w:rsid w:val="001D6477"/>
    <w:pPr>
      <w:keepNext w:val="0"/>
      <w:spacing w:before="0" w:after="240"/>
    </w:pPr>
  </w:style>
  <w:style w:type="paragraph" w:customStyle="1" w:styleId="NO">
    <w:name w:val="NO"/>
    <w:basedOn w:val="Normal"/>
    <w:rsid w:val="001D6477"/>
    <w:pPr>
      <w:keepLines/>
      <w:ind w:left="1135" w:hanging="851"/>
    </w:pPr>
  </w:style>
  <w:style w:type="paragraph" w:styleId="TOC9">
    <w:name w:val="toc 9"/>
    <w:basedOn w:val="TOC8"/>
    <w:semiHidden/>
    <w:rsid w:val="001D6477"/>
    <w:pPr>
      <w:ind w:left="1418" w:hanging="1418"/>
    </w:pPr>
  </w:style>
  <w:style w:type="paragraph" w:customStyle="1" w:styleId="EX">
    <w:name w:val="EX"/>
    <w:basedOn w:val="Normal"/>
    <w:rsid w:val="001D6477"/>
    <w:pPr>
      <w:keepLines/>
      <w:ind w:left="1702" w:hanging="1418"/>
    </w:pPr>
  </w:style>
  <w:style w:type="paragraph" w:customStyle="1" w:styleId="FP">
    <w:name w:val="FP"/>
    <w:basedOn w:val="Normal"/>
    <w:rsid w:val="001D6477"/>
    <w:pPr>
      <w:spacing w:after="0"/>
    </w:pPr>
  </w:style>
  <w:style w:type="paragraph" w:customStyle="1" w:styleId="LD">
    <w:name w:val="LD"/>
    <w:rsid w:val="001D647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D6477"/>
    <w:pPr>
      <w:spacing w:after="0"/>
    </w:pPr>
  </w:style>
  <w:style w:type="paragraph" w:customStyle="1" w:styleId="EW">
    <w:name w:val="EW"/>
    <w:basedOn w:val="EX"/>
    <w:rsid w:val="001D6477"/>
    <w:pPr>
      <w:spacing w:after="0"/>
    </w:pPr>
  </w:style>
  <w:style w:type="paragraph" w:styleId="TOC6">
    <w:name w:val="toc 6"/>
    <w:basedOn w:val="TOC5"/>
    <w:next w:val="Normal"/>
    <w:semiHidden/>
    <w:rsid w:val="001D6477"/>
    <w:pPr>
      <w:ind w:left="1985" w:hanging="1985"/>
    </w:pPr>
  </w:style>
  <w:style w:type="paragraph" w:styleId="TOC7">
    <w:name w:val="toc 7"/>
    <w:basedOn w:val="TOC6"/>
    <w:next w:val="Normal"/>
    <w:semiHidden/>
    <w:rsid w:val="001D6477"/>
    <w:pPr>
      <w:ind w:left="2268" w:hanging="2268"/>
    </w:pPr>
  </w:style>
  <w:style w:type="paragraph" w:styleId="ListBullet2">
    <w:name w:val="List Bullet 2"/>
    <w:basedOn w:val="ListBullet"/>
    <w:rsid w:val="001D6477"/>
    <w:pPr>
      <w:ind w:left="851"/>
    </w:pPr>
  </w:style>
  <w:style w:type="paragraph" w:styleId="ListBullet3">
    <w:name w:val="List Bullet 3"/>
    <w:basedOn w:val="ListBullet2"/>
    <w:rsid w:val="001D6477"/>
    <w:pPr>
      <w:ind w:left="1135"/>
    </w:pPr>
  </w:style>
  <w:style w:type="paragraph" w:styleId="ListNumber">
    <w:name w:val="List Number"/>
    <w:basedOn w:val="List"/>
    <w:rsid w:val="001D6477"/>
  </w:style>
  <w:style w:type="paragraph" w:customStyle="1" w:styleId="EQ">
    <w:name w:val="EQ"/>
    <w:basedOn w:val="Normal"/>
    <w:next w:val="Normal"/>
    <w:rsid w:val="001D6477"/>
    <w:pPr>
      <w:keepLines/>
      <w:tabs>
        <w:tab w:val="center" w:pos="4536"/>
        <w:tab w:val="right" w:pos="9072"/>
      </w:tabs>
    </w:pPr>
    <w:rPr>
      <w:noProof/>
    </w:rPr>
  </w:style>
  <w:style w:type="paragraph" w:customStyle="1" w:styleId="TH">
    <w:name w:val="TH"/>
    <w:basedOn w:val="Normal"/>
    <w:link w:val="THChar"/>
    <w:rsid w:val="001D6477"/>
    <w:pPr>
      <w:keepNext/>
      <w:keepLines/>
      <w:spacing w:before="60"/>
      <w:jc w:val="center"/>
    </w:pPr>
    <w:rPr>
      <w:rFonts w:ascii="Arial" w:hAnsi="Arial"/>
      <w:b/>
    </w:rPr>
  </w:style>
  <w:style w:type="paragraph" w:customStyle="1" w:styleId="NF">
    <w:name w:val="NF"/>
    <w:basedOn w:val="NO"/>
    <w:rsid w:val="001D6477"/>
    <w:pPr>
      <w:keepNext/>
      <w:spacing w:after="0"/>
    </w:pPr>
    <w:rPr>
      <w:rFonts w:ascii="Arial" w:hAnsi="Arial"/>
      <w:sz w:val="18"/>
    </w:rPr>
  </w:style>
  <w:style w:type="paragraph" w:customStyle="1" w:styleId="PL">
    <w:name w:val="PL"/>
    <w:rsid w:val="001D6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D6477"/>
    <w:pPr>
      <w:jc w:val="right"/>
    </w:pPr>
  </w:style>
  <w:style w:type="paragraph" w:customStyle="1" w:styleId="H6">
    <w:name w:val="H6"/>
    <w:basedOn w:val="Heading5"/>
    <w:next w:val="Normal"/>
    <w:rsid w:val="001D6477"/>
    <w:pPr>
      <w:ind w:left="1985" w:hanging="1985"/>
      <w:outlineLvl w:val="9"/>
    </w:pPr>
    <w:rPr>
      <w:sz w:val="20"/>
    </w:rPr>
  </w:style>
  <w:style w:type="paragraph" w:customStyle="1" w:styleId="TAN">
    <w:name w:val="TAN"/>
    <w:basedOn w:val="TAL"/>
    <w:rsid w:val="001D6477"/>
    <w:pPr>
      <w:ind w:left="851" w:hanging="851"/>
    </w:pPr>
  </w:style>
  <w:style w:type="paragraph" w:customStyle="1" w:styleId="TAL">
    <w:name w:val="TAL"/>
    <w:basedOn w:val="Normal"/>
    <w:rsid w:val="001D6477"/>
    <w:pPr>
      <w:keepNext/>
      <w:keepLines/>
      <w:spacing w:after="0"/>
    </w:pPr>
    <w:rPr>
      <w:rFonts w:ascii="Arial" w:hAnsi="Arial"/>
      <w:sz w:val="18"/>
    </w:rPr>
  </w:style>
  <w:style w:type="paragraph" w:customStyle="1" w:styleId="ZA">
    <w:name w:val="ZA"/>
    <w:rsid w:val="001D6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D6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D647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D6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D6477"/>
    <w:pPr>
      <w:framePr w:wrap="notBeside" w:y="16161"/>
    </w:pPr>
  </w:style>
  <w:style w:type="character" w:customStyle="1" w:styleId="ZGSM">
    <w:name w:val="ZGSM"/>
    <w:rsid w:val="001D6477"/>
  </w:style>
  <w:style w:type="paragraph" w:styleId="List2">
    <w:name w:val="List 2"/>
    <w:basedOn w:val="List"/>
    <w:rsid w:val="001D6477"/>
    <w:pPr>
      <w:ind w:left="851"/>
    </w:pPr>
  </w:style>
  <w:style w:type="paragraph" w:customStyle="1" w:styleId="ZG">
    <w:name w:val="ZG"/>
    <w:rsid w:val="001D64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D6477"/>
    <w:pPr>
      <w:ind w:left="1135"/>
    </w:pPr>
  </w:style>
  <w:style w:type="paragraph" w:styleId="List4">
    <w:name w:val="List 4"/>
    <w:basedOn w:val="List3"/>
    <w:rsid w:val="001D6477"/>
    <w:pPr>
      <w:ind w:left="1418"/>
    </w:pPr>
  </w:style>
  <w:style w:type="paragraph" w:styleId="List5">
    <w:name w:val="List 5"/>
    <w:basedOn w:val="List4"/>
    <w:rsid w:val="001D6477"/>
    <w:pPr>
      <w:ind w:left="1702"/>
    </w:pPr>
  </w:style>
  <w:style w:type="paragraph" w:customStyle="1" w:styleId="EditorsNote">
    <w:name w:val="Editor's Note"/>
    <w:basedOn w:val="NO"/>
    <w:rsid w:val="001D6477"/>
    <w:rPr>
      <w:color w:val="FF0000"/>
    </w:rPr>
  </w:style>
  <w:style w:type="paragraph" w:styleId="List">
    <w:name w:val="List"/>
    <w:basedOn w:val="Normal"/>
    <w:rsid w:val="001D6477"/>
    <w:pPr>
      <w:ind w:left="568" w:hanging="284"/>
    </w:pPr>
  </w:style>
  <w:style w:type="paragraph" w:styleId="ListBullet">
    <w:name w:val="List Bullet"/>
    <w:basedOn w:val="List"/>
    <w:rsid w:val="001D6477"/>
  </w:style>
  <w:style w:type="paragraph" w:styleId="ListBullet4">
    <w:name w:val="List Bullet 4"/>
    <w:basedOn w:val="ListBullet3"/>
    <w:rsid w:val="001D6477"/>
    <w:pPr>
      <w:ind w:left="1418"/>
    </w:pPr>
  </w:style>
  <w:style w:type="paragraph" w:styleId="ListBullet5">
    <w:name w:val="List Bullet 5"/>
    <w:basedOn w:val="ListBullet4"/>
    <w:rsid w:val="001D6477"/>
    <w:pPr>
      <w:ind w:left="1702"/>
    </w:pPr>
  </w:style>
  <w:style w:type="paragraph" w:customStyle="1" w:styleId="B2">
    <w:name w:val="B2"/>
    <w:basedOn w:val="List2"/>
    <w:rsid w:val="001D6477"/>
  </w:style>
  <w:style w:type="paragraph" w:customStyle="1" w:styleId="B3">
    <w:name w:val="B3"/>
    <w:basedOn w:val="List3"/>
    <w:rsid w:val="001D6477"/>
  </w:style>
  <w:style w:type="paragraph" w:customStyle="1" w:styleId="B4">
    <w:name w:val="B4"/>
    <w:basedOn w:val="List4"/>
    <w:rsid w:val="001D6477"/>
  </w:style>
  <w:style w:type="paragraph" w:customStyle="1" w:styleId="B5">
    <w:name w:val="B5"/>
    <w:basedOn w:val="List5"/>
    <w:rsid w:val="001D6477"/>
  </w:style>
  <w:style w:type="paragraph" w:customStyle="1" w:styleId="ZTD">
    <w:name w:val="ZTD"/>
    <w:basedOn w:val="ZB"/>
    <w:rsid w:val="001D647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etsi.org/webapp/MeetingCalendar/ical.asp?qMTG_ID=175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1865" TargetMode="External"/><Relationship Id="rId5" Type="http://schemas.openxmlformats.org/officeDocument/2006/relationships/footnotes" Target="footnotes.xml"/><Relationship Id="rId10" Type="http://schemas.openxmlformats.org/officeDocument/2006/relationships/hyperlink" Target="https://portal.etsi.org/webapp/MeetingCalendar/ical.asp?qMTG_ID=31865" TargetMode="External"/><Relationship Id="rId4" Type="http://schemas.openxmlformats.org/officeDocument/2006/relationships/webSettings" Target="webSettings.xml"/><Relationship Id="rId9" Type="http://schemas.openxmlformats.org/officeDocument/2006/relationships/hyperlink" Target="https://portal.etsi.org/webapp/MeetingCalendar/MeetingDetails.asp?m_id=175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Pages>
  <Words>2517</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PM:</cp:lastModifiedBy>
  <cp:revision>3</cp:revision>
  <cp:lastPrinted>2002-04-23T08:10:00Z</cp:lastPrinted>
  <dcterms:created xsi:type="dcterms:W3CDTF">2016-01-29T23:04:00Z</dcterms:created>
  <dcterms:modified xsi:type="dcterms:W3CDTF">2016-02-04T14:40:00Z</dcterms:modified>
</cp:coreProperties>
</file>