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B0BA9" w14:textId="2E01C6CF" w:rsidR="004726F9" w:rsidRPr="002730A9" w:rsidRDefault="004726F9" w:rsidP="00E045C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2730A9">
        <w:rPr>
          <w:rFonts w:ascii="Arial" w:hAnsi="Arial" w:cs="Arial"/>
          <w:b/>
          <w:bCs/>
          <w:sz w:val="24"/>
          <w:lang w:val="de-DE"/>
        </w:rPr>
        <w:t>3GPP TSG</w:t>
      </w:r>
      <w:r w:rsidR="00BE7BED" w:rsidRPr="002730A9">
        <w:rPr>
          <w:rFonts w:ascii="Arial" w:hAnsi="Arial" w:cs="Arial"/>
          <w:b/>
          <w:bCs/>
          <w:sz w:val="24"/>
          <w:lang w:val="de-DE"/>
        </w:rPr>
        <w:t xml:space="preserve"> RAN WG1 Meeting #</w:t>
      </w:r>
      <w:r w:rsidR="001B5B45" w:rsidRPr="002730A9">
        <w:rPr>
          <w:rFonts w:ascii="Arial" w:eastAsia="MS Mincho" w:hAnsi="Arial" w:cs="Arial"/>
          <w:b/>
          <w:bCs/>
          <w:sz w:val="24"/>
          <w:lang w:val="de-DE" w:eastAsia="ja-JP"/>
        </w:rPr>
        <w:t>8</w:t>
      </w:r>
      <w:r w:rsidR="00203022" w:rsidRPr="002730A9">
        <w:rPr>
          <w:rFonts w:ascii="Arial" w:eastAsia="MS Mincho" w:hAnsi="Arial" w:cs="Arial"/>
          <w:b/>
          <w:bCs/>
          <w:sz w:val="24"/>
          <w:lang w:val="de-DE" w:eastAsia="ja-JP"/>
        </w:rPr>
        <w:t>4</w:t>
      </w:r>
      <w:r w:rsidR="00BE7BED" w:rsidRPr="002730A9">
        <w:rPr>
          <w:rFonts w:ascii="Arial" w:hAnsi="Arial" w:cs="Arial"/>
          <w:b/>
          <w:bCs/>
          <w:sz w:val="24"/>
          <w:lang w:val="de-DE"/>
        </w:rPr>
        <w:tab/>
      </w:r>
      <w:r w:rsidR="00BE7BED" w:rsidRPr="002730A9">
        <w:rPr>
          <w:rFonts w:ascii="Arial" w:hAnsi="Arial" w:cs="Arial"/>
          <w:b/>
          <w:bCs/>
          <w:sz w:val="24"/>
          <w:lang w:val="de-DE"/>
        </w:rPr>
        <w:tab/>
      </w:r>
      <w:r w:rsidR="00BE7BED" w:rsidRPr="002730A9">
        <w:rPr>
          <w:rFonts w:ascii="Arial" w:hAnsi="Arial" w:cs="Arial"/>
          <w:b/>
          <w:bCs/>
          <w:sz w:val="24"/>
          <w:lang w:val="de-DE"/>
        </w:rPr>
        <w:tab/>
        <w:t>R1-</w:t>
      </w:r>
      <w:r w:rsidR="009D1C1D" w:rsidRPr="002730A9">
        <w:rPr>
          <w:rFonts w:ascii="Arial" w:hAnsi="Arial" w:cs="Arial"/>
          <w:b/>
          <w:bCs/>
          <w:sz w:val="24"/>
          <w:lang w:val="de-DE"/>
        </w:rPr>
        <w:t>160426</w:t>
      </w:r>
    </w:p>
    <w:p w14:paraId="2ABC3A6D" w14:textId="73AC455B" w:rsidR="002819C7" w:rsidRDefault="0071483E" w:rsidP="00E045C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hAnsi="Arial" w:cs="Arial"/>
          <w:b/>
          <w:bCs/>
          <w:sz w:val="24"/>
        </w:rPr>
        <w:t>St. Julian’s, Malta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, 15</w:t>
      </w:r>
      <w:r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– 19</w:t>
      </w:r>
      <w:r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February 2016</w:t>
      </w:r>
      <w:r w:rsidR="002819C7" w:rsidRPr="002730A9">
        <w:rPr>
          <w:rFonts w:ascii="Arial" w:eastAsia="MS Mincho" w:hAnsi="Arial" w:cs="Arial"/>
          <w:b/>
          <w:bCs/>
          <w:sz w:val="24"/>
          <w:lang w:val="en-US" w:eastAsia="ja-JP"/>
        </w:rPr>
        <w:t xml:space="preserve">  </w:t>
      </w:r>
    </w:p>
    <w:p w14:paraId="0FD9C418" w14:textId="77777777" w:rsidR="003A3669" w:rsidRPr="002730A9" w:rsidRDefault="003A3669" w:rsidP="00E045C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bookmarkStart w:id="0" w:name="_GoBack"/>
      <w:bookmarkEnd w:id="0"/>
    </w:p>
    <w:p w14:paraId="46864825" w14:textId="449FF726" w:rsidR="007D4C02" w:rsidRPr="002730A9" w:rsidRDefault="007D4C02" w:rsidP="00E045C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2730A9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 w:rsidR="00620A95" w:rsidRPr="002730A9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4112D0" w:rsidRPr="002730A9">
        <w:rPr>
          <w:rFonts w:ascii="Arial" w:hAnsi="Arial" w:cs="Arial"/>
          <w:b/>
          <w:bCs/>
          <w:sz w:val="24"/>
          <w:lang w:val="en-US"/>
        </w:rPr>
        <w:t xml:space="preserve"> </w:t>
      </w:r>
      <w:r w:rsidR="00620A95" w:rsidRPr="002730A9">
        <w:rPr>
          <w:rFonts w:ascii="Arial" w:hAnsi="Arial" w:cs="Arial"/>
          <w:b/>
          <w:bCs/>
          <w:sz w:val="24"/>
          <w:lang w:val="en-US"/>
        </w:rPr>
        <w:t xml:space="preserve">      </w:t>
      </w:r>
      <w:r w:rsidR="003A3669">
        <w:rPr>
          <w:rFonts w:ascii="Arial" w:hAnsi="Arial" w:cs="Arial"/>
          <w:b/>
          <w:bCs/>
          <w:sz w:val="24"/>
          <w:lang w:val="en-US"/>
        </w:rPr>
        <w:t xml:space="preserve"> </w:t>
      </w:r>
      <w:r w:rsidR="00D26A50" w:rsidRPr="002730A9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D91CF1" w:rsidRPr="002730A9">
        <w:rPr>
          <w:rFonts w:ascii="Arial" w:eastAsia="MS Mincho" w:hAnsi="Arial" w:cs="Arial"/>
          <w:b/>
          <w:bCs/>
          <w:sz w:val="24"/>
          <w:lang w:val="en-US" w:eastAsia="ja-JP"/>
        </w:rPr>
        <w:t>.</w:t>
      </w:r>
      <w:r w:rsidR="007C27CC" w:rsidRPr="002730A9">
        <w:rPr>
          <w:rFonts w:ascii="Arial" w:eastAsia="MS Mincho" w:hAnsi="Arial" w:cs="Arial"/>
          <w:b/>
          <w:bCs/>
          <w:sz w:val="24"/>
          <w:lang w:val="en-US" w:eastAsia="ja-JP"/>
        </w:rPr>
        <w:t>3.</w:t>
      </w:r>
      <w:r w:rsidR="007A6311" w:rsidRPr="002730A9">
        <w:rPr>
          <w:rFonts w:ascii="Arial" w:eastAsia="MS Mincho" w:hAnsi="Arial" w:cs="Arial"/>
          <w:b/>
          <w:bCs/>
          <w:sz w:val="24"/>
          <w:lang w:val="en-US" w:eastAsia="ja-JP"/>
        </w:rPr>
        <w:t>1</w:t>
      </w:r>
      <w:r w:rsidR="00D91CF1" w:rsidRPr="002730A9">
        <w:rPr>
          <w:rFonts w:ascii="Arial" w:eastAsia="MS Mincho" w:hAnsi="Arial" w:cs="Arial"/>
          <w:b/>
          <w:bCs/>
          <w:sz w:val="24"/>
          <w:lang w:val="en-US" w:eastAsia="ja-JP"/>
        </w:rPr>
        <w:t>.</w:t>
      </w:r>
      <w:r w:rsidR="007A6311" w:rsidRPr="002730A9">
        <w:rPr>
          <w:rFonts w:ascii="Arial" w:eastAsia="MS Mincho" w:hAnsi="Arial" w:cs="Arial"/>
          <w:b/>
          <w:bCs/>
          <w:sz w:val="24"/>
          <w:lang w:val="en-US" w:eastAsia="ja-JP"/>
        </w:rPr>
        <w:t>5</w:t>
      </w:r>
    </w:p>
    <w:p w14:paraId="288A936D" w14:textId="77777777" w:rsidR="007D4C02" w:rsidRPr="002730A9" w:rsidRDefault="007D4C02" w:rsidP="00E045C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2730A9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2730A9">
        <w:rPr>
          <w:rFonts w:ascii="Arial" w:hAnsi="Arial" w:cs="Arial"/>
          <w:b/>
          <w:bCs/>
          <w:sz w:val="24"/>
          <w:lang w:val="en-US"/>
        </w:rPr>
        <w:tab/>
      </w:r>
      <w:r w:rsidRPr="002730A9">
        <w:rPr>
          <w:rFonts w:ascii="Arial" w:hAnsi="Arial" w:cs="Arial"/>
          <w:b/>
          <w:bCs/>
          <w:sz w:val="24"/>
          <w:lang w:val="en-US"/>
        </w:rPr>
        <w:tab/>
      </w:r>
      <w:r w:rsidR="00F97383" w:rsidRPr="002730A9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67468A39" w14:textId="41C053E1" w:rsidR="007D4C02" w:rsidRPr="002730A9" w:rsidRDefault="007D4C02" w:rsidP="00E045C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2730A9">
        <w:rPr>
          <w:rFonts w:ascii="Arial" w:hAnsi="Arial" w:cs="Arial"/>
          <w:b/>
          <w:bCs/>
          <w:sz w:val="24"/>
          <w:lang w:val="en-US"/>
        </w:rPr>
        <w:t>Title:</w:t>
      </w:r>
      <w:r w:rsidRPr="002730A9">
        <w:rPr>
          <w:rFonts w:ascii="Arial" w:hAnsi="Arial" w:cs="Arial"/>
          <w:b/>
          <w:bCs/>
          <w:sz w:val="24"/>
          <w:lang w:val="en-US"/>
        </w:rPr>
        <w:tab/>
      </w:r>
      <w:r w:rsidR="007B4C30" w:rsidRPr="002730A9">
        <w:rPr>
          <w:rFonts w:ascii="Arial" w:hAnsi="Arial" w:cs="Arial"/>
          <w:b/>
          <w:bCs/>
          <w:sz w:val="24"/>
          <w:lang w:val="en-US"/>
        </w:rPr>
        <w:t>Latency reduction between UL grant and PUSCH</w:t>
      </w:r>
    </w:p>
    <w:p w14:paraId="18318D71" w14:textId="595F17DB" w:rsidR="007122C4" w:rsidRPr="002730A9" w:rsidRDefault="001F3AEC" w:rsidP="00E045C2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2730A9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2730A9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2730A9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2730A9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400BEEA2" w14:textId="77777777" w:rsidR="001F3AEC" w:rsidRPr="002730A9" w:rsidRDefault="00F60535" w:rsidP="002730A9">
      <w:pPr>
        <w:pStyle w:val="Heading1"/>
        <w:keepNext w:val="0"/>
        <w:widowControl w:val="0"/>
        <w:spacing w:before="480" w:after="120"/>
        <w:ind w:left="518"/>
        <w:rPr>
          <w:sz w:val="28"/>
        </w:rPr>
      </w:pPr>
      <w:r w:rsidRPr="002730A9">
        <w:rPr>
          <w:sz w:val="28"/>
        </w:rPr>
        <w:t>Introduction</w:t>
      </w:r>
    </w:p>
    <w:p w14:paraId="64BEC556" w14:textId="6821AED2" w:rsidR="007B4C30" w:rsidRDefault="00D241EC" w:rsidP="00D241EC">
      <w:pPr>
        <w:pStyle w:val="ListParagraph"/>
        <w:spacing w:before="120" w:after="0"/>
        <w:ind w:left="0"/>
      </w:pPr>
      <w:r>
        <w:t>I</w:t>
      </w:r>
      <w:r w:rsidR="007B4C30">
        <w:t xml:space="preserve">t was </w:t>
      </w:r>
      <w:r>
        <w:t>observed</w:t>
      </w:r>
      <w:r w:rsidR="007B4C30">
        <w:t xml:space="preserve"> that LAA UL</w:t>
      </w:r>
      <w:r>
        <w:t xml:space="preserve"> can experience significant performance degradation </w:t>
      </w:r>
      <w:r w:rsidR="00D069E0">
        <w:t>as documented in our companion contribution</w:t>
      </w:r>
      <w:r w:rsidR="00F132F8">
        <w:t>s</w:t>
      </w:r>
      <w:r w:rsidR="00D069E0">
        <w:t xml:space="preserve"> [1</w:t>
      </w:r>
      <w:r w:rsidR="003A3669">
        <w:t>-</w:t>
      </w:r>
      <w:r w:rsidR="00A85FD1">
        <w:t>2]</w:t>
      </w:r>
      <w:r w:rsidR="00D7595B">
        <w:t xml:space="preserve">. </w:t>
      </w:r>
    </w:p>
    <w:p w14:paraId="05A55A4C" w14:textId="27C3EFE2" w:rsidR="007B4C30" w:rsidRDefault="007B4C30" w:rsidP="00D241EC">
      <w:pPr>
        <w:pStyle w:val="ListParagraph"/>
        <w:numPr>
          <w:ilvl w:val="0"/>
          <w:numId w:val="42"/>
        </w:numPr>
        <w:spacing w:before="120" w:after="0"/>
      </w:pPr>
      <w:r>
        <w:t xml:space="preserve">One of the main reasons </w:t>
      </w:r>
      <w:r w:rsidR="003A3669">
        <w:t xml:space="preserve">of the </w:t>
      </w:r>
      <w:r>
        <w:t>performance degradation is due to the</w:t>
      </w:r>
      <w:r w:rsidR="003A3669">
        <w:t xml:space="preserve"> “triple” contention for UEs to </w:t>
      </w:r>
      <w:r w:rsidR="00D241EC">
        <w:t>access the</w:t>
      </w:r>
      <w:r w:rsidR="003A3669">
        <w:t xml:space="preserve"> UL. That is, 1) the LBT performed at the eNB before sending UL grant, 2) UE selection by eNB, and 3) the LBT performed at the scheduled UE before transmission. </w:t>
      </w:r>
    </w:p>
    <w:p w14:paraId="73D35E86" w14:textId="4DE40B44" w:rsidR="00D241EC" w:rsidRPr="00D241EC" w:rsidRDefault="00C25EC2" w:rsidP="00D241EC">
      <w:pPr>
        <w:pStyle w:val="ListParagraph"/>
        <w:numPr>
          <w:ilvl w:val="0"/>
          <w:numId w:val="42"/>
        </w:numPr>
        <w:spacing w:before="120" w:after="0"/>
      </w:pPr>
      <w:r w:rsidRPr="00C25EC2">
        <w:rPr>
          <w:szCs w:val="20"/>
          <w:lang w:val="en-US"/>
        </w:rPr>
        <w:t>In addition, one particular limitation imposed on the LTE system is the four subframe processing delay between UL grant and PUSCH transmission as illustrated in Figure 1 below. The four subframe processing delay prevents the initial four subframes to be configured as UL since the UL grants are unavailable for those subframes within the burst.</w:t>
      </w:r>
      <w:r w:rsidR="00D241EC">
        <w:rPr>
          <w:szCs w:val="20"/>
          <w:lang w:val="en-US"/>
        </w:rPr>
        <w:t xml:space="preserve"> </w:t>
      </w:r>
    </w:p>
    <w:p w14:paraId="03C614A1" w14:textId="4091118F" w:rsidR="003A3669" w:rsidRDefault="00D241EC" w:rsidP="00D241EC">
      <w:pPr>
        <w:pStyle w:val="ListParagraph"/>
        <w:spacing w:before="120" w:after="0"/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6132A99" wp14:editId="095FE3BA">
                <wp:simplePos x="0" y="0"/>
                <wp:positionH relativeFrom="column">
                  <wp:posOffset>4344670</wp:posOffset>
                </wp:positionH>
                <wp:positionV relativeFrom="paragraph">
                  <wp:posOffset>229870</wp:posOffset>
                </wp:positionV>
                <wp:extent cx="247015" cy="108585"/>
                <wp:effectExtent l="0" t="0" r="3810" b="5715"/>
                <wp:wrapNone/>
                <wp:docPr id="345" name="Rectangle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015" cy="108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6730A5" w14:textId="77777777" w:rsidR="007B4C30" w:rsidRDefault="007B4C30" w:rsidP="007B4C30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 xml:space="preserve">UL LBT  </w:t>
                            </w:r>
                          </w:p>
                        </w:txbxContent>
                      </wps:txbx>
                      <wps:bodyPr vert="horz" wrap="none" lIns="0" tIns="0" rIns="0" bIns="0" numCol="1" anchor="t" anchorCtr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132A99" id="Rectangle 345" o:spid="_x0000_s1026" style="position:absolute;left:0;text-align:left;margin-left:342.1pt;margin-top:18.1pt;width:19.45pt;height:8.55pt;z-index:2516618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" filled="f" stroked="f">
                <v:textbox style="mso-fit-shape-to-text:t" inset="0,0,0,0">
                  <w:txbxContent>
                    <w:p w14:paraId="3A6730A5" w14:textId="77777777" w:rsidR="007B4C30" w:rsidRDefault="007B4C30" w:rsidP="007B4C30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Calibri" w:hAnsi="Calibri"/>
                          <w:color w:val="000000"/>
                          <w:kern w:val="24"/>
                          <w:sz w:val="14"/>
                          <w:szCs w:val="14"/>
                        </w:rPr>
                        <w:t xml:space="preserve">UL LBT  </w:t>
                      </w:r>
                    </w:p>
                  </w:txbxContent>
                </v:textbox>
              </v:rect>
            </w:pict>
          </mc:Fallback>
        </mc:AlternateContent>
      </w:r>
      <w:r w:rsidR="00C25EC2" w:rsidRPr="00D241EC">
        <w:rPr>
          <w:szCs w:val="20"/>
          <w:lang w:val="en-US"/>
        </w:rPr>
        <w:br/>
      </w:r>
    </w:p>
    <w:p w14:paraId="30C4C88B" w14:textId="1AC72CFC" w:rsidR="007B4C30" w:rsidRDefault="00D241EC" w:rsidP="00D34FF7">
      <w:pPr>
        <w:pStyle w:val="ListParagraph"/>
        <w:keepNext/>
        <w:spacing w:before="120" w:after="0"/>
        <w:jc w:val="center"/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9F6E21B" wp14:editId="1C107A6A">
                <wp:simplePos x="0" y="0"/>
                <wp:positionH relativeFrom="column">
                  <wp:posOffset>4231640</wp:posOffset>
                </wp:positionH>
                <wp:positionV relativeFrom="paragraph">
                  <wp:posOffset>309880</wp:posOffset>
                </wp:positionV>
                <wp:extent cx="45085" cy="279400"/>
                <wp:effectExtent l="0" t="0" r="12065" b="25400"/>
                <wp:wrapNone/>
                <wp:docPr id="342" name="Rectangle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279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D405F4" id="Rectangle 342" o:spid="_x0000_s1026" style="position:absolute;margin-left:333.2pt;margin-top:24.4pt;width:3.55pt;height:2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" fillcolor="#d8d8d8" strokeweight=".5pt"/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2CC1E6D" wp14:editId="6615714C">
                <wp:simplePos x="0" y="0"/>
                <wp:positionH relativeFrom="column">
                  <wp:posOffset>4154805</wp:posOffset>
                </wp:positionH>
                <wp:positionV relativeFrom="paragraph">
                  <wp:posOffset>163830</wp:posOffset>
                </wp:positionV>
                <wp:extent cx="400050" cy="62230"/>
                <wp:effectExtent l="130810" t="0" r="111760" b="16510"/>
                <wp:wrapNone/>
                <wp:docPr id="343" name="Freeform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6949798">
                          <a:off x="0" y="0"/>
                          <a:ext cx="400050" cy="62230"/>
                        </a:xfrm>
                        <a:custGeom>
                          <a:avLst/>
                          <a:gdLst>
                            <a:gd name="T0" fmla="*/ 0 w 509"/>
                            <a:gd name="T1" fmla="*/ 0 h 62"/>
                            <a:gd name="T2" fmla="*/ 509 w 509"/>
                            <a:gd name="T3" fmla="*/ 62 h 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09" h="62">
                              <a:moveTo>
                                <a:pt x="0" y="0"/>
                              </a:moveTo>
                              <a:cubicBezTo>
                                <a:pt x="238" y="3"/>
                                <a:pt x="447" y="28"/>
                                <a:pt x="509" y="62"/>
                              </a:cubicBezTo>
                            </a:path>
                          </a:pathLst>
                        </a:custGeom>
                        <a:noFill/>
                        <a:ln w="0" cap="rnd">
                          <a:solidFill>
                            <a:srgbClr val="0070C0"/>
                          </a:solidFill>
                          <a:prstDash val="solid"/>
                          <a:round/>
                          <a:headEnd type="none" w="sm" len="med"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D1AD41" id="Freeform 343" o:spid="_x0000_s1026" style="position:absolute;margin-left:327.15pt;margin-top:12.9pt;width:31.5pt;height:4.9pt;rotation:7591033fd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09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" path="m,c238,3,447,28,509,62e" filled="f" strokecolor="#0070c0" strokeweight="0">
                <v:stroke startarrowwidth="narrow" endarrow="block" endarrowwidth="narrow" endarrowlength="short" endcap="round"/>
                <v:path arrowok="t" o:connecttype="custom" o:connectlocs="0,0;400050,62230" o:connectangles="0,0"/>
              </v:shape>
            </w:pict>
          </mc:Fallback>
        </mc:AlternateContent>
      </w:r>
      <w:r w:rsidR="001438C5" w:rsidRPr="00CC313E">
        <w:rPr>
          <w:noProof/>
          <w:lang w:val="en-US" w:eastAsia="ko-KR"/>
        </w:rPr>
        <w:drawing>
          <wp:inline distT="0" distB="0" distL="0" distR="0" wp14:anchorId="5B0FD79F" wp14:editId="07FDC107">
            <wp:extent cx="2910199" cy="800100"/>
            <wp:effectExtent l="0" t="0" r="5080" b="0"/>
            <wp:docPr id="8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55062" cy="812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4345B" w14:textId="71906CDA" w:rsidR="003A3669" w:rsidRDefault="007B4C30" w:rsidP="002730A9">
      <w:pPr>
        <w:pStyle w:val="Caption"/>
        <w:spacing w:before="120" w:after="0"/>
        <w:jc w:val="center"/>
      </w:pPr>
      <w:r>
        <w:t xml:space="preserve">Figure </w:t>
      </w:r>
      <w:r>
        <w:rPr>
          <w:b w:val="0"/>
          <w:bCs w:val="0"/>
        </w:rPr>
        <w:fldChar w:fldCharType="begin"/>
      </w:r>
      <w:r>
        <w:instrText xml:space="preserve"> SEQ Figure \* ARABIC </w:instrText>
      </w:r>
      <w:r>
        <w:rPr>
          <w:b w:val="0"/>
          <w:bCs w:val="0"/>
        </w:rPr>
        <w:fldChar w:fldCharType="separate"/>
      </w:r>
      <w:r>
        <w:rPr>
          <w:noProof/>
        </w:rPr>
        <w:t>1</w:t>
      </w:r>
      <w:r>
        <w:rPr>
          <w:b w:val="0"/>
          <w:bCs w:val="0"/>
        </w:rPr>
        <w:fldChar w:fldCharType="end"/>
      </w:r>
      <w:r>
        <w:t>: An illustration of UL scheduling</w:t>
      </w:r>
      <w:r w:rsidR="00C25EC2">
        <w:t xml:space="preserve"> with four subframe processing delay</w:t>
      </w:r>
      <w:r>
        <w:t xml:space="preserve"> </w:t>
      </w:r>
    </w:p>
    <w:p w14:paraId="76E066BF" w14:textId="77777777" w:rsidR="00C25EC2" w:rsidRDefault="00C25EC2" w:rsidP="002730A9">
      <w:pPr>
        <w:tabs>
          <w:tab w:val="left" w:pos="-900"/>
          <w:tab w:val="left" w:pos="-300"/>
        </w:tabs>
        <w:spacing w:before="120" w:after="0"/>
      </w:pPr>
    </w:p>
    <w:p w14:paraId="5A270867" w14:textId="7943F65B" w:rsidR="00D7595B" w:rsidRPr="00D7595B" w:rsidRDefault="00D7595B" w:rsidP="00D241EC">
      <w:pPr>
        <w:tabs>
          <w:tab w:val="left" w:pos="-900"/>
          <w:tab w:val="left" w:pos="-300"/>
        </w:tabs>
        <w:spacing w:before="120" w:after="0"/>
        <w:rPr>
          <w:rFonts w:ascii="Arial" w:hAnsi="Arial" w:cs="Arial"/>
          <w:spacing w:val="6"/>
        </w:rPr>
      </w:pPr>
      <w:r>
        <w:t xml:space="preserve">In this contribution, we propose to reduce latency between UL grant and its corresponding PUSCH transmission as </w:t>
      </w:r>
      <w:r w:rsidR="00D241EC">
        <w:t>one solution to improve the</w:t>
      </w:r>
      <w:r>
        <w:t xml:space="preserve"> LAA </w:t>
      </w:r>
      <w:r w:rsidR="00D241EC">
        <w:t xml:space="preserve">UL </w:t>
      </w:r>
      <w:r>
        <w:t xml:space="preserve">performance. </w:t>
      </w:r>
      <w:r w:rsidR="00C25EC2">
        <w:t xml:space="preserve">This feature is applicable only to the UEs having </w:t>
      </w:r>
      <w:r w:rsidR="00D241EC">
        <w:t>enhanced</w:t>
      </w:r>
      <w:r w:rsidR="00C25EC2">
        <w:t xml:space="preserve"> processing capability.</w:t>
      </w:r>
    </w:p>
    <w:p w14:paraId="71F74A2C" w14:textId="2570E3D0" w:rsidR="00AA294B" w:rsidRPr="002730A9" w:rsidRDefault="005676C3" w:rsidP="002730A9">
      <w:pPr>
        <w:pStyle w:val="Heading1"/>
        <w:keepNext w:val="0"/>
        <w:widowControl w:val="0"/>
        <w:spacing w:before="480" w:after="120"/>
        <w:ind w:left="518"/>
        <w:rPr>
          <w:lang w:val="en-US"/>
        </w:rPr>
      </w:pPr>
      <w:r w:rsidRPr="002730A9">
        <w:rPr>
          <w:sz w:val="28"/>
          <w:lang w:val="en-US"/>
        </w:rPr>
        <w:t xml:space="preserve">Reduced UL grant latency </w:t>
      </w:r>
      <w:r w:rsidR="00C25EC2">
        <w:rPr>
          <w:sz w:val="28"/>
          <w:lang w:val="en-US"/>
        </w:rPr>
        <w:t xml:space="preserve"> </w:t>
      </w:r>
    </w:p>
    <w:p w14:paraId="05AA1939" w14:textId="6573C5E8" w:rsidR="00C25EC2" w:rsidRDefault="00C25EC2" w:rsidP="002730A9">
      <w:pPr>
        <w:spacing w:before="120" w:after="0"/>
        <w:rPr>
          <w:b/>
        </w:rPr>
      </w:pPr>
      <w:r w:rsidRPr="000D7E3C">
        <w:rPr>
          <w:b/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ECB5C8D" wp14:editId="47884468">
                <wp:simplePos x="0" y="0"/>
                <wp:positionH relativeFrom="page">
                  <wp:posOffset>2362200</wp:posOffset>
                </wp:positionH>
                <wp:positionV relativeFrom="paragraph">
                  <wp:posOffset>316230</wp:posOffset>
                </wp:positionV>
                <wp:extent cx="2247900" cy="1879600"/>
                <wp:effectExtent l="0" t="0" r="19050" b="25400"/>
                <wp:wrapTopAndBottom/>
                <wp:docPr id="1499" name="Group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7900" cy="1879600"/>
                          <a:chOff x="0" y="0"/>
                          <a:chExt cx="2629570" cy="2130949"/>
                        </a:xfrm>
                      </wpg:grpSpPr>
                      <wpg:grpSp>
                        <wpg:cNvPr id="1500" name="Group 1500"/>
                        <wpg:cNvGrpSpPr/>
                        <wpg:grpSpPr>
                          <a:xfrm>
                            <a:off x="0" y="0"/>
                            <a:ext cx="2629570" cy="2130949"/>
                            <a:chOff x="0" y="0"/>
                            <a:chExt cx="2629570" cy="2130949"/>
                          </a:xfrm>
                        </wpg:grpSpPr>
                        <wps:wsp>
                          <wps:cNvPr id="1501" name="Freeform 1501"/>
                          <wps:cNvSpPr>
                            <a:spLocks noEditPoints="1"/>
                          </wps:cNvSpPr>
                          <wps:spPr bwMode="auto">
                            <a:xfrm>
                              <a:off x="654619" y="341711"/>
                              <a:ext cx="664129" cy="335383"/>
                            </a:xfrm>
                            <a:custGeom>
                              <a:avLst/>
                              <a:gdLst>
                                <a:gd name="T0" fmla="*/ 417 w 1528"/>
                                <a:gd name="T1" fmla="*/ 177 h 772"/>
                                <a:gd name="T2" fmla="*/ 417 w 1528"/>
                                <a:gd name="T3" fmla="*/ 212 h 772"/>
                                <a:gd name="T4" fmla="*/ 415 w 1528"/>
                                <a:gd name="T5" fmla="*/ 126 h 772"/>
                                <a:gd name="T6" fmla="*/ 419 w 1528"/>
                                <a:gd name="T7" fmla="*/ 157 h 772"/>
                                <a:gd name="T8" fmla="*/ 415 w 1528"/>
                                <a:gd name="T9" fmla="*/ 104 h 772"/>
                                <a:gd name="T10" fmla="*/ 419 w 1528"/>
                                <a:gd name="T11" fmla="*/ 74 h 772"/>
                                <a:gd name="T12" fmla="*/ 415 w 1528"/>
                                <a:gd name="T13" fmla="*/ 104 h 772"/>
                                <a:gd name="T14" fmla="*/ 417 w 1528"/>
                                <a:gd name="T15" fmla="*/ 19 h 772"/>
                                <a:gd name="T16" fmla="*/ 417 w 1528"/>
                                <a:gd name="T17" fmla="*/ 54 h 772"/>
                                <a:gd name="T18" fmla="*/ 383 w 1528"/>
                                <a:gd name="T19" fmla="*/ 4 h 772"/>
                                <a:gd name="T20" fmla="*/ 414 w 1528"/>
                                <a:gd name="T21" fmla="*/ 0 h 772"/>
                                <a:gd name="T22" fmla="*/ 361 w 1528"/>
                                <a:gd name="T23" fmla="*/ 4 h 772"/>
                                <a:gd name="T24" fmla="*/ 330 w 1528"/>
                                <a:gd name="T25" fmla="*/ 0 h 772"/>
                                <a:gd name="T26" fmla="*/ 361 w 1528"/>
                                <a:gd name="T27" fmla="*/ 4 h 772"/>
                                <a:gd name="T28" fmla="*/ 275 w 1528"/>
                                <a:gd name="T29" fmla="*/ 2 h 772"/>
                                <a:gd name="T30" fmla="*/ 310 w 1528"/>
                                <a:gd name="T31" fmla="*/ 2 h 772"/>
                                <a:gd name="T32" fmla="*/ 225 w 1528"/>
                                <a:gd name="T33" fmla="*/ 4 h 772"/>
                                <a:gd name="T34" fmla="*/ 256 w 1528"/>
                                <a:gd name="T35" fmla="*/ 0 h 772"/>
                                <a:gd name="T36" fmla="*/ 203 w 1528"/>
                                <a:gd name="T37" fmla="*/ 4 h 772"/>
                                <a:gd name="T38" fmla="*/ 172 w 1528"/>
                                <a:gd name="T39" fmla="*/ 0 h 772"/>
                                <a:gd name="T40" fmla="*/ 203 w 1528"/>
                                <a:gd name="T41" fmla="*/ 4 h 772"/>
                                <a:gd name="T42" fmla="*/ 117 w 1528"/>
                                <a:gd name="T43" fmla="*/ 2 h 772"/>
                                <a:gd name="T44" fmla="*/ 152 w 1528"/>
                                <a:gd name="T45" fmla="*/ 2 h 772"/>
                                <a:gd name="T46" fmla="*/ 67 w 1528"/>
                                <a:gd name="T47" fmla="*/ 4 h 772"/>
                                <a:gd name="T48" fmla="*/ 98 w 1528"/>
                                <a:gd name="T49" fmla="*/ 0 h 772"/>
                                <a:gd name="T50" fmla="*/ 45 w 1528"/>
                                <a:gd name="T51" fmla="*/ 4 h 772"/>
                                <a:gd name="T52" fmla="*/ 14 w 1528"/>
                                <a:gd name="T53" fmla="*/ 0 h 772"/>
                                <a:gd name="T54" fmla="*/ 45 w 1528"/>
                                <a:gd name="T55" fmla="*/ 4 h 772"/>
                                <a:gd name="T56" fmla="*/ 2 w 1528"/>
                                <a:gd name="T57" fmla="*/ 45 h 772"/>
                                <a:gd name="T58" fmla="*/ 2 w 1528"/>
                                <a:gd name="T59" fmla="*/ 10 h 772"/>
                                <a:gd name="T60" fmla="*/ 4 w 1528"/>
                                <a:gd name="T61" fmla="*/ 96 h 772"/>
                                <a:gd name="T62" fmla="*/ 0 w 1528"/>
                                <a:gd name="T63" fmla="*/ 65 h 772"/>
                                <a:gd name="T64" fmla="*/ 4 w 1528"/>
                                <a:gd name="T65" fmla="*/ 118 h 772"/>
                                <a:gd name="T66" fmla="*/ 0 w 1528"/>
                                <a:gd name="T67" fmla="*/ 148 h 772"/>
                                <a:gd name="T68" fmla="*/ 4 w 1528"/>
                                <a:gd name="T69" fmla="*/ 118 h 772"/>
                                <a:gd name="T70" fmla="*/ 2 w 1528"/>
                                <a:gd name="T71" fmla="*/ 203 h 772"/>
                                <a:gd name="T72" fmla="*/ 2 w 1528"/>
                                <a:gd name="T73" fmla="*/ 168 h 772"/>
                                <a:gd name="T74" fmla="*/ 46 w 1528"/>
                                <a:gd name="T75" fmla="*/ 208 h 772"/>
                                <a:gd name="T76" fmla="*/ 15 w 1528"/>
                                <a:gd name="T77" fmla="*/ 212 h 772"/>
                                <a:gd name="T78" fmla="*/ 68 w 1528"/>
                                <a:gd name="T79" fmla="*/ 208 h 772"/>
                                <a:gd name="T80" fmla="*/ 99 w 1528"/>
                                <a:gd name="T81" fmla="*/ 212 h 772"/>
                                <a:gd name="T82" fmla="*/ 68 w 1528"/>
                                <a:gd name="T83" fmla="*/ 208 h 772"/>
                                <a:gd name="T84" fmla="*/ 154 w 1528"/>
                                <a:gd name="T85" fmla="*/ 210 h 772"/>
                                <a:gd name="T86" fmla="*/ 118 w 1528"/>
                                <a:gd name="T87" fmla="*/ 210 h 772"/>
                                <a:gd name="T88" fmla="*/ 204 w 1528"/>
                                <a:gd name="T89" fmla="*/ 208 h 772"/>
                                <a:gd name="T90" fmla="*/ 173 w 1528"/>
                                <a:gd name="T91" fmla="*/ 212 h 772"/>
                                <a:gd name="T92" fmla="*/ 226 w 1528"/>
                                <a:gd name="T93" fmla="*/ 208 h 772"/>
                                <a:gd name="T94" fmla="*/ 257 w 1528"/>
                                <a:gd name="T95" fmla="*/ 212 h 772"/>
                                <a:gd name="T96" fmla="*/ 226 w 1528"/>
                                <a:gd name="T97" fmla="*/ 208 h 772"/>
                                <a:gd name="T98" fmla="*/ 312 w 1528"/>
                                <a:gd name="T99" fmla="*/ 210 h 772"/>
                                <a:gd name="T100" fmla="*/ 276 w 1528"/>
                                <a:gd name="T101" fmla="*/ 210 h 772"/>
                                <a:gd name="T102" fmla="*/ 362 w 1528"/>
                                <a:gd name="T103" fmla="*/ 208 h 772"/>
                                <a:gd name="T104" fmla="*/ 331 w 1528"/>
                                <a:gd name="T105" fmla="*/ 212 h 772"/>
                                <a:gd name="T106" fmla="*/ 384 w 1528"/>
                                <a:gd name="T107" fmla="*/ 208 h 772"/>
                                <a:gd name="T108" fmla="*/ 415 w 1528"/>
                                <a:gd name="T109" fmla="*/ 212 h 772"/>
                                <a:gd name="T110" fmla="*/ 384 w 1528"/>
                                <a:gd name="T111" fmla="*/ 208 h 772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</a:gdLst>
                              <a:ahLst/>
                              <a:cxnLst>
                                <a:cxn ang="T112">
                                  <a:pos x="T0" y="T1"/>
                                </a:cxn>
                                <a:cxn ang="T113">
                                  <a:pos x="T2" y="T3"/>
                                </a:cxn>
                                <a:cxn ang="T114">
                                  <a:pos x="T4" y="T5"/>
                                </a:cxn>
                                <a:cxn ang="T115">
                                  <a:pos x="T6" y="T7"/>
                                </a:cxn>
                                <a:cxn ang="T116">
                                  <a:pos x="T8" y="T9"/>
                                </a:cxn>
                                <a:cxn ang="T117">
                                  <a:pos x="T10" y="T11"/>
                                </a:cxn>
                                <a:cxn ang="T118">
                                  <a:pos x="T12" y="T13"/>
                                </a:cxn>
                                <a:cxn ang="T119">
                                  <a:pos x="T14" y="T15"/>
                                </a:cxn>
                                <a:cxn ang="T120">
                                  <a:pos x="T16" y="T17"/>
                                </a:cxn>
                                <a:cxn ang="T121">
                                  <a:pos x="T18" y="T19"/>
                                </a:cxn>
                                <a:cxn ang="T122">
                                  <a:pos x="T20" y="T21"/>
                                </a:cxn>
                                <a:cxn ang="T123">
                                  <a:pos x="T22" y="T23"/>
                                </a:cxn>
                                <a:cxn ang="T124">
                                  <a:pos x="T24" y="T25"/>
                                </a:cxn>
                                <a:cxn ang="T125">
                                  <a:pos x="T26" y="T27"/>
                                </a:cxn>
                                <a:cxn ang="T126">
                                  <a:pos x="T28" y="T29"/>
                                </a:cxn>
                                <a:cxn ang="T127">
                                  <a:pos x="T30" y="T31"/>
                                </a:cxn>
                                <a:cxn ang="T128">
                                  <a:pos x="T32" y="T33"/>
                                </a:cxn>
                                <a:cxn ang="T129">
                                  <a:pos x="T34" y="T35"/>
                                </a:cxn>
                                <a:cxn ang="T130">
                                  <a:pos x="T36" y="T37"/>
                                </a:cxn>
                                <a:cxn ang="T131">
                                  <a:pos x="T38" y="T39"/>
                                </a:cxn>
                                <a:cxn ang="T132">
                                  <a:pos x="T40" y="T41"/>
                                </a:cxn>
                                <a:cxn ang="T133">
                                  <a:pos x="T42" y="T43"/>
                                </a:cxn>
                                <a:cxn ang="T134">
                                  <a:pos x="T44" y="T45"/>
                                </a:cxn>
                                <a:cxn ang="T135">
                                  <a:pos x="T46" y="T47"/>
                                </a:cxn>
                                <a:cxn ang="T136">
                                  <a:pos x="T48" y="T49"/>
                                </a:cxn>
                                <a:cxn ang="T137">
                                  <a:pos x="T50" y="T51"/>
                                </a:cxn>
                                <a:cxn ang="T138">
                                  <a:pos x="T52" y="T53"/>
                                </a:cxn>
                                <a:cxn ang="T139">
                                  <a:pos x="T54" y="T55"/>
                                </a:cxn>
                                <a:cxn ang="T140">
                                  <a:pos x="T56" y="T57"/>
                                </a:cxn>
                                <a:cxn ang="T141">
                                  <a:pos x="T58" y="T59"/>
                                </a:cxn>
                                <a:cxn ang="T142">
                                  <a:pos x="T60" y="T61"/>
                                </a:cxn>
                                <a:cxn ang="T143">
                                  <a:pos x="T62" y="T63"/>
                                </a:cxn>
                                <a:cxn ang="T144">
                                  <a:pos x="T64" y="T65"/>
                                </a:cxn>
                                <a:cxn ang="T145">
                                  <a:pos x="T66" y="T67"/>
                                </a:cxn>
                                <a:cxn ang="T146">
                                  <a:pos x="T68" y="T69"/>
                                </a:cxn>
                                <a:cxn ang="T147">
                                  <a:pos x="T70" y="T71"/>
                                </a:cxn>
                                <a:cxn ang="T148">
                                  <a:pos x="T72" y="T73"/>
                                </a:cxn>
                                <a:cxn ang="T149">
                                  <a:pos x="T74" y="T75"/>
                                </a:cxn>
                                <a:cxn ang="T150">
                                  <a:pos x="T76" y="T77"/>
                                </a:cxn>
                                <a:cxn ang="T151">
                                  <a:pos x="T78" y="T79"/>
                                </a:cxn>
                                <a:cxn ang="T152">
                                  <a:pos x="T80" y="T81"/>
                                </a:cxn>
                                <a:cxn ang="T153">
                                  <a:pos x="T82" y="T83"/>
                                </a:cxn>
                                <a:cxn ang="T154">
                                  <a:pos x="T84" y="T85"/>
                                </a:cxn>
                                <a:cxn ang="T155">
                                  <a:pos x="T86" y="T87"/>
                                </a:cxn>
                                <a:cxn ang="T156">
                                  <a:pos x="T88" y="T89"/>
                                </a:cxn>
                                <a:cxn ang="T157">
                                  <a:pos x="T90" y="T91"/>
                                </a:cxn>
                                <a:cxn ang="T158">
                                  <a:pos x="T92" y="T93"/>
                                </a:cxn>
                                <a:cxn ang="T159">
                                  <a:pos x="T94" y="T95"/>
                                </a:cxn>
                                <a:cxn ang="T160">
                                  <a:pos x="T96" y="T97"/>
                                </a:cxn>
                                <a:cxn ang="T161">
                                  <a:pos x="T98" y="T99"/>
                                </a:cxn>
                                <a:cxn ang="T162">
                                  <a:pos x="T100" y="T101"/>
                                </a:cxn>
                                <a:cxn ang="T163">
                                  <a:pos x="T102" y="T103"/>
                                </a:cxn>
                                <a:cxn ang="T164">
                                  <a:pos x="T104" y="T105"/>
                                </a:cxn>
                                <a:cxn ang="T165">
                                  <a:pos x="T106" y="T107"/>
                                </a:cxn>
                                <a:cxn ang="T166">
                                  <a:pos x="T108" y="T109"/>
                                </a:cxn>
                                <a:cxn ang="T167">
                                  <a:pos x="T110" y="T111"/>
                                </a:cxn>
                              </a:cxnLst>
                              <a:rect l="0" t="0" r="r" b="b"/>
                              <a:pathLst>
                                <a:path w="1528" h="772">
                                  <a:moveTo>
                                    <a:pt x="1512" y="764"/>
                                  </a:moveTo>
                                  <a:lnTo>
                                    <a:pt x="1512" y="652"/>
                                  </a:lnTo>
                                  <a:cubicBezTo>
                                    <a:pt x="1512" y="647"/>
                                    <a:pt x="1515" y="644"/>
                                    <a:pt x="1520" y="644"/>
                                  </a:cubicBezTo>
                                  <a:cubicBezTo>
                                    <a:pt x="1524" y="644"/>
                                    <a:pt x="1528" y="647"/>
                                    <a:pt x="1528" y="652"/>
                                  </a:cubicBezTo>
                                  <a:lnTo>
                                    <a:pt x="1528" y="764"/>
                                  </a:lnTo>
                                  <a:cubicBezTo>
                                    <a:pt x="1528" y="768"/>
                                    <a:pt x="1524" y="772"/>
                                    <a:pt x="1520" y="772"/>
                                  </a:cubicBezTo>
                                  <a:cubicBezTo>
                                    <a:pt x="1515" y="772"/>
                                    <a:pt x="1512" y="768"/>
                                    <a:pt x="1512" y="764"/>
                                  </a:cubicBezTo>
                                  <a:close/>
                                  <a:moveTo>
                                    <a:pt x="1512" y="572"/>
                                  </a:moveTo>
                                  <a:lnTo>
                                    <a:pt x="1512" y="460"/>
                                  </a:lnTo>
                                  <a:cubicBezTo>
                                    <a:pt x="1512" y="455"/>
                                    <a:pt x="1515" y="452"/>
                                    <a:pt x="1520" y="452"/>
                                  </a:cubicBezTo>
                                  <a:cubicBezTo>
                                    <a:pt x="1524" y="452"/>
                                    <a:pt x="1528" y="455"/>
                                    <a:pt x="1528" y="460"/>
                                  </a:cubicBezTo>
                                  <a:lnTo>
                                    <a:pt x="1528" y="572"/>
                                  </a:lnTo>
                                  <a:cubicBezTo>
                                    <a:pt x="1528" y="576"/>
                                    <a:pt x="1524" y="580"/>
                                    <a:pt x="1520" y="580"/>
                                  </a:cubicBezTo>
                                  <a:cubicBezTo>
                                    <a:pt x="1515" y="580"/>
                                    <a:pt x="1512" y="576"/>
                                    <a:pt x="1512" y="572"/>
                                  </a:cubicBezTo>
                                  <a:close/>
                                  <a:moveTo>
                                    <a:pt x="1512" y="380"/>
                                  </a:moveTo>
                                  <a:lnTo>
                                    <a:pt x="1512" y="268"/>
                                  </a:lnTo>
                                  <a:cubicBezTo>
                                    <a:pt x="1512" y="263"/>
                                    <a:pt x="1515" y="260"/>
                                    <a:pt x="1520" y="260"/>
                                  </a:cubicBezTo>
                                  <a:cubicBezTo>
                                    <a:pt x="1524" y="260"/>
                                    <a:pt x="1528" y="263"/>
                                    <a:pt x="1528" y="268"/>
                                  </a:cubicBezTo>
                                  <a:lnTo>
                                    <a:pt x="1528" y="380"/>
                                  </a:lnTo>
                                  <a:cubicBezTo>
                                    <a:pt x="1528" y="384"/>
                                    <a:pt x="1524" y="388"/>
                                    <a:pt x="1520" y="388"/>
                                  </a:cubicBezTo>
                                  <a:cubicBezTo>
                                    <a:pt x="1515" y="388"/>
                                    <a:pt x="1512" y="384"/>
                                    <a:pt x="1512" y="380"/>
                                  </a:cubicBezTo>
                                  <a:close/>
                                  <a:moveTo>
                                    <a:pt x="1512" y="188"/>
                                  </a:moveTo>
                                  <a:lnTo>
                                    <a:pt x="1512" y="76"/>
                                  </a:lnTo>
                                  <a:cubicBezTo>
                                    <a:pt x="1512" y="71"/>
                                    <a:pt x="1515" y="68"/>
                                    <a:pt x="1520" y="68"/>
                                  </a:cubicBezTo>
                                  <a:cubicBezTo>
                                    <a:pt x="1524" y="68"/>
                                    <a:pt x="1528" y="71"/>
                                    <a:pt x="1528" y="76"/>
                                  </a:cubicBezTo>
                                  <a:lnTo>
                                    <a:pt x="1528" y="188"/>
                                  </a:lnTo>
                                  <a:cubicBezTo>
                                    <a:pt x="1528" y="192"/>
                                    <a:pt x="1524" y="196"/>
                                    <a:pt x="1520" y="196"/>
                                  </a:cubicBezTo>
                                  <a:cubicBezTo>
                                    <a:pt x="1515" y="196"/>
                                    <a:pt x="1512" y="192"/>
                                    <a:pt x="1512" y="188"/>
                                  </a:cubicBezTo>
                                  <a:close/>
                                  <a:moveTo>
                                    <a:pt x="1508" y="16"/>
                                  </a:moveTo>
                                  <a:lnTo>
                                    <a:pt x="1396" y="16"/>
                                  </a:lnTo>
                                  <a:cubicBezTo>
                                    <a:pt x="1391" y="16"/>
                                    <a:pt x="1388" y="12"/>
                                    <a:pt x="1388" y="8"/>
                                  </a:cubicBezTo>
                                  <a:cubicBezTo>
                                    <a:pt x="1388" y="3"/>
                                    <a:pt x="1391" y="0"/>
                                    <a:pt x="1396" y="0"/>
                                  </a:cubicBezTo>
                                  <a:lnTo>
                                    <a:pt x="1508" y="0"/>
                                  </a:lnTo>
                                  <a:cubicBezTo>
                                    <a:pt x="1512" y="0"/>
                                    <a:pt x="1516" y="3"/>
                                    <a:pt x="1516" y="8"/>
                                  </a:cubicBezTo>
                                  <a:cubicBezTo>
                                    <a:pt x="1516" y="12"/>
                                    <a:pt x="1512" y="16"/>
                                    <a:pt x="1508" y="16"/>
                                  </a:cubicBezTo>
                                  <a:close/>
                                  <a:moveTo>
                                    <a:pt x="1316" y="16"/>
                                  </a:moveTo>
                                  <a:lnTo>
                                    <a:pt x="1204" y="16"/>
                                  </a:lnTo>
                                  <a:cubicBezTo>
                                    <a:pt x="1199" y="16"/>
                                    <a:pt x="1196" y="12"/>
                                    <a:pt x="1196" y="8"/>
                                  </a:cubicBezTo>
                                  <a:cubicBezTo>
                                    <a:pt x="1196" y="3"/>
                                    <a:pt x="1199" y="0"/>
                                    <a:pt x="1204" y="0"/>
                                  </a:cubicBezTo>
                                  <a:lnTo>
                                    <a:pt x="1316" y="0"/>
                                  </a:lnTo>
                                  <a:cubicBezTo>
                                    <a:pt x="1320" y="0"/>
                                    <a:pt x="1324" y="3"/>
                                    <a:pt x="1324" y="8"/>
                                  </a:cubicBezTo>
                                  <a:cubicBezTo>
                                    <a:pt x="1324" y="12"/>
                                    <a:pt x="1320" y="16"/>
                                    <a:pt x="1316" y="16"/>
                                  </a:cubicBezTo>
                                  <a:close/>
                                  <a:moveTo>
                                    <a:pt x="1124" y="16"/>
                                  </a:moveTo>
                                  <a:lnTo>
                                    <a:pt x="1012" y="16"/>
                                  </a:lnTo>
                                  <a:cubicBezTo>
                                    <a:pt x="1007" y="16"/>
                                    <a:pt x="1004" y="12"/>
                                    <a:pt x="1004" y="8"/>
                                  </a:cubicBezTo>
                                  <a:cubicBezTo>
                                    <a:pt x="1004" y="3"/>
                                    <a:pt x="1007" y="0"/>
                                    <a:pt x="1012" y="0"/>
                                  </a:cubicBezTo>
                                  <a:lnTo>
                                    <a:pt x="1124" y="0"/>
                                  </a:lnTo>
                                  <a:cubicBezTo>
                                    <a:pt x="1128" y="0"/>
                                    <a:pt x="1132" y="3"/>
                                    <a:pt x="1132" y="8"/>
                                  </a:cubicBezTo>
                                  <a:cubicBezTo>
                                    <a:pt x="1132" y="12"/>
                                    <a:pt x="1128" y="16"/>
                                    <a:pt x="1124" y="16"/>
                                  </a:cubicBezTo>
                                  <a:close/>
                                  <a:moveTo>
                                    <a:pt x="932" y="16"/>
                                  </a:moveTo>
                                  <a:lnTo>
                                    <a:pt x="820" y="16"/>
                                  </a:lnTo>
                                  <a:cubicBezTo>
                                    <a:pt x="815" y="16"/>
                                    <a:pt x="812" y="12"/>
                                    <a:pt x="812" y="8"/>
                                  </a:cubicBezTo>
                                  <a:cubicBezTo>
                                    <a:pt x="812" y="3"/>
                                    <a:pt x="815" y="0"/>
                                    <a:pt x="820" y="0"/>
                                  </a:cubicBezTo>
                                  <a:lnTo>
                                    <a:pt x="932" y="0"/>
                                  </a:lnTo>
                                  <a:cubicBezTo>
                                    <a:pt x="936" y="0"/>
                                    <a:pt x="940" y="3"/>
                                    <a:pt x="940" y="8"/>
                                  </a:cubicBezTo>
                                  <a:cubicBezTo>
                                    <a:pt x="940" y="12"/>
                                    <a:pt x="936" y="16"/>
                                    <a:pt x="932" y="16"/>
                                  </a:cubicBezTo>
                                  <a:close/>
                                  <a:moveTo>
                                    <a:pt x="740" y="16"/>
                                  </a:moveTo>
                                  <a:lnTo>
                                    <a:pt x="628" y="16"/>
                                  </a:lnTo>
                                  <a:cubicBezTo>
                                    <a:pt x="623" y="16"/>
                                    <a:pt x="620" y="12"/>
                                    <a:pt x="620" y="8"/>
                                  </a:cubicBezTo>
                                  <a:cubicBezTo>
                                    <a:pt x="620" y="3"/>
                                    <a:pt x="623" y="0"/>
                                    <a:pt x="628" y="0"/>
                                  </a:cubicBezTo>
                                  <a:lnTo>
                                    <a:pt x="740" y="0"/>
                                  </a:lnTo>
                                  <a:cubicBezTo>
                                    <a:pt x="744" y="0"/>
                                    <a:pt x="748" y="3"/>
                                    <a:pt x="748" y="8"/>
                                  </a:cubicBezTo>
                                  <a:cubicBezTo>
                                    <a:pt x="748" y="12"/>
                                    <a:pt x="744" y="16"/>
                                    <a:pt x="740" y="16"/>
                                  </a:cubicBezTo>
                                  <a:close/>
                                  <a:moveTo>
                                    <a:pt x="548" y="16"/>
                                  </a:moveTo>
                                  <a:lnTo>
                                    <a:pt x="436" y="16"/>
                                  </a:lnTo>
                                  <a:cubicBezTo>
                                    <a:pt x="431" y="16"/>
                                    <a:pt x="428" y="12"/>
                                    <a:pt x="428" y="8"/>
                                  </a:cubicBezTo>
                                  <a:cubicBezTo>
                                    <a:pt x="428" y="3"/>
                                    <a:pt x="431" y="0"/>
                                    <a:pt x="436" y="0"/>
                                  </a:cubicBezTo>
                                  <a:lnTo>
                                    <a:pt x="548" y="0"/>
                                  </a:lnTo>
                                  <a:cubicBezTo>
                                    <a:pt x="552" y="0"/>
                                    <a:pt x="556" y="3"/>
                                    <a:pt x="556" y="8"/>
                                  </a:cubicBezTo>
                                  <a:cubicBezTo>
                                    <a:pt x="556" y="12"/>
                                    <a:pt x="552" y="16"/>
                                    <a:pt x="548" y="16"/>
                                  </a:cubicBezTo>
                                  <a:close/>
                                  <a:moveTo>
                                    <a:pt x="356" y="16"/>
                                  </a:moveTo>
                                  <a:lnTo>
                                    <a:pt x="244" y="16"/>
                                  </a:lnTo>
                                  <a:cubicBezTo>
                                    <a:pt x="239" y="16"/>
                                    <a:pt x="236" y="12"/>
                                    <a:pt x="236" y="8"/>
                                  </a:cubicBezTo>
                                  <a:cubicBezTo>
                                    <a:pt x="236" y="3"/>
                                    <a:pt x="239" y="0"/>
                                    <a:pt x="244" y="0"/>
                                  </a:cubicBezTo>
                                  <a:lnTo>
                                    <a:pt x="356" y="0"/>
                                  </a:lnTo>
                                  <a:cubicBezTo>
                                    <a:pt x="360" y="0"/>
                                    <a:pt x="364" y="3"/>
                                    <a:pt x="364" y="8"/>
                                  </a:cubicBezTo>
                                  <a:cubicBezTo>
                                    <a:pt x="364" y="12"/>
                                    <a:pt x="360" y="16"/>
                                    <a:pt x="356" y="16"/>
                                  </a:cubicBezTo>
                                  <a:close/>
                                  <a:moveTo>
                                    <a:pt x="164" y="16"/>
                                  </a:moveTo>
                                  <a:lnTo>
                                    <a:pt x="52" y="16"/>
                                  </a:lnTo>
                                  <a:cubicBezTo>
                                    <a:pt x="47" y="16"/>
                                    <a:pt x="44" y="12"/>
                                    <a:pt x="44" y="8"/>
                                  </a:cubicBezTo>
                                  <a:cubicBezTo>
                                    <a:pt x="44" y="3"/>
                                    <a:pt x="47" y="0"/>
                                    <a:pt x="52" y="0"/>
                                  </a:cubicBezTo>
                                  <a:lnTo>
                                    <a:pt x="164" y="0"/>
                                  </a:lnTo>
                                  <a:cubicBezTo>
                                    <a:pt x="168" y="0"/>
                                    <a:pt x="172" y="3"/>
                                    <a:pt x="172" y="8"/>
                                  </a:cubicBezTo>
                                  <a:cubicBezTo>
                                    <a:pt x="172" y="12"/>
                                    <a:pt x="168" y="16"/>
                                    <a:pt x="164" y="16"/>
                                  </a:cubicBezTo>
                                  <a:close/>
                                  <a:moveTo>
                                    <a:pt x="16" y="44"/>
                                  </a:moveTo>
                                  <a:lnTo>
                                    <a:pt x="16" y="156"/>
                                  </a:lnTo>
                                  <a:cubicBezTo>
                                    <a:pt x="16" y="160"/>
                                    <a:pt x="12" y="164"/>
                                    <a:pt x="8" y="164"/>
                                  </a:cubicBezTo>
                                  <a:cubicBezTo>
                                    <a:pt x="3" y="164"/>
                                    <a:pt x="0" y="160"/>
                                    <a:pt x="0" y="156"/>
                                  </a:cubicBezTo>
                                  <a:lnTo>
                                    <a:pt x="0" y="44"/>
                                  </a:lnTo>
                                  <a:cubicBezTo>
                                    <a:pt x="0" y="39"/>
                                    <a:pt x="3" y="36"/>
                                    <a:pt x="8" y="36"/>
                                  </a:cubicBezTo>
                                  <a:cubicBezTo>
                                    <a:pt x="12" y="36"/>
                                    <a:pt x="16" y="39"/>
                                    <a:pt x="16" y="44"/>
                                  </a:cubicBezTo>
                                  <a:close/>
                                  <a:moveTo>
                                    <a:pt x="16" y="236"/>
                                  </a:moveTo>
                                  <a:lnTo>
                                    <a:pt x="16" y="348"/>
                                  </a:lnTo>
                                  <a:cubicBezTo>
                                    <a:pt x="16" y="352"/>
                                    <a:pt x="12" y="356"/>
                                    <a:pt x="8" y="356"/>
                                  </a:cubicBezTo>
                                  <a:cubicBezTo>
                                    <a:pt x="3" y="356"/>
                                    <a:pt x="0" y="352"/>
                                    <a:pt x="0" y="348"/>
                                  </a:cubicBezTo>
                                  <a:lnTo>
                                    <a:pt x="0" y="236"/>
                                  </a:lnTo>
                                  <a:cubicBezTo>
                                    <a:pt x="0" y="231"/>
                                    <a:pt x="3" y="228"/>
                                    <a:pt x="8" y="228"/>
                                  </a:cubicBezTo>
                                  <a:cubicBezTo>
                                    <a:pt x="12" y="228"/>
                                    <a:pt x="16" y="231"/>
                                    <a:pt x="16" y="236"/>
                                  </a:cubicBezTo>
                                  <a:close/>
                                  <a:moveTo>
                                    <a:pt x="16" y="428"/>
                                  </a:moveTo>
                                  <a:lnTo>
                                    <a:pt x="16" y="540"/>
                                  </a:lnTo>
                                  <a:cubicBezTo>
                                    <a:pt x="16" y="544"/>
                                    <a:pt x="12" y="548"/>
                                    <a:pt x="8" y="548"/>
                                  </a:cubicBezTo>
                                  <a:cubicBezTo>
                                    <a:pt x="3" y="548"/>
                                    <a:pt x="0" y="544"/>
                                    <a:pt x="0" y="540"/>
                                  </a:cubicBezTo>
                                  <a:lnTo>
                                    <a:pt x="0" y="428"/>
                                  </a:lnTo>
                                  <a:cubicBezTo>
                                    <a:pt x="0" y="423"/>
                                    <a:pt x="3" y="420"/>
                                    <a:pt x="8" y="420"/>
                                  </a:cubicBezTo>
                                  <a:cubicBezTo>
                                    <a:pt x="12" y="420"/>
                                    <a:pt x="16" y="423"/>
                                    <a:pt x="16" y="428"/>
                                  </a:cubicBezTo>
                                  <a:close/>
                                  <a:moveTo>
                                    <a:pt x="16" y="620"/>
                                  </a:moveTo>
                                  <a:lnTo>
                                    <a:pt x="16" y="732"/>
                                  </a:lnTo>
                                  <a:cubicBezTo>
                                    <a:pt x="16" y="736"/>
                                    <a:pt x="12" y="740"/>
                                    <a:pt x="8" y="740"/>
                                  </a:cubicBezTo>
                                  <a:cubicBezTo>
                                    <a:pt x="3" y="740"/>
                                    <a:pt x="0" y="736"/>
                                    <a:pt x="0" y="732"/>
                                  </a:cubicBezTo>
                                  <a:lnTo>
                                    <a:pt x="0" y="620"/>
                                  </a:lnTo>
                                  <a:cubicBezTo>
                                    <a:pt x="0" y="615"/>
                                    <a:pt x="3" y="612"/>
                                    <a:pt x="8" y="612"/>
                                  </a:cubicBezTo>
                                  <a:cubicBezTo>
                                    <a:pt x="12" y="612"/>
                                    <a:pt x="16" y="615"/>
                                    <a:pt x="16" y="620"/>
                                  </a:cubicBezTo>
                                  <a:close/>
                                  <a:moveTo>
                                    <a:pt x="56" y="756"/>
                                  </a:moveTo>
                                  <a:lnTo>
                                    <a:pt x="168" y="756"/>
                                  </a:lnTo>
                                  <a:cubicBezTo>
                                    <a:pt x="173" y="756"/>
                                    <a:pt x="176" y="759"/>
                                    <a:pt x="176" y="764"/>
                                  </a:cubicBezTo>
                                  <a:cubicBezTo>
                                    <a:pt x="176" y="768"/>
                                    <a:pt x="173" y="772"/>
                                    <a:pt x="168" y="772"/>
                                  </a:cubicBezTo>
                                  <a:lnTo>
                                    <a:pt x="56" y="772"/>
                                  </a:lnTo>
                                  <a:cubicBezTo>
                                    <a:pt x="52" y="772"/>
                                    <a:pt x="48" y="768"/>
                                    <a:pt x="48" y="764"/>
                                  </a:cubicBezTo>
                                  <a:cubicBezTo>
                                    <a:pt x="48" y="759"/>
                                    <a:pt x="52" y="756"/>
                                    <a:pt x="56" y="756"/>
                                  </a:cubicBezTo>
                                  <a:close/>
                                  <a:moveTo>
                                    <a:pt x="248" y="756"/>
                                  </a:moveTo>
                                  <a:lnTo>
                                    <a:pt x="360" y="756"/>
                                  </a:lnTo>
                                  <a:cubicBezTo>
                                    <a:pt x="365" y="756"/>
                                    <a:pt x="368" y="759"/>
                                    <a:pt x="368" y="764"/>
                                  </a:cubicBezTo>
                                  <a:cubicBezTo>
                                    <a:pt x="368" y="768"/>
                                    <a:pt x="365" y="772"/>
                                    <a:pt x="360" y="772"/>
                                  </a:cubicBezTo>
                                  <a:lnTo>
                                    <a:pt x="248" y="772"/>
                                  </a:lnTo>
                                  <a:cubicBezTo>
                                    <a:pt x="244" y="772"/>
                                    <a:pt x="240" y="768"/>
                                    <a:pt x="240" y="764"/>
                                  </a:cubicBezTo>
                                  <a:cubicBezTo>
                                    <a:pt x="240" y="759"/>
                                    <a:pt x="244" y="756"/>
                                    <a:pt x="248" y="756"/>
                                  </a:cubicBezTo>
                                  <a:close/>
                                  <a:moveTo>
                                    <a:pt x="440" y="756"/>
                                  </a:moveTo>
                                  <a:lnTo>
                                    <a:pt x="552" y="756"/>
                                  </a:lnTo>
                                  <a:cubicBezTo>
                                    <a:pt x="557" y="756"/>
                                    <a:pt x="560" y="759"/>
                                    <a:pt x="560" y="764"/>
                                  </a:cubicBezTo>
                                  <a:cubicBezTo>
                                    <a:pt x="560" y="768"/>
                                    <a:pt x="557" y="772"/>
                                    <a:pt x="552" y="772"/>
                                  </a:cubicBezTo>
                                  <a:lnTo>
                                    <a:pt x="440" y="772"/>
                                  </a:lnTo>
                                  <a:cubicBezTo>
                                    <a:pt x="436" y="772"/>
                                    <a:pt x="432" y="768"/>
                                    <a:pt x="432" y="764"/>
                                  </a:cubicBezTo>
                                  <a:cubicBezTo>
                                    <a:pt x="432" y="759"/>
                                    <a:pt x="436" y="756"/>
                                    <a:pt x="440" y="756"/>
                                  </a:cubicBezTo>
                                  <a:close/>
                                  <a:moveTo>
                                    <a:pt x="632" y="756"/>
                                  </a:moveTo>
                                  <a:lnTo>
                                    <a:pt x="744" y="756"/>
                                  </a:lnTo>
                                  <a:cubicBezTo>
                                    <a:pt x="749" y="756"/>
                                    <a:pt x="752" y="759"/>
                                    <a:pt x="752" y="764"/>
                                  </a:cubicBezTo>
                                  <a:cubicBezTo>
                                    <a:pt x="752" y="768"/>
                                    <a:pt x="749" y="772"/>
                                    <a:pt x="744" y="772"/>
                                  </a:cubicBezTo>
                                  <a:lnTo>
                                    <a:pt x="632" y="772"/>
                                  </a:lnTo>
                                  <a:cubicBezTo>
                                    <a:pt x="628" y="772"/>
                                    <a:pt x="624" y="768"/>
                                    <a:pt x="624" y="764"/>
                                  </a:cubicBezTo>
                                  <a:cubicBezTo>
                                    <a:pt x="624" y="759"/>
                                    <a:pt x="628" y="756"/>
                                    <a:pt x="632" y="756"/>
                                  </a:cubicBezTo>
                                  <a:close/>
                                  <a:moveTo>
                                    <a:pt x="824" y="756"/>
                                  </a:moveTo>
                                  <a:lnTo>
                                    <a:pt x="936" y="756"/>
                                  </a:lnTo>
                                  <a:cubicBezTo>
                                    <a:pt x="941" y="756"/>
                                    <a:pt x="944" y="759"/>
                                    <a:pt x="944" y="764"/>
                                  </a:cubicBezTo>
                                  <a:cubicBezTo>
                                    <a:pt x="944" y="768"/>
                                    <a:pt x="941" y="772"/>
                                    <a:pt x="936" y="772"/>
                                  </a:cubicBezTo>
                                  <a:lnTo>
                                    <a:pt x="824" y="772"/>
                                  </a:lnTo>
                                  <a:cubicBezTo>
                                    <a:pt x="820" y="772"/>
                                    <a:pt x="816" y="768"/>
                                    <a:pt x="816" y="764"/>
                                  </a:cubicBezTo>
                                  <a:cubicBezTo>
                                    <a:pt x="816" y="759"/>
                                    <a:pt x="820" y="756"/>
                                    <a:pt x="824" y="756"/>
                                  </a:cubicBezTo>
                                  <a:close/>
                                  <a:moveTo>
                                    <a:pt x="1016" y="756"/>
                                  </a:moveTo>
                                  <a:lnTo>
                                    <a:pt x="1128" y="756"/>
                                  </a:lnTo>
                                  <a:cubicBezTo>
                                    <a:pt x="1133" y="756"/>
                                    <a:pt x="1136" y="759"/>
                                    <a:pt x="1136" y="764"/>
                                  </a:cubicBezTo>
                                  <a:cubicBezTo>
                                    <a:pt x="1136" y="768"/>
                                    <a:pt x="1133" y="772"/>
                                    <a:pt x="1128" y="772"/>
                                  </a:cubicBezTo>
                                  <a:lnTo>
                                    <a:pt x="1016" y="772"/>
                                  </a:lnTo>
                                  <a:cubicBezTo>
                                    <a:pt x="1012" y="772"/>
                                    <a:pt x="1008" y="768"/>
                                    <a:pt x="1008" y="764"/>
                                  </a:cubicBezTo>
                                  <a:cubicBezTo>
                                    <a:pt x="1008" y="759"/>
                                    <a:pt x="1012" y="756"/>
                                    <a:pt x="1016" y="756"/>
                                  </a:cubicBezTo>
                                  <a:close/>
                                  <a:moveTo>
                                    <a:pt x="1208" y="756"/>
                                  </a:moveTo>
                                  <a:lnTo>
                                    <a:pt x="1320" y="756"/>
                                  </a:lnTo>
                                  <a:cubicBezTo>
                                    <a:pt x="1325" y="756"/>
                                    <a:pt x="1328" y="759"/>
                                    <a:pt x="1328" y="764"/>
                                  </a:cubicBezTo>
                                  <a:cubicBezTo>
                                    <a:pt x="1328" y="768"/>
                                    <a:pt x="1325" y="772"/>
                                    <a:pt x="1320" y="772"/>
                                  </a:cubicBezTo>
                                  <a:lnTo>
                                    <a:pt x="1208" y="772"/>
                                  </a:lnTo>
                                  <a:cubicBezTo>
                                    <a:pt x="1204" y="772"/>
                                    <a:pt x="1200" y="768"/>
                                    <a:pt x="1200" y="764"/>
                                  </a:cubicBezTo>
                                  <a:cubicBezTo>
                                    <a:pt x="1200" y="759"/>
                                    <a:pt x="1204" y="756"/>
                                    <a:pt x="1208" y="756"/>
                                  </a:cubicBezTo>
                                  <a:close/>
                                  <a:moveTo>
                                    <a:pt x="1400" y="756"/>
                                  </a:moveTo>
                                  <a:lnTo>
                                    <a:pt x="1512" y="756"/>
                                  </a:lnTo>
                                  <a:cubicBezTo>
                                    <a:pt x="1517" y="756"/>
                                    <a:pt x="1520" y="759"/>
                                    <a:pt x="1520" y="764"/>
                                  </a:cubicBezTo>
                                  <a:cubicBezTo>
                                    <a:pt x="1520" y="768"/>
                                    <a:pt x="1517" y="772"/>
                                    <a:pt x="1512" y="772"/>
                                  </a:cubicBezTo>
                                  <a:lnTo>
                                    <a:pt x="1400" y="772"/>
                                  </a:lnTo>
                                  <a:cubicBezTo>
                                    <a:pt x="1396" y="772"/>
                                    <a:pt x="1392" y="768"/>
                                    <a:pt x="1392" y="764"/>
                                  </a:cubicBezTo>
                                  <a:cubicBezTo>
                                    <a:pt x="1392" y="759"/>
                                    <a:pt x="1396" y="756"/>
                                    <a:pt x="1400" y="75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2" name="Freeform 1502"/>
                          <wps:cNvSpPr>
                            <a:spLocks noEditPoints="1"/>
                          </wps:cNvSpPr>
                          <wps:spPr bwMode="auto">
                            <a:xfrm>
                              <a:off x="1312407" y="341711"/>
                              <a:ext cx="662544" cy="335383"/>
                            </a:xfrm>
                            <a:custGeom>
                              <a:avLst/>
                              <a:gdLst>
                                <a:gd name="T0" fmla="*/ 416 w 1527"/>
                                <a:gd name="T1" fmla="*/ 177 h 772"/>
                                <a:gd name="T2" fmla="*/ 416 w 1527"/>
                                <a:gd name="T3" fmla="*/ 212 h 772"/>
                                <a:gd name="T4" fmla="*/ 414 w 1527"/>
                                <a:gd name="T5" fmla="*/ 126 h 772"/>
                                <a:gd name="T6" fmla="*/ 418 w 1527"/>
                                <a:gd name="T7" fmla="*/ 157 h 772"/>
                                <a:gd name="T8" fmla="*/ 414 w 1527"/>
                                <a:gd name="T9" fmla="*/ 104 h 772"/>
                                <a:gd name="T10" fmla="*/ 418 w 1527"/>
                                <a:gd name="T11" fmla="*/ 74 h 772"/>
                                <a:gd name="T12" fmla="*/ 414 w 1527"/>
                                <a:gd name="T13" fmla="*/ 104 h 772"/>
                                <a:gd name="T14" fmla="*/ 416 w 1527"/>
                                <a:gd name="T15" fmla="*/ 19 h 772"/>
                                <a:gd name="T16" fmla="*/ 416 w 1527"/>
                                <a:gd name="T17" fmla="*/ 54 h 772"/>
                                <a:gd name="T18" fmla="*/ 382 w 1527"/>
                                <a:gd name="T19" fmla="*/ 4 h 772"/>
                                <a:gd name="T20" fmla="*/ 413 w 1527"/>
                                <a:gd name="T21" fmla="*/ 0 h 772"/>
                                <a:gd name="T22" fmla="*/ 360 w 1527"/>
                                <a:gd name="T23" fmla="*/ 4 h 772"/>
                                <a:gd name="T24" fmla="*/ 329 w 1527"/>
                                <a:gd name="T25" fmla="*/ 0 h 772"/>
                                <a:gd name="T26" fmla="*/ 360 w 1527"/>
                                <a:gd name="T27" fmla="*/ 4 h 772"/>
                                <a:gd name="T28" fmla="*/ 275 w 1527"/>
                                <a:gd name="T29" fmla="*/ 2 h 772"/>
                                <a:gd name="T30" fmla="*/ 310 w 1527"/>
                                <a:gd name="T31" fmla="*/ 2 h 772"/>
                                <a:gd name="T32" fmla="*/ 224 w 1527"/>
                                <a:gd name="T33" fmla="*/ 4 h 772"/>
                                <a:gd name="T34" fmla="*/ 255 w 1527"/>
                                <a:gd name="T35" fmla="*/ 0 h 772"/>
                                <a:gd name="T36" fmla="*/ 202 w 1527"/>
                                <a:gd name="T37" fmla="*/ 4 h 772"/>
                                <a:gd name="T38" fmla="*/ 172 w 1527"/>
                                <a:gd name="T39" fmla="*/ 0 h 772"/>
                                <a:gd name="T40" fmla="*/ 202 w 1527"/>
                                <a:gd name="T41" fmla="*/ 4 h 772"/>
                                <a:gd name="T42" fmla="*/ 117 w 1527"/>
                                <a:gd name="T43" fmla="*/ 2 h 772"/>
                                <a:gd name="T44" fmla="*/ 152 w 1527"/>
                                <a:gd name="T45" fmla="*/ 2 h 772"/>
                                <a:gd name="T46" fmla="*/ 67 w 1527"/>
                                <a:gd name="T47" fmla="*/ 4 h 772"/>
                                <a:gd name="T48" fmla="*/ 97 w 1527"/>
                                <a:gd name="T49" fmla="*/ 0 h 772"/>
                                <a:gd name="T50" fmla="*/ 45 w 1527"/>
                                <a:gd name="T51" fmla="*/ 4 h 772"/>
                                <a:gd name="T52" fmla="*/ 14 w 1527"/>
                                <a:gd name="T53" fmla="*/ 0 h 772"/>
                                <a:gd name="T54" fmla="*/ 45 w 1527"/>
                                <a:gd name="T55" fmla="*/ 4 h 772"/>
                                <a:gd name="T56" fmla="*/ 2 w 1527"/>
                                <a:gd name="T57" fmla="*/ 45 h 772"/>
                                <a:gd name="T58" fmla="*/ 2 w 1527"/>
                                <a:gd name="T59" fmla="*/ 10 h 772"/>
                                <a:gd name="T60" fmla="*/ 4 w 1527"/>
                                <a:gd name="T61" fmla="*/ 96 h 772"/>
                                <a:gd name="T62" fmla="*/ 0 w 1527"/>
                                <a:gd name="T63" fmla="*/ 65 h 772"/>
                                <a:gd name="T64" fmla="*/ 4 w 1527"/>
                                <a:gd name="T65" fmla="*/ 118 h 772"/>
                                <a:gd name="T66" fmla="*/ 0 w 1527"/>
                                <a:gd name="T67" fmla="*/ 148 h 772"/>
                                <a:gd name="T68" fmla="*/ 4 w 1527"/>
                                <a:gd name="T69" fmla="*/ 118 h 772"/>
                                <a:gd name="T70" fmla="*/ 2 w 1527"/>
                                <a:gd name="T71" fmla="*/ 203 h 772"/>
                                <a:gd name="T72" fmla="*/ 2 w 1527"/>
                                <a:gd name="T73" fmla="*/ 168 h 772"/>
                                <a:gd name="T74" fmla="*/ 46 w 1527"/>
                                <a:gd name="T75" fmla="*/ 208 h 772"/>
                                <a:gd name="T76" fmla="*/ 15 w 1527"/>
                                <a:gd name="T77" fmla="*/ 212 h 772"/>
                                <a:gd name="T78" fmla="*/ 68 w 1527"/>
                                <a:gd name="T79" fmla="*/ 208 h 772"/>
                                <a:gd name="T80" fmla="*/ 99 w 1527"/>
                                <a:gd name="T81" fmla="*/ 212 h 772"/>
                                <a:gd name="T82" fmla="*/ 68 w 1527"/>
                                <a:gd name="T83" fmla="*/ 208 h 772"/>
                                <a:gd name="T84" fmla="*/ 153 w 1527"/>
                                <a:gd name="T85" fmla="*/ 210 h 772"/>
                                <a:gd name="T86" fmla="*/ 118 w 1527"/>
                                <a:gd name="T87" fmla="*/ 210 h 772"/>
                                <a:gd name="T88" fmla="*/ 204 w 1527"/>
                                <a:gd name="T89" fmla="*/ 208 h 772"/>
                                <a:gd name="T90" fmla="*/ 173 w 1527"/>
                                <a:gd name="T91" fmla="*/ 212 h 772"/>
                                <a:gd name="T92" fmla="*/ 226 w 1527"/>
                                <a:gd name="T93" fmla="*/ 208 h 772"/>
                                <a:gd name="T94" fmla="*/ 256 w 1527"/>
                                <a:gd name="T95" fmla="*/ 212 h 772"/>
                                <a:gd name="T96" fmla="*/ 226 w 1527"/>
                                <a:gd name="T97" fmla="*/ 208 h 772"/>
                                <a:gd name="T98" fmla="*/ 311 w 1527"/>
                                <a:gd name="T99" fmla="*/ 210 h 772"/>
                                <a:gd name="T100" fmla="*/ 276 w 1527"/>
                                <a:gd name="T101" fmla="*/ 210 h 772"/>
                                <a:gd name="T102" fmla="*/ 361 w 1527"/>
                                <a:gd name="T103" fmla="*/ 208 h 772"/>
                                <a:gd name="T104" fmla="*/ 331 w 1527"/>
                                <a:gd name="T105" fmla="*/ 212 h 772"/>
                                <a:gd name="T106" fmla="*/ 383 w 1527"/>
                                <a:gd name="T107" fmla="*/ 208 h 772"/>
                                <a:gd name="T108" fmla="*/ 414 w 1527"/>
                                <a:gd name="T109" fmla="*/ 212 h 772"/>
                                <a:gd name="T110" fmla="*/ 383 w 1527"/>
                                <a:gd name="T111" fmla="*/ 208 h 772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</a:gdLst>
                              <a:ahLst/>
                              <a:cxnLst>
                                <a:cxn ang="T112">
                                  <a:pos x="T0" y="T1"/>
                                </a:cxn>
                                <a:cxn ang="T113">
                                  <a:pos x="T2" y="T3"/>
                                </a:cxn>
                                <a:cxn ang="T114">
                                  <a:pos x="T4" y="T5"/>
                                </a:cxn>
                                <a:cxn ang="T115">
                                  <a:pos x="T6" y="T7"/>
                                </a:cxn>
                                <a:cxn ang="T116">
                                  <a:pos x="T8" y="T9"/>
                                </a:cxn>
                                <a:cxn ang="T117">
                                  <a:pos x="T10" y="T11"/>
                                </a:cxn>
                                <a:cxn ang="T118">
                                  <a:pos x="T12" y="T13"/>
                                </a:cxn>
                                <a:cxn ang="T119">
                                  <a:pos x="T14" y="T15"/>
                                </a:cxn>
                                <a:cxn ang="T120">
                                  <a:pos x="T16" y="T17"/>
                                </a:cxn>
                                <a:cxn ang="T121">
                                  <a:pos x="T18" y="T19"/>
                                </a:cxn>
                                <a:cxn ang="T122">
                                  <a:pos x="T20" y="T21"/>
                                </a:cxn>
                                <a:cxn ang="T123">
                                  <a:pos x="T22" y="T23"/>
                                </a:cxn>
                                <a:cxn ang="T124">
                                  <a:pos x="T24" y="T25"/>
                                </a:cxn>
                                <a:cxn ang="T125">
                                  <a:pos x="T26" y="T27"/>
                                </a:cxn>
                                <a:cxn ang="T126">
                                  <a:pos x="T28" y="T29"/>
                                </a:cxn>
                                <a:cxn ang="T127">
                                  <a:pos x="T30" y="T31"/>
                                </a:cxn>
                                <a:cxn ang="T128">
                                  <a:pos x="T32" y="T33"/>
                                </a:cxn>
                                <a:cxn ang="T129">
                                  <a:pos x="T34" y="T35"/>
                                </a:cxn>
                                <a:cxn ang="T130">
                                  <a:pos x="T36" y="T37"/>
                                </a:cxn>
                                <a:cxn ang="T131">
                                  <a:pos x="T38" y="T39"/>
                                </a:cxn>
                                <a:cxn ang="T132">
                                  <a:pos x="T40" y="T41"/>
                                </a:cxn>
                                <a:cxn ang="T133">
                                  <a:pos x="T42" y="T43"/>
                                </a:cxn>
                                <a:cxn ang="T134">
                                  <a:pos x="T44" y="T45"/>
                                </a:cxn>
                                <a:cxn ang="T135">
                                  <a:pos x="T46" y="T47"/>
                                </a:cxn>
                                <a:cxn ang="T136">
                                  <a:pos x="T48" y="T49"/>
                                </a:cxn>
                                <a:cxn ang="T137">
                                  <a:pos x="T50" y="T51"/>
                                </a:cxn>
                                <a:cxn ang="T138">
                                  <a:pos x="T52" y="T53"/>
                                </a:cxn>
                                <a:cxn ang="T139">
                                  <a:pos x="T54" y="T55"/>
                                </a:cxn>
                                <a:cxn ang="T140">
                                  <a:pos x="T56" y="T57"/>
                                </a:cxn>
                                <a:cxn ang="T141">
                                  <a:pos x="T58" y="T59"/>
                                </a:cxn>
                                <a:cxn ang="T142">
                                  <a:pos x="T60" y="T61"/>
                                </a:cxn>
                                <a:cxn ang="T143">
                                  <a:pos x="T62" y="T63"/>
                                </a:cxn>
                                <a:cxn ang="T144">
                                  <a:pos x="T64" y="T65"/>
                                </a:cxn>
                                <a:cxn ang="T145">
                                  <a:pos x="T66" y="T67"/>
                                </a:cxn>
                                <a:cxn ang="T146">
                                  <a:pos x="T68" y="T69"/>
                                </a:cxn>
                                <a:cxn ang="T147">
                                  <a:pos x="T70" y="T71"/>
                                </a:cxn>
                                <a:cxn ang="T148">
                                  <a:pos x="T72" y="T73"/>
                                </a:cxn>
                                <a:cxn ang="T149">
                                  <a:pos x="T74" y="T75"/>
                                </a:cxn>
                                <a:cxn ang="T150">
                                  <a:pos x="T76" y="T77"/>
                                </a:cxn>
                                <a:cxn ang="T151">
                                  <a:pos x="T78" y="T79"/>
                                </a:cxn>
                                <a:cxn ang="T152">
                                  <a:pos x="T80" y="T81"/>
                                </a:cxn>
                                <a:cxn ang="T153">
                                  <a:pos x="T82" y="T83"/>
                                </a:cxn>
                                <a:cxn ang="T154">
                                  <a:pos x="T84" y="T85"/>
                                </a:cxn>
                                <a:cxn ang="T155">
                                  <a:pos x="T86" y="T87"/>
                                </a:cxn>
                                <a:cxn ang="T156">
                                  <a:pos x="T88" y="T89"/>
                                </a:cxn>
                                <a:cxn ang="T157">
                                  <a:pos x="T90" y="T91"/>
                                </a:cxn>
                                <a:cxn ang="T158">
                                  <a:pos x="T92" y="T93"/>
                                </a:cxn>
                                <a:cxn ang="T159">
                                  <a:pos x="T94" y="T95"/>
                                </a:cxn>
                                <a:cxn ang="T160">
                                  <a:pos x="T96" y="T97"/>
                                </a:cxn>
                                <a:cxn ang="T161">
                                  <a:pos x="T98" y="T99"/>
                                </a:cxn>
                                <a:cxn ang="T162">
                                  <a:pos x="T100" y="T101"/>
                                </a:cxn>
                                <a:cxn ang="T163">
                                  <a:pos x="T102" y="T103"/>
                                </a:cxn>
                                <a:cxn ang="T164">
                                  <a:pos x="T104" y="T105"/>
                                </a:cxn>
                                <a:cxn ang="T165">
                                  <a:pos x="T106" y="T107"/>
                                </a:cxn>
                                <a:cxn ang="T166">
                                  <a:pos x="T108" y="T109"/>
                                </a:cxn>
                                <a:cxn ang="T167">
                                  <a:pos x="T110" y="T111"/>
                                </a:cxn>
                              </a:cxnLst>
                              <a:rect l="0" t="0" r="r" b="b"/>
                              <a:pathLst>
                                <a:path w="1527" h="772">
                                  <a:moveTo>
                                    <a:pt x="1511" y="764"/>
                                  </a:moveTo>
                                  <a:lnTo>
                                    <a:pt x="1511" y="652"/>
                                  </a:lnTo>
                                  <a:cubicBezTo>
                                    <a:pt x="1511" y="647"/>
                                    <a:pt x="1515" y="644"/>
                                    <a:pt x="1519" y="644"/>
                                  </a:cubicBezTo>
                                  <a:cubicBezTo>
                                    <a:pt x="1524" y="644"/>
                                    <a:pt x="1527" y="647"/>
                                    <a:pt x="1527" y="652"/>
                                  </a:cubicBezTo>
                                  <a:lnTo>
                                    <a:pt x="1527" y="764"/>
                                  </a:lnTo>
                                  <a:cubicBezTo>
                                    <a:pt x="1527" y="768"/>
                                    <a:pt x="1524" y="772"/>
                                    <a:pt x="1519" y="772"/>
                                  </a:cubicBezTo>
                                  <a:cubicBezTo>
                                    <a:pt x="1515" y="772"/>
                                    <a:pt x="1511" y="768"/>
                                    <a:pt x="1511" y="764"/>
                                  </a:cubicBezTo>
                                  <a:close/>
                                  <a:moveTo>
                                    <a:pt x="1511" y="572"/>
                                  </a:moveTo>
                                  <a:lnTo>
                                    <a:pt x="1511" y="460"/>
                                  </a:lnTo>
                                  <a:cubicBezTo>
                                    <a:pt x="1511" y="455"/>
                                    <a:pt x="1515" y="452"/>
                                    <a:pt x="1519" y="452"/>
                                  </a:cubicBezTo>
                                  <a:cubicBezTo>
                                    <a:pt x="1524" y="452"/>
                                    <a:pt x="1527" y="455"/>
                                    <a:pt x="1527" y="460"/>
                                  </a:cubicBezTo>
                                  <a:lnTo>
                                    <a:pt x="1527" y="572"/>
                                  </a:lnTo>
                                  <a:cubicBezTo>
                                    <a:pt x="1527" y="576"/>
                                    <a:pt x="1524" y="580"/>
                                    <a:pt x="1519" y="580"/>
                                  </a:cubicBezTo>
                                  <a:cubicBezTo>
                                    <a:pt x="1515" y="580"/>
                                    <a:pt x="1511" y="576"/>
                                    <a:pt x="1511" y="572"/>
                                  </a:cubicBezTo>
                                  <a:close/>
                                  <a:moveTo>
                                    <a:pt x="1511" y="380"/>
                                  </a:moveTo>
                                  <a:lnTo>
                                    <a:pt x="1511" y="268"/>
                                  </a:lnTo>
                                  <a:cubicBezTo>
                                    <a:pt x="1511" y="263"/>
                                    <a:pt x="1515" y="260"/>
                                    <a:pt x="1519" y="260"/>
                                  </a:cubicBezTo>
                                  <a:cubicBezTo>
                                    <a:pt x="1524" y="260"/>
                                    <a:pt x="1527" y="263"/>
                                    <a:pt x="1527" y="268"/>
                                  </a:cubicBezTo>
                                  <a:lnTo>
                                    <a:pt x="1527" y="380"/>
                                  </a:lnTo>
                                  <a:cubicBezTo>
                                    <a:pt x="1527" y="384"/>
                                    <a:pt x="1524" y="388"/>
                                    <a:pt x="1519" y="388"/>
                                  </a:cubicBezTo>
                                  <a:cubicBezTo>
                                    <a:pt x="1515" y="388"/>
                                    <a:pt x="1511" y="384"/>
                                    <a:pt x="1511" y="380"/>
                                  </a:cubicBezTo>
                                  <a:close/>
                                  <a:moveTo>
                                    <a:pt x="1511" y="188"/>
                                  </a:moveTo>
                                  <a:lnTo>
                                    <a:pt x="1511" y="76"/>
                                  </a:lnTo>
                                  <a:cubicBezTo>
                                    <a:pt x="1511" y="71"/>
                                    <a:pt x="1515" y="68"/>
                                    <a:pt x="1519" y="68"/>
                                  </a:cubicBezTo>
                                  <a:cubicBezTo>
                                    <a:pt x="1524" y="68"/>
                                    <a:pt x="1527" y="71"/>
                                    <a:pt x="1527" y="76"/>
                                  </a:cubicBezTo>
                                  <a:lnTo>
                                    <a:pt x="1527" y="188"/>
                                  </a:lnTo>
                                  <a:cubicBezTo>
                                    <a:pt x="1527" y="192"/>
                                    <a:pt x="1524" y="196"/>
                                    <a:pt x="1519" y="196"/>
                                  </a:cubicBezTo>
                                  <a:cubicBezTo>
                                    <a:pt x="1515" y="196"/>
                                    <a:pt x="1511" y="192"/>
                                    <a:pt x="1511" y="188"/>
                                  </a:cubicBezTo>
                                  <a:close/>
                                  <a:moveTo>
                                    <a:pt x="1507" y="16"/>
                                  </a:moveTo>
                                  <a:lnTo>
                                    <a:pt x="1395" y="16"/>
                                  </a:lnTo>
                                  <a:cubicBezTo>
                                    <a:pt x="1391" y="16"/>
                                    <a:pt x="1387" y="12"/>
                                    <a:pt x="1387" y="8"/>
                                  </a:cubicBezTo>
                                  <a:cubicBezTo>
                                    <a:pt x="1387" y="3"/>
                                    <a:pt x="1391" y="0"/>
                                    <a:pt x="1395" y="0"/>
                                  </a:cubicBezTo>
                                  <a:lnTo>
                                    <a:pt x="1507" y="0"/>
                                  </a:lnTo>
                                  <a:cubicBezTo>
                                    <a:pt x="1512" y="0"/>
                                    <a:pt x="1515" y="3"/>
                                    <a:pt x="1515" y="8"/>
                                  </a:cubicBezTo>
                                  <a:cubicBezTo>
                                    <a:pt x="1515" y="12"/>
                                    <a:pt x="1512" y="16"/>
                                    <a:pt x="1507" y="16"/>
                                  </a:cubicBezTo>
                                  <a:close/>
                                  <a:moveTo>
                                    <a:pt x="1315" y="16"/>
                                  </a:moveTo>
                                  <a:lnTo>
                                    <a:pt x="1203" y="16"/>
                                  </a:lnTo>
                                  <a:cubicBezTo>
                                    <a:pt x="1199" y="16"/>
                                    <a:pt x="1195" y="12"/>
                                    <a:pt x="1195" y="8"/>
                                  </a:cubicBezTo>
                                  <a:cubicBezTo>
                                    <a:pt x="1195" y="3"/>
                                    <a:pt x="1199" y="0"/>
                                    <a:pt x="1203" y="0"/>
                                  </a:cubicBezTo>
                                  <a:lnTo>
                                    <a:pt x="1315" y="0"/>
                                  </a:lnTo>
                                  <a:cubicBezTo>
                                    <a:pt x="1320" y="0"/>
                                    <a:pt x="1323" y="3"/>
                                    <a:pt x="1323" y="8"/>
                                  </a:cubicBezTo>
                                  <a:cubicBezTo>
                                    <a:pt x="1323" y="12"/>
                                    <a:pt x="1320" y="16"/>
                                    <a:pt x="1315" y="16"/>
                                  </a:cubicBezTo>
                                  <a:close/>
                                  <a:moveTo>
                                    <a:pt x="1123" y="16"/>
                                  </a:moveTo>
                                  <a:lnTo>
                                    <a:pt x="1011" y="16"/>
                                  </a:lnTo>
                                  <a:cubicBezTo>
                                    <a:pt x="1007" y="16"/>
                                    <a:pt x="1003" y="12"/>
                                    <a:pt x="1003" y="8"/>
                                  </a:cubicBezTo>
                                  <a:cubicBezTo>
                                    <a:pt x="1003" y="3"/>
                                    <a:pt x="1007" y="0"/>
                                    <a:pt x="1011" y="0"/>
                                  </a:cubicBezTo>
                                  <a:lnTo>
                                    <a:pt x="1123" y="0"/>
                                  </a:lnTo>
                                  <a:cubicBezTo>
                                    <a:pt x="1128" y="0"/>
                                    <a:pt x="1131" y="3"/>
                                    <a:pt x="1131" y="8"/>
                                  </a:cubicBezTo>
                                  <a:cubicBezTo>
                                    <a:pt x="1131" y="12"/>
                                    <a:pt x="1128" y="16"/>
                                    <a:pt x="1123" y="16"/>
                                  </a:cubicBezTo>
                                  <a:close/>
                                  <a:moveTo>
                                    <a:pt x="931" y="16"/>
                                  </a:moveTo>
                                  <a:lnTo>
                                    <a:pt x="819" y="16"/>
                                  </a:lnTo>
                                  <a:cubicBezTo>
                                    <a:pt x="815" y="16"/>
                                    <a:pt x="811" y="12"/>
                                    <a:pt x="811" y="8"/>
                                  </a:cubicBezTo>
                                  <a:cubicBezTo>
                                    <a:pt x="811" y="3"/>
                                    <a:pt x="815" y="0"/>
                                    <a:pt x="819" y="0"/>
                                  </a:cubicBezTo>
                                  <a:lnTo>
                                    <a:pt x="931" y="0"/>
                                  </a:lnTo>
                                  <a:cubicBezTo>
                                    <a:pt x="936" y="0"/>
                                    <a:pt x="939" y="3"/>
                                    <a:pt x="939" y="8"/>
                                  </a:cubicBezTo>
                                  <a:cubicBezTo>
                                    <a:pt x="939" y="12"/>
                                    <a:pt x="936" y="16"/>
                                    <a:pt x="931" y="16"/>
                                  </a:cubicBezTo>
                                  <a:close/>
                                  <a:moveTo>
                                    <a:pt x="739" y="16"/>
                                  </a:moveTo>
                                  <a:lnTo>
                                    <a:pt x="627" y="16"/>
                                  </a:lnTo>
                                  <a:cubicBezTo>
                                    <a:pt x="623" y="16"/>
                                    <a:pt x="619" y="12"/>
                                    <a:pt x="619" y="8"/>
                                  </a:cubicBezTo>
                                  <a:cubicBezTo>
                                    <a:pt x="619" y="3"/>
                                    <a:pt x="623" y="0"/>
                                    <a:pt x="627" y="0"/>
                                  </a:cubicBezTo>
                                  <a:lnTo>
                                    <a:pt x="739" y="0"/>
                                  </a:lnTo>
                                  <a:cubicBezTo>
                                    <a:pt x="744" y="0"/>
                                    <a:pt x="747" y="3"/>
                                    <a:pt x="747" y="8"/>
                                  </a:cubicBezTo>
                                  <a:cubicBezTo>
                                    <a:pt x="747" y="12"/>
                                    <a:pt x="744" y="16"/>
                                    <a:pt x="739" y="16"/>
                                  </a:cubicBezTo>
                                  <a:close/>
                                  <a:moveTo>
                                    <a:pt x="547" y="16"/>
                                  </a:moveTo>
                                  <a:lnTo>
                                    <a:pt x="435" y="16"/>
                                  </a:lnTo>
                                  <a:cubicBezTo>
                                    <a:pt x="431" y="16"/>
                                    <a:pt x="427" y="12"/>
                                    <a:pt x="427" y="8"/>
                                  </a:cubicBezTo>
                                  <a:cubicBezTo>
                                    <a:pt x="427" y="3"/>
                                    <a:pt x="431" y="0"/>
                                    <a:pt x="435" y="0"/>
                                  </a:cubicBezTo>
                                  <a:lnTo>
                                    <a:pt x="547" y="0"/>
                                  </a:lnTo>
                                  <a:cubicBezTo>
                                    <a:pt x="552" y="0"/>
                                    <a:pt x="555" y="3"/>
                                    <a:pt x="555" y="8"/>
                                  </a:cubicBezTo>
                                  <a:cubicBezTo>
                                    <a:pt x="555" y="12"/>
                                    <a:pt x="552" y="16"/>
                                    <a:pt x="547" y="16"/>
                                  </a:cubicBezTo>
                                  <a:close/>
                                  <a:moveTo>
                                    <a:pt x="355" y="16"/>
                                  </a:moveTo>
                                  <a:lnTo>
                                    <a:pt x="243" y="16"/>
                                  </a:lnTo>
                                  <a:cubicBezTo>
                                    <a:pt x="239" y="16"/>
                                    <a:pt x="235" y="12"/>
                                    <a:pt x="235" y="8"/>
                                  </a:cubicBezTo>
                                  <a:cubicBezTo>
                                    <a:pt x="235" y="3"/>
                                    <a:pt x="239" y="0"/>
                                    <a:pt x="243" y="0"/>
                                  </a:cubicBezTo>
                                  <a:lnTo>
                                    <a:pt x="355" y="0"/>
                                  </a:lnTo>
                                  <a:cubicBezTo>
                                    <a:pt x="360" y="0"/>
                                    <a:pt x="363" y="3"/>
                                    <a:pt x="363" y="8"/>
                                  </a:cubicBezTo>
                                  <a:cubicBezTo>
                                    <a:pt x="363" y="12"/>
                                    <a:pt x="360" y="16"/>
                                    <a:pt x="355" y="16"/>
                                  </a:cubicBezTo>
                                  <a:close/>
                                  <a:moveTo>
                                    <a:pt x="163" y="16"/>
                                  </a:moveTo>
                                  <a:lnTo>
                                    <a:pt x="51" y="16"/>
                                  </a:lnTo>
                                  <a:cubicBezTo>
                                    <a:pt x="47" y="16"/>
                                    <a:pt x="43" y="12"/>
                                    <a:pt x="43" y="8"/>
                                  </a:cubicBezTo>
                                  <a:cubicBezTo>
                                    <a:pt x="43" y="3"/>
                                    <a:pt x="47" y="0"/>
                                    <a:pt x="51" y="0"/>
                                  </a:cubicBezTo>
                                  <a:lnTo>
                                    <a:pt x="163" y="0"/>
                                  </a:lnTo>
                                  <a:cubicBezTo>
                                    <a:pt x="168" y="0"/>
                                    <a:pt x="171" y="3"/>
                                    <a:pt x="171" y="8"/>
                                  </a:cubicBezTo>
                                  <a:cubicBezTo>
                                    <a:pt x="171" y="12"/>
                                    <a:pt x="168" y="16"/>
                                    <a:pt x="163" y="16"/>
                                  </a:cubicBezTo>
                                  <a:close/>
                                  <a:moveTo>
                                    <a:pt x="16" y="44"/>
                                  </a:moveTo>
                                  <a:lnTo>
                                    <a:pt x="16" y="156"/>
                                  </a:lnTo>
                                  <a:cubicBezTo>
                                    <a:pt x="16" y="160"/>
                                    <a:pt x="12" y="164"/>
                                    <a:pt x="8" y="164"/>
                                  </a:cubicBezTo>
                                  <a:cubicBezTo>
                                    <a:pt x="3" y="164"/>
                                    <a:pt x="0" y="160"/>
                                    <a:pt x="0" y="156"/>
                                  </a:cubicBezTo>
                                  <a:lnTo>
                                    <a:pt x="0" y="44"/>
                                  </a:lnTo>
                                  <a:cubicBezTo>
                                    <a:pt x="0" y="39"/>
                                    <a:pt x="3" y="36"/>
                                    <a:pt x="8" y="36"/>
                                  </a:cubicBezTo>
                                  <a:cubicBezTo>
                                    <a:pt x="12" y="36"/>
                                    <a:pt x="16" y="39"/>
                                    <a:pt x="16" y="44"/>
                                  </a:cubicBezTo>
                                  <a:close/>
                                  <a:moveTo>
                                    <a:pt x="16" y="236"/>
                                  </a:moveTo>
                                  <a:lnTo>
                                    <a:pt x="16" y="348"/>
                                  </a:lnTo>
                                  <a:cubicBezTo>
                                    <a:pt x="16" y="352"/>
                                    <a:pt x="12" y="356"/>
                                    <a:pt x="8" y="356"/>
                                  </a:cubicBezTo>
                                  <a:cubicBezTo>
                                    <a:pt x="3" y="356"/>
                                    <a:pt x="0" y="352"/>
                                    <a:pt x="0" y="348"/>
                                  </a:cubicBezTo>
                                  <a:lnTo>
                                    <a:pt x="0" y="236"/>
                                  </a:lnTo>
                                  <a:cubicBezTo>
                                    <a:pt x="0" y="231"/>
                                    <a:pt x="3" y="228"/>
                                    <a:pt x="8" y="228"/>
                                  </a:cubicBezTo>
                                  <a:cubicBezTo>
                                    <a:pt x="12" y="228"/>
                                    <a:pt x="16" y="231"/>
                                    <a:pt x="16" y="236"/>
                                  </a:cubicBezTo>
                                  <a:close/>
                                  <a:moveTo>
                                    <a:pt x="16" y="428"/>
                                  </a:moveTo>
                                  <a:lnTo>
                                    <a:pt x="16" y="540"/>
                                  </a:lnTo>
                                  <a:cubicBezTo>
                                    <a:pt x="16" y="544"/>
                                    <a:pt x="12" y="548"/>
                                    <a:pt x="8" y="548"/>
                                  </a:cubicBezTo>
                                  <a:cubicBezTo>
                                    <a:pt x="3" y="548"/>
                                    <a:pt x="0" y="544"/>
                                    <a:pt x="0" y="540"/>
                                  </a:cubicBezTo>
                                  <a:lnTo>
                                    <a:pt x="0" y="428"/>
                                  </a:lnTo>
                                  <a:cubicBezTo>
                                    <a:pt x="0" y="423"/>
                                    <a:pt x="3" y="420"/>
                                    <a:pt x="8" y="420"/>
                                  </a:cubicBezTo>
                                  <a:cubicBezTo>
                                    <a:pt x="12" y="420"/>
                                    <a:pt x="16" y="423"/>
                                    <a:pt x="16" y="428"/>
                                  </a:cubicBezTo>
                                  <a:close/>
                                  <a:moveTo>
                                    <a:pt x="16" y="620"/>
                                  </a:moveTo>
                                  <a:lnTo>
                                    <a:pt x="16" y="732"/>
                                  </a:lnTo>
                                  <a:cubicBezTo>
                                    <a:pt x="16" y="736"/>
                                    <a:pt x="12" y="740"/>
                                    <a:pt x="8" y="740"/>
                                  </a:cubicBezTo>
                                  <a:cubicBezTo>
                                    <a:pt x="3" y="740"/>
                                    <a:pt x="0" y="736"/>
                                    <a:pt x="0" y="732"/>
                                  </a:cubicBezTo>
                                  <a:lnTo>
                                    <a:pt x="0" y="620"/>
                                  </a:lnTo>
                                  <a:cubicBezTo>
                                    <a:pt x="0" y="615"/>
                                    <a:pt x="3" y="612"/>
                                    <a:pt x="8" y="612"/>
                                  </a:cubicBezTo>
                                  <a:cubicBezTo>
                                    <a:pt x="12" y="612"/>
                                    <a:pt x="16" y="615"/>
                                    <a:pt x="16" y="620"/>
                                  </a:cubicBezTo>
                                  <a:close/>
                                  <a:moveTo>
                                    <a:pt x="56" y="756"/>
                                  </a:moveTo>
                                  <a:lnTo>
                                    <a:pt x="168" y="756"/>
                                  </a:lnTo>
                                  <a:cubicBezTo>
                                    <a:pt x="172" y="756"/>
                                    <a:pt x="176" y="759"/>
                                    <a:pt x="176" y="764"/>
                                  </a:cubicBezTo>
                                  <a:cubicBezTo>
                                    <a:pt x="176" y="768"/>
                                    <a:pt x="172" y="772"/>
                                    <a:pt x="168" y="772"/>
                                  </a:cubicBezTo>
                                  <a:lnTo>
                                    <a:pt x="56" y="772"/>
                                  </a:lnTo>
                                  <a:cubicBezTo>
                                    <a:pt x="52" y="772"/>
                                    <a:pt x="48" y="768"/>
                                    <a:pt x="48" y="764"/>
                                  </a:cubicBezTo>
                                  <a:cubicBezTo>
                                    <a:pt x="48" y="759"/>
                                    <a:pt x="52" y="756"/>
                                    <a:pt x="56" y="756"/>
                                  </a:cubicBezTo>
                                  <a:close/>
                                  <a:moveTo>
                                    <a:pt x="248" y="756"/>
                                  </a:moveTo>
                                  <a:lnTo>
                                    <a:pt x="360" y="756"/>
                                  </a:lnTo>
                                  <a:cubicBezTo>
                                    <a:pt x="364" y="756"/>
                                    <a:pt x="368" y="759"/>
                                    <a:pt x="368" y="764"/>
                                  </a:cubicBezTo>
                                  <a:cubicBezTo>
                                    <a:pt x="368" y="768"/>
                                    <a:pt x="364" y="772"/>
                                    <a:pt x="360" y="772"/>
                                  </a:cubicBezTo>
                                  <a:lnTo>
                                    <a:pt x="248" y="772"/>
                                  </a:lnTo>
                                  <a:cubicBezTo>
                                    <a:pt x="244" y="772"/>
                                    <a:pt x="240" y="768"/>
                                    <a:pt x="240" y="764"/>
                                  </a:cubicBezTo>
                                  <a:cubicBezTo>
                                    <a:pt x="240" y="759"/>
                                    <a:pt x="244" y="756"/>
                                    <a:pt x="248" y="756"/>
                                  </a:cubicBezTo>
                                  <a:close/>
                                  <a:moveTo>
                                    <a:pt x="440" y="756"/>
                                  </a:moveTo>
                                  <a:lnTo>
                                    <a:pt x="552" y="756"/>
                                  </a:lnTo>
                                  <a:cubicBezTo>
                                    <a:pt x="556" y="756"/>
                                    <a:pt x="560" y="759"/>
                                    <a:pt x="560" y="764"/>
                                  </a:cubicBezTo>
                                  <a:cubicBezTo>
                                    <a:pt x="560" y="768"/>
                                    <a:pt x="556" y="772"/>
                                    <a:pt x="552" y="772"/>
                                  </a:cubicBezTo>
                                  <a:lnTo>
                                    <a:pt x="440" y="772"/>
                                  </a:lnTo>
                                  <a:cubicBezTo>
                                    <a:pt x="436" y="772"/>
                                    <a:pt x="432" y="768"/>
                                    <a:pt x="432" y="764"/>
                                  </a:cubicBezTo>
                                  <a:cubicBezTo>
                                    <a:pt x="432" y="759"/>
                                    <a:pt x="436" y="756"/>
                                    <a:pt x="440" y="756"/>
                                  </a:cubicBezTo>
                                  <a:close/>
                                  <a:moveTo>
                                    <a:pt x="632" y="756"/>
                                  </a:moveTo>
                                  <a:lnTo>
                                    <a:pt x="744" y="756"/>
                                  </a:lnTo>
                                  <a:cubicBezTo>
                                    <a:pt x="748" y="756"/>
                                    <a:pt x="752" y="759"/>
                                    <a:pt x="752" y="764"/>
                                  </a:cubicBezTo>
                                  <a:cubicBezTo>
                                    <a:pt x="752" y="768"/>
                                    <a:pt x="748" y="772"/>
                                    <a:pt x="744" y="772"/>
                                  </a:cubicBezTo>
                                  <a:lnTo>
                                    <a:pt x="632" y="772"/>
                                  </a:lnTo>
                                  <a:cubicBezTo>
                                    <a:pt x="628" y="772"/>
                                    <a:pt x="624" y="768"/>
                                    <a:pt x="624" y="764"/>
                                  </a:cubicBezTo>
                                  <a:cubicBezTo>
                                    <a:pt x="624" y="759"/>
                                    <a:pt x="628" y="756"/>
                                    <a:pt x="632" y="756"/>
                                  </a:cubicBezTo>
                                  <a:close/>
                                  <a:moveTo>
                                    <a:pt x="824" y="756"/>
                                  </a:moveTo>
                                  <a:lnTo>
                                    <a:pt x="936" y="756"/>
                                  </a:lnTo>
                                  <a:cubicBezTo>
                                    <a:pt x="940" y="756"/>
                                    <a:pt x="944" y="759"/>
                                    <a:pt x="944" y="764"/>
                                  </a:cubicBezTo>
                                  <a:cubicBezTo>
                                    <a:pt x="944" y="768"/>
                                    <a:pt x="940" y="772"/>
                                    <a:pt x="936" y="772"/>
                                  </a:cubicBezTo>
                                  <a:lnTo>
                                    <a:pt x="824" y="772"/>
                                  </a:lnTo>
                                  <a:cubicBezTo>
                                    <a:pt x="820" y="772"/>
                                    <a:pt x="816" y="768"/>
                                    <a:pt x="816" y="764"/>
                                  </a:cubicBezTo>
                                  <a:cubicBezTo>
                                    <a:pt x="816" y="759"/>
                                    <a:pt x="820" y="756"/>
                                    <a:pt x="824" y="756"/>
                                  </a:cubicBezTo>
                                  <a:close/>
                                  <a:moveTo>
                                    <a:pt x="1016" y="756"/>
                                  </a:moveTo>
                                  <a:lnTo>
                                    <a:pt x="1128" y="756"/>
                                  </a:lnTo>
                                  <a:cubicBezTo>
                                    <a:pt x="1132" y="756"/>
                                    <a:pt x="1136" y="759"/>
                                    <a:pt x="1136" y="764"/>
                                  </a:cubicBezTo>
                                  <a:cubicBezTo>
                                    <a:pt x="1136" y="768"/>
                                    <a:pt x="1132" y="772"/>
                                    <a:pt x="1128" y="772"/>
                                  </a:cubicBezTo>
                                  <a:lnTo>
                                    <a:pt x="1016" y="772"/>
                                  </a:lnTo>
                                  <a:cubicBezTo>
                                    <a:pt x="1012" y="772"/>
                                    <a:pt x="1008" y="768"/>
                                    <a:pt x="1008" y="764"/>
                                  </a:cubicBezTo>
                                  <a:cubicBezTo>
                                    <a:pt x="1008" y="759"/>
                                    <a:pt x="1012" y="756"/>
                                    <a:pt x="1016" y="756"/>
                                  </a:cubicBezTo>
                                  <a:close/>
                                  <a:moveTo>
                                    <a:pt x="1208" y="756"/>
                                  </a:moveTo>
                                  <a:lnTo>
                                    <a:pt x="1320" y="756"/>
                                  </a:lnTo>
                                  <a:cubicBezTo>
                                    <a:pt x="1324" y="756"/>
                                    <a:pt x="1328" y="759"/>
                                    <a:pt x="1328" y="764"/>
                                  </a:cubicBezTo>
                                  <a:cubicBezTo>
                                    <a:pt x="1328" y="768"/>
                                    <a:pt x="1324" y="772"/>
                                    <a:pt x="1320" y="772"/>
                                  </a:cubicBezTo>
                                  <a:lnTo>
                                    <a:pt x="1208" y="772"/>
                                  </a:lnTo>
                                  <a:cubicBezTo>
                                    <a:pt x="1204" y="772"/>
                                    <a:pt x="1200" y="768"/>
                                    <a:pt x="1200" y="764"/>
                                  </a:cubicBezTo>
                                  <a:cubicBezTo>
                                    <a:pt x="1200" y="759"/>
                                    <a:pt x="1204" y="756"/>
                                    <a:pt x="1208" y="756"/>
                                  </a:cubicBezTo>
                                  <a:close/>
                                  <a:moveTo>
                                    <a:pt x="1400" y="756"/>
                                  </a:moveTo>
                                  <a:lnTo>
                                    <a:pt x="1512" y="756"/>
                                  </a:lnTo>
                                  <a:cubicBezTo>
                                    <a:pt x="1516" y="756"/>
                                    <a:pt x="1520" y="759"/>
                                    <a:pt x="1520" y="764"/>
                                  </a:cubicBezTo>
                                  <a:cubicBezTo>
                                    <a:pt x="1520" y="768"/>
                                    <a:pt x="1516" y="772"/>
                                    <a:pt x="1512" y="772"/>
                                  </a:cubicBezTo>
                                  <a:lnTo>
                                    <a:pt x="1400" y="772"/>
                                  </a:lnTo>
                                  <a:cubicBezTo>
                                    <a:pt x="1396" y="772"/>
                                    <a:pt x="1392" y="768"/>
                                    <a:pt x="1392" y="764"/>
                                  </a:cubicBezTo>
                                  <a:cubicBezTo>
                                    <a:pt x="1392" y="759"/>
                                    <a:pt x="1396" y="756"/>
                                    <a:pt x="1400" y="75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3" name="Rectangle 15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008237" y="344875"/>
                              <a:ext cx="621333" cy="329055"/>
                            </a:xfrm>
                            <a:prstGeom prst="rect">
                              <a:avLst/>
                            </a:prstGeom>
                            <a:solidFill>
                              <a:srgbClr val="D7E3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4" name="Rectangle 15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71781" y="344875"/>
                              <a:ext cx="657789" cy="329055"/>
                            </a:xfrm>
                            <a:prstGeom prst="rect">
                              <a:avLst/>
                            </a:prstGeom>
                            <a:noFill/>
                            <a:ln w="1588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5" name="Rectangle 15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73078" y="458779"/>
                              <a:ext cx="360579" cy="8578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F59A59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PUSCH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06" name="Freeform 1506"/>
                          <wps:cNvSpPr>
                            <a:spLocks noEditPoints="1"/>
                          </wps:cNvSpPr>
                          <wps:spPr bwMode="auto">
                            <a:xfrm>
                              <a:off x="128388" y="341711"/>
                              <a:ext cx="532571" cy="335383"/>
                            </a:xfrm>
                            <a:custGeom>
                              <a:avLst/>
                              <a:gdLst>
                                <a:gd name="T0" fmla="*/ 334 w 1226"/>
                                <a:gd name="T1" fmla="*/ 177 h 772"/>
                                <a:gd name="T2" fmla="*/ 334 w 1226"/>
                                <a:gd name="T3" fmla="*/ 212 h 772"/>
                                <a:gd name="T4" fmla="*/ 332 w 1226"/>
                                <a:gd name="T5" fmla="*/ 126 h 772"/>
                                <a:gd name="T6" fmla="*/ 336 w 1226"/>
                                <a:gd name="T7" fmla="*/ 157 h 772"/>
                                <a:gd name="T8" fmla="*/ 332 w 1226"/>
                                <a:gd name="T9" fmla="*/ 104 h 772"/>
                                <a:gd name="T10" fmla="*/ 336 w 1226"/>
                                <a:gd name="T11" fmla="*/ 74 h 772"/>
                                <a:gd name="T12" fmla="*/ 332 w 1226"/>
                                <a:gd name="T13" fmla="*/ 104 h 772"/>
                                <a:gd name="T14" fmla="*/ 334 w 1226"/>
                                <a:gd name="T15" fmla="*/ 19 h 772"/>
                                <a:gd name="T16" fmla="*/ 334 w 1226"/>
                                <a:gd name="T17" fmla="*/ 54 h 772"/>
                                <a:gd name="T18" fmla="*/ 300 w 1226"/>
                                <a:gd name="T19" fmla="*/ 4 h 772"/>
                                <a:gd name="T20" fmla="*/ 331 w 1226"/>
                                <a:gd name="T21" fmla="*/ 0 h 772"/>
                                <a:gd name="T22" fmla="*/ 278 w 1226"/>
                                <a:gd name="T23" fmla="*/ 4 h 772"/>
                                <a:gd name="T24" fmla="*/ 247 w 1226"/>
                                <a:gd name="T25" fmla="*/ 0 h 772"/>
                                <a:gd name="T26" fmla="*/ 278 w 1226"/>
                                <a:gd name="T27" fmla="*/ 4 h 772"/>
                                <a:gd name="T28" fmla="*/ 192 w 1226"/>
                                <a:gd name="T29" fmla="*/ 2 h 772"/>
                                <a:gd name="T30" fmla="*/ 227 w 1226"/>
                                <a:gd name="T31" fmla="*/ 2 h 772"/>
                                <a:gd name="T32" fmla="*/ 142 w 1226"/>
                                <a:gd name="T33" fmla="*/ 4 h 772"/>
                                <a:gd name="T34" fmla="*/ 173 w 1226"/>
                                <a:gd name="T35" fmla="*/ 0 h 772"/>
                                <a:gd name="T36" fmla="*/ 120 w 1226"/>
                                <a:gd name="T37" fmla="*/ 4 h 772"/>
                                <a:gd name="T38" fmla="*/ 89 w 1226"/>
                                <a:gd name="T39" fmla="*/ 0 h 772"/>
                                <a:gd name="T40" fmla="*/ 120 w 1226"/>
                                <a:gd name="T41" fmla="*/ 4 h 772"/>
                                <a:gd name="T42" fmla="*/ 35 w 1226"/>
                                <a:gd name="T43" fmla="*/ 2 h 772"/>
                                <a:gd name="T44" fmla="*/ 70 w 1226"/>
                                <a:gd name="T45" fmla="*/ 2 h 772"/>
                                <a:gd name="T46" fmla="*/ 2 w 1226"/>
                                <a:gd name="T47" fmla="*/ 4 h 772"/>
                                <a:gd name="T48" fmla="*/ 2 w 1226"/>
                                <a:gd name="T49" fmla="*/ 23 h 772"/>
                                <a:gd name="T50" fmla="*/ 2 w 1226"/>
                                <a:gd name="T51" fmla="*/ 0 h 772"/>
                                <a:gd name="T52" fmla="*/ 15 w 1226"/>
                                <a:gd name="T53" fmla="*/ 4 h 772"/>
                                <a:gd name="T54" fmla="*/ 2 w 1226"/>
                                <a:gd name="T55" fmla="*/ 75 h 772"/>
                                <a:gd name="T56" fmla="*/ 2 w 1226"/>
                                <a:gd name="T57" fmla="*/ 40 h 772"/>
                                <a:gd name="T58" fmla="*/ 4 w 1226"/>
                                <a:gd name="T59" fmla="*/ 126 h 772"/>
                                <a:gd name="T60" fmla="*/ 0 w 1226"/>
                                <a:gd name="T61" fmla="*/ 95 h 772"/>
                                <a:gd name="T62" fmla="*/ 4 w 1226"/>
                                <a:gd name="T63" fmla="*/ 148 h 772"/>
                                <a:gd name="T64" fmla="*/ 0 w 1226"/>
                                <a:gd name="T65" fmla="*/ 178 h 772"/>
                                <a:gd name="T66" fmla="*/ 4 w 1226"/>
                                <a:gd name="T67" fmla="*/ 148 h 772"/>
                                <a:gd name="T68" fmla="*/ 2 w 1226"/>
                                <a:gd name="T69" fmla="*/ 208 h 772"/>
                                <a:gd name="T70" fmla="*/ 24 w 1226"/>
                                <a:gd name="T71" fmla="*/ 212 h 772"/>
                                <a:gd name="T72" fmla="*/ 0 w 1226"/>
                                <a:gd name="T73" fmla="*/ 200 h 772"/>
                                <a:gd name="T74" fmla="*/ 46 w 1226"/>
                                <a:gd name="T75" fmla="*/ 208 h 772"/>
                                <a:gd name="T76" fmla="*/ 76 w 1226"/>
                                <a:gd name="T77" fmla="*/ 212 h 772"/>
                                <a:gd name="T78" fmla="*/ 46 w 1226"/>
                                <a:gd name="T79" fmla="*/ 208 h 772"/>
                                <a:gd name="T80" fmla="*/ 131 w 1226"/>
                                <a:gd name="T81" fmla="*/ 210 h 772"/>
                                <a:gd name="T82" fmla="*/ 96 w 1226"/>
                                <a:gd name="T83" fmla="*/ 210 h 772"/>
                                <a:gd name="T84" fmla="*/ 182 w 1226"/>
                                <a:gd name="T85" fmla="*/ 208 h 772"/>
                                <a:gd name="T86" fmla="*/ 151 w 1226"/>
                                <a:gd name="T87" fmla="*/ 212 h 772"/>
                                <a:gd name="T88" fmla="*/ 204 w 1226"/>
                                <a:gd name="T89" fmla="*/ 208 h 772"/>
                                <a:gd name="T90" fmla="*/ 234 w 1226"/>
                                <a:gd name="T91" fmla="*/ 212 h 772"/>
                                <a:gd name="T92" fmla="*/ 204 w 1226"/>
                                <a:gd name="T93" fmla="*/ 208 h 772"/>
                                <a:gd name="T94" fmla="*/ 289 w 1226"/>
                                <a:gd name="T95" fmla="*/ 210 h 772"/>
                                <a:gd name="T96" fmla="*/ 254 w 1226"/>
                                <a:gd name="T97" fmla="*/ 210 h 772"/>
                                <a:gd name="T98" fmla="*/ 334 w 1226"/>
                                <a:gd name="T99" fmla="*/ 208 h 772"/>
                                <a:gd name="T100" fmla="*/ 309 w 1226"/>
                                <a:gd name="T101" fmla="*/ 212 h 772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</a:gdLst>
                              <a:ahLst/>
                              <a:cxnLst>
                                <a:cxn ang="T102">
                                  <a:pos x="T0" y="T1"/>
                                </a:cxn>
                                <a:cxn ang="T103">
                                  <a:pos x="T2" y="T3"/>
                                </a:cxn>
                                <a:cxn ang="T104">
                                  <a:pos x="T4" y="T5"/>
                                </a:cxn>
                                <a:cxn ang="T105">
                                  <a:pos x="T6" y="T7"/>
                                </a:cxn>
                                <a:cxn ang="T106">
                                  <a:pos x="T8" y="T9"/>
                                </a:cxn>
                                <a:cxn ang="T107">
                                  <a:pos x="T10" y="T11"/>
                                </a:cxn>
                                <a:cxn ang="T108">
                                  <a:pos x="T12" y="T13"/>
                                </a:cxn>
                                <a:cxn ang="T109">
                                  <a:pos x="T14" y="T15"/>
                                </a:cxn>
                                <a:cxn ang="T110">
                                  <a:pos x="T16" y="T17"/>
                                </a:cxn>
                                <a:cxn ang="T111">
                                  <a:pos x="T18" y="T19"/>
                                </a:cxn>
                                <a:cxn ang="T112">
                                  <a:pos x="T20" y="T21"/>
                                </a:cxn>
                                <a:cxn ang="T113">
                                  <a:pos x="T22" y="T23"/>
                                </a:cxn>
                                <a:cxn ang="T114">
                                  <a:pos x="T24" y="T25"/>
                                </a:cxn>
                                <a:cxn ang="T115">
                                  <a:pos x="T26" y="T27"/>
                                </a:cxn>
                                <a:cxn ang="T116">
                                  <a:pos x="T28" y="T29"/>
                                </a:cxn>
                                <a:cxn ang="T117">
                                  <a:pos x="T30" y="T31"/>
                                </a:cxn>
                                <a:cxn ang="T118">
                                  <a:pos x="T32" y="T33"/>
                                </a:cxn>
                                <a:cxn ang="T119">
                                  <a:pos x="T34" y="T35"/>
                                </a:cxn>
                                <a:cxn ang="T120">
                                  <a:pos x="T36" y="T37"/>
                                </a:cxn>
                                <a:cxn ang="T121">
                                  <a:pos x="T38" y="T39"/>
                                </a:cxn>
                                <a:cxn ang="T122">
                                  <a:pos x="T40" y="T41"/>
                                </a:cxn>
                                <a:cxn ang="T123">
                                  <a:pos x="T42" y="T43"/>
                                </a:cxn>
                                <a:cxn ang="T124">
                                  <a:pos x="T44" y="T45"/>
                                </a:cxn>
                                <a:cxn ang="T125">
                                  <a:pos x="T46" y="T47"/>
                                </a:cxn>
                                <a:cxn ang="T126">
                                  <a:pos x="T48" y="T49"/>
                                </a:cxn>
                                <a:cxn ang="T127">
                                  <a:pos x="T50" y="T51"/>
                                </a:cxn>
                                <a:cxn ang="T128">
                                  <a:pos x="T52" y="T53"/>
                                </a:cxn>
                                <a:cxn ang="T129">
                                  <a:pos x="T54" y="T55"/>
                                </a:cxn>
                                <a:cxn ang="T130">
                                  <a:pos x="T56" y="T57"/>
                                </a:cxn>
                                <a:cxn ang="T131">
                                  <a:pos x="T58" y="T59"/>
                                </a:cxn>
                                <a:cxn ang="T132">
                                  <a:pos x="T60" y="T61"/>
                                </a:cxn>
                                <a:cxn ang="T133">
                                  <a:pos x="T62" y="T63"/>
                                </a:cxn>
                                <a:cxn ang="T134">
                                  <a:pos x="T64" y="T65"/>
                                </a:cxn>
                                <a:cxn ang="T135">
                                  <a:pos x="T66" y="T67"/>
                                </a:cxn>
                                <a:cxn ang="T136">
                                  <a:pos x="T68" y="T69"/>
                                </a:cxn>
                                <a:cxn ang="T137">
                                  <a:pos x="T70" y="T71"/>
                                </a:cxn>
                                <a:cxn ang="T138">
                                  <a:pos x="T72" y="T73"/>
                                </a:cxn>
                                <a:cxn ang="T139">
                                  <a:pos x="T74" y="T75"/>
                                </a:cxn>
                                <a:cxn ang="T140">
                                  <a:pos x="T76" y="T77"/>
                                </a:cxn>
                                <a:cxn ang="T141">
                                  <a:pos x="T78" y="T79"/>
                                </a:cxn>
                                <a:cxn ang="T142">
                                  <a:pos x="T80" y="T81"/>
                                </a:cxn>
                                <a:cxn ang="T143">
                                  <a:pos x="T82" y="T83"/>
                                </a:cxn>
                                <a:cxn ang="T144">
                                  <a:pos x="T84" y="T85"/>
                                </a:cxn>
                                <a:cxn ang="T145">
                                  <a:pos x="T86" y="T87"/>
                                </a:cxn>
                                <a:cxn ang="T146">
                                  <a:pos x="T88" y="T89"/>
                                </a:cxn>
                                <a:cxn ang="T147">
                                  <a:pos x="T90" y="T91"/>
                                </a:cxn>
                                <a:cxn ang="T148">
                                  <a:pos x="T92" y="T93"/>
                                </a:cxn>
                                <a:cxn ang="T149">
                                  <a:pos x="T94" y="T95"/>
                                </a:cxn>
                                <a:cxn ang="T150">
                                  <a:pos x="T96" y="T97"/>
                                </a:cxn>
                                <a:cxn ang="T151">
                                  <a:pos x="T98" y="T99"/>
                                </a:cxn>
                                <a:cxn ang="T152">
                                  <a:pos x="T100" y="T101"/>
                                </a:cxn>
                              </a:cxnLst>
                              <a:rect l="0" t="0" r="r" b="b"/>
                              <a:pathLst>
                                <a:path w="1226" h="772">
                                  <a:moveTo>
                                    <a:pt x="1210" y="764"/>
                                  </a:moveTo>
                                  <a:lnTo>
                                    <a:pt x="1210" y="652"/>
                                  </a:lnTo>
                                  <a:cubicBezTo>
                                    <a:pt x="1210" y="647"/>
                                    <a:pt x="1213" y="644"/>
                                    <a:pt x="1218" y="644"/>
                                  </a:cubicBezTo>
                                  <a:cubicBezTo>
                                    <a:pt x="1222" y="644"/>
                                    <a:pt x="1226" y="647"/>
                                    <a:pt x="1226" y="652"/>
                                  </a:cubicBezTo>
                                  <a:lnTo>
                                    <a:pt x="1226" y="764"/>
                                  </a:lnTo>
                                  <a:cubicBezTo>
                                    <a:pt x="1226" y="768"/>
                                    <a:pt x="1222" y="772"/>
                                    <a:pt x="1218" y="772"/>
                                  </a:cubicBezTo>
                                  <a:cubicBezTo>
                                    <a:pt x="1213" y="772"/>
                                    <a:pt x="1210" y="768"/>
                                    <a:pt x="1210" y="764"/>
                                  </a:cubicBezTo>
                                  <a:close/>
                                  <a:moveTo>
                                    <a:pt x="1210" y="572"/>
                                  </a:moveTo>
                                  <a:lnTo>
                                    <a:pt x="1210" y="460"/>
                                  </a:lnTo>
                                  <a:cubicBezTo>
                                    <a:pt x="1210" y="455"/>
                                    <a:pt x="1213" y="452"/>
                                    <a:pt x="1218" y="452"/>
                                  </a:cubicBezTo>
                                  <a:cubicBezTo>
                                    <a:pt x="1222" y="452"/>
                                    <a:pt x="1226" y="455"/>
                                    <a:pt x="1226" y="460"/>
                                  </a:cubicBezTo>
                                  <a:lnTo>
                                    <a:pt x="1226" y="572"/>
                                  </a:lnTo>
                                  <a:cubicBezTo>
                                    <a:pt x="1226" y="576"/>
                                    <a:pt x="1222" y="580"/>
                                    <a:pt x="1218" y="580"/>
                                  </a:cubicBezTo>
                                  <a:cubicBezTo>
                                    <a:pt x="1213" y="580"/>
                                    <a:pt x="1210" y="576"/>
                                    <a:pt x="1210" y="572"/>
                                  </a:cubicBezTo>
                                  <a:close/>
                                  <a:moveTo>
                                    <a:pt x="1210" y="380"/>
                                  </a:moveTo>
                                  <a:lnTo>
                                    <a:pt x="1210" y="268"/>
                                  </a:lnTo>
                                  <a:cubicBezTo>
                                    <a:pt x="1210" y="263"/>
                                    <a:pt x="1213" y="260"/>
                                    <a:pt x="1218" y="260"/>
                                  </a:cubicBezTo>
                                  <a:cubicBezTo>
                                    <a:pt x="1222" y="260"/>
                                    <a:pt x="1226" y="263"/>
                                    <a:pt x="1226" y="268"/>
                                  </a:cubicBezTo>
                                  <a:lnTo>
                                    <a:pt x="1226" y="380"/>
                                  </a:lnTo>
                                  <a:cubicBezTo>
                                    <a:pt x="1226" y="384"/>
                                    <a:pt x="1222" y="388"/>
                                    <a:pt x="1218" y="388"/>
                                  </a:cubicBezTo>
                                  <a:cubicBezTo>
                                    <a:pt x="1213" y="388"/>
                                    <a:pt x="1210" y="384"/>
                                    <a:pt x="1210" y="380"/>
                                  </a:cubicBezTo>
                                  <a:close/>
                                  <a:moveTo>
                                    <a:pt x="1210" y="188"/>
                                  </a:moveTo>
                                  <a:lnTo>
                                    <a:pt x="1210" y="76"/>
                                  </a:lnTo>
                                  <a:cubicBezTo>
                                    <a:pt x="1210" y="71"/>
                                    <a:pt x="1213" y="68"/>
                                    <a:pt x="1218" y="68"/>
                                  </a:cubicBezTo>
                                  <a:cubicBezTo>
                                    <a:pt x="1222" y="68"/>
                                    <a:pt x="1226" y="71"/>
                                    <a:pt x="1226" y="76"/>
                                  </a:cubicBezTo>
                                  <a:lnTo>
                                    <a:pt x="1226" y="188"/>
                                  </a:lnTo>
                                  <a:cubicBezTo>
                                    <a:pt x="1226" y="192"/>
                                    <a:pt x="1222" y="196"/>
                                    <a:pt x="1218" y="196"/>
                                  </a:cubicBezTo>
                                  <a:cubicBezTo>
                                    <a:pt x="1213" y="196"/>
                                    <a:pt x="1210" y="192"/>
                                    <a:pt x="1210" y="188"/>
                                  </a:cubicBezTo>
                                  <a:close/>
                                  <a:moveTo>
                                    <a:pt x="1206" y="16"/>
                                  </a:moveTo>
                                  <a:lnTo>
                                    <a:pt x="1094" y="16"/>
                                  </a:lnTo>
                                  <a:cubicBezTo>
                                    <a:pt x="1089" y="16"/>
                                    <a:pt x="1086" y="12"/>
                                    <a:pt x="1086" y="8"/>
                                  </a:cubicBezTo>
                                  <a:cubicBezTo>
                                    <a:pt x="1086" y="3"/>
                                    <a:pt x="1089" y="0"/>
                                    <a:pt x="1094" y="0"/>
                                  </a:cubicBezTo>
                                  <a:lnTo>
                                    <a:pt x="1206" y="0"/>
                                  </a:lnTo>
                                  <a:cubicBezTo>
                                    <a:pt x="1210" y="0"/>
                                    <a:pt x="1214" y="3"/>
                                    <a:pt x="1214" y="8"/>
                                  </a:cubicBezTo>
                                  <a:cubicBezTo>
                                    <a:pt x="1214" y="12"/>
                                    <a:pt x="1210" y="16"/>
                                    <a:pt x="1206" y="16"/>
                                  </a:cubicBezTo>
                                  <a:close/>
                                  <a:moveTo>
                                    <a:pt x="1014" y="16"/>
                                  </a:moveTo>
                                  <a:lnTo>
                                    <a:pt x="902" y="16"/>
                                  </a:lnTo>
                                  <a:cubicBezTo>
                                    <a:pt x="897" y="16"/>
                                    <a:pt x="894" y="12"/>
                                    <a:pt x="894" y="8"/>
                                  </a:cubicBezTo>
                                  <a:cubicBezTo>
                                    <a:pt x="894" y="3"/>
                                    <a:pt x="897" y="0"/>
                                    <a:pt x="902" y="0"/>
                                  </a:cubicBezTo>
                                  <a:lnTo>
                                    <a:pt x="1014" y="0"/>
                                  </a:lnTo>
                                  <a:cubicBezTo>
                                    <a:pt x="1018" y="0"/>
                                    <a:pt x="1022" y="3"/>
                                    <a:pt x="1022" y="8"/>
                                  </a:cubicBezTo>
                                  <a:cubicBezTo>
                                    <a:pt x="1022" y="12"/>
                                    <a:pt x="1018" y="16"/>
                                    <a:pt x="1014" y="16"/>
                                  </a:cubicBezTo>
                                  <a:close/>
                                  <a:moveTo>
                                    <a:pt x="822" y="16"/>
                                  </a:moveTo>
                                  <a:lnTo>
                                    <a:pt x="710" y="16"/>
                                  </a:lnTo>
                                  <a:cubicBezTo>
                                    <a:pt x="705" y="16"/>
                                    <a:pt x="702" y="12"/>
                                    <a:pt x="702" y="8"/>
                                  </a:cubicBezTo>
                                  <a:cubicBezTo>
                                    <a:pt x="702" y="3"/>
                                    <a:pt x="705" y="0"/>
                                    <a:pt x="710" y="0"/>
                                  </a:cubicBezTo>
                                  <a:lnTo>
                                    <a:pt x="822" y="0"/>
                                  </a:lnTo>
                                  <a:cubicBezTo>
                                    <a:pt x="826" y="0"/>
                                    <a:pt x="830" y="3"/>
                                    <a:pt x="830" y="8"/>
                                  </a:cubicBezTo>
                                  <a:cubicBezTo>
                                    <a:pt x="830" y="12"/>
                                    <a:pt x="826" y="16"/>
                                    <a:pt x="822" y="16"/>
                                  </a:cubicBezTo>
                                  <a:close/>
                                  <a:moveTo>
                                    <a:pt x="630" y="16"/>
                                  </a:moveTo>
                                  <a:lnTo>
                                    <a:pt x="518" y="16"/>
                                  </a:lnTo>
                                  <a:cubicBezTo>
                                    <a:pt x="513" y="16"/>
                                    <a:pt x="510" y="12"/>
                                    <a:pt x="510" y="8"/>
                                  </a:cubicBezTo>
                                  <a:cubicBezTo>
                                    <a:pt x="510" y="3"/>
                                    <a:pt x="513" y="0"/>
                                    <a:pt x="518" y="0"/>
                                  </a:cubicBezTo>
                                  <a:lnTo>
                                    <a:pt x="630" y="0"/>
                                  </a:lnTo>
                                  <a:cubicBezTo>
                                    <a:pt x="634" y="0"/>
                                    <a:pt x="638" y="3"/>
                                    <a:pt x="638" y="8"/>
                                  </a:cubicBezTo>
                                  <a:cubicBezTo>
                                    <a:pt x="638" y="12"/>
                                    <a:pt x="634" y="16"/>
                                    <a:pt x="630" y="16"/>
                                  </a:cubicBezTo>
                                  <a:close/>
                                  <a:moveTo>
                                    <a:pt x="438" y="16"/>
                                  </a:moveTo>
                                  <a:lnTo>
                                    <a:pt x="326" y="16"/>
                                  </a:lnTo>
                                  <a:cubicBezTo>
                                    <a:pt x="321" y="16"/>
                                    <a:pt x="318" y="12"/>
                                    <a:pt x="318" y="8"/>
                                  </a:cubicBezTo>
                                  <a:cubicBezTo>
                                    <a:pt x="318" y="3"/>
                                    <a:pt x="321" y="0"/>
                                    <a:pt x="326" y="0"/>
                                  </a:cubicBezTo>
                                  <a:lnTo>
                                    <a:pt x="438" y="0"/>
                                  </a:lnTo>
                                  <a:cubicBezTo>
                                    <a:pt x="442" y="0"/>
                                    <a:pt x="446" y="3"/>
                                    <a:pt x="446" y="8"/>
                                  </a:cubicBezTo>
                                  <a:cubicBezTo>
                                    <a:pt x="446" y="12"/>
                                    <a:pt x="442" y="16"/>
                                    <a:pt x="438" y="16"/>
                                  </a:cubicBezTo>
                                  <a:close/>
                                  <a:moveTo>
                                    <a:pt x="246" y="16"/>
                                  </a:moveTo>
                                  <a:lnTo>
                                    <a:pt x="134" y="16"/>
                                  </a:lnTo>
                                  <a:cubicBezTo>
                                    <a:pt x="129" y="16"/>
                                    <a:pt x="126" y="12"/>
                                    <a:pt x="126" y="8"/>
                                  </a:cubicBezTo>
                                  <a:cubicBezTo>
                                    <a:pt x="126" y="3"/>
                                    <a:pt x="129" y="0"/>
                                    <a:pt x="134" y="0"/>
                                  </a:cubicBezTo>
                                  <a:lnTo>
                                    <a:pt x="246" y="0"/>
                                  </a:lnTo>
                                  <a:cubicBezTo>
                                    <a:pt x="250" y="0"/>
                                    <a:pt x="254" y="3"/>
                                    <a:pt x="254" y="8"/>
                                  </a:cubicBezTo>
                                  <a:cubicBezTo>
                                    <a:pt x="254" y="12"/>
                                    <a:pt x="250" y="16"/>
                                    <a:pt x="246" y="16"/>
                                  </a:cubicBezTo>
                                  <a:close/>
                                  <a:moveTo>
                                    <a:pt x="54" y="16"/>
                                  </a:moveTo>
                                  <a:lnTo>
                                    <a:pt x="8" y="16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16" y="74"/>
                                  </a:lnTo>
                                  <a:cubicBezTo>
                                    <a:pt x="16" y="79"/>
                                    <a:pt x="13" y="82"/>
                                    <a:pt x="8" y="82"/>
                                  </a:cubicBezTo>
                                  <a:cubicBezTo>
                                    <a:pt x="4" y="82"/>
                                    <a:pt x="0" y="79"/>
                                    <a:pt x="0" y="74"/>
                                  </a:cubicBezTo>
                                  <a:lnTo>
                                    <a:pt x="0" y="8"/>
                                  </a:lnTo>
                                  <a:cubicBezTo>
                                    <a:pt x="0" y="3"/>
                                    <a:pt x="4" y="0"/>
                                    <a:pt x="8" y="0"/>
                                  </a:cubicBezTo>
                                  <a:lnTo>
                                    <a:pt x="54" y="0"/>
                                  </a:lnTo>
                                  <a:cubicBezTo>
                                    <a:pt x="58" y="0"/>
                                    <a:pt x="62" y="3"/>
                                    <a:pt x="62" y="8"/>
                                  </a:cubicBezTo>
                                  <a:cubicBezTo>
                                    <a:pt x="62" y="12"/>
                                    <a:pt x="58" y="16"/>
                                    <a:pt x="54" y="16"/>
                                  </a:cubicBezTo>
                                  <a:close/>
                                  <a:moveTo>
                                    <a:pt x="16" y="154"/>
                                  </a:moveTo>
                                  <a:lnTo>
                                    <a:pt x="16" y="266"/>
                                  </a:lnTo>
                                  <a:cubicBezTo>
                                    <a:pt x="16" y="271"/>
                                    <a:pt x="13" y="274"/>
                                    <a:pt x="8" y="274"/>
                                  </a:cubicBezTo>
                                  <a:cubicBezTo>
                                    <a:pt x="4" y="274"/>
                                    <a:pt x="0" y="271"/>
                                    <a:pt x="0" y="266"/>
                                  </a:cubicBezTo>
                                  <a:lnTo>
                                    <a:pt x="0" y="154"/>
                                  </a:lnTo>
                                  <a:cubicBezTo>
                                    <a:pt x="0" y="150"/>
                                    <a:pt x="4" y="146"/>
                                    <a:pt x="8" y="146"/>
                                  </a:cubicBezTo>
                                  <a:cubicBezTo>
                                    <a:pt x="13" y="146"/>
                                    <a:pt x="16" y="150"/>
                                    <a:pt x="16" y="154"/>
                                  </a:cubicBezTo>
                                  <a:close/>
                                  <a:moveTo>
                                    <a:pt x="16" y="346"/>
                                  </a:moveTo>
                                  <a:lnTo>
                                    <a:pt x="16" y="458"/>
                                  </a:lnTo>
                                  <a:cubicBezTo>
                                    <a:pt x="16" y="463"/>
                                    <a:pt x="13" y="466"/>
                                    <a:pt x="8" y="466"/>
                                  </a:cubicBezTo>
                                  <a:cubicBezTo>
                                    <a:pt x="4" y="466"/>
                                    <a:pt x="0" y="463"/>
                                    <a:pt x="0" y="458"/>
                                  </a:cubicBezTo>
                                  <a:lnTo>
                                    <a:pt x="0" y="346"/>
                                  </a:lnTo>
                                  <a:cubicBezTo>
                                    <a:pt x="0" y="342"/>
                                    <a:pt x="4" y="338"/>
                                    <a:pt x="8" y="338"/>
                                  </a:cubicBezTo>
                                  <a:cubicBezTo>
                                    <a:pt x="13" y="338"/>
                                    <a:pt x="16" y="342"/>
                                    <a:pt x="16" y="346"/>
                                  </a:cubicBezTo>
                                  <a:close/>
                                  <a:moveTo>
                                    <a:pt x="16" y="538"/>
                                  </a:moveTo>
                                  <a:lnTo>
                                    <a:pt x="16" y="650"/>
                                  </a:lnTo>
                                  <a:cubicBezTo>
                                    <a:pt x="16" y="655"/>
                                    <a:pt x="13" y="658"/>
                                    <a:pt x="8" y="658"/>
                                  </a:cubicBezTo>
                                  <a:cubicBezTo>
                                    <a:pt x="4" y="658"/>
                                    <a:pt x="0" y="655"/>
                                    <a:pt x="0" y="650"/>
                                  </a:cubicBezTo>
                                  <a:lnTo>
                                    <a:pt x="0" y="538"/>
                                  </a:lnTo>
                                  <a:cubicBezTo>
                                    <a:pt x="0" y="534"/>
                                    <a:pt x="4" y="530"/>
                                    <a:pt x="8" y="530"/>
                                  </a:cubicBezTo>
                                  <a:cubicBezTo>
                                    <a:pt x="13" y="530"/>
                                    <a:pt x="16" y="534"/>
                                    <a:pt x="16" y="538"/>
                                  </a:cubicBezTo>
                                  <a:close/>
                                  <a:moveTo>
                                    <a:pt x="16" y="730"/>
                                  </a:moveTo>
                                  <a:lnTo>
                                    <a:pt x="16" y="764"/>
                                  </a:lnTo>
                                  <a:lnTo>
                                    <a:pt x="8" y="756"/>
                                  </a:lnTo>
                                  <a:lnTo>
                                    <a:pt x="87" y="756"/>
                                  </a:lnTo>
                                  <a:cubicBezTo>
                                    <a:pt x="92" y="756"/>
                                    <a:pt x="95" y="759"/>
                                    <a:pt x="95" y="764"/>
                                  </a:cubicBezTo>
                                  <a:cubicBezTo>
                                    <a:pt x="95" y="768"/>
                                    <a:pt x="92" y="772"/>
                                    <a:pt x="87" y="772"/>
                                  </a:cubicBezTo>
                                  <a:lnTo>
                                    <a:pt x="8" y="772"/>
                                  </a:lnTo>
                                  <a:cubicBezTo>
                                    <a:pt x="4" y="772"/>
                                    <a:pt x="0" y="768"/>
                                    <a:pt x="0" y="764"/>
                                  </a:cubicBezTo>
                                  <a:lnTo>
                                    <a:pt x="0" y="730"/>
                                  </a:lnTo>
                                  <a:cubicBezTo>
                                    <a:pt x="0" y="726"/>
                                    <a:pt x="4" y="722"/>
                                    <a:pt x="8" y="722"/>
                                  </a:cubicBezTo>
                                  <a:cubicBezTo>
                                    <a:pt x="13" y="722"/>
                                    <a:pt x="16" y="726"/>
                                    <a:pt x="16" y="730"/>
                                  </a:cubicBezTo>
                                  <a:close/>
                                  <a:moveTo>
                                    <a:pt x="167" y="756"/>
                                  </a:moveTo>
                                  <a:lnTo>
                                    <a:pt x="279" y="756"/>
                                  </a:lnTo>
                                  <a:cubicBezTo>
                                    <a:pt x="284" y="756"/>
                                    <a:pt x="287" y="759"/>
                                    <a:pt x="287" y="764"/>
                                  </a:cubicBezTo>
                                  <a:cubicBezTo>
                                    <a:pt x="287" y="768"/>
                                    <a:pt x="284" y="772"/>
                                    <a:pt x="279" y="772"/>
                                  </a:cubicBezTo>
                                  <a:lnTo>
                                    <a:pt x="167" y="772"/>
                                  </a:lnTo>
                                  <a:cubicBezTo>
                                    <a:pt x="163" y="772"/>
                                    <a:pt x="159" y="768"/>
                                    <a:pt x="159" y="764"/>
                                  </a:cubicBezTo>
                                  <a:cubicBezTo>
                                    <a:pt x="159" y="759"/>
                                    <a:pt x="163" y="756"/>
                                    <a:pt x="167" y="756"/>
                                  </a:cubicBezTo>
                                  <a:close/>
                                  <a:moveTo>
                                    <a:pt x="359" y="756"/>
                                  </a:moveTo>
                                  <a:lnTo>
                                    <a:pt x="471" y="756"/>
                                  </a:lnTo>
                                  <a:cubicBezTo>
                                    <a:pt x="476" y="756"/>
                                    <a:pt x="479" y="759"/>
                                    <a:pt x="479" y="764"/>
                                  </a:cubicBezTo>
                                  <a:cubicBezTo>
                                    <a:pt x="479" y="768"/>
                                    <a:pt x="476" y="772"/>
                                    <a:pt x="471" y="772"/>
                                  </a:cubicBezTo>
                                  <a:lnTo>
                                    <a:pt x="359" y="772"/>
                                  </a:lnTo>
                                  <a:cubicBezTo>
                                    <a:pt x="355" y="772"/>
                                    <a:pt x="351" y="768"/>
                                    <a:pt x="351" y="764"/>
                                  </a:cubicBezTo>
                                  <a:cubicBezTo>
                                    <a:pt x="351" y="759"/>
                                    <a:pt x="355" y="756"/>
                                    <a:pt x="359" y="756"/>
                                  </a:cubicBezTo>
                                  <a:close/>
                                  <a:moveTo>
                                    <a:pt x="551" y="756"/>
                                  </a:moveTo>
                                  <a:lnTo>
                                    <a:pt x="663" y="756"/>
                                  </a:lnTo>
                                  <a:cubicBezTo>
                                    <a:pt x="668" y="756"/>
                                    <a:pt x="671" y="759"/>
                                    <a:pt x="671" y="764"/>
                                  </a:cubicBezTo>
                                  <a:cubicBezTo>
                                    <a:pt x="671" y="768"/>
                                    <a:pt x="668" y="772"/>
                                    <a:pt x="663" y="772"/>
                                  </a:cubicBezTo>
                                  <a:lnTo>
                                    <a:pt x="551" y="772"/>
                                  </a:lnTo>
                                  <a:cubicBezTo>
                                    <a:pt x="547" y="772"/>
                                    <a:pt x="543" y="768"/>
                                    <a:pt x="543" y="764"/>
                                  </a:cubicBezTo>
                                  <a:cubicBezTo>
                                    <a:pt x="543" y="759"/>
                                    <a:pt x="547" y="756"/>
                                    <a:pt x="551" y="756"/>
                                  </a:cubicBezTo>
                                  <a:close/>
                                  <a:moveTo>
                                    <a:pt x="743" y="756"/>
                                  </a:moveTo>
                                  <a:lnTo>
                                    <a:pt x="855" y="756"/>
                                  </a:lnTo>
                                  <a:cubicBezTo>
                                    <a:pt x="860" y="756"/>
                                    <a:pt x="863" y="759"/>
                                    <a:pt x="863" y="764"/>
                                  </a:cubicBezTo>
                                  <a:cubicBezTo>
                                    <a:pt x="863" y="768"/>
                                    <a:pt x="860" y="772"/>
                                    <a:pt x="855" y="772"/>
                                  </a:cubicBezTo>
                                  <a:lnTo>
                                    <a:pt x="743" y="772"/>
                                  </a:lnTo>
                                  <a:cubicBezTo>
                                    <a:pt x="739" y="772"/>
                                    <a:pt x="735" y="768"/>
                                    <a:pt x="735" y="764"/>
                                  </a:cubicBezTo>
                                  <a:cubicBezTo>
                                    <a:pt x="735" y="759"/>
                                    <a:pt x="739" y="756"/>
                                    <a:pt x="743" y="756"/>
                                  </a:cubicBezTo>
                                  <a:close/>
                                  <a:moveTo>
                                    <a:pt x="935" y="756"/>
                                  </a:moveTo>
                                  <a:lnTo>
                                    <a:pt x="1047" y="756"/>
                                  </a:lnTo>
                                  <a:cubicBezTo>
                                    <a:pt x="1052" y="756"/>
                                    <a:pt x="1055" y="759"/>
                                    <a:pt x="1055" y="764"/>
                                  </a:cubicBezTo>
                                  <a:cubicBezTo>
                                    <a:pt x="1055" y="768"/>
                                    <a:pt x="1052" y="772"/>
                                    <a:pt x="1047" y="772"/>
                                  </a:cubicBezTo>
                                  <a:lnTo>
                                    <a:pt x="935" y="772"/>
                                  </a:lnTo>
                                  <a:cubicBezTo>
                                    <a:pt x="931" y="772"/>
                                    <a:pt x="927" y="768"/>
                                    <a:pt x="927" y="764"/>
                                  </a:cubicBezTo>
                                  <a:cubicBezTo>
                                    <a:pt x="927" y="759"/>
                                    <a:pt x="931" y="756"/>
                                    <a:pt x="935" y="756"/>
                                  </a:cubicBezTo>
                                  <a:close/>
                                  <a:moveTo>
                                    <a:pt x="1127" y="756"/>
                                  </a:moveTo>
                                  <a:lnTo>
                                    <a:pt x="1218" y="756"/>
                                  </a:lnTo>
                                  <a:cubicBezTo>
                                    <a:pt x="1222" y="756"/>
                                    <a:pt x="1226" y="759"/>
                                    <a:pt x="1226" y="764"/>
                                  </a:cubicBezTo>
                                  <a:cubicBezTo>
                                    <a:pt x="1226" y="768"/>
                                    <a:pt x="1222" y="772"/>
                                    <a:pt x="1218" y="772"/>
                                  </a:cubicBezTo>
                                  <a:lnTo>
                                    <a:pt x="1127" y="772"/>
                                  </a:lnTo>
                                  <a:cubicBezTo>
                                    <a:pt x="1123" y="772"/>
                                    <a:pt x="1119" y="768"/>
                                    <a:pt x="1119" y="764"/>
                                  </a:cubicBezTo>
                                  <a:cubicBezTo>
                                    <a:pt x="1119" y="759"/>
                                    <a:pt x="1123" y="756"/>
                                    <a:pt x="1127" y="75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7" name="Rectangle 150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4875"/>
                              <a:ext cx="131558" cy="329055"/>
                            </a:xfrm>
                            <a:prstGeom prst="rect">
                              <a:avLst/>
                            </a:prstGeom>
                            <a:solidFill>
                              <a:srgbClr val="8DB1E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8" name="Rectangle 150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4875"/>
                              <a:ext cx="131558" cy="329055"/>
                            </a:xfrm>
                            <a:prstGeom prst="rect">
                              <a:avLst/>
                            </a:prstGeom>
                            <a:noFill/>
                            <a:ln w="1588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9" name="Rectangle 15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21" y="335383"/>
                              <a:ext cx="26946" cy="616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2F23D2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8"/>
                                    <w:szCs w:val="8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10" name="Rectangle 1510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21" y="404991"/>
                              <a:ext cx="31701" cy="616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7E00CF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8"/>
                                    <w:szCs w:val="8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11" name="Rectangle 15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21" y="466689"/>
                              <a:ext cx="26946" cy="616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F1F704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8"/>
                                    <w:szCs w:val="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12" name="Rectangle 151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21" y="536297"/>
                              <a:ext cx="26946" cy="616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9E2AEB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8"/>
                                    <w:szCs w:val="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13" name="Rectangle 151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21" y="605904"/>
                              <a:ext cx="31701" cy="616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E16ABD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8"/>
                                    <w:szCs w:val="8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14" name="Freeform 1514"/>
                          <wps:cNvSpPr>
                            <a:spLocks/>
                          </wps:cNvSpPr>
                          <wps:spPr bwMode="auto">
                            <a:xfrm>
                              <a:off x="63402" y="151872"/>
                              <a:ext cx="1138054" cy="126560"/>
                            </a:xfrm>
                            <a:custGeom>
                              <a:avLst/>
                              <a:gdLst>
                                <a:gd name="T0" fmla="*/ 718 w 718"/>
                                <a:gd name="T1" fmla="*/ 2 h 80"/>
                                <a:gd name="T2" fmla="*/ 2 w 718"/>
                                <a:gd name="T3" fmla="*/ 80 h 80"/>
                                <a:gd name="T4" fmla="*/ 2 w 718"/>
                                <a:gd name="T5" fmla="*/ 80 h 8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718" h="80">
                                  <a:moveTo>
                                    <a:pt x="718" y="2"/>
                                  </a:moveTo>
                                  <a:cubicBezTo>
                                    <a:pt x="320" y="0"/>
                                    <a:pt x="0" y="35"/>
                                    <a:pt x="2" y="80"/>
                                  </a:cubicBezTo>
                                  <a:cubicBezTo>
                                    <a:pt x="2" y="80"/>
                                    <a:pt x="2" y="80"/>
                                    <a:pt x="2" y="80"/>
                                  </a:cubicBezTo>
                                </a:path>
                              </a:pathLst>
                            </a:custGeom>
                            <a:noFill/>
                            <a:ln w="1588" cap="rnd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5" name="Freeform 1515"/>
                          <wps:cNvSpPr>
                            <a:spLocks/>
                          </wps:cNvSpPr>
                          <wps:spPr bwMode="auto">
                            <a:xfrm>
                              <a:off x="1201455" y="155036"/>
                              <a:ext cx="806782" cy="98084"/>
                            </a:xfrm>
                            <a:custGeom>
                              <a:avLst/>
                              <a:gdLst>
                                <a:gd name="T0" fmla="*/ 0 w 509"/>
                                <a:gd name="T1" fmla="*/ 0 h 62"/>
                                <a:gd name="T2" fmla="*/ 509 w 509"/>
                                <a:gd name="T3" fmla="*/ 62 h 6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09" h="62">
                                  <a:moveTo>
                                    <a:pt x="0" y="0"/>
                                  </a:moveTo>
                                  <a:cubicBezTo>
                                    <a:pt x="238" y="3"/>
                                    <a:pt x="447" y="28"/>
                                    <a:pt x="509" y="62"/>
                                  </a:cubicBezTo>
                                </a:path>
                              </a:pathLst>
                            </a:custGeom>
                            <a:noFill/>
                            <a:ln w="1588" cap="rnd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6" name="Freeform 1516"/>
                          <wps:cNvSpPr>
                            <a:spLocks/>
                          </wps:cNvSpPr>
                          <wps:spPr bwMode="auto">
                            <a:xfrm>
                              <a:off x="1984461" y="230971"/>
                              <a:ext cx="53891" cy="55370"/>
                            </a:xfrm>
                            <a:custGeom>
                              <a:avLst/>
                              <a:gdLst>
                                <a:gd name="T0" fmla="*/ 25 w 34"/>
                                <a:gd name="T1" fmla="*/ 0 h 35"/>
                                <a:gd name="T2" fmla="*/ 34 w 34"/>
                                <a:gd name="T3" fmla="*/ 35 h 35"/>
                                <a:gd name="T4" fmla="*/ 0 w 34"/>
                                <a:gd name="T5" fmla="*/ 22 h 35"/>
                                <a:gd name="T6" fmla="*/ 25 w 34"/>
                                <a:gd name="T7" fmla="*/ 0 h 35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" h="35">
                                  <a:moveTo>
                                    <a:pt x="25" y="0"/>
                                  </a:moveTo>
                                  <a:lnTo>
                                    <a:pt x="34" y="35"/>
                                  </a:lnTo>
                                  <a:lnTo>
                                    <a:pt x="0" y="22"/>
                                  </a:lnTo>
                                  <a:lnTo>
                                    <a:pt x="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7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7" name="Freeform 1517"/>
                          <wps:cNvSpPr>
                            <a:spLocks noEditPoints="1"/>
                          </wps:cNvSpPr>
                          <wps:spPr bwMode="auto">
                            <a:xfrm>
                              <a:off x="654619" y="1067847"/>
                              <a:ext cx="664129" cy="335383"/>
                            </a:xfrm>
                            <a:custGeom>
                              <a:avLst/>
                              <a:gdLst>
                                <a:gd name="T0" fmla="*/ 417 w 1528"/>
                                <a:gd name="T1" fmla="*/ 177 h 772"/>
                                <a:gd name="T2" fmla="*/ 417 w 1528"/>
                                <a:gd name="T3" fmla="*/ 212 h 772"/>
                                <a:gd name="T4" fmla="*/ 415 w 1528"/>
                                <a:gd name="T5" fmla="*/ 126 h 772"/>
                                <a:gd name="T6" fmla="*/ 419 w 1528"/>
                                <a:gd name="T7" fmla="*/ 157 h 772"/>
                                <a:gd name="T8" fmla="*/ 415 w 1528"/>
                                <a:gd name="T9" fmla="*/ 104 h 772"/>
                                <a:gd name="T10" fmla="*/ 419 w 1528"/>
                                <a:gd name="T11" fmla="*/ 74 h 772"/>
                                <a:gd name="T12" fmla="*/ 415 w 1528"/>
                                <a:gd name="T13" fmla="*/ 104 h 772"/>
                                <a:gd name="T14" fmla="*/ 417 w 1528"/>
                                <a:gd name="T15" fmla="*/ 19 h 772"/>
                                <a:gd name="T16" fmla="*/ 417 w 1528"/>
                                <a:gd name="T17" fmla="*/ 54 h 772"/>
                                <a:gd name="T18" fmla="*/ 383 w 1528"/>
                                <a:gd name="T19" fmla="*/ 4 h 772"/>
                                <a:gd name="T20" fmla="*/ 414 w 1528"/>
                                <a:gd name="T21" fmla="*/ 0 h 772"/>
                                <a:gd name="T22" fmla="*/ 361 w 1528"/>
                                <a:gd name="T23" fmla="*/ 4 h 772"/>
                                <a:gd name="T24" fmla="*/ 330 w 1528"/>
                                <a:gd name="T25" fmla="*/ 0 h 772"/>
                                <a:gd name="T26" fmla="*/ 361 w 1528"/>
                                <a:gd name="T27" fmla="*/ 4 h 772"/>
                                <a:gd name="T28" fmla="*/ 275 w 1528"/>
                                <a:gd name="T29" fmla="*/ 2 h 772"/>
                                <a:gd name="T30" fmla="*/ 310 w 1528"/>
                                <a:gd name="T31" fmla="*/ 2 h 772"/>
                                <a:gd name="T32" fmla="*/ 225 w 1528"/>
                                <a:gd name="T33" fmla="*/ 4 h 772"/>
                                <a:gd name="T34" fmla="*/ 256 w 1528"/>
                                <a:gd name="T35" fmla="*/ 0 h 772"/>
                                <a:gd name="T36" fmla="*/ 203 w 1528"/>
                                <a:gd name="T37" fmla="*/ 4 h 772"/>
                                <a:gd name="T38" fmla="*/ 172 w 1528"/>
                                <a:gd name="T39" fmla="*/ 0 h 772"/>
                                <a:gd name="T40" fmla="*/ 203 w 1528"/>
                                <a:gd name="T41" fmla="*/ 4 h 772"/>
                                <a:gd name="T42" fmla="*/ 117 w 1528"/>
                                <a:gd name="T43" fmla="*/ 2 h 772"/>
                                <a:gd name="T44" fmla="*/ 152 w 1528"/>
                                <a:gd name="T45" fmla="*/ 2 h 772"/>
                                <a:gd name="T46" fmla="*/ 67 w 1528"/>
                                <a:gd name="T47" fmla="*/ 4 h 772"/>
                                <a:gd name="T48" fmla="*/ 98 w 1528"/>
                                <a:gd name="T49" fmla="*/ 0 h 772"/>
                                <a:gd name="T50" fmla="*/ 45 w 1528"/>
                                <a:gd name="T51" fmla="*/ 4 h 772"/>
                                <a:gd name="T52" fmla="*/ 14 w 1528"/>
                                <a:gd name="T53" fmla="*/ 0 h 772"/>
                                <a:gd name="T54" fmla="*/ 45 w 1528"/>
                                <a:gd name="T55" fmla="*/ 4 h 772"/>
                                <a:gd name="T56" fmla="*/ 2 w 1528"/>
                                <a:gd name="T57" fmla="*/ 45 h 772"/>
                                <a:gd name="T58" fmla="*/ 2 w 1528"/>
                                <a:gd name="T59" fmla="*/ 10 h 772"/>
                                <a:gd name="T60" fmla="*/ 4 w 1528"/>
                                <a:gd name="T61" fmla="*/ 96 h 772"/>
                                <a:gd name="T62" fmla="*/ 0 w 1528"/>
                                <a:gd name="T63" fmla="*/ 65 h 772"/>
                                <a:gd name="T64" fmla="*/ 4 w 1528"/>
                                <a:gd name="T65" fmla="*/ 118 h 772"/>
                                <a:gd name="T66" fmla="*/ 0 w 1528"/>
                                <a:gd name="T67" fmla="*/ 149 h 772"/>
                                <a:gd name="T68" fmla="*/ 4 w 1528"/>
                                <a:gd name="T69" fmla="*/ 118 h 772"/>
                                <a:gd name="T70" fmla="*/ 2 w 1528"/>
                                <a:gd name="T71" fmla="*/ 203 h 772"/>
                                <a:gd name="T72" fmla="*/ 2 w 1528"/>
                                <a:gd name="T73" fmla="*/ 168 h 772"/>
                                <a:gd name="T74" fmla="*/ 46 w 1528"/>
                                <a:gd name="T75" fmla="*/ 208 h 772"/>
                                <a:gd name="T76" fmla="*/ 15 w 1528"/>
                                <a:gd name="T77" fmla="*/ 212 h 772"/>
                                <a:gd name="T78" fmla="*/ 68 w 1528"/>
                                <a:gd name="T79" fmla="*/ 208 h 772"/>
                                <a:gd name="T80" fmla="*/ 99 w 1528"/>
                                <a:gd name="T81" fmla="*/ 212 h 772"/>
                                <a:gd name="T82" fmla="*/ 68 w 1528"/>
                                <a:gd name="T83" fmla="*/ 208 h 772"/>
                                <a:gd name="T84" fmla="*/ 154 w 1528"/>
                                <a:gd name="T85" fmla="*/ 210 h 772"/>
                                <a:gd name="T86" fmla="*/ 118 w 1528"/>
                                <a:gd name="T87" fmla="*/ 210 h 772"/>
                                <a:gd name="T88" fmla="*/ 204 w 1528"/>
                                <a:gd name="T89" fmla="*/ 208 h 772"/>
                                <a:gd name="T90" fmla="*/ 173 w 1528"/>
                                <a:gd name="T91" fmla="*/ 212 h 772"/>
                                <a:gd name="T92" fmla="*/ 226 w 1528"/>
                                <a:gd name="T93" fmla="*/ 208 h 772"/>
                                <a:gd name="T94" fmla="*/ 257 w 1528"/>
                                <a:gd name="T95" fmla="*/ 212 h 772"/>
                                <a:gd name="T96" fmla="*/ 226 w 1528"/>
                                <a:gd name="T97" fmla="*/ 208 h 772"/>
                                <a:gd name="T98" fmla="*/ 312 w 1528"/>
                                <a:gd name="T99" fmla="*/ 210 h 772"/>
                                <a:gd name="T100" fmla="*/ 276 w 1528"/>
                                <a:gd name="T101" fmla="*/ 210 h 772"/>
                                <a:gd name="T102" fmla="*/ 362 w 1528"/>
                                <a:gd name="T103" fmla="*/ 208 h 772"/>
                                <a:gd name="T104" fmla="*/ 331 w 1528"/>
                                <a:gd name="T105" fmla="*/ 212 h 772"/>
                                <a:gd name="T106" fmla="*/ 384 w 1528"/>
                                <a:gd name="T107" fmla="*/ 208 h 772"/>
                                <a:gd name="T108" fmla="*/ 415 w 1528"/>
                                <a:gd name="T109" fmla="*/ 212 h 772"/>
                                <a:gd name="T110" fmla="*/ 384 w 1528"/>
                                <a:gd name="T111" fmla="*/ 208 h 772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</a:gdLst>
                              <a:ahLst/>
                              <a:cxnLst>
                                <a:cxn ang="T112">
                                  <a:pos x="T0" y="T1"/>
                                </a:cxn>
                                <a:cxn ang="T113">
                                  <a:pos x="T2" y="T3"/>
                                </a:cxn>
                                <a:cxn ang="T114">
                                  <a:pos x="T4" y="T5"/>
                                </a:cxn>
                                <a:cxn ang="T115">
                                  <a:pos x="T6" y="T7"/>
                                </a:cxn>
                                <a:cxn ang="T116">
                                  <a:pos x="T8" y="T9"/>
                                </a:cxn>
                                <a:cxn ang="T117">
                                  <a:pos x="T10" y="T11"/>
                                </a:cxn>
                                <a:cxn ang="T118">
                                  <a:pos x="T12" y="T13"/>
                                </a:cxn>
                                <a:cxn ang="T119">
                                  <a:pos x="T14" y="T15"/>
                                </a:cxn>
                                <a:cxn ang="T120">
                                  <a:pos x="T16" y="T17"/>
                                </a:cxn>
                                <a:cxn ang="T121">
                                  <a:pos x="T18" y="T19"/>
                                </a:cxn>
                                <a:cxn ang="T122">
                                  <a:pos x="T20" y="T21"/>
                                </a:cxn>
                                <a:cxn ang="T123">
                                  <a:pos x="T22" y="T23"/>
                                </a:cxn>
                                <a:cxn ang="T124">
                                  <a:pos x="T24" y="T25"/>
                                </a:cxn>
                                <a:cxn ang="T125">
                                  <a:pos x="T26" y="T27"/>
                                </a:cxn>
                                <a:cxn ang="T126">
                                  <a:pos x="T28" y="T29"/>
                                </a:cxn>
                                <a:cxn ang="T127">
                                  <a:pos x="T30" y="T31"/>
                                </a:cxn>
                                <a:cxn ang="T128">
                                  <a:pos x="T32" y="T33"/>
                                </a:cxn>
                                <a:cxn ang="T129">
                                  <a:pos x="T34" y="T35"/>
                                </a:cxn>
                                <a:cxn ang="T130">
                                  <a:pos x="T36" y="T37"/>
                                </a:cxn>
                                <a:cxn ang="T131">
                                  <a:pos x="T38" y="T39"/>
                                </a:cxn>
                                <a:cxn ang="T132">
                                  <a:pos x="T40" y="T41"/>
                                </a:cxn>
                                <a:cxn ang="T133">
                                  <a:pos x="T42" y="T43"/>
                                </a:cxn>
                                <a:cxn ang="T134">
                                  <a:pos x="T44" y="T45"/>
                                </a:cxn>
                                <a:cxn ang="T135">
                                  <a:pos x="T46" y="T47"/>
                                </a:cxn>
                                <a:cxn ang="T136">
                                  <a:pos x="T48" y="T49"/>
                                </a:cxn>
                                <a:cxn ang="T137">
                                  <a:pos x="T50" y="T51"/>
                                </a:cxn>
                                <a:cxn ang="T138">
                                  <a:pos x="T52" y="T53"/>
                                </a:cxn>
                                <a:cxn ang="T139">
                                  <a:pos x="T54" y="T55"/>
                                </a:cxn>
                                <a:cxn ang="T140">
                                  <a:pos x="T56" y="T57"/>
                                </a:cxn>
                                <a:cxn ang="T141">
                                  <a:pos x="T58" y="T59"/>
                                </a:cxn>
                                <a:cxn ang="T142">
                                  <a:pos x="T60" y="T61"/>
                                </a:cxn>
                                <a:cxn ang="T143">
                                  <a:pos x="T62" y="T63"/>
                                </a:cxn>
                                <a:cxn ang="T144">
                                  <a:pos x="T64" y="T65"/>
                                </a:cxn>
                                <a:cxn ang="T145">
                                  <a:pos x="T66" y="T67"/>
                                </a:cxn>
                                <a:cxn ang="T146">
                                  <a:pos x="T68" y="T69"/>
                                </a:cxn>
                                <a:cxn ang="T147">
                                  <a:pos x="T70" y="T71"/>
                                </a:cxn>
                                <a:cxn ang="T148">
                                  <a:pos x="T72" y="T73"/>
                                </a:cxn>
                                <a:cxn ang="T149">
                                  <a:pos x="T74" y="T75"/>
                                </a:cxn>
                                <a:cxn ang="T150">
                                  <a:pos x="T76" y="T77"/>
                                </a:cxn>
                                <a:cxn ang="T151">
                                  <a:pos x="T78" y="T79"/>
                                </a:cxn>
                                <a:cxn ang="T152">
                                  <a:pos x="T80" y="T81"/>
                                </a:cxn>
                                <a:cxn ang="T153">
                                  <a:pos x="T82" y="T83"/>
                                </a:cxn>
                                <a:cxn ang="T154">
                                  <a:pos x="T84" y="T85"/>
                                </a:cxn>
                                <a:cxn ang="T155">
                                  <a:pos x="T86" y="T87"/>
                                </a:cxn>
                                <a:cxn ang="T156">
                                  <a:pos x="T88" y="T89"/>
                                </a:cxn>
                                <a:cxn ang="T157">
                                  <a:pos x="T90" y="T91"/>
                                </a:cxn>
                                <a:cxn ang="T158">
                                  <a:pos x="T92" y="T93"/>
                                </a:cxn>
                                <a:cxn ang="T159">
                                  <a:pos x="T94" y="T95"/>
                                </a:cxn>
                                <a:cxn ang="T160">
                                  <a:pos x="T96" y="T97"/>
                                </a:cxn>
                                <a:cxn ang="T161">
                                  <a:pos x="T98" y="T99"/>
                                </a:cxn>
                                <a:cxn ang="T162">
                                  <a:pos x="T100" y="T101"/>
                                </a:cxn>
                                <a:cxn ang="T163">
                                  <a:pos x="T102" y="T103"/>
                                </a:cxn>
                                <a:cxn ang="T164">
                                  <a:pos x="T104" y="T105"/>
                                </a:cxn>
                                <a:cxn ang="T165">
                                  <a:pos x="T106" y="T107"/>
                                </a:cxn>
                                <a:cxn ang="T166">
                                  <a:pos x="T108" y="T109"/>
                                </a:cxn>
                                <a:cxn ang="T167">
                                  <a:pos x="T110" y="T111"/>
                                </a:cxn>
                              </a:cxnLst>
                              <a:rect l="0" t="0" r="r" b="b"/>
                              <a:pathLst>
                                <a:path w="1528" h="772">
                                  <a:moveTo>
                                    <a:pt x="1512" y="764"/>
                                  </a:moveTo>
                                  <a:lnTo>
                                    <a:pt x="1512" y="652"/>
                                  </a:lnTo>
                                  <a:cubicBezTo>
                                    <a:pt x="1512" y="648"/>
                                    <a:pt x="1515" y="644"/>
                                    <a:pt x="1520" y="644"/>
                                  </a:cubicBezTo>
                                  <a:cubicBezTo>
                                    <a:pt x="1524" y="644"/>
                                    <a:pt x="1528" y="648"/>
                                    <a:pt x="1528" y="652"/>
                                  </a:cubicBezTo>
                                  <a:lnTo>
                                    <a:pt x="1528" y="764"/>
                                  </a:lnTo>
                                  <a:cubicBezTo>
                                    <a:pt x="1528" y="769"/>
                                    <a:pt x="1524" y="772"/>
                                    <a:pt x="1520" y="772"/>
                                  </a:cubicBezTo>
                                  <a:cubicBezTo>
                                    <a:pt x="1515" y="772"/>
                                    <a:pt x="1512" y="769"/>
                                    <a:pt x="1512" y="764"/>
                                  </a:cubicBezTo>
                                  <a:close/>
                                  <a:moveTo>
                                    <a:pt x="1512" y="572"/>
                                  </a:moveTo>
                                  <a:lnTo>
                                    <a:pt x="1512" y="460"/>
                                  </a:lnTo>
                                  <a:cubicBezTo>
                                    <a:pt x="1512" y="456"/>
                                    <a:pt x="1515" y="452"/>
                                    <a:pt x="1520" y="452"/>
                                  </a:cubicBezTo>
                                  <a:cubicBezTo>
                                    <a:pt x="1524" y="452"/>
                                    <a:pt x="1528" y="456"/>
                                    <a:pt x="1528" y="460"/>
                                  </a:cubicBezTo>
                                  <a:lnTo>
                                    <a:pt x="1528" y="572"/>
                                  </a:lnTo>
                                  <a:cubicBezTo>
                                    <a:pt x="1528" y="577"/>
                                    <a:pt x="1524" y="580"/>
                                    <a:pt x="1520" y="580"/>
                                  </a:cubicBezTo>
                                  <a:cubicBezTo>
                                    <a:pt x="1515" y="580"/>
                                    <a:pt x="1512" y="577"/>
                                    <a:pt x="1512" y="572"/>
                                  </a:cubicBezTo>
                                  <a:close/>
                                  <a:moveTo>
                                    <a:pt x="1512" y="380"/>
                                  </a:moveTo>
                                  <a:lnTo>
                                    <a:pt x="1512" y="268"/>
                                  </a:lnTo>
                                  <a:cubicBezTo>
                                    <a:pt x="1512" y="264"/>
                                    <a:pt x="1515" y="260"/>
                                    <a:pt x="1520" y="260"/>
                                  </a:cubicBezTo>
                                  <a:cubicBezTo>
                                    <a:pt x="1524" y="260"/>
                                    <a:pt x="1528" y="264"/>
                                    <a:pt x="1528" y="268"/>
                                  </a:cubicBezTo>
                                  <a:lnTo>
                                    <a:pt x="1528" y="380"/>
                                  </a:lnTo>
                                  <a:cubicBezTo>
                                    <a:pt x="1528" y="385"/>
                                    <a:pt x="1524" y="388"/>
                                    <a:pt x="1520" y="388"/>
                                  </a:cubicBezTo>
                                  <a:cubicBezTo>
                                    <a:pt x="1515" y="388"/>
                                    <a:pt x="1512" y="385"/>
                                    <a:pt x="1512" y="380"/>
                                  </a:cubicBezTo>
                                  <a:close/>
                                  <a:moveTo>
                                    <a:pt x="1512" y="188"/>
                                  </a:moveTo>
                                  <a:lnTo>
                                    <a:pt x="1512" y="76"/>
                                  </a:lnTo>
                                  <a:cubicBezTo>
                                    <a:pt x="1512" y="72"/>
                                    <a:pt x="1515" y="68"/>
                                    <a:pt x="1520" y="68"/>
                                  </a:cubicBezTo>
                                  <a:cubicBezTo>
                                    <a:pt x="1524" y="68"/>
                                    <a:pt x="1528" y="72"/>
                                    <a:pt x="1528" y="76"/>
                                  </a:cubicBezTo>
                                  <a:lnTo>
                                    <a:pt x="1528" y="188"/>
                                  </a:lnTo>
                                  <a:cubicBezTo>
                                    <a:pt x="1528" y="193"/>
                                    <a:pt x="1524" y="196"/>
                                    <a:pt x="1520" y="196"/>
                                  </a:cubicBezTo>
                                  <a:cubicBezTo>
                                    <a:pt x="1515" y="196"/>
                                    <a:pt x="1512" y="193"/>
                                    <a:pt x="1512" y="188"/>
                                  </a:cubicBezTo>
                                  <a:close/>
                                  <a:moveTo>
                                    <a:pt x="1508" y="16"/>
                                  </a:moveTo>
                                  <a:lnTo>
                                    <a:pt x="1396" y="16"/>
                                  </a:lnTo>
                                  <a:cubicBezTo>
                                    <a:pt x="1391" y="16"/>
                                    <a:pt x="1388" y="13"/>
                                    <a:pt x="1388" y="8"/>
                                  </a:cubicBezTo>
                                  <a:cubicBezTo>
                                    <a:pt x="1388" y="4"/>
                                    <a:pt x="1391" y="0"/>
                                    <a:pt x="1396" y="0"/>
                                  </a:cubicBezTo>
                                  <a:lnTo>
                                    <a:pt x="1508" y="0"/>
                                  </a:lnTo>
                                  <a:cubicBezTo>
                                    <a:pt x="1512" y="0"/>
                                    <a:pt x="1516" y="4"/>
                                    <a:pt x="1516" y="8"/>
                                  </a:cubicBezTo>
                                  <a:cubicBezTo>
                                    <a:pt x="1516" y="13"/>
                                    <a:pt x="1512" y="16"/>
                                    <a:pt x="1508" y="16"/>
                                  </a:cubicBezTo>
                                  <a:close/>
                                  <a:moveTo>
                                    <a:pt x="1316" y="16"/>
                                  </a:moveTo>
                                  <a:lnTo>
                                    <a:pt x="1204" y="16"/>
                                  </a:lnTo>
                                  <a:cubicBezTo>
                                    <a:pt x="1199" y="16"/>
                                    <a:pt x="1196" y="13"/>
                                    <a:pt x="1196" y="8"/>
                                  </a:cubicBezTo>
                                  <a:cubicBezTo>
                                    <a:pt x="1196" y="4"/>
                                    <a:pt x="1199" y="0"/>
                                    <a:pt x="1204" y="0"/>
                                  </a:cubicBezTo>
                                  <a:lnTo>
                                    <a:pt x="1316" y="0"/>
                                  </a:lnTo>
                                  <a:cubicBezTo>
                                    <a:pt x="1320" y="0"/>
                                    <a:pt x="1324" y="4"/>
                                    <a:pt x="1324" y="8"/>
                                  </a:cubicBezTo>
                                  <a:cubicBezTo>
                                    <a:pt x="1324" y="13"/>
                                    <a:pt x="1320" y="16"/>
                                    <a:pt x="1316" y="16"/>
                                  </a:cubicBezTo>
                                  <a:close/>
                                  <a:moveTo>
                                    <a:pt x="1124" y="16"/>
                                  </a:moveTo>
                                  <a:lnTo>
                                    <a:pt x="1012" y="16"/>
                                  </a:lnTo>
                                  <a:cubicBezTo>
                                    <a:pt x="1007" y="16"/>
                                    <a:pt x="1004" y="13"/>
                                    <a:pt x="1004" y="8"/>
                                  </a:cubicBezTo>
                                  <a:cubicBezTo>
                                    <a:pt x="1004" y="4"/>
                                    <a:pt x="1007" y="0"/>
                                    <a:pt x="1012" y="0"/>
                                  </a:cubicBezTo>
                                  <a:lnTo>
                                    <a:pt x="1124" y="0"/>
                                  </a:lnTo>
                                  <a:cubicBezTo>
                                    <a:pt x="1128" y="0"/>
                                    <a:pt x="1132" y="4"/>
                                    <a:pt x="1132" y="8"/>
                                  </a:cubicBezTo>
                                  <a:cubicBezTo>
                                    <a:pt x="1132" y="13"/>
                                    <a:pt x="1128" y="16"/>
                                    <a:pt x="1124" y="16"/>
                                  </a:cubicBezTo>
                                  <a:close/>
                                  <a:moveTo>
                                    <a:pt x="932" y="16"/>
                                  </a:moveTo>
                                  <a:lnTo>
                                    <a:pt x="820" y="16"/>
                                  </a:lnTo>
                                  <a:cubicBezTo>
                                    <a:pt x="815" y="16"/>
                                    <a:pt x="812" y="13"/>
                                    <a:pt x="812" y="8"/>
                                  </a:cubicBezTo>
                                  <a:cubicBezTo>
                                    <a:pt x="812" y="4"/>
                                    <a:pt x="815" y="0"/>
                                    <a:pt x="820" y="0"/>
                                  </a:cubicBezTo>
                                  <a:lnTo>
                                    <a:pt x="932" y="0"/>
                                  </a:lnTo>
                                  <a:cubicBezTo>
                                    <a:pt x="936" y="0"/>
                                    <a:pt x="940" y="4"/>
                                    <a:pt x="940" y="8"/>
                                  </a:cubicBezTo>
                                  <a:cubicBezTo>
                                    <a:pt x="940" y="13"/>
                                    <a:pt x="936" y="16"/>
                                    <a:pt x="932" y="16"/>
                                  </a:cubicBezTo>
                                  <a:close/>
                                  <a:moveTo>
                                    <a:pt x="740" y="16"/>
                                  </a:moveTo>
                                  <a:lnTo>
                                    <a:pt x="628" y="16"/>
                                  </a:lnTo>
                                  <a:cubicBezTo>
                                    <a:pt x="623" y="16"/>
                                    <a:pt x="620" y="13"/>
                                    <a:pt x="620" y="8"/>
                                  </a:cubicBezTo>
                                  <a:cubicBezTo>
                                    <a:pt x="620" y="4"/>
                                    <a:pt x="623" y="0"/>
                                    <a:pt x="628" y="0"/>
                                  </a:cubicBezTo>
                                  <a:lnTo>
                                    <a:pt x="740" y="0"/>
                                  </a:lnTo>
                                  <a:cubicBezTo>
                                    <a:pt x="744" y="0"/>
                                    <a:pt x="748" y="4"/>
                                    <a:pt x="748" y="8"/>
                                  </a:cubicBezTo>
                                  <a:cubicBezTo>
                                    <a:pt x="748" y="13"/>
                                    <a:pt x="744" y="16"/>
                                    <a:pt x="740" y="16"/>
                                  </a:cubicBezTo>
                                  <a:close/>
                                  <a:moveTo>
                                    <a:pt x="548" y="16"/>
                                  </a:moveTo>
                                  <a:lnTo>
                                    <a:pt x="436" y="16"/>
                                  </a:lnTo>
                                  <a:cubicBezTo>
                                    <a:pt x="431" y="16"/>
                                    <a:pt x="428" y="13"/>
                                    <a:pt x="428" y="8"/>
                                  </a:cubicBezTo>
                                  <a:cubicBezTo>
                                    <a:pt x="428" y="4"/>
                                    <a:pt x="431" y="0"/>
                                    <a:pt x="436" y="0"/>
                                  </a:cubicBezTo>
                                  <a:lnTo>
                                    <a:pt x="548" y="0"/>
                                  </a:lnTo>
                                  <a:cubicBezTo>
                                    <a:pt x="552" y="0"/>
                                    <a:pt x="556" y="4"/>
                                    <a:pt x="556" y="8"/>
                                  </a:cubicBezTo>
                                  <a:cubicBezTo>
                                    <a:pt x="556" y="13"/>
                                    <a:pt x="552" y="16"/>
                                    <a:pt x="548" y="16"/>
                                  </a:cubicBezTo>
                                  <a:close/>
                                  <a:moveTo>
                                    <a:pt x="356" y="16"/>
                                  </a:moveTo>
                                  <a:lnTo>
                                    <a:pt x="244" y="16"/>
                                  </a:lnTo>
                                  <a:cubicBezTo>
                                    <a:pt x="239" y="16"/>
                                    <a:pt x="236" y="13"/>
                                    <a:pt x="236" y="8"/>
                                  </a:cubicBezTo>
                                  <a:cubicBezTo>
                                    <a:pt x="236" y="4"/>
                                    <a:pt x="239" y="0"/>
                                    <a:pt x="244" y="0"/>
                                  </a:cubicBezTo>
                                  <a:lnTo>
                                    <a:pt x="356" y="0"/>
                                  </a:lnTo>
                                  <a:cubicBezTo>
                                    <a:pt x="360" y="0"/>
                                    <a:pt x="364" y="4"/>
                                    <a:pt x="364" y="8"/>
                                  </a:cubicBezTo>
                                  <a:cubicBezTo>
                                    <a:pt x="364" y="13"/>
                                    <a:pt x="360" y="16"/>
                                    <a:pt x="356" y="16"/>
                                  </a:cubicBezTo>
                                  <a:close/>
                                  <a:moveTo>
                                    <a:pt x="164" y="16"/>
                                  </a:moveTo>
                                  <a:lnTo>
                                    <a:pt x="52" y="16"/>
                                  </a:lnTo>
                                  <a:cubicBezTo>
                                    <a:pt x="47" y="16"/>
                                    <a:pt x="44" y="13"/>
                                    <a:pt x="44" y="8"/>
                                  </a:cubicBezTo>
                                  <a:cubicBezTo>
                                    <a:pt x="44" y="4"/>
                                    <a:pt x="47" y="0"/>
                                    <a:pt x="52" y="0"/>
                                  </a:cubicBezTo>
                                  <a:lnTo>
                                    <a:pt x="164" y="0"/>
                                  </a:lnTo>
                                  <a:cubicBezTo>
                                    <a:pt x="168" y="0"/>
                                    <a:pt x="172" y="4"/>
                                    <a:pt x="172" y="8"/>
                                  </a:cubicBezTo>
                                  <a:cubicBezTo>
                                    <a:pt x="172" y="13"/>
                                    <a:pt x="168" y="16"/>
                                    <a:pt x="164" y="16"/>
                                  </a:cubicBezTo>
                                  <a:close/>
                                  <a:moveTo>
                                    <a:pt x="16" y="45"/>
                                  </a:moveTo>
                                  <a:lnTo>
                                    <a:pt x="16" y="157"/>
                                  </a:lnTo>
                                  <a:cubicBezTo>
                                    <a:pt x="16" y="161"/>
                                    <a:pt x="12" y="165"/>
                                    <a:pt x="8" y="165"/>
                                  </a:cubicBezTo>
                                  <a:cubicBezTo>
                                    <a:pt x="3" y="165"/>
                                    <a:pt x="0" y="161"/>
                                    <a:pt x="0" y="157"/>
                                  </a:cubicBezTo>
                                  <a:lnTo>
                                    <a:pt x="0" y="45"/>
                                  </a:lnTo>
                                  <a:cubicBezTo>
                                    <a:pt x="0" y="40"/>
                                    <a:pt x="3" y="37"/>
                                    <a:pt x="8" y="37"/>
                                  </a:cubicBezTo>
                                  <a:cubicBezTo>
                                    <a:pt x="12" y="37"/>
                                    <a:pt x="16" y="40"/>
                                    <a:pt x="16" y="45"/>
                                  </a:cubicBezTo>
                                  <a:close/>
                                  <a:moveTo>
                                    <a:pt x="16" y="237"/>
                                  </a:moveTo>
                                  <a:lnTo>
                                    <a:pt x="16" y="349"/>
                                  </a:lnTo>
                                  <a:cubicBezTo>
                                    <a:pt x="16" y="353"/>
                                    <a:pt x="12" y="357"/>
                                    <a:pt x="8" y="357"/>
                                  </a:cubicBezTo>
                                  <a:cubicBezTo>
                                    <a:pt x="3" y="357"/>
                                    <a:pt x="0" y="353"/>
                                    <a:pt x="0" y="349"/>
                                  </a:cubicBezTo>
                                  <a:lnTo>
                                    <a:pt x="0" y="237"/>
                                  </a:lnTo>
                                  <a:cubicBezTo>
                                    <a:pt x="0" y="232"/>
                                    <a:pt x="3" y="229"/>
                                    <a:pt x="8" y="229"/>
                                  </a:cubicBezTo>
                                  <a:cubicBezTo>
                                    <a:pt x="12" y="229"/>
                                    <a:pt x="16" y="232"/>
                                    <a:pt x="16" y="237"/>
                                  </a:cubicBezTo>
                                  <a:close/>
                                  <a:moveTo>
                                    <a:pt x="16" y="429"/>
                                  </a:moveTo>
                                  <a:lnTo>
                                    <a:pt x="16" y="541"/>
                                  </a:lnTo>
                                  <a:cubicBezTo>
                                    <a:pt x="16" y="545"/>
                                    <a:pt x="12" y="549"/>
                                    <a:pt x="8" y="549"/>
                                  </a:cubicBezTo>
                                  <a:cubicBezTo>
                                    <a:pt x="3" y="549"/>
                                    <a:pt x="0" y="545"/>
                                    <a:pt x="0" y="541"/>
                                  </a:cubicBezTo>
                                  <a:lnTo>
                                    <a:pt x="0" y="429"/>
                                  </a:lnTo>
                                  <a:cubicBezTo>
                                    <a:pt x="0" y="424"/>
                                    <a:pt x="3" y="421"/>
                                    <a:pt x="8" y="421"/>
                                  </a:cubicBezTo>
                                  <a:cubicBezTo>
                                    <a:pt x="12" y="421"/>
                                    <a:pt x="16" y="424"/>
                                    <a:pt x="16" y="429"/>
                                  </a:cubicBezTo>
                                  <a:close/>
                                  <a:moveTo>
                                    <a:pt x="16" y="621"/>
                                  </a:moveTo>
                                  <a:lnTo>
                                    <a:pt x="16" y="733"/>
                                  </a:lnTo>
                                  <a:cubicBezTo>
                                    <a:pt x="16" y="737"/>
                                    <a:pt x="12" y="741"/>
                                    <a:pt x="8" y="741"/>
                                  </a:cubicBezTo>
                                  <a:cubicBezTo>
                                    <a:pt x="3" y="741"/>
                                    <a:pt x="0" y="737"/>
                                    <a:pt x="0" y="733"/>
                                  </a:cubicBezTo>
                                  <a:lnTo>
                                    <a:pt x="0" y="621"/>
                                  </a:lnTo>
                                  <a:cubicBezTo>
                                    <a:pt x="0" y="616"/>
                                    <a:pt x="3" y="613"/>
                                    <a:pt x="8" y="613"/>
                                  </a:cubicBezTo>
                                  <a:cubicBezTo>
                                    <a:pt x="12" y="613"/>
                                    <a:pt x="16" y="616"/>
                                    <a:pt x="16" y="621"/>
                                  </a:cubicBezTo>
                                  <a:close/>
                                  <a:moveTo>
                                    <a:pt x="56" y="756"/>
                                  </a:moveTo>
                                  <a:lnTo>
                                    <a:pt x="168" y="756"/>
                                  </a:lnTo>
                                  <a:cubicBezTo>
                                    <a:pt x="173" y="756"/>
                                    <a:pt x="176" y="760"/>
                                    <a:pt x="176" y="764"/>
                                  </a:cubicBezTo>
                                  <a:cubicBezTo>
                                    <a:pt x="176" y="769"/>
                                    <a:pt x="173" y="772"/>
                                    <a:pt x="168" y="772"/>
                                  </a:cubicBezTo>
                                  <a:lnTo>
                                    <a:pt x="56" y="772"/>
                                  </a:lnTo>
                                  <a:cubicBezTo>
                                    <a:pt x="52" y="772"/>
                                    <a:pt x="48" y="769"/>
                                    <a:pt x="48" y="764"/>
                                  </a:cubicBezTo>
                                  <a:cubicBezTo>
                                    <a:pt x="48" y="760"/>
                                    <a:pt x="52" y="756"/>
                                    <a:pt x="56" y="756"/>
                                  </a:cubicBezTo>
                                  <a:close/>
                                  <a:moveTo>
                                    <a:pt x="248" y="756"/>
                                  </a:moveTo>
                                  <a:lnTo>
                                    <a:pt x="360" y="756"/>
                                  </a:lnTo>
                                  <a:cubicBezTo>
                                    <a:pt x="365" y="756"/>
                                    <a:pt x="368" y="760"/>
                                    <a:pt x="368" y="764"/>
                                  </a:cubicBezTo>
                                  <a:cubicBezTo>
                                    <a:pt x="368" y="769"/>
                                    <a:pt x="365" y="772"/>
                                    <a:pt x="360" y="772"/>
                                  </a:cubicBezTo>
                                  <a:lnTo>
                                    <a:pt x="248" y="772"/>
                                  </a:lnTo>
                                  <a:cubicBezTo>
                                    <a:pt x="244" y="772"/>
                                    <a:pt x="240" y="769"/>
                                    <a:pt x="240" y="764"/>
                                  </a:cubicBezTo>
                                  <a:cubicBezTo>
                                    <a:pt x="240" y="760"/>
                                    <a:pt x="244" y="756"/>
                                    <a:pt x="248" y="756"/>
                                  </a:cubicBezTo>
                                  <a:close/>
                                  <a:moveTo>
                                    <a:pt x="440" y="756"/>
                                  </a:moveTo>
                                  <a:lnTo>
                                    <a:pt x="552" y="756"/>
                                  </a:lnTo>
                                  <a:cubicBezTo>
                                    <a:pt x="557" y="756"/>
                                    <a:pt x="560" y="760"/>
                                    <a:pt x="560" y="764"/>
                                  </a:cubicBezTo>
                                  <a:cubicBezTo>
                                    <a:pt x="560" y="769"/>
                                    <a:pt x="557" y="772"/>
                                    <a:pt x="552" y="772"/>
                                  </a:cubicBezTo>
                                  <a:lnTo>
                                    <a:pt x="440" y="772"/>
                                  </a:lnTo>
                                  <a:cubicBezTo>
                                    <a:pt x="436" y="772"/>
                                    <a:pt x="432" y="769"/>
                                    <a:pt x="432" y="764"/>
                                  </a:cubicBezTo>
                                  <a:cubicBezTo>
                                    <a:pt x="432" y="760"/>
                                    <a:pt x="436" y="756"/>
                                    <a:pt x="440" y="756"/>
                                  </a:cubicBezTo>
                                  <a:close/>
                                  <a:moveTo>
                                    <a:pt x="632" y="756"/>
                                  </a:moveTo>
                                  <a:lnTo>
                                    <a:pt x="744" y="756"/>
                                  </a:lnTo>
                                  <a:cubicBezTo>
                                    <a:pt x="749" y="756"/>
                                    <a:pt x="752" y="760"/>
                                    <a:pt x="752" y="764"/>
                                  </a:cubicBezTo>
                                  <a:cubicBezTo>
                                    <a:pt x="752" y="769"/>
                                    <a:pt x="749" y="772"/>
                                    <a:pt x="744" y="772"/>
                                  </a:cubicBezTo>
                                  <a:lnTo>
                                    <a:pt x="632" y="772"/>
                                  </a:lnTo>
                                  <a:cubicBezTo>
                                    <a:pt x="628" y="772"/>
                                    <a:pt x="624" y="769"/>
                                    <a:pt x="624" y="764"/>
                                  </a:cubicBezTo>
                                  <a:cubicBezTo>
                                    <a:pt x="624" y="760"/>
                                    <a:pt x="628" y="756"/>
                                    <a:pt x="632" y="756"/>
                                  </a:cubicBezTo>
                                  <a:close/>
                                  <a:moveTo>
                                    <a:pt x="824" y="756"/>
                                  </a:moveTo>
                                  <a:lnTo>
                                    <a:pt x="936" y="756"/>
                                  </a:lnTo>
                                  <a:cubicBezTo>
                                    <a:pt x="941" y="756"/>
                                    <a:pt x="944" y="760"/>
                                    <a:pt x="944" y="764"/>
                                  </a:cubicBezTo>
                                  <a:cubicBezTo>
                                    <a:pt x="944" y="769"/>
                                    <a:pt x="941" y="772"/>
                                    <a:pt x="936" y="772"/>
                                  </a:cubicBezTo>
                                  <a:lnTo>
                                    <a:pt x="824" y="772"/>
                                  </a:lnTo>
                                  <a:cubicBezTo>
                                    <a:pt x="820" y="772"/>
                                    <a:pt x="816" y="769"/>
                                    <a:pt x="816" y="764"/>
                                  </a:cubicBezTo>
                                  <a:cubicBezTo>
                                    <a:pt x="816" y="760"/>
                                    <a:pt x="820" y="756"/>
                                    <a:pt x="824" y="756"/>
                                  </a:cubicBezTo>
                                  <a:close/>
                                  <a:moveTo>
                                    <a:pt x="1016" y="756"/>
                                  </a:moveTo>
                                  <a:lnTo>
                                    <a:pt x="1128" y="756"/>
                                  </a:lnTo>
                                  <a:cubicBezTo>
                                    <a:pt x="1133" y="756"/>
                                    <a:pt x="1136" y="760"/>
                                    <a:pt x="1136" y="764"/>
                                  </a:cubicBezTo>
                                  <a:cubicBezTo>
                                    <a:pt x="1136" y="769"/>
                                    <a:pt x="1133" y="772"/>
                                    <a:pt x="1128" y="772"/>
                                  </a:cubicBezTo>
                                  <a:lnTo>
                                    <a:pt x="1016" y="772"/>
                                  </a:lnTo>
                                  <a:cubicBezTo>
                                    <a:pt x="1012" y="772"/>
                                    <a:pt x="1008" y="769"/>
                                    <a:pt x="1008" y="764"/>
                                  </a:cubicBezTo>
                                  <a:cubicBezTo>
                                    <a:pt x="1008" y="760"/>
                                    <a:pt x="1012" y="756"/>
                                    <a:pt x="1016" y="756"/>
                                  </a:cubicBezTo>
                                  <a:close/>
                                  <a:moveTo>
                                    <a:pt x="1208" y="756"/>
                                  </a:moveTo>
                                  <a:lnTo>
                                    <a:pt x="1320" y="756"/>
                                  </a:lnTo>
                                  <a:cubicBezTo>
                                    <a:pt x="1325" y="756"/>
                                    <a:pt x="1328" y="760"/>
                                    <a:pt x="1328" y="764"/>
                                  </a:cubicBezTo>
                                  <a:cubicBezTo>
                                    <a:pt x="1328" y="769"/>
                                    <a:pt x="1325" y="772"/>
                                    <a:pt x="1320" y="772"/>
                                  </a:cubicBezTo>
                                  <a:lnTo>
                                    <a:pt x="1208" y="772"/>
                                  </a:lnTo>
                                  <a:cubicBezTo>
                                    <a:pt x="1204" y="772"/>
                                    <a:pt x="1200" y="769"/>
                                    <a:pt x="1200" y="764"/>
                                  </a:cubicBezTo>
                                  <a:cubicBezTo>
                                    <a:pt x="1200" y="760"/>
                                    <a:pt x="1204" y="756"/>
                                    <a:pt x="1208" y="756"/>
                                  </a:cubicBezTo>
                                  <a:close/>
                                  <a:moveTo>
                                    <a:pt x="1400" y="756"/>
                                  </a:moveTo>
                                  <a:lnTo>
                                    <a:pt x="1512" y="756"/>
                                  </a:lnTo>
                                  <a:cubicBezTo>
                                    <a:pt x="1517" y="756"/>
                                    <a:pt x="1520" y="760"/>
                                    <a:pt x="1520" y="764"/>
                                  </a:cubicBezTo>
                                  <a:cubicBezTo>
                                    <a:pt x="1520" y="769"/>
                                    <a:pt x="1517" y="772"/>
                                    <a:pt x="1512" y="772"/>
                                  </a:cubicBezTo>
                                  <a:lnTo>
                                    <a:pt x="1400" y="772"/>
                                  </a:lnTo>
                                  <a:cubicBezTo>
                                    <a:pt x="1396" y="772"/>
                                    <a:pt x="1392" y="769"/>
                                    <a:pt x="1392" y="764"/>
                                  </a:cubicBezTo>
                                  <a:cubicBezTo>
                                    <a:pt x="1392" y="760"/>
                                    <a:pt x="1396" y="756"/>
                                    <a:pt x="1400" y="75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8" name="Rectangle 15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0564" y="1071011"/>
                              <a:ext cx="591217" cy="329055"/>
                            </a:xfrm>
                            <a:prstGeom prst="rect">
                              <a:avLst/>
                            </a:prstGeom>
                            <a:solidFill>
                              <a:srgbClr val="D7E3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9" name="Rectangle 15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5578" y="1071011"/>
                              <a:ext cx="656204" cy="329055"/>
                            </a:xfrm>
                            <a:prstGeom prst="rect">
                              <a:avLst/>
                            </a:prstGeom>
                            <a:noFill/>
                            <a:ln w="1588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0" name="Rectangle 15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12121" y="1183333"/>
                              <a:ext cx="398113" cy="109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C8A7C1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PUSCH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21" name="Freeform 1521"/>
                          <wps:cNvSpPr>
                            <a:spLocks noEditPoints="1"/>
                          </wps:cNvSpPr>
                          <wps:spPr bwMode="auto">
                            <a:xfrm>
                              <a:off x="128388" y="1067847"/>
                              <a:ext cx="532571" cy="335383"/>
                            </a:xfrm>
                            <a:custGeom>
                              <a:avLst/>
                              <a:gdLst>
                                <a:gd name="T0" fmla="*/ 334 w 1226"/>
                                <a:gd name="T1" fmla="*/ 177 h 772"/>
                                <a:gd name="T2" fmla="*/ 334 w 1226"/>
                                <a:gd name="T3" fmla="*/ 212 h 772"/>
                                <a:gd name="T4" fmla="*/ 332 w 1226"/>
                                <a:gd name="T5" fmla="*/ 126 h 772"/>
                                <a:gd name="T6" fmla="*/ 336 w 1226"/>
                                <a:gd name="T7" fmla="*/ 157 h 772"/>
                                <a:gd name="T8" fmla="*/ 332 w 1226"/>
                                <a:gd name="T9" fmla="*/ 104 h 772"/>
                                <a:gd name="T10" fmla="*/ 336 w 1226"/>
                                <a:gd name="T11" fmla="*/ 74 h 772"/>
                                <a:gd name="T12" fmla="*/ 332 w 1226"/>
                                <a:gd name="T13" fmla="*/ 104 h 772"/>
                                <a:gd name="T14" fmla="*/ 334 w 1226"/>
                                <a:gd name="T15" fmla="*/ 19 h 772"/>
                                <a:gd name="T16" fmla="*/ 334 w 1226"/>
                                <a:gd name="T17" fmla="*/ 54 h 772"/>
                                <a:gd name="T18" fmla="*/ 300 w 1226"/>
                                <a:gd name="T19" fmla="*/ 4 h 772"/>
                                <a:gd name="T20" fmla="*/ 331 w 1226"/>
                                <a:gd name="T21" fmla="*/ 0 h 772"/>
                                <a:gd name="T22" fmla="*/ 278 w 1226"/>
                                <a:gd name="T23" fmla="*/ 4 h 772"/>
                                <a:gd name="T24" fmla="*/ 247 w 1226"/>
                                <a:gd name="T25" fmla="*/ 0 h 772"/>
                                <a:gd name="T26" fmla="*/ 278 w 1226"/>
                                <a:gd name="T27" fmla="*/ 4 h 772"/>
                                <a:gd name="T28" fmla="*/ 192 w 1226"/>
                                <a:gd name="T29" fmla="*/ 2 h 772"/>
                                <a:gd name="T30" fmla="*/ 227 w 1226"/>
                                <a:gd name="T31" fmla="*/ 2 h 772"/>
                                <a:gd name="T32" fmla="*/ 142 w 1226"/>
                                <a:gd name="T33" fmla="*/ 4 h 772"/>
                                <a:gd name="T34" fmla="*/ 173 w 1226"/>
                                <a:gd name="T35" fmla="*/ 0 h 772"/>
                                <a:gd name="T36" fmla="*/ 120 w 1226"/>
                                <a:gd name="T37" fmla="*/ 4 h 772"/>
                                <a:gd name="T38" fmla="*/ 89 w 1226"/>
                                <a:gd name="T39" fmla="*/ 0 h 772"/>
                                <a:gd name="T40" fmla="*/ 120 w 1226"/>
                                <a:gd name="T41" fmla="*/ 4 h 772"/>
                                <a:gd name="T42" fmla="*/ 35 w 1226"/>
                                <a:gd name="T43" fmla="*/ 2 h 772"/>
                                <a:gd name="T44" fmla="*/ 70 w 1226"/>
                                <a:gd name="T45" fmla="*/ 2 h 772"/>
                                <a:gd name="T46" fmla="*/ 2 w 1226"/>
                                <a:gd name="T47" fmla="*/ 4 h 772"/>
                                <a:gd name="T48" fmla="*/ 2 w 1226"/>
                                <a:gd name="T49" fmla="*/ 23 h 772"/>
                                <a:gd name="T50" fmla="*/ 2 w 1226"/>
                                <a:gd name="T51" fmla="*/ 0 h 772"/>
                                <a:gd name="T52" fmla="*/ 15 w 1226"/>
                                <a:gd name="T53" fmla="*/ 4 h 772"/>
                                <a:gd name="T54" fmla="*/ 2 w 1226"/>
                                <a:gd name="T55" fmla="*/ 76 h 772"/>
                                <a:gd name="T56" fmla="*/ 2 w 1226"/>
                                <a:gd name="T57" fmla="*/ 40 h 772"/>
                                <a:gd name="T58" fmla="*/ 4 w 1226"/>
                                <a:gd name="T59" fmla="*/ 126 h 772"/>
                                <a:gd name="T60" fmla="*/ 0 w 1226"/>
                                <a:gd name="T61" fmla="*/ 95 h 772"/>
                                <a:gd name="T62" fmla="*/ 4 w 1226"/>
                                <a:gd name="T63" fmla="*/ 148 h 772"/>
                                <a:gd name="T64" fmla="*/ 0 w 1226"/>
                                <a:gd name="T65" fmla="*/ 179 h 772"/>
                                <a:gd name="T66" fmla="*/ 4 w 1226"/>
                                <a:gd name="T67" fmla="*/ 148 h 772"/>
                                <a:gd name="T68" fmla="*/ 2 w 1226"/>
                                <a:gd name="T69" fmla="*/ 208 h 772"/>
                                <a:gd name="T70" fmla="*/ 24 w 1226"/>
                                <a:gd name="T71" fmla="*/ 212 h 772"/>
                                <a:gd name="T72" fmla="*/ 0 w 1226"/>
                                <a:gd name="T73" fmla="*/ 201 h 772"/>
                                <a:gd name="T74" fmla="*/ 46 w 1226"/>
                                <a:gd name="T75" fmla="*/ 208 h 772"/>
                                <a:gd name="T76" fmla="*/ 76 w 1226"/>
                                <a:gd name="T77" fmla="*/ 212 h 772"/>
                                <a:gd name="T78" fmla="*/ 46 w 1226"/>
                                <a:gd name="T79" fmla="*/ 208 h 772"/>
                                <a:gd name="T80" fmla="*/ 131 w 1226"/>
                                <a:gd name="T81" fmla="*/ 210 h 772"/>
                                <a:gd name="T82" fmla="*/ 96 w 1226"/>
                                <a:gd name="T83" fmla="*/ 210 h 772"/>
                                <a:gd name="T84" fmla="*/ 182 w 1226"/>
                                <a:gd name="T85" fmla="*/ 208 h 772"/>
                                <a:gd name="T86" fmla="*/ 151 w 1226"/>
                                <a:gd name="T87" fmla="*/ 212 h 772"/>
                                <a:gd name="T88" fmla="*/ 204 w 1226"/>
                                <a:gd name="T89" fmla="*/ 208 h 772"/>
                                <a:gd name="T90" fmla="*/ 234 w 1226"/>
                                <a:gd name="T91" fmla="*/ 212 h 772"/>
                                <a:gd name="T92" fmla="*/ 204 w 1226"/>
                                <a:gd name="T93" fmla="*/ 208 h 772"/>
                                <a:gd name="T94" fmla="*/ 289 w 1226"/>
                                <a:gd name="T95" fmla="*/ 210 h 772"/>
                                <a:gd name="T96" fmla="*/ 254 w 1226"/>
                                <a:gd name="T97" fmla="*/ 210 h 772"/>
                                <a:gd name="T98" fmla="*/ 334 w 1226"/>
                                <a:gd name="T99" fmla="*/ 208 h 772"/>
                                <a:gd name="T100" fmla="*/ 309 w 1226"/>
                                <a:gd name="T101" fmla="*/ 212 h 772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</a:gdLst>
                              <a:ahLst/>
                              <a:cxnLst>
                                <a:cxn ang="T102">
                                  <a:pos x="T0" y="T1"/>
                                </a:cxn>
                                <a:cxn ang="T103">
                                  <a:pos x="T2" y="T3"/>
                                </a:cxn>
                                <a:cxn ang="T104">
                                  <a:pos x="T4" y="T5"/>
                                </a:cxn>
                                <a:cxn ang="T105">
                                  <a:pos x="T6" y="T7"/>
                                </a:cxn>
                                <a:cxn ang="T106">
                                  <a:pos x="T8" y="T9"/>
                                </a:cxn>
                                <a:cxn ang="T107">
                                  <a:pos x="T10" y="T11"/>
                                </a:cxn>
                                <a:cxn ang="T108">
                                  <a:pos x="T12" y="T13"/>
                                </a:cxn>
                                <a:cxn ang="T109">
                                  <a:pos x="T14" y="T15"/>
                                </a:cxn>
                                <a:cxn ang="T110">
                                  <a:pos x="T16" y="T17"/>
                                </a:cxn>
                                <a:cxn ang="T111">
                                  <a:pos x="T18" y="T19"/>
                                </a:cxn>
                                <a:cxn ang="T112">
                                  <a:pos x="T20" y="T21"/>
                                </a:cxn>
                                <a:cxn ang="T113">
                                  <a:pos x="T22" y="T23"/>
                                </a:cxn>
                                <a:cxn ang="T114">
                                  <a:pos x="T24" y="T25"/>
                                </a:cxn>
                                <a:cxn ang="T115">
                                  <a:pos x="T26" y="T27"/>
                                </a:cxn>
                                <a:cxn ang="T116">
                                  <a:pos x="T28" y="T29"/>
                                </a:cxn>
                                <a:cxn ang="T117">
                                  <a:pos x="T30" y="T31"/>
                                </a:cxn>
                                <a:cxn ang="T118">
                                  <a:pos x="T32" y="T33"/>
                                </a:cxn>
                                <a:cxn ang="T119">
                                  <a:pos x="T34" y="T35"/>
                                </a:cxn>
                                <a:cxn ang="T120">
                                  <a:pos x="T36" y="T37"/>
                                </a:cxn>
                                <a:cxn ang="T121">
                                  <a:pos x="T38" y="T39"/>
                                </a:cxn>
                                <a:cxn ang="T122">
                                  <a:pos x="T40" y="T41"/>
                                </a:cxn>
                                <a:cxn ang="T123">
                                  <a:pos x="T42" y="T43"/>
                                </a:cxn>
                                <a:cxn ang="T124">
                                  <a:pos x="T44" y="T45"/>
                                </a:cxn>
                                <a:cxn ang="T125">
                                  <a:pos x="T46" y="T47"/>
                                </a:cxn>
                                <a:cxn ang="T126">
                                  <a:pos x="T48" y="T49"/>
                                </a:cxn>
                                <a:cxn ang="T127">
                                  <a:pos x="T50" y="T51"/>
                                </a:cxn>
                                <a:cxn ang="T128">
                                  <a:pos x="T52" y="T53"/>
                                </a:cxn>
                                <a:cxn ang="T129">
                                  <a:pos x="T54" y="T55"/>
                                </a:cxn>
                                <a:cxn ang="T130">
                                  <a:pos x="T56" y="T57"/>
                                </a:cxn>
                                <a:cxn ang="T131">
                                  <a:pos x="T58" y="T59"/>
                                </a:cxn>
                                <a:cxn ang="T132">
                                  <a:pos x="T60" y="T61"/>
                                </a:cxn>
                                <a:cxn ang="T133">
                                  <a:pos x="T62" y="T63"/>
                                </a:cxn>
                                <a:cxn ang="T134">
                                  <a:pos x="T64" y="T65"/>
                                </a:cxn>
                                <a:cxn ang="T135">
                                  <a:pos x="T66" y="T67"/>
                                </a:cxn>
                                <a:cxn ang="T136">
                                  <a:pos x="T68" y="T69"/>
                                </a:cxn>
                                <a:cxn ang="T137">
                                  <a:pos x="T70" y="T71"/>
                                </a:cxn>
                                <a:cxn ang="T138">
                                  <a:pos x="T72" y="T73"/>
                                </a:cxn>
                                <a:cxn ang="T139">
                                  <a:pos x="T74" y="T75"/>
                                </a:cxn>
                                <a:cxn ang="T140">
                                  <a:pos x="T76" y="T77"/>
                                </a:cxn>
                                <a:cxn ang="T141">
                                  <a:pos x="T78" y="T79"/>
                                </a:cxn>
                                <a:cxn ang="T142">
                                  <a:pos x="T80" y="T81"/>
                                </a:cxn>
                                <a:cxn ang="T143">
                                  <a:pos x="T82" y="T83"/>
                                </a:cxn>
                                <a:cxn ang="T144">
                                  <a:pos x="T84" y="T85"/>
                                </a:cxn>
                                <a:cxn ang="T145">
                                  <a:pos x="T86" y="T87"/>
                                </a:cxn>
                                <a:cxn ang="T146">
                                  <a:pos x="T88" y="T89"/>
                                </a:cxn>
                                <a:cxn ang="T147">
                                  <a:pos x="T90" y="T91"/>
                                </a:cxn>
                                <a:cxn ang="T148">
                                  <a:pos x="T92" y="T93"/>
                                </a:cxn>
                                <a:cxn ang="T149">
                                  <a:pos x="T94" y="T95"/>
                                </a:cxn>
                                <a:cxn ang="T150">
                                  <a:pos x="T96" y="T97"/>
                                </a:cxn>
                                <a:cxn ang="T151">
                                  <a:pos x="T98" y="T99"/>
                                </a:cxn>
                                <a:cxn ang="T152">
                                  <a:pos x="T100" y="T101"/>
                                </a:cxn>
                              </a:cxnLst>
                              <a:rect l="0" t="0" r="r" b="b"/>
                              <a:pathLst>
                                <a:path w="1226" h="772">
                                  <a:moveTo>
                                    <a:pt x="1210" y="764"/>
                                  </a:moveTo>
                                  <a:lnTo>
                                    <a:pt x="1210" y="652"/>
                                  </a:lnTo>
                                  <a:cubicBezTo>
                                    <a:pt x="1210" y="648"/>
                                    <a:pt x="1213" y="644"/>
                                    <a:pt x="1218" y="644"/>
                                  </a:cubicBezTo>
                                  <a:cubicBezTo>
                                    <a:pt x="1222" y="644"/>
                                    <a:pt x="1226" y="648"/>
                                    <a:pt x="1226" y="652"/>
                                  </a:cubicBezTo>
                                  <a:lnTo>
                                    <a:pt x="1226" y="764"/>
                                  </a:lnTo>
                                  <a:cubicBezTo>
                                    <a:pt x="1226" y="769"/>
                                    <a:pt x="1222" y="772"/>
                                    <a:pt x="1218" y="772"/>
                                  </a:cubicBezTo>
                                  <a:cubicBezTo>
                                    <a:pt x="1213" y="772"/>
                                    <a:pt x="1210" y="769"/>
                                    <a:pt x="1210" y="764"/>
                                  </a:cubicBezTo>
                                  <a:close/>
                                  <a:moveTo>
                                    <a:pt x="1210" y="572"/>
                                  </a:moveTo>
                                  <a:lnTo>
                                    <a:pt x="1210" y="460"/>
                                  </a:lnTo>
                                  <a:cubicBezTo>
                                    <a:pt x="1210" y="456"/>
                                    <a:pt x="1213" y="452"/>
                                    <a:pt x="1218" y="452"/>
                                  </a:cubicBezTo>
                                  <a:cubicBezTo>
                                    <a:pt x="1222" y="452"/>
                                    <a:pt x="1226" y="456"/>
                                    <a:pt x="1226" y="460"/>
                                  </a:cubicBezTo>
                                  <a:lnTo>
                                    <a:pt x="1226" y="572"/>
                                  </a:lnTo>
                                  <a:cubicBezTo>
                                    <a:pt x="1226" y="577"/>
                                    <a:pt x="1222" y="580"/>
                                    <a:pt x="1218" y="580"/>
                                  </a:cubicBezTo>
                                  <a:cubicBezTo>
                                    <a:pt x="1213" y="580"/>
                                    <a:pt x="1210" y="577"/>
                                    <a:pt x="1210" y="572"/>
                                  </a:cubicBezTo>
                                  <a:close/>
                                  <a:moveTo>
                                    <a:pt x="1210" y="380"/>
                                  </a:moveTo>
                                  <a:lnTo>
                                    <a:pt x="1210" y="268"/>
                                  </a:lnTo>
                                  <a:cubicBezTo>
                                    <a:pt x="1210" y="264"/>
                                    <a:pt x="1213" y="260"/>
                                    <a:pt x="1218" y="260"/>
                                  </a:cubicBezTo>
                                  <a:cubicBezTo>
                                    <a:pt x="1222" y="260"/>
                                    <a:pt x="1226" y="264"/>
                                    <a:pt x="1226" y="268"/>
                                  </a:cubicBezTo>
                                  <a:lnTo>
                                    <a:pt x="1226" y="380"/>
                                  </a:lnTo>
                                  <a:cubicBezTo>
                                    <a:pt x="1226" y="385"/>
                                    <a:pt x="1222" y="388"/>
                                    <a:pt x="1218" y="388"/>
                                  </a:cubicBezTo>
                                  <a:cubicBezTo>
                                    <a:pt x="1213" y="388"/>
                                    <a:pt x="1210" y="385"/>
                                    <a:pt x="1210" y="380"/>
                                  </a:cubicBezTo>
                                  <a:close/>
                                  <a:moveTo>
                                    <a:pt x="1210" y="188"/>
                                  </a:moveTo>
                                  <a:lnTo>
                                    <a:pt x="1210" y="76"/>
                                  </a:lnTo>
                                  <a:cubicBezTo>
                                    <a:pt x="1210" y="72"/>
                                    <a:pt x="1213" y="68"/>
                                    <a:pt x="1218" y="68"/>
                                  </a:cubicBezTo>
                                  <a:cubicBezTo>
                                    <a:pt x="1222" y="68"/>
                                    <a:pt x="1226" y="72"/>
                                    <a:pt x="1226" y="76"/>
                                  </a:cubicBezTo>
                                  <a:lnTo>
                                    <a:pt x="1226" y="188"/>
                                  </a:lnTo>
                                  <a:cubicBezTo>
                                    <a:pt x="1226" y="193"/>
                                    <a:pt x="1222" y="196"/>
                                    <a:pt x="1218" y="196"/>
                                  </a:cubicBezTo>
                                  <a:cubicBezTo>
                                    <a:pt x="1213" y="196"/>
                                    <a:pt x="1210" y="193"/>
                                    <a:pt x="1210" y="188"/>
                                  </a:cubicBezTo>
                                  <a:close/>
                                  <a:moveTo>
                                    <a:pt x="1206" y="16"/>
                                  </a:moveTo>
                                  <a:lnTo>
                                    <a:pt x="1094" y="16"/>
                                  </a:lnTo>
                                  <a:cubicBezTo>
                                    <a:pt x="1089" y="16"/>
                                    <a:pt x="1086" y="13"/>
                                    <a:pt x="1086" y="8"/>
                                  </a:cubicBezTo>
                                  <a:cubicBezTo>
                                    <a:pt x="1086" y="4"/>
                                    <a:pt x="1089" y="0"/>
                                    <a:pt x="1094" y="0"/>
                                  </a:cubicBezTo>
                                  <a:lnTo>
                                    <a:pt x="1206" y="0"/>
                                  </a:lnTo>
                                  <a:cubicBezTo>
                                    <a:pt x="1210" y="0"/>
                                    <a:pt x="1214" y="4"/>
                                    <a:pt x="1214" y="8"/>
                                  </a:cubicBezTo>
                                  <a:cubicBezTo>
                                    <a:pt x="1214" y="13"/>
                                    <a:pt x="1210" y="16"/>
                                    <a:pt x="1206" y="16"/>
                                  </a:cubicBezTo>
                                  <a:close/>
                                  <a:moveTo>
                                    <a:pt x="1014" y="16"/>
                                  </a:moveTo>
                                  <a:lnTo>
                                    <a:pt x="902" y="16"/>
                                  </a:lnTo>
                                  <a:cubicBezTo>
                                    <a:pt x="897" y="16"/>
                                    <a:pt x="894" y="13"/>
                                    <a:pt x="894" y="8"/>
                                  </a:cubicBezTo>
                                  <a:cubicBezTo>
                                    <a:pt x="894" y="4"/>
                                    <a:pt x="897" y="0"/>
                                    <a:pt x="902" y="0"/>
                                  </a:cubicBezTo>
                                  <a:lnTo>
                                    <a:pt x="1014" y="0"/>
                                  </a:lnTo>
                                  <a:cubicBezTo>
                                    <a:pt x="1018" y="0"/>
                                    <a:pt x="1022" y="4"/>
                                    <a:pt x="1022" y="8"/>
                                  </a:cubicBezTo>
                                  <a:cubicBezTo>
                                    <a:pt x="1022" y="13"/>
                                    <a:pt x="1018" y="16"/>
                                    <a:pt x="1014" y="16"/>
                                  </a:cubicBezTo>
                                  <a:close/>
                                  <a:moveTo>
                                    <a:pt x="822" y="16"/>
                                  </a:moveTo>
                                  <a:lnTo>
                                    <a:pt x="710" y="16"/>
                                  </a:lnTo>
                                  <a:cubicBezTo>
                                    <a:pt x="705" y="16"/>
                                    <a:pt x="702" y="13"/>
                                    <a:pt x="702" y="8"/>
                                  </a:cubicBezTo>
                                  <a:cubicBezTo>
                                    <a:pt x="702" y="4"/>
                                    <a:pt x="705" y="0"/>
                                    <a:pt x="710" y="0"/>
                                  </a:cubicBezTo>
                                  <a:lnTo>
                                    <a:pt x="822" y="0"/>
                                  </a:lnTo>
                                  <a:cubicBezTo>
                                    <a:pt x="826" y="0"/>
                                    <a:pt x="830" y="4"/>
                                    <a:pt x="830" y="8"/>
                                  </a:cubicBezTo>
                                  <a:cubicBezTo>
                                    <a:pt x="830" y="13"/>
                                    <a:pt x="826" y="16"/>
                                    <a:pt x="822" y="16"/>
                                  </a:cubicBezTo>
                                  <a:close/>
                                  <a:moveTo>
                                    <a:pt x="630" y="16"/>
                                  </a:moveTo>
                                  <a:lnTo>
                                    <a:pt x="518" y="16"/>
                                  </a:lnTo>
                                  <a:cubicBezTo>
                                    <a:pt x="513" y="16"/>
                                    <a:pt x="510" y="13"/>
                                    <a:pt x="510" y="8"/>
                                  </a:cubicBezTo>
                                  <a:cubicBezTo>
                                    <a:pt x="510" y="4"/>
                                    <a:pt x="513" y="0"/>
                                    <a:pt x="518" y="0"/>
                                  </a:cubicBezTo>
                                  <a:lnTo>
                                    <a:pt x="630" y="0"/>
                                  </a:lnTo>
                                  <a:cubicBezTo>
                                    <a:pt x="634" y="0"/>
                                    <a:pt x="638" y="4"/>
                                    <a:pt x="638" y="8"/>
                                  </a:cubicBezTo>
                                  <a:cubicBezTo>
                                    <a:pt x="638" y="13"/>
                                    <a:pt x="634" y="16"/>
                                    <a:pt x="630" y="16"/>
                                  </a:cubicBezTo>
                                  <a:close/>
                                  <a:moveTo>
                                    <a:pt x="438" y="16"/>
                                  </a:moveTo>
                                  <a:lnTo>
                                    <a:pt x="326" y="16"/>
                                  </a:lnTo>
                                  <a:cubicBezTo>
                                    <a:pt x="321" y="16"/>
                                    <a:pt x="318" y="13"/>
                                    <a:pt x="318" y="8"/>
                                  </a:cubicBezTo>
                                  <a:cubicBezTo>
                                    <a:pt x="318" y="4"/>
                                    <a:pt x="321" y="0"/>
                                    <a:pt x="326" y="0"/>
                                  </a:cubicBezTo>
                                  <a:lnTo>
                                    <a:pt x="438" y="0"/>
                                  </a:lnTo>
                                  <a:cubicBezTo>
                                    <a:pt x="442" y="0"/>
                                    <a:pt x="446" y="4"/>
                                    <a:pt x="446" y="8"/>
                                  </a:cubicBezTo>
                                  <a:cubicBezTo>
                                    <a:pt x="446" y="13"/>
                                    <a:pt x="442" y="16"/>
                                    <a:pt x="438" y="16"/>
                                  </a:cubicBezTo>
                                  <a:close/>
                                  <a:moveTo>
                                    <a:pt x="246" y="16"/>
                                  </a:moveTo>
                                  <a:lnTo>
                                    <a:pt x="134" y="16"/>
                                  </a:lnTo>
                                  <a:cubicBezTo>
                                    <a:pt x="129" y="16"/>
                                    <a:pt x="126" y="13"/>
                                    <a:pt x="126" y="8"/>
                                  </a:cubicBezTo>
                                  <a:cubicBezTo>
                                    <a:pt x="126" y="4"/>
                                    <a:pt x="129" y="0"/>
                                    <a:pt x="134" y="0"/>
                                  </a:cubicBezTo>
                                  <a:lnTo>
                                    <a:pt x="246" y="0"/>
                                  </a:lnTo>
                                  <a:cubicBezTo>
                                    <a:pt x="250" y="0"/>
                                    <a:pt x="254" y="4"/>
                                    <a:pt x="254" y="8"/>
                                  </a:cubicBezTo>
                                  <a:cubicBezTo>
                                    <a:pt x="254" y="13"/>
                                    <a:pt x="250" y="16"/>
                                    <a:pt x="246" y="16"/>
                                  </a:cubicBezTo>
                                  <a:close/>
                                  <a:moveTo>
                                    <a:pt x="54" y="16"/>
                                  </a:moveTo>
                                  <a:lnTo>
                                    <a:pt x="8" y="16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16" y="75"/>
                                  </a:lnTo>
                                  <a:cubicBezTo>
                                    <a:pt x="16" y="80"/>
                                    <a:pt x="13" y="83"/>
                                    <a:pt x="8" y="83"/>
                                  </a:cubicBezTo>
                                  <a:cubicBezTo>
                                    <a:pt x="4" y="83"/>
                                    <a:pt x="0" y="80"/>
                                    <a:pt x="0" y="75"/>
                                  </a:cubicBezTo>
                                  <a:lnTo>
                                    <a:pt x="0" y="8"/>
                                  </a:lnTo>
                                  <a:cubicBezTo>
                                    <a:pt x="0" y="4"/>
                                    <a:pt x="4" y="0"/>
                                    <a:pt x="8" y="0"/>
                                  </a:cubicBezTo>
                                  <a:lnTo>
                                    <a:pt x="54" y="0"/>
                                  </a:lnTo>
                                  <a:cubicBezTo>
                                    <a:pt x="58" y="0"/>
                                    <a:pt x="62" y="4"/>
                                    <a:pt x="62" y="8"/>
                                  </a:cubicBezTo>
                                  <a:cubicBezTo>
                                    <a:pt x="62" y="13"/>
                                    <a:pt x="58" y="16"/>
                                    <a:pt x="54" y="16"/>
                                  </a:cubicBezTo>
                                  <a:close/>
                                  <a:moveTo>
                                    <a:pt x="16" y="155"/>
                                  </a:moveTo>
                                  <a:lnTo>
                                    <a:pt x="16" y="267"/>
                                  </a:lnTo>
                                  <a:cubicBezTo>
                                    <a:pt x="16" y="272"/>
                                    <a:pt x="13" y="275"/>
                                    <a:pt x="8" y="275"/>
                                  </a:cubicBezTo>
                                  <a:cubicBezTo>
                                    <a:pt x="4" y="275"/>
                                    <a:pt x="0" y="272"/>
                                    <a:pt x="0" y="267"/>
                                  </a:cubicBezTo>
                                  <a:lnTo>
                                    <a:pt x="0" y="155"/>
                                  </a:lnTo>
                                  <a:cubicBezTo>
                                    <a:pt x="0" y="151"/>
                                    <a:pt x="4" y="147"/>
                                    <a:pt x="8" y="147"/>
                                  </a:cubicBezTo>
                                  <a:cubicBezTo>
                                    <a:pt x="13" y="147"/>
                                    <a:pt x="16" y="151"/>
                                    <a:pt x="16" y="155"/>
                                  </a:cubicBezTo>
                                  <a:close/>
                                  <a:moveTo>
                                    <a:pt x="16" y="347"/>
                                  </a:moveTo>
                                  <a:lnTo>
                                    <a:pt x="16" y="459"/>
                                  </a:lnTo>
                                  <a:cubicBezTo>
                                    <a:pt x="16" y="464"/>
                                    <a:pt x="13" y="467"/>
                                    <a:pt x="8" y="467"/>
                                  </a:cubicBezTo>
                                  <a:cubicBezTo>
                                    <a:pt x="4" y="467"/>
                                    <a:pt x="0" y="464"/>
                                    <a:pt x="0" y="459"/>
                                  </a:cubicBezTo>
                                  <a:lnTo>
                                    <a:pt x="0" y="347"/>
                                  </a:lnTo>
                                  <a:cubicBezTo>
                                    <a:pt x="0" y="343"/>
                                    <a:pt x="4" y="339"/>
                                    <a:pt x="8" y="339"/>
                                  </a:cubicBezTo>
                                  <a:cubicBezTo>
                                    <a:pt x="13" y="339"/>
                                    <a:pt x="16" y="343"/>
                                    <a:pt x="16" y="347"/>
                                  </a:cubicBezTo>
                                  <a:close/>
                                  <a:moveTo>
                                    <a:pt x="16" y="539"/>
                                  </a:moveTo>
                                  <a:lnTo>
                                    <a:pt x="16" y="651"/>
                                  </a:lnTo>
                                  <a:cubicBezTo>
                                    <a:pt x="16" y="656"/>
                                    <a:pt x="13" y="659"/>
                                    <a:pt x="8" y="659"/>
                                  </a:cubicBezTo>
                                  <a:cubicBezTo>
                                    <a:pt x="4" y="659"/>
                                    <a:pt x="0" y="656"/>
                                    <a:pt x="0" y="651"/>
                                  </a:cubicBezTo>
                                  <a:lnTo>
                                    <a:pt x="0" y="539"/>
                                  </a:lnTo>
                                  <a:cubicBezTo>
                                    <a:pt x="0" y="535"/>
                                    <a:pt x="4" y="531"/>
                                    <a:pt x="8" y="531"/>
                                  </a:cubicBezTo>
                                  <a:cubicBezTo>
                                    <a:pt x="13" y="531"/>
                                    <a:pt x="16" y="535"/>
                                    <a:pt x="16" y="539"/>
                                  </a:cubicBezTo>
                                  <a:close/>
                                  <a:moveTo>
                                    <a:pt x="16" y="731"/>
                                  </a:moveTo>
                                  <a:lnTo>
                                    <a:pt x="16" y="764"/>
                                  </a:lnTo>
                                  <a:lnTo>
                                    <a:pt x="8" y="756"/>
                                  </a:lnTo>
                                  <a:lnTo>
                                    <a:pt x="87" y="756"/>
                                  </a:lnTo>
                                  <a:cubicBezTo>
                                    <a:pt x="92" y="756"/>
                                    <a:pt x="95" y="760"/>
                                    <a:pt x="95" y="764"/>
                                  </a:cubicBezTo>
                                  <a:cubicBezTo>
                                    <a:pt x="95" y="769"/>
                                    <a:pt x="92" y="772"/>
                                    <a:pt x="87" y="772"/>
                                  </a:cubicBezTo>
                                  <a:lnTo>
                                    <a:pt x="8" y="772"/>
                                  </a:lnTo>
                                  <a:cubicBezTo>
                                    <a:pt x="4" y="772"/>
                                    <a:pt x="0" y="769"/>
                                    <a:pt x="0" y="764"/>
                                  </a:cubicBezTo>
                                  <a:lnTo>
                                    <a:pt x="0" y="731"/>
                                  </a:lnTo>
                                  <a:cubicBezTo>
                                    <a:pt x="0" y="727"/>
                                    <a:pt x="4" y="723"/>
                                    <a:pt x="8" y="723"/>
                                  </a:cubicBezTo>
                                  <a:cubicBezTo>
                                    <a:pt x="13" y="723"/>
                                    <a:pt x="16" y="727"/>
                                    <a:pt x="16" y="731"/>
                                  </a:cubicBezTo>
                                  <a:close/>
                                  <a:moveTo>
                                    <a:pt x="167" y="756"/>
                                  </a:moveTo>
                                  <a:lnTo>
                                    <a:pt x="279" y="756"/>
                                  </a:lnTo>
                                  <a:cubicBezTo>
                                    <a:pt x="284" y="756"/>
                                    <a:pt x="287" y="760"/>
                                    <a:pt x="287" y="764"/>
                                  </a:cubicBezTo>
                                  <a:cubicBezTo>
                                    <a:pt x="287" y="769"/>
                                    <a:pt x="284" y="772"/>
                                    <a:pt x="279" y="772"/>
                                  </a:cubicBezTo>
                                  <a:lnTo>
                                    <a:pt x="167" y="772"/>
                                  </a:lnTo>
                                  <a:cubicBezTo>
                                    <a:pt x="163" y="772"/>
                                    <a:pt x="159" y="769"/>
                                    <a:pt x="159" y="764"/>
                                  </a:cubicBezTo>
                                  <a:cubicBezTo>
                                    <a:pt x="159" y="760"/>
                                    <a:pt x="163" y="756"/>
                                    <a:pt x="167" y="756"/>
                                  </a:cubicBezTo>
                                  <a:close/>
                                  <a:moveTo>
                                    <a:pt x="359" y="756"/>
                                  </a:moveTo>
                                  <a:lnTo>
                                    <a:pt x="471" y="756"/>
                                  </a:lnTo>
                                  <a:cubicBezTo>
                                    <a:pt x="476" y="756"/>
                                    <a:pt x="479" y="760"/>
                                    <a:pt x="479" y="764"/>
                                  </a:cubicBezTo>
                                  <a:cubicBezTo>
                                    <a:pt x="479" y="769"/>
                                    <a:pt x="476" y="772"/>
                                    <a:pt x="471" y="772"/>
                                  </a:cubicBezTo>
                                  <a:lnTo>
                                    <a:pt x="359" y="772"/>
                                  </a:lnTo>
                                  <a:cubicBezTo>
                                    <a:pt x="355" y="772"/>
                                    <a:pt x="351" y="769"/>
                                    <a:pt x="351" y="764"/>
                                  </a:cubicBezTo>
                                  <a:cubicBezTo>
                                    <a:pt x="351" y="760"/>
                                    <a:pt x="355" y="756"/>
                                    <a:pt x="359" y="756"/>
                                  </a:cubicBezTo>
                                  <a:close/>
                                  <a:moveTo>
                                    <a:pt x="551" y="756"/>
                                  </a:moveTo>
                                  <a:lnTo>
                                    <a:pt x="663" y="756"/>
                                  </a:lnTo>
                                  <a:cubicBezTo>
                                    <a:pt x="668" y="756"/>
                                    <a:pt x="671" y="760"/>
                                    <a:pt x="671" y="764"/>
                                  </a:cubicBezTo>
                                  <a:cubicBezTo>
                                    <a:pt x="671" y="769"/>
                                    <a:pt x="668" y="772"/>
                                    <a:pt x="663" y="772"/>
                                  </a:cubicBezTo>
                                  <a:lnTo>
                                    <a:pt x="551" y="772"/>
                                  </a:lnTo>
                                  <a:cubicBezTo>
                                    <a:pt x="547" y="772"/>
                                    <a:pt x="543" y="769"/>
                                    <a:pt x="543" y="764"/>
                                  </a:cubicBezTo>
                                  <a:cubicBezTo>
                                    <a:pt x="543" y="760"/>
                                    <a:pt x="547" y="756"/>
                                    <a:pt x="551" y="756"/>
                                  </a:cubicBezTo>
                                  <a:close/>
                                  <a:moveTo>
                                    <a:pt x="743" y="756"/>
                                  </a:moveTo>
                                  <a:lnTo>
                                    <a:pt x="855" y="756"/>
                                  </a:lnTo>
                                  <a:cubicBezTo>
                                    <a:pt x="860" y="756"/>
                                    <a:pt x="863" y="760"/>
                                    <a:pt x="863" y="764"/>
                                  </a:cubicBezTo>
                                  <a:cubicBezTo>
                                    <a:pt x="863" y="769"/>
                                    <a:pt x="860" y="772"/>
                                    <a:pt x="855" y="772"/>
                                  </a:cubicBezTo>
                                  <a:lnTo>
                                    <a:pt x="743" y="772"/>
                                  </a:lnTo>
                                  <a:cubicBezTo>
                                    <a:pt x="739" y="772"/>
                                    <a:pt x="735" y="769"/>
                                    <a:pt x="735" y="764"/>
                                  </a:cubicBezTo>
                                  <a:cubicBezTo>
                                    <a:pt x="735" y="760"/>
                                    <a:pt x="739" y="756"/>
                                    <a:pt x="743" y="756"/>
                                  </a:cubicBezTo>
                                  <a:close/>
                                  <a:moveTo>
                                    <a:pt x="935" y="756"/>
                                  </a:moveTo>
                                  <a:lnTo>
                                    <a:pt x="1047" y="756"/>
                                  </a:lnTo>
                                  <a:cubicBezTo>
                                    <a:pt x="1052" y="756"/>
                                    <a:pt x="1055" y="760"/>
                                    <a:pt x="1055" y="764"/>
                                  </a:cubicBezTo>
                                  <a:cubicBezTo>
                                    <a:pt x="1055" y="769"/>
                                    <a:pt x="1052" y="772"/>
                                    <a:pt x="1047" y="772"/>
                                  </a:cubicBezTo>
                                  <a:lnTo>
                                    <a:pt x="935" y="772"/>
                                  </a:lnTo>
                                  <a:cubicBezTo>
                                    <a:pt x="931" y="772"/>
                                    <a:pt x="927" y="769"/>
                                    <a:pt x="927" y="764"/>
                                  </a:cubicBezTo>
                                  <a:cubicBezTo>
                                    <a:pt x="927" y="760"/>
                                    <a:pt x="931" y="756"/>
                                    <a:pt x="935" y="756"/>
                                  </a:cubicBezTo>
                                  <a:close/>
                                  <a:moveTo>
                                    <a:pt x="1127" y="756"/>
                                  </a:moveTo>
                                  <a:lnTo>
                                    <a:pt x="1218" y="756"/>
                                  </a:lnTo>
                                  <a:cubicBezTo>
                                    <a:pt x="1222" y="756"/>
                                    <a:pt x="1226" y="760"/>
                                    <a:pt x="1226" y="764"/>
                                  </a:cubicBezTo>
                                  <a:cubicBezTo>
                                    <a:pt x="1226" y="769"/>
                                    <a:pt x="1222" y="772"/>
                                    <a:pt x="1218" y="772"/>
                                  </a:cubicBezTo>
                                  <a:lnTo>
                                    <a:pt x="1127" y="772"/>
                                  </a:lnTo>
                                  <a:cubicBezTo>
                                    <a:pt x="1123" y="772"/>
                                    <a:pt x="1119" y="769"/>
                                    <a:pt x="1119" y="764"/>
                                  </a:cubicBezTo>
                                  <a:cubicBezTo>
                                    <a:pt x="1119" y="760"/>
                                    <a:pt x="1123" y="756"/>
                                    <a:pt x="1127" y="75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2" name="Rectangle 152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071011"/>
                              <a:ext cx="131558" cy="329055"/>
                            </a:xfrm>
                            <a:prstGeom prst="rect">
                              <a:avLst/>
                            </a:prstGeom>
                            <a:solidFill>
                              <a:srgbClr val="8DB1E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3" name="Rectangle 152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071011"/>
                              <a:ext cx="131558" cy="329055"/>
                            </a:xfrm>
                            <a:prstGeom prst="rect">
                              <a:avLst/>
                            </a:prstGeom>
                            <a:noFill/>
                            <a:ln w="1588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4" name="Rectangle 152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21" y="1064683"/>
                              <a:ext cx="26946" cy="616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D881D0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8"/>
                                    <w:szCs w:val="8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25" name="Rectangle 15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21" y="1127963"/>
                              <a:ext cx="31701" cy="616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F8D537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8"/>
                                    <w:szCs w:val="8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26" name="Rectangle 152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21" y="1197571"/>
                              <a:ext cx="26946" cy="616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1871DA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8"/>
                                    <w:szCs w:val="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27" name="Rectangle 152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21" y="1267179"/>
                              <a:ext cx="26946" cy="616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D48DFD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8"/>
                                    <w:szCs w:val="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28" name="Rectangle 152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21" y="1328877"/>
                              <a:ext cx="31701" cy="616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57FBEE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8"/>
                                    <w:szCs w:val="8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29" name="Freeform 1529"/>
                          <wps:cNvSpPr>
                            <a:spLocks/>
                          </wps:cNvSpPr>
                          <wps:spPr bwMode="auto">
                            <a:xfrm>
                              <a:off x="57061" y="878008"/>
                              <a:ext cx="765571" cy="128142"/>
                            </a:xfrm>
                            <a:custGeom>
                              <a:avLst/>
                              <a:gdLst>
                                <a:gd name="T0" fmla="*/ 483 w 483"/>
                                <a:gd name="T1" fmla="*/ 3 h 81"/>
                                <a:gd name="T2" fmla="*/ 6 w 483"/>
                                <a:gd name="T3" fmla="*/ 81 h 81"/>
                                <a:gd name="T4" fmla="*/ 6 w 483"/>
                                <a:gd name="T5" fmla="*/ 81 h 8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83" h="81">
                                  <a:moveTo>
                                    <a:pt x="483" y="3"/>
                                  </a:moveTo>
                                  <a:cubicBezTo>
                                    <a:pt x="214" y="0"/>
                                    <a:pt x="0" y="35"/>
                                    <a:pt x="6" y="81"/>
                                  </a:cubicBezTo>
                                  <a:cubicBezTo>
                                    <a:pt x="6" y="81"/>
                                    <a:pt x="6" y="81"/>
                                    <a:pt x="6" y="81"/>
                                  </a:cubicBezTo>
                                </a:path>
                              </a:pathLst>
                            </a:custGeom>
                            <a:noFill/>
                            <a:ln w="1588" cap="rnd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0" name="Freeform 1530"/>
                          <wps:cNvSpPr>
                            <a:spLocks/>
                          </wps:cNvSpPr>
                          <wps:spPr bwMode="auto">
                            <a:xfrm>
                              <a:off x="822632" y="882754"/>
                              <a:ext cx="535741" cy="91756"/>
                            </a:xfrm>
                            <a:custGeom>
                              <a:avLst/>
                              <a:gdLst>
                                <a:gd name="T0" fmla="*/ 0 w 338"/>
                                <a:gd name="T1" fmla="*/ 0 h 58"/>
                                <a:gd name="T2" fmla="*/ 338 w 338"/>
                                <a:gd name="T3" fmla="*/ 58 h 58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38" h="58">
                                  <a:moveTo>
                                    <a:pt x="0" y="0"/>
                                  </a:moveTo>
                                  <a:cubicBezTo>
                                    <a:pt x="157" y="2"/>
                                    <a:pt x="294" y="26"/>
                                    <a:pt x="338" y="58"/>
                                  </a:cubicBezTo>
                                </a:path>
                              </a:pathLst>
                            </a:custGeom>
                            <a:noFill/>
                            <a:ln w="1588" cap="rnd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1" name="Freeform 1531"/>
                          <wps:cNvSpPr>
                            <a:spLocks/>
                          </wps:cNvSpPr>
                          <wps:spPr bwMode="auto">
                            <a:xfrm>
                              <a:off x="1333013" y="957108"/>
                              <a:ext cx="47551" cy="56952"/>
                            </a:xfrm>
                            <a:custGeom>
                              <a:avLst/>
                              <a:gdLst>
                                <a:gd name="T0" fmla="*/ 28 w 30"/>
                                <a:gd name="T1" fmla="*/ 0 h 36"/>
                                <a:gd name="T2" fmla="*/ 30 w 30"/>
                                <a:gd name="T3" fmla="*/ 36 h 36"/>
                                <a:gd name="T4" fmla="*/ 0 w 30"/>
                                <a:gd name="T5" fmla="*/ 16 h 36"/>
                                <a:gd name="T6" fmla="*/ 28 w 30"/>
                                <a:gd name="T7" fmla="*/ 0 h 36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" h="36">
                                  <a:moveTo>
                                    <a:pt x="28" y="0"/>
                                  </a:moveTo>
                                  <a:lnTo>
                                    <a:pt x="30" y="36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7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2" name="Rectangle 1532"/>
                          <wps:cNvSpPr>
                            <a:spLocks noChangeArrowheads="1"/>
                          </wps:cNvSpPr>
                          <wps:spPr bwMode="auto">
                            <a:xfrm>
                              <a:off x="657789" y="1798730"/>
                              <a:ext cx="657789" cy="327473"/>
                            </a:xfrm>
                            <a:prstGeom prst="rect">
                              <a:avLst/>
                            </a:prstGeom>
                            <a:solidFill>
                              <a:srgbClr val="D7E3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3" name="Rectangle 1533"/>
                          <wps:cNvSpPr>
                            <a:spLocks noChangeArrowheads="1"/>
                          </wps:cNvSpPr>
                          <wps:spPr bwMode="auto">
                            <a:xfrm>
                              <a:off x="657789" y="1798730"/>
                              <a:ext cx="657789" cy="327473"/>
                            </a:xfrm>
                            <a:prstGeom prst="rect">
                              <a:avLst/>
                            </a:prstGeom>
                            <a:noFill/>
                            <a:ln w="1588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4" name="Rectangle 1534"/>
                          <wps:cNvSpPr>
                            <a:spLocks noChangeArrowheads="1"/>
                          </wps:cNvSpPr>
                          <wps:spPr bwMode="auto">
                            <a:xfrm>
                              <a:off x="859086" y="1912632"/>
                              <a:ext cx="363782" cy="1392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6884D7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PUSCH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35" name="Freeform 1535"/>
                          <wps:cNvSpPr>
                            <a:spLocks noEditPoints="1"/>
                          </wps:cNvSpPr>
                          <wps:spPr bwMode="auto">
                            <a:xfrm>
                              <a:off x="128388" y="1795566"/>
                              <a:ext cx="532571" cy="335383"/>
                            </a:xfrm>
                            <a:custGeom>
                              <a:avLst/>
                              <a:gdLst>
                                <a:gd name="T0" fmla="*/ 334 w 1226"/>
                                <a:gd name="T1" fmla="*/ 177 h 772"/>
                                <a:gd name="T2" fmla="*/ 334 w 1226"/>
                                <a:gd name="T3" fmla="*/ 212 h 772"/>
                                <a:gd name="T4" fmla="*/ 332 w 1226"/>
                                <a:gd name="T5" fmla="*/ 126 h 772"/>
                                <a:gd name="T6" fmla="*/ 336 w 1226"/>
                                <a:gd name="T7" fmla="*/ 157 h 772"/>
                                <a:gd name="T8" fmla="*/ 332 w 1226"/>
                                <a:gd name="T9" fmla="*/ 104 h 772"/>
                                <a:gd name="T10" fmla="*/ 336 w 1226"/>
                                <a:gd name="T11" fmla="*/ 74 h 772"/>
                                <a:gd name="T12" fmla="*/ 332 w 1226"/>
                                <a:gd name="T13" fmla="*/ 104 h 772"/>
                                <a:gd name="T14" fmla="*/ 334 w 1226"/>
                                <a:gd name="T15" fmla="*/ 19 h 772"/>
                                <a:gd name="T16" fmla="*/ 334 w 1226"/>
                                <a:gd name="T17" fmla="*/ 54 h 772"/>
                                <a:gd name="T18" fmla="*/ 300 w 1226"/>
                                <a:gd name="T19" fmla="*/ 4 h 772"/>
                                <a:gd name="T20" fmla="*/ 331 w 1226"/>
                                <a:gd name="T21" fmla="*/ 0 h 772"/>
                                <a:gd name="T22" fmla="*/ 278 w 1226"/>
                                <a:gd name="T23" fmla="*/ 4 h 772"/>
                                <a:gd name="T24" fmla="*/ 247 w 1226"/>
                                <a:gd name="T25" fmla="*/ 0 h 772"/>
                                <a:gd name="T26" fmla="*/ 278 w 1226"/>
                                <a:gd name="T27" fmla="*/ 4 h 772"/>
                                <a:gd name="T28" fmla="*/ 192 w 1226"/>
                                <a:gd name="T29" fmla="*/ 2 h 772"/>
                                <a:gd name="T30" fmla="*/ 227 w 1226"/>
                                <a:gd name="T31" fmla="*/ 2 h 772"/>
                                <a:gd name="T32" fmla="*/ 142 w 1226"/>
                                <a:gd name="T33" fmla="*/ 4 h 772"/>
                                <a:gd name="T34" fmla="*/ 173 w 1226"/>
                                <a:gd name="T35" fmla="*/ 0 h 772"/>
                                <a:gd name="T36" fmla="*/ 120 w 1226"/>
                                <a:gd name="T37" fmla="*/ 4 h 772"/>
                                <a:gd name="T38" fmla="*/ 89 w 1226"/>
                                <a:gd name="T39" fmla="*/ 0 h 772"/>
                                <a:gd name="T40" fmla="*/ 120 w 1226"/>
                                <a:gd name="T41" fmla="*/ 4 h 772"/>
                                <a:gd name="T42" fmla="*/ 35 w 1226"/>
                                <a:gd name="T43" fmla="*/ 2 h 772"/>
                                <a:gd name="T44" fmla="*/ 70 w 1226"/>
                                <a:gd name="T45" fmla="*/ 2 h 772"/>
                                <a:gd name="T46" fmla="*/ 2 w 1226"/>
                                <a:gd name="T47" fmla="*/ 4 h 772"/>
                                <a:gd name="T48" fmla="*/ 2 w 1226"/>
                                <a:gd name="T49" fmla="*/ 23 h 772"/>
                                <a:gd name="T50" fmla="*/ 2 w 1226"/>
                                <a:gd name="T51" fmla="*/ 0 h 772"/>
                                <a:gd name="T52" fmla="*/ 15 w 1226"/>
                                <a:gd name="T53" fmla="*/ 4 h 772"/>
                                <a:gd name="T54" fmla="*/ 2 w 1226"/>
                                <a:gd name="T55" fmla="*/ 75 h 772"/>
                                <a:gd name="T56" fmla="*/ 2 w 1226"/>
                                <a:gd name="T57" fmla="*/ 40 h 772"/>
                                <a:gd name="T58" fmla="*/ 4 w 1226"/>
                                <a:gd name="T59" fmla="*/ 126 h 772"/>
                                <a:gd name="T60" fmla="*/ 0 w 1226"/>
                                <a:gd name="T61" fmla="*/ 95 h 772"/>
                                <a:gd name="T62" fmla="*/ 4 w 1226"/>
                                <a:gd name="T63" fmla="*/ 148 h 772"/>
                                <a:gd name="T64" fmla="*/ 0 w 1226"/>
                                <a:gd name="T65" fmla="*/ 178 h 772"/>
                                <a:gd name="T66" fmla="*/ 4 w 1226"/>
                                <a:gd name="T67" fmla="*/ 148 h 772"/>
                                <a:gd name="T68" fmla="*/ 2 w 1226"/>
                                <a:gd name="T69" fmla="*/ 208 h 772"/>
                                <a:gd name="T70" fmla="*/ 24 w 1226"/>
                                <a:gd name="T71" fmla="*/ 212 h 772"/>
                                <a:gd name="T72" fmla="*/ 0 w 1226"/>
                                <a:gd name="T73" fmla="*/ 200 h 772"/>
                                <a:gd name="T74" fmla="*/ 46 w 1226"/>
                                <a:gd name="T75" fmla="*/ 208 h 772"/>
                                <a:gd name="T76" fmla="*/ 76 w 1226"/>
                                <a:gd name="T77" fmla="*/ 212 h 772"/>
                                <a:gd name="T78" fmla="*/ 46 w 1226"/>
                                <a:gd name="T79" fmla="*/ 208 h 772"/>
                                <a:gd name="T80" fmla="*/ 131 w 1226"/>
                                <a:gd name="T81" fmla="*/ 210 h 772"/>
                                <a:gd name="T82" fmla="*/ 96 w 1226"/>
                                <a:gd name="T83" fmla="*/ 210 h 772"/>
                                <a:gd name="T84" fmla="*/ 182 w 1226"/>
                                <a:gd name="T85" fmla="*/ 208 h 772"/>
                                <a:gd name="T86" fmla="*/ 151 w 1226"/>
                                <a:gd name="T87" fmla="*/ 212 h 772"/>
                                <a:gd name="T88" fmla="*/ 204 w 1226"/>
                                <a:gd name="T89" fmla="*/ 208 h 772"/>
                                <a:gd name="T90" fmla="*/ 234 w 1226"/>
                                <a:gd name="T91" fmla="*/ 212 h 772"/>
                                <a:gd name="T92" fmla="*/ 204 w 1226"/>
                                <a:gd name="T93" fmla="*/ 208 h 772"/>
                                <a:gd name="T94" fmla="*/ 289 w 1226"/>
                                <a:gd name="T95" fmla="*/ 210 h 772"/>
                                <a:gd name="T96" fmla="*/ 254 w 1226"/>
                                <a:gd name="T97" fmla="*/ 210 h 772"/>
                                <a:gd name="T98" fmla="*/ 334 w 1226"/>
                                <a:gd name="T99" fmla="*/ 208 h 772"/>
                                <a:gd name="T100" fmla="*/ 309 w 1226"/>
                                <a:gd name="T101" fmla="*/ 212 h 772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</a:gdLst>
                              <a:ahLst/>
                              <a:cxnLst>
                                <a:cxn ang="T102">
                                  <a:pos x="T0" y="T1"/>
                                </a:cxn>
                                <a:cxn ang="T103">
                                  <a:pos x="T2" y="T3"/>
                                </a:cxn>
                                <a:cxn ang="T104">
                                  <a:pos x="T4" y="T5"/>
                                </a:cxn>
                                <a:cxn ang="T105">
                                  <a:pos x="T6" y="T7"/>
                                </a:cxn>
                                <a:cxn ang="T106">
                                  <a:pos x="T8" y="T9"/>
                                </a:cxn>
                                <a:cxn ang="T107">
                                  <a:pos x="T10" y="T11"/>
                                </a:cxn>
                                <a:cxn ang="T108">
                                  <a:pos x="T12" y="T13"/>
                                </a:cxn>
                                <a:cxn ang="T109">
                                  <a:pos x="T14" y="T15"/>
                                </a:cxn>
                                <a:cxn ang="T110">
                                  <a:pos x="T16" y="T17"/>
                                </a:cxn>
                                <a:cxn ang="T111">
                                  <a:pos x="T18" y="T19"/>
                                </a:cxn>
                                <a:cxn ang="T112">
                                  <a:pos x="T20" y="T21"/>
                                </a:cxn>
                                <a:cxn ang="T113">
                                  <a:pos x="T22" y="T23"/>
                                </a:cxn>
                                <a:cxn ang="T114">
                                  <a:pos x="T24" y="T25"/>
                                </a:cxn>
                                <a:cxn ang="T115">
                                  <a:pos x="T26" y="T27"/>
                                </a:cxn>
                                <a:cxn ang="T116">
                                  <a:pos x="T28" y="T29"/>
                                </a:cxn>
                                <a:cxn ang="T117">
                                  <a:pos x="T30" y="T31"/>
                                </a:cxn>
                                <a:cxn ang="T118">
                                  <a:pos x="T32" y="T33"/>
                                </a:cxn>
                                <a:cxn ang="T119">
                                  <a:pos x="T34" y="T35"/>
                                </a:cxn>
                                <a:cxn ang="T120">
                                  <a:pos x="T36" y="T37"/>
                                </a:cxn>
                                <a:cxn ang="T121">
                                  <a:pos x="T38" y="T39"/>
                                </a:cxn>
                                <a:cxn ang="T122">
                                  <a:pos x="T40" y="T41"/>
                                </a:cxn>
                                <a:cxn ang="T123">
                                  <a:pos x="T42" y="T43"/>
                                </a:cxn>
                                <a:cxn ang="T124">
                                  <a:pos x="T44" y="T45"/>
                                </a:cxn>
                                <a:cxn ang="T125">
                                  <a:pos x="T46" y="T47"/>
                                </a:cxn>
                                <a:cxn ang="T126">
                                  <a:pos x="T48" y="T49"/>
                                </a:cxn>
                                <a:cxn ang="T127">
                                  <a:pos x="T50" y="T51"/>
                                </a:cxn>
                                <a:cxn ang="T128">
                                  <a:pos x="T52" y="T53"/>
                                </a:cxn>
                                <a:cxn ang="T129">
                                  <a:pos x="T54" y="T55"/>
                                </a:cxn>
                                <a:cxn ang="T130">
                                  <a:pos x="T56" y="T57"/>
                                </a:cxn>
                                <a:cxn ang="T131">
                                  <a:pos x="T58" y="T59"/>
                                </a:cxn>
                                <a:cxn ang="T132">
                                  <a:pos x="T60" y="T61"/>
                                </a:cxn>
                                <a:cxn ang="T133">
                                  <a:pos x="T62" y="T63"/>
                                </a:cxn>
                                <a:cxn ang="T134">
                                  <a:pos x="T64" y="T65"/>
                                </a:cxn>
                                <a:cxn ang="T135">
                                  <a:pos x="T66" y="T67"/>
                                </a:cxn>
                                <a:cxn ang="T136">
                                  <a:pos x="T68" y="T69"/>
                                </a:cxn>
                                <a:cxn ang="T137">
                                  <a:pos x="T70" y="T71"/>
                                </a:cxn>
                                <a:cxn ang="T138">
                                  <a:pos x="T72" y="T73"/>
                                </a:cxn>
                                <a:cxn ang="T139">
                                  <a:pos x="T74" y="T75"/>
                                </a:cxn>
                                <a:cxn ang="T140">
                                  <a:pos x="T76" y="T77"/>
                                </a:cxn>
                                <a:cxn ang="T141">
                                  <a:pos x="T78" y="T79"/>
                                </a:cxn>
                                <a:cxn ang="T142">
                                  <a:pos x="T80" y="T81"/>
                                </a:cxn>
                                <a:cxn ang="T143">
                                  <a:pos x="T82" y="T83"/>
                                </a:cxn>
                                <a:cxn ang="T144">
                                  <a:pos x="T84" y="T85"/>
                                </a:cxn>
                                <a:cxn ang="T145">
                                  <a:pos x="T86" y="T87"/>
                                </a:cxn>
                                <a:cxn ang="T146">
                                  <a:pos x="T88" y="T89"/>
                                </a:cxn>
                                <a:cxn ang="T147">
                                  <a:pos x="T90" y="T91"/>
                                </a:cxn>
                                <a:cxn ang="T148">
                                  <a:pos x="T92" y="T93"/>
                                </a:cxn>
                                <a:cxn ang="T149">
                                  <a:pos x="T94" y="T95"/>
                                </a:cxn>
                                <a:cxn ang="T150">
                                  <a:pos x="T96" y="T97"/>
                                </a:cxn>
                                <a:cxn ang="T151">
                                  <a:pos x="T98" y="T99"/>
                                </a:cxn>
                                <a:cxn ang="T152">
                                  <a:pos x="T100" y="T101"/>
                                </a:cxn>
                              </a:cxnLst>
                              <a:rect l="0" t="0" r="r" b="b"/>
                              <a:pathLst>
                                <a:path w="1226" h="772">
                                  <a:moveTo>
                                    <a:pt x="1210" y="764"/>
                                  </a:moveTo>
                                  <a:lnTo>
                                    <a:pt x="1210" y="652"/>
                                  </a:lnTo>
                                  <a:cubicBezTo>
                                    <a:pt x="1210" y="647"/>
                                    <a:pt x="1213" y="644"/>
                                    <a:pt x="1218" y="644"/>
                                  </a:cubicBezTo>
                                  <a:cubicBezTo>
                                    <a:pt x="1222" y="644"/>
                                    <a:pt x="1226" y="647"/>
                                    <a:pt x="1226" y="652"/>
                                  </a:cubicBezTo>
                                  <a:lnTo>
                                    <a:pt x="1226" y="764"/>
                                  </a:lnTo>
                                  <a:cubicBezTo>
                                    <a:pt x="1226" y="768"/>
                                    <a:pt x="1222" y="772"/>
                                    <a:pt x="1218" y="772"/>
                                  </a:cubicBezTo>
                                  <a:cubicBezTo>
                                    <a:pt x="1213" y="772"/>
                                    <a:pt x="1210" y="768"/>
                                    <a:pt x="1210" y="764"/>
                                  </a:cubicBezTo>
                                  <a:close/>
                                  <a:moveTo>
                                    <a:pt x="1210" y="572"/>
                                  </a:moveTo>
                                  <a:lnTo>
                                    <a:pt x="1210" y="460"/>
                                  </a:lnTo>
                                  <a:cubicBezTo>
                                    <a:pt x="1210" y="455"/>
                                    <a:pt x="1213" y="452"/>
                                    <a:pt x="1218" y="452"/>
                                  </a:cubicBezTo>
                                  <a:cubicBezTo>
                                    <a:pt x="1222" y="452"/>
                                    <a:pt x="1226" y="455"/>
                                    <a:pt x="1226" y="460"/>
                                  </a:cubicBezTo>
                                  <a:lnTo>
                                    <a:pt x="1226" y="572"/>
                                  </a:lnTo>
                                  <a:cubicBezTo>
                                    <a:pt x="1226" y="576"/>
                                    <a:pt x="1222" y="580"/>
                                    <a:pt x="1218" y="580"/>
                                  </a:cubicBezTo>
                                  <a:cubicBezTo>
                                    <a:pt x="1213" y="580"/>
                                    <a:pt x="1210" y="576"/>
                                    <a:pt x="1210" y="572"/>
                                  </a:cubicBezTo>
                                  <a:close/>
                                  <a:moveTo>
                                    <a:pt x="1210" y="380"/>
                                  </a:moveTo>
                                  <a:lnTo>
                                    <a:pt x="1210" y="268"/>
                                  </a:lnTo>
                                  <a:cubicBezTo>
                                    <a:pt x="1210" y="263"/>
                                    <a:pt x="1213" y="260"/>
                                    <a:pt x="1218" y="260"/>
                                  </a:cubicBezTo>
                                  <a:cubicBezTo>
                                    <a:pt x="1222" y="260"/>
                                    <a:pt x="1226" y="263"/>
                                    <a:pt x="1226" y="268"/>
                                  </a:cubicBezTo>
                                  <a:lnTo>
                                    <a:pt x="1226" y="380"/>
                                  </a:lnTo>
                                  <a:cubicBezTo>
                                    <a:pt x="1226" y="384"/>
                                    <a:pt x="1222" y="388"/>
                                    <a:pt x="1218" y="388"/>
                                  </a:cubicBezTo>
                                  <a:cubicBezTo>
                                    <a:pt x="1213" y="388"/>
                                    <a:pt x="1210" y="384"/>
                                    <a:pt x="1210" y="380"/>
                                  </a:cubicBezTo>
                                  <a:close/>
                                  <a:moveTo>
                                    <a:pt x="1210" y="188"/>
                                  </a:moveTo>
                                  <a:lnTo>
                                    <a:pt x="1210" y="76"/>
                                  </a:lnTo>
                                  <a:cubicBezTo>
                                    <a:pt x="1210" y="71"/>
                                    <a:pt x="1213" y="68"/>
                                    <a:pt x="1218" y="68"/>
                                  </a:cubicBezTo>
                                  <a:cubicBezTo>
                                    <a:pt x="1222" y="68"/>
                                    <a:pt x="1226" y="71"/>
                                    <a:pt x="1226" y="76"/>
                                  </a:cubicBezTo>
                                  <a:lnTo>
                                    <a:pt x="1226" y="188"/>
                                  </a:lnTo>
                                  <a:cubicBezTo>
                                    <a:pt x="1226" y="192"/>
                                    <a:pt x="1222" y="196"/>
                                    <a:pt x="1218" y="196"/>
                                  </a:cubicBezTo>
                                  <a:cubicBezTo>
                                    <a:pt x="1213" y="196"/>
                                    <a:pt x="1210" y="192"/>
                                    <a:pt x="1210" y="188"/>
                                  </a:cubicBezTo>
                                  <a:close/>
                                  <a:moveTo>
                                    <a:pt x="1206" y="16"/>
                                  </a:moveTo>
                                  <a:lnTo>
                                    <a:pt x="1094" y="16"/>
                                  </a:lnTo>
                                  <a:cubicBezTo>
                                    <a:pt x="1089" y="16"/>
                                    <a:pt x="1086" y="12"/>
                                    <a:pt x="1086" y="8"/>
                                  </a:cubicBezTo>
                                  <a:cubicBezTo>
                                    <a:pt x="1086" y="3"/>
                                    <a:pt x="1089" y="0"/>
                                    <a:pt x="1094" y="0"/>
                                  </a:cubicBezTo>
                                  <a:lnTo>
                                    <a:pt x="1206" y="0"/>
                                  </a:lnTo>
                                  <a:cubicBezTo>
                                    <a:pt x="1210" y="0"/>
                                    <a:pt x="1214" y="3"/>
                                    <a:pt x="1214" y="8"/>
                                  </a:cubicBezTo>
                                  <a:cubicBezTo>
                                    <a:pt x="1214" y="12"/>
                                    <a:pt x="1210" y="16"/>
                                    <a:pt x="1206" y="16"/>
                                  </a:cubicBezTo>
                                  <a:close/>
                                  <a:moveTo>
                                    <a:pt x="1014" y="16"/>
                                  </a:moveTo>
                                  <a:lnTo>
                                    <a:pt x="902" y="16"/>
                                  </a:lnTo>
                                  <a:cubicBezTo>
                                    <a:pt x="897" y="16"/>
                                    <a:pt x="894" y="12"/>
                                    <a:pt x="894" y="8"/>
                                  </a:cubicBezTo>
                                  <a:cubicBezTo>
                                    <a:pt x="894" y="3"/>
                                    <a:pt x="897" y="0"/>
                                    <a:pt x="902" y="0"/>
                                  </a:cubicBezTo>
                                  <a:lnTo>
                                    <a:pt x="1014" y="0"/>
                                  </a:lnTo>
                                  <a:cubicBezTo>
                                    <a:pt x="1018" y="0"/>
                                    <a:pt x="1022" y="3"/>
                                    <a:pt x="1022" y="8"/>
                                  </a:cubicBezTo>
                                  <a:cubicBezTo>
                                    <a:pt x="1022" y="12"/>
                                    <a:pt x="1018" y="16"/>
                                    <a:pt x="1014" y="16"/>
                                  </a:cubicBezTo>
                                  <a:close/>
                                  <a:moveTo>
                                    <a:pt x="822" y="16"/>
                                  </a:moveTo>
                                  <a:lnTo>
                                    <a:pt x="710" y="16"/>
                                  </a:lnTo>
                                  <a:cubicBezTo>
                                    <a:pt x="705" y="16"/>
                                    <a:pt x="702" y="12"/>
                                    <a:pt x="702" y="8"/>
                                  </a:cubicBezTo>
                                  <a:cubicBezTo>
                                    <a:pt x="702" y="3"/>
                                    <a:pt x="705" y="0"/>
                                    <a:pt x="710" y="0"/>
                                  </a:cubicBezTo>
                                  <a:lnTo>
                                    <a:pt x="822" y="0"/>
                                  </a:lnTo>
                                  <a:cubicBezTo>
                                    <a:pt x="826" y="0"/>
                                    <a:pt x="830" y="3"/>
                                    <a:pt x="830" y="8"/>
                                  </a:cubicBezTo>
                                  <a:cubicBezTo>
                                    <a:pt x="830" y="12"/>
                                    <a:pt x="826" y="16"/>
                                    <a:pt x="822" y="16"/>
                                  </a:cubicBezTo>
                                  <a:close/>
                                  <a:moveTo>
                                    <a:pt x="630" y="16"/>
                                  </a:moveTo>
                                  <a:lnTo>
                                    <a:pt x="518" y="16"/>
                                  </a:lnTo>
                                  <a:cubicBezTo>
                                    <a:pt x="513" y="16"/>
                                    <a:pt x="510" y="12"/>
                                    <a:pt x="510" y="8"/>
                                  </a:cubicBezTo>
                                  <a:cubicBezTo>
                                    <a:pt x="510" y="3"/>
                                    <a:pt x="513" y="0"/>
                                    <a:pt x="518" y="0"/>
                                  </a:cubicBezTo>
                                  <a:lnTo>
                                    <a:pt x="630" y="0"/>
                                  </a:lnTo>
                                  <a:cubicBezTo>
                                    <a:pt x="634" y="0"/>
                                    <a:pt x="638" y="3"/>
                                    <a:pt x="638" y="8"/>
                                  </a:cubicBezTo>
                                  <a:cubicBezTo>
                                    <a:pt x="638" y="12"/>
                                    <a:pt x="634" y="16"/>
                                    <a:pt x="630" y="16"/>
                                  </a:cubicBezTo>
                                  <a:close/>
                                  <a:moveTo>
                                    <a:pt x="438" y="16"/>
                                  </a:moveTo>
                                  <a:lnTo>
                                    <a:pt x="326" y="16"/>
                                  </a:lnTo>
                                  <a:cubicBezTo>
                                    <a:pt x="321" y="16"/>
                                    <a:pt x="318" y="12"/>
                                    <a:pt x="318" y="8"/>
                                  </a:cubicBezTo>
                                  <a:cubicBezTo>
                                    <a:pt x="318" y="3"/>
                                    <a:pt x="321" y="0"/>
                                    <a:pt x="326" y="0"/>
                                  </a:cubicBezTo>
                                  <a:lnTo>
                                    <a:pt x="438" y="0"/>
                                  </a:lnTo>
                                  <a:cubicBezTo>
                                    <a:pt x="442" y="0"/>
                                    <a:pt x="446" y="3"/>
                                    <a:pt x="446" y="8"/>
                                  </a:cubicBezTo>
                                  <a:cubicBezTo>
                                    <a:pt x="446" y="12"/>
                                    <a:pt x="442" y="16"/>
                                    <a:pt x="438" y="16"/>
                                  </a:cubicBezTo>
                                  <a:close/>
                                  <a:moveTo>
                                    <a:pt x="246" y="16"/>
                                  </a:moveTo>
                                  <a:lnTo>
                                    <a:pt x="134" y="16"/>
                                  </a:lnTo>
                                  <a:cubicBezTo>
                                    <a:pt x="129" y="16"/>
                                    <a:pt x="126" y="12"/>
                                    <a:pt x="126" y="8"/>
                                  </a:cubicBezTo>
                                  <a:cubicBezTo>
                                    <a:pt x="126" y="3"/>
                                    <a:pt x="129" y="0"/>
                                    <a:pt x="134" y="0"/>
                                  </a:cubicBezTo>
                                  <a:lnTo>
                                    <a:pt x="246" y="0"/>
                                  </a:lnTo>
                                  <a:cubicBezTo>
                                    <a:pt x="250" y="0"/>
                                    <a:pt x="254" y="3"/>
                                    <a:pt x="254" y="8"/>
                                  </a:cubicBezTo>
                                  <a:cubicBezTo>
                                    <a:pt x="254" y="12"/>
                                    <a:pt x="250" y="16"/>
                                    <a:pt x="246" y="16"/>
                                  </a:cubicBezTo>
                                  <a:close/>
                                  <a:moveTo>
                                    <a:pt x="54" y="16"/>
                                  </a:moveTo>
                                  <a:lnTo>
                                    <a:pt x="8" y="16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16" y="74"/>
                                  </a:lnTo>
                                  <a:cubicBezTo>
                                    <a:pt x="16" y="79"/>
                                    <a:pt x="13" y="82"/>
                                    <a:pt x="8" y="82"/>
                                  </a:cubicBezTo>
                                  <a:cubicBezTo>
                                    <a:pt x="4" y="82"/>
                                    <a:pt x="0" y="79"/>
                                    <a:pt x="0" y="74"/>
                                  </a:cubicBezTo>
                                  <a:lnTo>
                                    <a:pt x="0" y="8"/>
                                  </a:lnTo>
                                  <a:cubicBezTo>
                                    <a:pt x="0" y="3"/>
                                    <a:pt x="4" y="0"/>
                                    <a:pt x="8" y="0"/>
                                  </a:cubicBezTo>
                                  <a:lnTo>
                                    <a:pt x="54" y="0"/>
                                  </a:lnTo>
                                  <a:cubicBezTo>
                                    <a:pt x="58" y="0"/>
                                    <a:pt x="62" y="3"/>
                                    <a:pt x="62" y="8"/>
                                  </a:cubicBezTo>
                                  <a:cubicBezTo>
                                    <a:pt x="62" y="12"/>
                                    <a:pt x="58" y="16"/>
                                    <a:pt x="54" y="16"/>
                                  </a:cubicBezTo>
                                  <a:close/>
                                  <a:moveTo>
                                    <a:pt x="16" y="154"/>
                                  </a:moveTo>
                                  <a:lnTo>
                                    <a:pt x="16" y="266"/>
                                  </a:lnTo>
                                  <a:cubicBezTo>
                                    <a:pt x="16" y="271"/>
                                    <a:pt x="13" y="274"/>
                                    <a:pt x="8" y="274"/>
                                  </a:cubicBezTo>
                                  <a:cubicBezTo>
                                    <a:pt x="4" y="274"/>
                                    <a:pt x="0" y="271"/>
                                    <a:pt x="0" y="266"/>
                                  </a:cubicBezTo>
                                  <a:lnTo>
                                    <a:pt x="0" y="154"/>
                                  </a:lnTo>
                                  <a:cubicBezTo>
                                    <a:pt x="0" y="150"/>
                                    <a:pt x="4" y="146"/>
                                    <a:pt x="8" y="146"/>
                                  </a:cubicBezTo>
                                  <a:cubicBezTo>
                                    <a:pt x="13" y="146"/>
                                    <a:pt x="16" y="150"/>
                                    <a:pt x="16" y="154"/>
                                  </a:cubicBezTo>
                                  <a:close/>
                                  <a:moveTo>
                                    <a:pt x="16" y="346"/>
                                  </a:moveTo>
                                  <a:lnTo>
                                    <a:pt x="16" y="458"/>
                                  </a:lnTo>
                                  <a:cubicBezTo>
                                    <a:pt x="16" y="463"/>
                                    <a:pt x="13" y="466"/>
                                    <a:pt x="8" y="466"/>
                                  </a:cubicBezTo>
                                  <a:cubicBezTo>
                                    <a:pt x="4" y="466"/>
                                    <a:pt x="0" y="463"/>
                                    <a:pt x="0" y="458"/>
                                  </a:cubicBezTo>
                                  <a:lnTo>
                                    <a:pt x="0" y="346"/>
                                  </a:lnTo>
                                  <a:cubicBezTo>
                                    <a:pt x="0" y="342"/>
                                    <a:pt x="4" y="338"/>
                                    <a:pt x="8" y="338"/>
                                  </a:cubicBezTo>
                                  <a:cubicBezTo>
                                    <a:pt x="13" y="338"/>
                                    <a:pt x="16" y="342"/>
                                    <a:pt x="16" y="346"/>
                                  </a:cubicBezTo>
                                  <a:close/>
                                  <a:moveTo>
                                    <a:pt x="16" y="538"/>
                                  </a:moveTo>
                                  <a:lnTo>
                                    <a:pt x="16" y="650"/>
                                  </a:lnTo>
                                  <a:cubicBezTo>
                                    <a:pt x="16" y="655"/>
                                    <a:pt x="13" y="658"/>
                                    <a:pt x="8" y="658"/>
                                  </a:cubicBezTo>
                                  <a:cubicBezTo>
                                    <a:pt x="4" y="658"/>
                                    <a:pt x="0" y="655"/>
                                    <a:pt x="0" y="650"/>
                                  </a:cubicBezTo>
                                  <a:lnTo>
                                    <a:pt x="0" y="538"/>
                                  </a:lnTo>
                                  <a:cubicBezTo>
                                    <a:pt x="0" y="534"/>
                                    <a:pt x="4" y="530"/>
                                    <a:pt x="8" y="530"/>
                                  </a:cubicBezTo>
                                  <a:cubicBezTo>
                                    <a:pt x="13" y="530"/>
                                    <a:pt x="16" y="534"/>
                                    <a:pt x="16" y="538"/>
                                  </a:cubicBezTo>
                                  <a:close/>
                                  <a:moveTo>
                                    <a:pt x="16" y="730"/>
                                  </a:moveTo>
                                  <a:lnTo>
                                    <a:pt x="16" y="764"/>
                                  </a:lnTo>
                                  <a:lnTo>
                                    <a:pt x="8" y="756"/>
                                  </a:lnTo>
                                  <a:lnTo>
                                    <a:pt x="87" y="756"/>
                                  </a:lnTo>
                                  <a:cubicBezTo>
                                    <a:pt x="92" y="756"/>
                                    <a:pt x="95" y="759"/>
                                    <a:pt x="95" y="764"/>
                                  </a:cubicBezTo>
                                  <a:cubicBezTo>
                                    <a:pt x="95" y="768"/>
                                    <a:pt x="92" y="772"/>
                                    <a:pt x="87" y="772"/>
                                  </a:cubicBezTo>
                                  <a:lnTo>
                                    <a:pt x="8" y="772"/>
                                  </a:lnTo>
                                  <a:cubicBezTo>
                                    <a:pt x="4" y="772"/>
                                    <a:pt x="0" y="768"/>
                                    <a:pt x="0" y="764"/>
                                  </a:cubicBezTo>
                                  <a:lnTo>
                                    <a:pt x="0" y="730"/>
                                  </a:lnTo>
                                  <a:cubicBezTo>
                                    <a:pt x="0" y="726"/>
                                    <a:pt x="4" y="722"/>
                                    <a:pt x="8" y="722"/>
                                  </a:cubicBezTo>
                                  <a:cubicBezTo>
                                    <a:pt x="13" y="722"/>
                                    <a:pt x="16" y="726"/>
                                    <a:pt x="16" y="730"/>
                                  </a:cubicBezTo>
                                  <a:close/>
                                  <a:moveTo>
                                    <a:pt x="167" y="756"/>
                                  </a:moveTo>
                                  <a:lnTo>
                                    <a:pt x="279" y="756"/>
                                  </a:lnTo>
                                  <a:cubicBezTo>
                                    <a:pt x="284" y="756"/>
                                    <a:pt x="287" y="759"/>
                                    <a:pt x="287" y="764"/>
                                  </a:cubicBezTo>
                                  <a:cubicBezTo>
                                    <a:pt x="287" y="768"/>
                                    <a:pt x="284" y="772"/>
                                    <a:pt x="279" y="772"/>
                                  </a:cubicBezTo>
                                  <a:lnTo>
                                    <a:pt x="167" y="772"/>
                                  </a:lnTo>
                                  <a:cubicBezTo>
                                    <a:pt x="163" y="772"/>
                                    <a:pt x="159" y="768"/>
                                    <a:pt x="159" y="764"/>
                                  </a:cubicBezTo>
                                  <a:cubicBezTo>
                                    <a:pt x="159" y="759"/>
                                    <a:pt x="163" y="756"/>
                                    <a:pt x="167" y="756"/>
                                  </a:cubicBezTo>
                                  <a:close/>
                                  <a:moveTo>
                                    <a:pt x="359" y="756"/>
                                  </a:moveTo>
                                  <a:lnTo>
                                    <a:pt x="471" y="756"/>
                                  </a:lnTo>
                                  <a:cubicBezTo>
                                    <a:pt x="476" y="756"/>
                                    <a:pt x="479" y="759"/>
                                    <a:pt x="479" y="764"/>
                                  </a:cubicBezTo>
                                  <a:cubicBezTo>
                                    <a:pt x="479" y="768"/>
                                    <a:pt x="476" y="772"/>
                                    <a:pt x="471" y="772"/>
                                  </a:cubicBezTo>
                                  <a:lnTo>
                                    <a:pt x="359" y="772"/>
                                  </a:lnTo>
                                  <a:cubicBezTo>
                                    <a:pt x="355" y="772"/>
                                    <a:pt x="351" y="768"/>
                                    <a:pt x="351" y="764"/>
                                  </a:cubicBezTo>
                                  <a:cubicBezTo>
                                    <a:pt x="351" y="759"/>
                                    <a:pt x="355" y="756"/>
                                    <a:pt x="359" y="756"/>
                                  </a:cubicBezTo>
                                  <a:close/>
                                  <a:moveTo>
                                    <a:pt x="551" y="756"/>
                                  </a:moveTo>
                                  <a:lnTo>
                                    <a:pt x="663" y="756"/>
                                  </a:lnTo>
                                  <a:cubicBezTo>
                                    <a:pt x="668" y="756"/>
                                    <a:pt x="671" y="759"/>
                                    <a:pt x="671" y="764"/>
                                  </a:cubicBezTo>
                                  <a:cubicBezTo>
                                    <a:pt x="671" y="768"/>
                                    <a:pt x="668" y="772"/>
                                    <a:pt x="663" y="772"/>
                                  </a:cubicBezTo>
                                  <a:lnTo>
                                    <a:pt x="551" y="772"/>
                                  </a:lnTo>
                                  <a:cubicBezTo>
                                    <a:pt x="547" y="772"/>
                                    <a:pt x="543" y="768"/>
                                    <a:pt x="543" y="764"/>
                                  </a:cubicBezTo>
                                  <a:cubicBezTo>
                                    <a:pt x="543" y="759"/>
                                    <a:pt x="547" y="756"/>
                                    <a:pt x="551" y="756"/>
                                  </a:cubicBezTo>
                                  <a:close/>
                                  <a:moveTo>
                                    <a:pt x="743" y="756"/>
                                  </a:moveTo>
                                  <a:lnTo>
                                    <a:pt x="855" y="756"/>
                                  </a:lnTo>
                                  <a:cubicBezTo>
                                    <a:pt x="860" y="756"/>
                                    <a:pt x="863" y="759"/>
                                    <a:pt x="863" y="764"/>
                                  </a:cubicBezTo>
                                  <a:cubicBezTo>
                                    <a:pt x="863" y="768"/>
                                    <a:pt x="860" y="772"/>
                                    <a:pt x="855" y="772"/>
                                  </a:cubicBezTo>
                                  <a:lnTo>
                                    <a:pt x="743" y="772"/>
                                  </a:lnTo>
                                  <a:cubicBezTo>
                                    <a:pt x="739" y="772"/>
                                    <a:pt x="735" y="768"/>
                                    <a:pt x="735" y="764"/>
                                  </a:cubicBezTo>
                                  <a:cubicBezTo>
                                    <a:pt x="735" y="759"/>
                                    <a:pt x="739" y="756"/>
                                    <a:pt x="743" y="756"/>
                                  </a:cubicBezTo>
                                  <a:close/>
                                  <a:moveTo>
                                    <a:pt x="935" y="756"/>
                                  </a:moveTo>
                                  <a:lnTo>
                                    <a:pt x="1047" y="756"/>
                                  </a:lnTo>
                                  <a:cubicBezTo>
                                    <a:pt x="1052" y="756"/>
                                    <a:pt x="1055" y="759"/>
                                    <a:pt x="1055" y="764"/>
                                  </a:cubicBezTo>
                                  <a:cubicBezTo>
                                    <a:pt x="1055" y="768"/>
                                    <a:pt x="1052" y="772"/>
                                    <a:pt x="1047" y="772"/>
                                  </a:cubicBezTo>
                                  <a:lnTo>
                                    <a:pt x="935" y="772"/>
                                  </a:lnTo>
                                  <a:cubicBezTo>
                                    <a:pt x="931" y="772"/>
                                    <a:pt x="927" y="768"/>
                                    <a:pt x="927" y="764"/>
                                  </a:cubicBezTo>
                                  <a:cubicBezTo>
                                    <a:pt x="927" y="759"/>
                                    <a:pt x="931" y="756"/>
                                    <a:pt x="935" y="756"/>
                                  </a:cubicBezTo>
                                  <a:close/>
                                  <a:moveTo>
                                    <a:pt x="1127" y="756"/>
                                  </a:moveTo>
                                  <a:lnTo>
                                    <a:pt x="1218" y="756"/>
                                  </a:lnTo>
                                  <a:cubicBezTo>
                                    <a:pt x="1222" y="756"/>
                                    <a:pt x="1226" y="759"/>
                                    <a:pt x="1226" y="764"/>
                                  </a:cubicBezTo>
                                  <a:cubicBezTo>
                                    <a:pt x="1226" y="768"/>
                                    <a:pt x="1222" y="772"/>
                                    <a:pt x="1218" y="772"/>
                                  </a:cubicBezTo>
                                  <a:lnTo>
                                    <a:pt x="1127" y="772"/>
                                  </a:lnTo>
                                  <a:cubicBezTo>
                                    <a:pt x="1123" y="772"/>
                                    <a:pt x="1119" y="768"/>
                                    <a:pt x="1119" y="764"/>
                                  </a:cubicBezTo>
                                  <a:cubicBezTo>
                                    <a:pt x="1119" y="759"/>
                                    <a:pt x="1123" y="756"/>
                                    <a:pt x="1127" y="75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6" name="Rectangle 153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798730"/>
                              <a:ext cx="131558" cy="327473"/>
                            </a:xfrm>
                            <a:prstGeom prst="rect">
                              <a:avLst/>
                            </a:prstGeom>
                            <a:solidFill>
                              <a:srgbClr val="8DB1E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7" name="Rectangle 153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798730"/>
                              <a:ext cx="131558" cy="327473"/>
                            </a:xfrm>
                            <a:prstGeom prst="rect">
                              <a:avLst/>
                            </a:prstGeom>
                            <a:noFill/>
                            <a:ln w="1588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8" name="Rectangle 153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21" y="1789238"/>
                              <a:ext cx="26946" cy="616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BD32D3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8"/>
                                    <w:szCs w:val="8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39" name="Rectangle 153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21" y="1858845"/>
                              <a:ext cx="31701" cy="616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53B91F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8"/>
                                    <w:szCs w:val="8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40" name="Rectangle 1540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21" y="1920543"/>
                              <a:ext cx="26946" cy="616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F1A676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8"/>
                                    <w:szCs w:val="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41" name="Rectangle 154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21" y="1990151"/>
                              <a:ext cx="26946" cy="616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8BF2A7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8"/>
                                    <w:szCs w:val="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42" name="Rectangle 15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21" y="2059759"/>
                              <a:ext cx="31701" cy="616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E8DF30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/>
                                    <w:kern w:val="24"/>
                                    <w:sz w:val="8"/>
                                    <w:szCs w:val="8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43" name="Freeform 1543"/>
                          <wps:cNvSpPr>
                            <a:spLocks/>
                          </wps:cNvSpPr>
                          <wps:spPr bwMode="auto">
                            <a:xfrm>
                              <a:off x="44381" y="1607309"/>
                              <a:ext cx="385163" cy="124978"/>
                            </a:xfrm>
                            <a:custGeom>
                              <a:avLst/>
                              <a:gdLst>
                                <a:gd name="T0" fmla="*/ 243 w 243"/>
                                <a:gd name="T1" fmla="*/ 1 h 79"/>
                                <a:gd name="T2" fmla="*/ 14 w 243"/>
                                <a:gd name="T3" fmla="*/ 79 h 79"/>
                                <a:gd name="T4" fmla="*/ 14 w 243"/>
                                <a:gd name="T5" fmla="*/ 79 h 79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3" h="79">
                                  <a:moveTo>
                                    <a:pt x="243" y="1"/>
                                  </a:moveTo>
                                  <a:cubicBezTo>
                                    <a:pt x="102" y="0"/>
                                    <a:pt x="0" y="36"/>
                                    <a:pt x="14" y="79"/>
                                  </a:cubicBezTo>
                                  <a:cubicBezTo>
                                    <a:pt x="14" y="79"/>
                                    <a:pt x="14" y="79"/>
                                    <a:pt x="14" y="79"/>
                                  </a:cubicBezTo>
                                </a:path>
                              </a:pathLst>
                            </a:custGeom>
                            <a:noFill/>
                            <a:ln w="1588" cap="rnd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4" name="Freeform 1544"/>
                          <wps:cNvSpPr>
                            <a:spLocks/>
                          </wps:cNvSpPr>
                          <wps:spPr bwMode="auto">
                            <a:xfrm>
                              <a:off x="429544" y="1608890"/>
                              <a:ext cx="263115" cy="87010"/>
                            </a:xfrm>
                            <a:custGeom>
                              <a:avLst/>
                              <a:gdLst>
                                <a:gd name="T0" fmla="*/ 0 w 166"/>
                                <a:gd name="T1" fmla="*/ 0 h 55"/>
                                <a:gd name="T2" fmla="*/ 166 w 166"/>
                                <a:gd name="T3" fmla="*/ 55 h 55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66" h="55">
                                  <a:moveTo>
                                    <a:pt x="0" y="0"/>
                                  </a:moveTo>
                                  <a:cubicBezTo>
                                    <a:pt x="81" y="5"/>
                                    <a:pt x="147" y="27"/>
                                    <a:pt x="166" y="55"/>
                                  </a:cubicBezTo>
                                </a:path>
                              </a:pathLst>
                            </a:custGeom>
                            <a:noFill/>
                            <a:ln w="1588" cap="rnd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5" name="Freeform 1545"/>
                          <wps:cNvSpPr>
                            <a:spLocks/>
                          </wps:cNvSpPr>
                          <wps:spPr bwMode="auto">
                            <a:xfrm>
                              <a:off x="665714" y="1686408"/>
                              <a:ext cx="50721" cy="53788"/>
                            </a:xfrm>
                            <a:custGeom>
                              <a:avLst/>
                              <a:gdLst>
                                <a:gd name="T0" fmla="*/ 32 w 32"/>
                                <a:gd name="T1" fmla="*/ 0 h 34"/>
                                <a:gd name="T2" fmla="*/ 20 w 32"/>
                                <a:gd name="T3" fmla="*/ 34 h 34"/>
                                <a:gd name="T4" fmla="*/ 0 w 32"/>
                                <a:gd name="T5" fmla="*/ 4 h 34"/>
                                <a:gd name="T6" fmla="*/ 32 w 32"/>
                                <a:gd name="T7" fmla="*/ 0 h 34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" h="34">
                                  <a:moveTo>
                                    <a:pt x="32" y="0"/>
                                  </a:moveTo>
                                  <a:lnTo>
                                    <a:pt x="20" y="34"/>
                                  </a:lnTo>
                                  <a:lnTo>
                                    <a:pt x="0" y="4"/>
                                  </a:lnTo>
                                  <a:lnTo>
                                    <a:pt x="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7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6" name="Rectangle 1546"/>
                          <wps:cNvSpPr>
                            <a:spLocks noChangeArrowheads="1"/>
                          </wps:cNvSpPr>
                          <wps:spPr bwMode="auto">
                            <a:xfrm>
                              <a:off x="844823" y="0"/>
                              <a:ext cx="47551" cy="109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C70B47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14"/>
                                    <w:szCs w:val="14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47" name="Rectangle 1547"/>
                          <wps:cNvSpPr>
                            <a:spLocks noChangeArrowheads="1"/>
                          </wps:cNvSpPr>
                          <wps:spPr bwMode="auto">
                            <a:xfrm>
                              <a:off x="900299" y="0"/>
                              <a:ext cx="44381" cy="109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0890A4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14"/>
                                    <w:szCs w:val="14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48" name="Rectangle 1548"/>
                          <wps:cNvSpPr>
                            <a:spLocks noChangeArrowheads="1"/>
                          </wps:cNvSpPr>
                          <wps:spPr bwMode="auto">
                            <a:xfrm>
                              <a:off x="941510" y="0"/>
                              <a:ext cx="44381" cy="109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A1A1FE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14"/>
                                    <w:szCs w:val="1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49" name="Rectangle 15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1250" y="0"/>
                              <a:ext cx="518950" cy="1313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D072E1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14"/>
                                    <w:szCs w:val="14"/>
                                  </w:rPr>
                                  <w:t>subframe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50" name="Rectangle 15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0564" y="0"/>
                              <a:ext cx="20605" cy="1313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D3E0E8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51" name="Rectangle 1551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721" y="737210"/>
                              <a:ext cx="47551" cy="109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67DC7A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14"/>
                                    <w:szCs w:val="14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52" name="Rectangle 155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5857" y="737210"/>
                              <a:ext cx="44381" cy="109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821701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14"/>
                                    <w:szCs w:val="14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53" name="Rectangle 1553"/>
                          <wps:cNvSpPr>
                            <a:spLocks noChangeArrowheads="1"/>
                          </wps:cNvSpPr>
                          <wps:spPr bwMode="auto">
                            <a:xfrm>
                              <a:off x="614993" y="737210"/>
                              <a:ext cx="44381" cy="109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B93D4F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14"/>
                                    <w:szCs w:val="1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54" name="Rectangle 1554"/>
                          <wps:cNvSpPr>
                            <a:spLocks noChangeArrowheads="1"/>
                          </wps:cNvSpPr>
                          <wps:spPr bwMode="auto">
                            <a:xfrm>
                              <a:off x="664129" y="737210"/>
                              <a:ext cx="20605" cy="1313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71BF2A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55" name="Rectangle 1555"/>
                          <wps:cNvSpPr>
                            <a:spLocks noChangeArrowheads="1"/>
                          </wps:cNvSpPr>
                          <wps:spPr bwMode="auto">
                            <a:xfrm>
                              <a:off x="684733" y="737210"/>
                              <a:ext cx="538135" cy="1698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BF8254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14"/>
                                    <w:szCs w:val="14"/>
                                  </w:rPr>
                                  <w:t>subframe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56" name="Rectangle 15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6122" y="737210"/>
                              <a:ext cx="20605" cy="1313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F7A2B7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57" name="Rectangle 15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75939" y="1468092"/>
                              <a:ext cx="47551" cy="109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2A03ED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14"/>
                                    <w:szCs w:val="14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58" name="Rectangle 15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25075" y="1468092"/>
                              <a:ext cx="44381" cy="109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E54C7B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14"/>
                                    <w:szCs w:val="14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59" name="Rectangle 15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211" y="1468092"/>
                              <a:ext cx="44381" cy="109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B3C9B3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14"/>
                                    <w:szCs w:val="1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60" name="Rectangle 156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347" y="1468092"/>
                              <a:ext cx="20605" cy="1313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4DA8A7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61" name="Rectangle 1561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51" y="1468092"/>
                              <a:ext cx="539999" cy="173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B4BD33A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14"/>
                                    <w:szCs w:val="14"/>
                                  </w:rPr>
                                  <w:t>subframe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62" name="Rectangle 1562"/>
                          <wps:cNvSpPr>
                            <a:spLocks noChangeArrowheads="1"/>
                          </wps:cNvSpPr>
                          <wps:spPr bwMode="auto">
                            <a:xfrm>
                              <a:off x="705340" y="1468092"/>
                              <a:ext cx="20605" cy="1313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F339A1" w14:textId="77777777" w:rsidR="0093729C" w:rsidRDefault="0093729C" w:rsidP="0093729C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b/>
                                    <w:bCs/>
                                    <w:color w:val="0070C0"/>
                                    <w:kern w:val="24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1563" name="Rectangle 1563"/>
                        <wps:cNvSpPr>
                          <a:spLocks noChangeArrowheads="1"/>
                        </wps:cNvSpPr>
                        <wps:spPr bwMode="auto">
                          <a:xfrm>
                            <a:off x="1972314" y="345592"/>
                            <a:ext cx="66040" cy="328930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64" name="Rectangle 1564"/>
                        <wps:cNvSpPr>
                          <a:spLocks noChangeArrowheads="1"/>
                        </wps:cNvSpPr>
                        <wps:spPr bwMode="auto">
                          <a:xfrm>
                            <a:off x="1312549" y="1074572"/>
                            <a:ext cx="66675" cy="328930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65" name="Rectangle 1565"/>
                        <wps:cNvSpPr>
                          <a:spLocks noChangeArrowheads="1"/>
                        </wps:cNvSpPr>
                        <wps:spPr bwMode="auto">
                          <a:xfrm>
                            <a:off x="657430" y="1796945"/>
                            <a:ext cx="66040" cy="328930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CB5C8D" id="Group 73" o:spid="_x0000_s1027" style="position:absolute;left:0;text-align:left;margin-left:186pt;margin-top:24.9pt;width:177pt;height:148pt;z-index:251663360;mso-position-horizontal-relative:page;mso-width-relative:margin;mso-height-relative:margin" coordsize="26295,21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">
                <v:group id="Group 1500" o:spid="_x0000_s1028" style="position:absolute;width:26295;height:21309" coordsize="26295,213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TK58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J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vTK58cAAADd&#10;AAAADwAAAAAAAAAAAAAAAACqAgAAZHJzL2Rvd25yZXYueG1sUEsFBgAAAAAEAAQA+gAAAJ4DAAAA&#10;AA==&#10;">
                  <v:shape id="Freeform 1501" o:spid="_x0000_s1029" style="position:absolute;left:6546;top:3417;width:6641;height:3353;visibility:visible;mso-wrap-style:square;v-text-anchor:top" coordsize="1528,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0xJMMA&#10;AADdAAAADwAAAGRycy9kb3ducmV2LnhtbERP32vCMBB+F/wfwg32NhOF6VaNIoIwUFG7wV5vzdmW&#10;NZfSZDb77xdh4Nt9fD9vsYq2EVfqfO1Yw3ikQBAXztRcavh43z69gPAB2WDjmDT8kofVcjhYYGZc&#10;z2e65qEUKYR9hhqqENpMSl9UZNGPXEucuIvrLIYEu1KaDvsUbhs5UWoqLdacGipsaVNR8Z3/WA2z&#10;r6ltTzGafdhtJupwLD9f173Wjw9xPQcRKIa7+N/9ZtL8ZzWG2zfpB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0xJMMAAADdAAAADwAAAAAAAAAAAAAAAACYAgAAZHJzL2Rv&#10;d25yZXYueG1sUEsFBgAAAAAEAAQA9QAAAIgDAAAAAA==&#10;" path="m1512,764r,-112c1512,647,1515,644,1520,644v4,,8,3,8,8l1528,764v,4,-4,8,-8,8c1515,772,1512,768,1512,764xm1512,572r,-112c1512,455,1515,452,1520,452v4,,8,3,8,8l1528,572v,4,-4,8,-8,8c1515,580,1512,576,1512,572xm1512,380r,-112c1512,263,1515,260,1520,260v4,,8,3,8,8l1528,380v,4,-4,8,-8,8c1515,388,1512,384,1512,380xm1512,188r,-112c1512,71,1515,68,1520,68v4,,8,3,8,8l1528,188v,4,-4,8,-8,8c1515,196,1512,192,1512,188xm1508,16r-112,c1391,16,1388,12,1388,8v,-5,3,-8,8,-8l1508,v4,,8,3,8,8c1516,12,1512,16,1508,16xm1316,16r-112,c1199,16,1196,12,1196,8v,-5,3,-8,8,-8l1316,v4,,8,3,8,8c1324,12,1320,16,1316,16xm1124,16r-112,c1007,16,1004,12,1004,8v,-5,3,-8,8,-8l1124,v4,,8,3,8,8c1132,12,1128,16,1124,16xm932,16r-112,c815,16,812,12,812,8v,-5,3,-8,8,-8l932,v4,,8,3,8,8c940,12,936,16,932,16xm740,16r-112,c623,16,620,12,620,8v,-5,3,-8,8,-8l740,v4,,8,3,8,8c748,12,744,16,740,16xm548,16r-112,c431,16,428,12,428,8v,-5,3,-8,8,-8l548,v4,,8,3,8,8c556,12,552,16,548,16xm356,16r-112,c239,16,236,12,236,8v,-5,3,-8,8,-8l356,v4,,8,3,8,8c364,12,360,16,356,16xm164,16l52,16v-5,,-8,-4,-8,-8c44,3,47,,52,l164,v4,,8,3,8,8c172,12,168,16,164,16xm16,44r,112c16,160,12,164,8,164,3,164,,160,,156l,44c,39,3,36,8,36v4,,8,3,8,8xm16,236r,112c16,352,12,356,8,356,3,356,,352,,348l,236v,-5,3,-8,8,-8c12,228,16,231,16,236xm16,428r,112c16,544,12,548,8,548,3,548,,544,,540l,428v,-5,3,-8,8,-8c12,420,16,423,16,428xm16,620r,112c16,736,12,740,8,740,3,740,,736,,732l,620v,-5,3,-8,8,-8c12,612,16,615,16,620xm56,756r112,c173,756,176,759,176,764v,4,-3,8,-8,8l56,772v-4,,-8,-4,-8,-8c48,759,52,756,56,756xm248,756r112,c365,756,368,759,368,764v,4,-3,8,-8,8l248,772v-4,,-8,-4,-8,-8c240,759,244,756,248,756xm440,756r112,c557,756,560,759,560,764v,4,-3,8,-8,8l440,772v-4,,-8,-4,-8,-8c432,759,436,756,440,756xm632,756r112,c749,756,752,759,752,764v,4,-3,8,-8,8l632,772v-4,,-8,-4,-8,-8c624,759,628,756,632,756xm824,756r112,c941,756,944,759,944,764v,4,-3,8,-8,8l824,772v-4,,-8,-4,-8,-8c816,759,820,756,824,756xm1016,756r112,c1133,756,1136,759,1136,764v,4,-3,8,-8,8l1016,772v-4,,-8,-4,-8,-8c1008,759,1012,756,1016,756xm1208,756r112,c1325,756,1328,759,1328,764v,4,-3,8,-8,8l1208,772v-4,,-8,-4,-8,-8c1200,759,1204,756,1208,756xm1400,756r112,c1517,756,1520,759,1520,764v,4,-3,8,-8,8l1400,772v-4,,-8,-4,-8,-8c1392,759,1396,756,1400,756xe" fillcolor="black" strokeweight=".5pt">
                    <v:stroke joinstyle="bevel"/>
                    <v:path arrowok="t" o:connecttype="custom" o:connectlocs="181245,76895;181245,92100;180375,54739;182114,68206;180375,45181;182114,32148;180375,45181;181245,8254;181245,23459;166467,1738;179941,0;156905,1738;143431,0;156905,1738;119526,869;134738,869;97794,1738;111268,0;88232,1738;74758,0;88232,1738;50853,869;66065,869;29121,1738;42595,0;19559,1738;6085,0;19559,1738;869,19550;869,4344;1739,41706;0,28238;1739,51263;0,64296;1739,51263;869,88190;869,72985;19993,90362;6520,92100;29555,90362;43029,92100;29555,90362;66934,91231;51287,91231;88666,90362;75193,92100;98229,90362;111702,92100;98229,90362;135607,91231;119960,91231;157339,90362;143866,92100;166902,90362;180375,92100;166902,90362" o:connectangles="0,0,0,0,0,0,0,0,0,0,0,0,0,0,0,0,0,0,0,0,0,0,0,0,0,0,0,0,0,0,0,0,0,0,0,0,0,0,0,0,0,0,0,0,0,0,0,0,0,0,0,0,0,0,0,0"/>
                    <o:lock v:ext="edit" verticies="t"/>
                  </v:shape>
                  <v:shape id="Freeform 1502" o:spid="_x0000_s1030" style="position:absolute;left:13124;top:3417;width:6625;height:3353;visibility:visible;mso-wrap-style:square;v-text-anchor:top" coordsize="1527,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lfsQA&#10;AADdAAAADwAAAGRycy9kb3ducmV2LnhtbERPS2sCMRC+F/ofwhS8aaLYYrdGKULRg0J9HHocNtNN&#10;6GayblLd+uuNIPQ2H99zpvPO1+JEbXSBNQwHCgRxGYzjSsNh/9GfgIgJ2WAdmDT8UYT57PFhioUJ&#10;Z97SaZcqkUM4FqjBptQUUsbSksc4CA1x5r5D6zFl2FbStHjO4b6WI6VepEfHucFiQwtL5c/u12v4&#10;Chf+rNfN63EzXq6Wa3ewQ6e07j11728gEnXpX3x3r0ye/6xGcPsmn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xZX7EAAAA3QAAAA8AAAAAAAAAAAAAAAAAmAIAAGRycy9k&#10;b3ducmV2LnhtbFBLBQYAAAAABAAEAPUAAACJAwAAAAA=&#10;" path="m1511,764r,-112c1511,647,1515,644,1519,644v5,,8,3,8,8l1527,764v,4,-3,8,-8,8c1515,772,1511,768,1511,764xm1511,572r,-112c1511,455,1515,452,1519,452v5,,8,3,8,8l1527,572v,4,-3,8,-8,8c1515,580,1511,576,1511,572xm1511,380r,-112c1511,263,1515,260,1519,260v5,,8,3,8,8l1527,380v,4,-3,8,-8,8c1515,388,1511,384,1511,380xm1511,188r,-112c1511,71,1515,68,1519,68v5,,8,3,8,8l1527,188v,4,-3,8,-8,8c1515,196,1511,192,1511,188xm1507,16r-112,c1391,16,1387,12,1387,8v,-5,4,-8,8,-8l1507,v5,,8,3,8,8c1515,12,1512,16,1507,16xm1315,16r-112,c1199,16,1195,12,1195,8v,-5,4,-8,8,-8l1315,v5,,8,3,8,8c1323,12,1320,16,1315,16xm1123,16r-112,c1007,16,1003,12,1003,8v,-5,4,-8,8,-8l1123,v5,,8,3,8,8c1131,12,1128,16,1123,16xm931,16r-112,c815,16,811,12,811,8v,-5,4,-8,8,-8l931,v5,,8,3,8,8c939,12,936,16,931,16xm739,16r-112,c623,16,619,12,619,8v,-5,4,-8,8,-8l739,v5,,8,3,8,8c747,12,744,16,739,16xm547,16r-112,c431,16,427,12,427,8v,-5,4,-8,8,-8l547,v5,,8,3,8,8c555,12,552,16,547,16xm355,16r-112,c239,16,235,12,235,8v,-5,4,-8,8,-8l355,v5,,8,3,8,8c363,12,360,16,355,16xm163,16l51,16v-4,,-8,-4,-8,-8c43,3,47,,51,l163,v5,,8,3,8,8c171,12,168,16,163,16xm16,44r,112c16,160,12,164,8,164,3,164,,160,,156l,44c,39,3,36,8,36v4,,8,3,8,8xm16,236r,112c16,352,12,356,8,356,3,356,,352,,348l,236v,-5,3,-8,8,-8c12,228,16,231,16,236xm16,428r,112c16,544,12,548,8,548,3,548,,544,,540l,428v,-5,3,-8,8,-8c12,420,16,423,16,428xm16,620r,112c16,736,12,740,8,740,3,740,,736,,732l,620v,-5,3,-8,8,-8c12,612,16,615,16,620xm56,756r112,c172,756,176,759,176,764v,4,-4,8,-8,8l56,772v-4,,-8,-4,-8,-8c48,759,52,756,56,756xm248,756r112,c364,756,368,759,368,764v,4,-4,8,-8,8l248,772v-4,,-8,-4,-8,-8c240,759,244,756,248,756xm440,756r112,c556,756,560,759,560,764v,4,-4,8,-8,8l440,772v-4,,-8,-4,-8,-8c432,759,436,756,440,756xm632,756r112,c748,756,752,759,752,764v,4,-4,8,-8,8l632,772v-4,,-8,-4,-8,-8c624,759,628,756,632,756xm824,756r112,c940,756,944,759,944,764v,4,-4,8,-8,8l824,772v-4,,-8,-4,-8,-8c816,759,820,756,824,756xm1016,756r112,c1132,756,1136,759,1136,764v,4,-4,8,-8,8l1016,772v-4,,-8,-4,-8,-8c1008,759,1012,756,1016,756xm1208,756r112,c1324,756,1328,759,1328,764v,4,-4,8,-8,8l1208,772v-4,,-8,-4,-8,-8c1200,759,1204,756,1208,756xm1400,756r112,c1516,756,1520,759,1520,764v,4,-4,8,-8,8l1400,772v-4,,-8,-4,-8,-8c1392,759,1396,756,1400,756xe" fillcolor="black" strokeweight=".5pt">
                    <v:stroke joinstyle="bevel"/>
                    <v:path arrowok="t" o:connecttype="custom" o:connectlocs="180497,76895;180497,92100;179629,54739;181364,68206;179629,45181;181364,32148;179629,45181;180497,8254;180497,23459;165744,1738;179195,0;156199,1738;142749,0;156199,1738;119319,869;134505,869;97190,1738;110641,0;87645,1738;74628,0;87645,1738;50765,869;65951,869;29070,1738;42087,0;19525,1738;6074,0;19525,1738;868,19550;868,4344;1736,41706;0,28238;1736,51263;0,64296;1736,51263;868,88190;868,72985;19959,90362;6508,92100;29504,90362;42955,92100;29504,90362;66385,91231;51199,91231;88513,90362;75062,92100;98058,90362;111075,92100;98058,90362;134939,91231;119753,91231;156633,90362;143616,92100;166178,90362;179629,92100;166178,90362" o:connectangles="0,0,0,0,0,0,0,0,0,0,0,0,0,0,0,0,0,0,0,0,0,0,0,0,0,0,0,0,0,0,0,0,0,0,0,0,0,0,0,0,0,0,0,0,0,0,0,0,0,0,0,0,0,0,0,0"/>
                    <o:lock v:ext="edit" verticies="t"/>
                  </v:shape>
                  <v:rect id="Rectangle 1503" o:spid="_x0000_s1031" style="position:absolute;left:20082;top:3448;width:6213;height:3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Jd48MA&#10;AADdAAAADwAAAGRycy9kb3ducmV2LnhtbERPTYvCMBC9C/6HMAveNF0XpVSjLIqLgiLqotehGduy&#10;zaQ2Ueu/N4Kwt3m8zxlPG1OKG9WusKzgsxeBIE6tLjhT8HtYdGMQziNrLC2Tggc5mE7arTEm2t55&#10;R7e9z0QIYZeggtz7KpHSpTkZdD1bEQfubGuDPsA6k7rGewg3pexH0VAaLDg05FjRLKf0b381CjYz&#10;0vPz+rQtfnaX4yqm4/KwMEp1PprvEQhPjf8Xv91LHeYPoi94fRNOkJ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Jd48MAAADdAAAADwAAAAAAAAAAAAAAAACYAgAAZHJzL2Rv&#10;d25yZXYueG1sUEsFBgAAAAAEAAQA9QAAAIgDAAAAAA==&#10;" fillcolor="#d7e3bf" stroked="f"/>
                  <v:rect id="Rectangle 1504" o:spid="_x0000_s1032" style="position:absolute;left:19717;top:3448;width:6578;height:3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4oX8QA&#10;AADdAAAADwAAAGRycy9kb3ducmV2LnhtbERPTWsCMRC9F/ofwhR606TSlroapQgL4qlqEbyNm3F3&#10;7WayJOm6+utNQehtHu9zpvPeNqIjH2rHGl6GCgRx4UzNpYbvbT74ABEissHGMWm4UID57PFhiplx&#10;Z15Tt4mlSCEcMtRQxdhmUoaiIoth6FrixB2dtxgT9KU0Hs8p3DZypNS7tFhzaqiwpUVFxc/m12pY&#10;mdN15BeH0z7vdt11p8b58mus9fNT/zkBEamP/+K7e2nS/Df1Cn/fpB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uKF/EAAAA3QAAAA8AAAAAAAAAAAAAAAAAmAIAAGRycy9k&#10;b3ducmV2LnhtbFBLBQYAAAAABAAEAPUAAACJAwAAAAA=&#10;" filled="f" strokeweight=".04411mm">
                    <v:stroke joinstyle="round" endcap="round"/>
                  </v:rect>
                  <v:rect id="Rectangle 1505" o:spid="_x0000_s1033" style="position:absolute;left:21730;top:4587;width:3606;height: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KqlcQA&#10;AADdAAAADwAAAGRycy9kb3ducmV2LnhtbERPTWvCQBC9F/wPywi9NRsLEU1dRbSix1aFtLchO02C&#10;2dmQXZPUX98tCN7m8T5nsRpMLTpqXWVZwSSKQRDnVldcKDifdi8zEM4ja6wtk4JfcrBajp4WmGrb&#10;8yd1R1+IEMIuRQWl900qpctLMugi2xAH7se2Bn2AbSF1i30IN7V8jeOpNFhxaCixoU1J+eV4NQr2&#10;s2b9dbC3vqjfv/fZRzbfnuZeqefxsH4D4WnwD/HdfdBhfhIn8P9NOEE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yqpXEAAAA3QAAAA8AAAAAAAAAAAAAAAAAmAIAAGRycy9k&#10;b3ducmV2LnhtbFBLBQYAAAAABAAEAPUAAACJAwAAAAA=&#10;" filled="f" stroked="f">
                    <v:textbox inset="0,0,0,0">
                      <w:txbxContent>
                        <w:p w14:paraId="56F59A59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PUSCH</w:t>
                          </w:r>
                        </w:p>
                      </w:txbxContent>
                    </v:textbox>
                  </v:rect>
                  <v:shape id="Freeform 1506" o:spid="_x0000_s1034" style="position:absolute;left:1283;top:3417;width:5326;height:3353;visibility:visible;mso-wrap-style:square;v-text-anchor:top" coordsize="1226,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XCg8IA&#10;AADdAAAADwAAAGRycy9kb3ducmV2LnhtbERPzWrCQBC+F3yHZYReRDcKDRJdQ1BaPKVUfYAhOybB&#10;7OySXWPq03cLhd7m4/udbT6aTgzU+9ayguUiAUFcWd1yreByfp+vQfiArLGzTAq+yUO+m7xsMdP2&#10;wV80nEItYgj7DBU0IbhMSl81ZNAvrCOO3NX2BkOEfS11j48Ybjq5SpJUGmw5NjToaN9QdTvdjYKq&#10;/Dw8Z/xRdBc33ErtzKzWK6Vep2OxARFoDP/iP/dRx/lvSQq/38QT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9cKDwgAAAN0AAAAPAAAAAAAAAAAAAAAAAJgCAABkcnMvZG93&#10;bnJldi54bWxQSwUGAAAAAAQABAD1AAAAhwMAAAAA&#10;" path="m1210,764r,-112c1210,647,1213,644,1218,644v4,,8,3,8,8l1226,764v,4,-4,8,-8,8c1213,772,1210,768,1210,764xm1210,572r,-112c1210,455,1213,452,1218,452v4,,8,3,8,8l1226,572v,4,-4,8,-8,8c1213,580,1210,576,1210,572xm1210,380r,-112c1210,263,1213,260,1218,260v4,,8,3,8,8l1226,380v,4,-4,8,-8,8c1213,388,1210,384,1210,380xm1210,188r,-112c1210,71,1213,68,1218,68v4,,8,3,8,8l1226,188v,4,-4,8,-8,8c1213,196,1210,192,1210,188xm1206,16r-112,c1089,16,1086,12,1086,8v,-5,3,-8,8,-8l1206,v4,,8,3,8,8c1214,12,1210,16,1206,16xm1014,16r-112,c897,16,894,12,894,8v,-5,3,-8,8,-8l1014,v4,,8,3,8,8c1022,12,1018,16,1014,16xm822,16r-112,c705,16,702,12,702,8v,-5,3,-8,8,-8l822,v4,,8,3,8,8c830,12,826,16,822,16xm630,16r-112,c513,16,510,12,510,8v,-5,3,-8,8,-8l630,v4,,8,3,8,8c638,12,634,16,630,16xm438,16r-112,c321,16,318,12,318,8v,-5,3,-8,8,-8l438,v4,,8,3,8,8c446,12,442,16,438,16xm246,16r-112,c129,16,126,12,126,8v,-5,3,-8,8,-8l246,v4,,8,3,8,8c254,12,250,16,246,16xm54,16l8,16,16,8r,66c16,79,13,82,8,82,4,82,,79,,74l,8c,3,4,,8,l54,v4,,8,3,8,8c62,12,58,16,54,16xm16,154r,112c16,271,13,274,8,274,4,274,,271,,266l,154v,-4,4,-8,8,-8c13,146,16,150,16,154xm16,346r,112c16,463,13,466,8,466,4,466,,463,,458l,346v,-4,4,-8,8,-8c13,338,16,342,16,346xm16,538r,112c16,655,13,658,8,658,4,658,,655,,650l,538v,-4,4,-8,8,-8c13,530,16,534,16,538xm16,730r,34l8,756r79,c92,756,95,759,95,764v,4,-3,8,-8,8l8,772c4,772,,768,,764l,730v,-4,4,-8,8,-8c13,722,16,726,16,730xm167,756r112,c284,756,287,759,287,764v,4,-3,8,-8,8l167,772v-4,,-8,-4,-8,-8c159,759,163,756,167,756xm359,756r112,c476,756,479,759,479,764v,4,-3,8,-8,8l359,772v-4,,-8,-4,-8,-8c351,759,355,756,359,756xm551,756r112,c668,756,671,759,671,764v,4,-3,8,-8,8l551,772v-4,,-8,-4,-8,-8c543,759,547,756,551,756xm743,756r112,c860,756,863,759,863,764v,4,-3,8,-8,8l743,772v-4,,-8,-4,-8,-8c735,759,739,756,743,756xm935,756r112,c1052,756,1055,759,1055,764v,4,-3,8,-8,8l935,772v-4,,-8,-4,-8,-8c927,759,931,756,935,756xm1127,756r91,c1222,756,1226,759,1226,764v,4,-4,8,-8,8l1127,772v-4,,-8,-4,-8,-8c1119,759,1123,756,1127,756xe" fillcolor="black" strokeweight=".5pt">
                    <v:stroke joinstyle="bevel"/>
                    <v:path arrowok="t" o:connecttype="custom" o:connectlocs="145089,76895;145089,92100;144220,54739;145957,68206;144220,45181;145957,32148;144220,45181;145089,8254;145089,23459;130319,1738;143785,0;120762,1738;107296,0;120762,1738;83404,869;98608,869;61684,1738;75151,0;52128,1738;38661,0;52128,1738;15204,869;30408,869;869,1738;869,9992;869,0;6516,1738;869,32583;869,17377;1738,54739;0,41271;1738,64296;0,77329;1738,64296;869,90362;10426,92100;0,86887;19982,90362;33014,92100;19982,90362;56906,91231;41702,91231;79060,90362;65594,92100;88617,90362;101649,92100;88617,90362;125541,91231;110337,91231;145089,90362;134229,92100" o:connectangles="0,0,0,0,0,0,0,0,0,0,0,0,0,0,0,0,0,0,0,0,0,0,0,0,0,0,0,0,0,0,0,0,0,0,0,0,0,0,0,0,0,0,0,0,0,0,0,0,0,0,0"/>
                    <o:lock v:ext="edit" verticies="t"/>
                  </v:shape>
                  <v:rect id="Rectangle 1507" o:spid="_x0000_s1035" style="position:absolute;top:3448;width:1315;height:3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12gMQA&#10;AADdAAAADwAAAGRycy9kb3ducmV2LnhtbERPS2vCQBC+F/wPyxS81V0FX9FVxFasBw9Ni+BtyI5J&#10;aHY2ZNcY/31XEHqbj+85y3VnK9FS40vHGoYDBYI4c6bkXMPP9+5tBsIHZIOVY9JwJw/rVe9liYlx&#10;N/6iNg25iCHsE9RQhFAnUvqsIIt+4GriyF1cYzFE2OTSNHiL4baSI6Um0mLJsaHAmrYFZb/p1Wrg&#10;/Wk4OqUf88lsvlXvh+O5Pbqz1v3XbrMAEagL/+Kn+9PE+WM1hcc38QS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NdoDEAAAA3QAAAA8AAAAAAAAAAAAAAAAAmAIAAGRycy9k&#10;b3ducmV2LnhtbFBLBQYAAAAABAAEAPUAAACJAwAAAAA=&#10;" fillcolor="#8db1e2" stroked="f"/>
                  <v:rect id="Rectangle 1508" o:spid="_x0000_s1036" style="position:absolute;top:3448;width:1315;height:3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MiWscA&#10;AADdAAAADwAAAGRycy9kb3ducmV2LnhtbESPQUsDMRCF70L/Q5iCN5u0oNi1aZHCQvGktRS8jZtx&#10;d+tmsiTpdu2vdw6Ctxnem/e+WW1G36mBYmoDW5jPDCjiKriWawuH9/LuEVTKyA67wGThhxJs1pOb&#10;FRYuXPiNhn2ulYRwKtBCk3NfaJ2qhjymWeiJRfsK0WOWNdbaRbxIuO/0wpgH7bFlaWiwp21D1ff+&#10;7C28uNN1Ebefp49yOA7Xo1mWu9eltbfT8fkJVKYx/5v/rndO8O+N4Mo3MoJe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jIlrHAAAA3QAAAA8AAAAAAAAAAAAAAAAAmAIAAGRy&#10;cy9kb3ducmV2LnhtbFBLBQYAAAAABAAEAPUAAACMAwAAAAA=&#10;" filled="f" strokeweight=".04411mm">
                    <v:stroke joinstyle="round" endcap="round"/>
                  </v:rect>
                  <v:rect id="Rectangle 1509" o:spid="_x0000_s1037" style="position:absolute;left:507;top:3353;width:269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+gkMMA&#10;AADdAAAADwAAAGRycy9kb3ducmV2LnhtbERPS4vCMBC+L/gfwgje1lRBsV2jiA/0uD5A9zY0s23Z&#10;ZlKaaKu/fiMI3ubje8503ppS3Kh2hWUFg34Egji1uuBMwem4+ZyAcB5ZY2mZFNzJwXzW+Zhiom3D&#10;e7odfCZCCLsEFeTeV4mULs3JoOvbijhwv7Y26AOsM6lrbEK4KeUwisbSYMGhIceKljmlf4erUbCd&#10;VIvLzj6arFz/bM/f53h1jL1SvW67+ALhqfVv8cu902H+KIrh+U0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+gkMMAAADdAAAADwAAAAAAAAAAAAAAAACYAgAAZHJzL2Rv&#10;d25yZXYueG1sUEsFBgAAAAAEAAQA9QAAAIgDAAAAAA==&#10;" filled="f" stroked="f">
                    <v:textbox inset="0,0,0,0">
                      <w:txbxContent>
                        <w:p w14:paraId="272F23D2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8"/>
                              <w:szCs w:val="8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1510" o:spid="_x0000_s1038" style="position:absolute;left:507;top:4049;width:317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0MYA&#10;AADdAAAADwAAAGRycy9kb3ducmV2LnhtbESPQWvCQBCF7wX/wzJCb3VjQdHoKmIremxVUG9DdkyC&#10;2dmQ3ZrUX985FLzN8N6898182blK3akJpWcDw0ECijjztuTcwPGweZuAChHZYuWZDPxSgOWi9zLH&#10;1PqWv+m+j7mSEA4pGihirFOtQ1aQwzDwNbFoV984jLI2ubYNthLuKv2eJGPtsGRpKLCmdUHZbf/j&#10;DGwn9eq88482rz4v29PXafpxmEZjXvvdagYqUhef5v/rnRX80VD45RsZQS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Ryf0MYAAADdAAAADwAAAAAAAAAAAAAAAACYAgAAZHJz&#10;L2Rvd25yZXYueG1sUEsFBgAAAAAEAAQA9QAAAIsDAAAAAA==&#10;" filled="f" stroked="f">
                    <v:textbox inset="0,0,0,0">
                      <w:txbxContent>
                        <w:p w14:paraId="567E00CF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8"/>
                              <w:szCs w:val="8"/>
                            </w:rPr>
                            <w:t>D</w:t>
                          </w:r>
                        </w:p>
                      </w:txbxContent>
                    </v:textbox>
                  </v:rect>
                  <v:rect id="Rectangle 1511" o:spid="_x0000_s1039" style="position:absolute;left:507;top:4666;width:269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A6S8QA&#10;AADdAAAADwAAAGRycy9kb3ducmV2LnhtbERPTWvCQBC9F/oflil4q5sIFY2uEmqLHqsppL0N2TEJ&#10;zc6G7DaJ/vquIPQ2j/c56+1oGtFT52rLCuJpBIK4sLrmUsFn9v68AOE8ssbGMim4kIPt5vFhjYm2&#10;Ax+pP/lShBB2CSqovG8TKV1RkUE3tS1x4M62M+gD7EqpOxxCuGnkLIrm0mDNoaHCll4rKn5Ov0bB&#10;ftGmXwd7Hcrm7Xuff+TLXbb0Sk2exnQFwtPo/8V390GH+S9xDLdvwgl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QOkvEAAAA3QAAAA8AAAAAAAAAAAAAAAAAmAIAAGRycy9k&#10;b3ducmV2LnhtbFBLBQYAAAAABAAEAPUAAACJAwAAAAA=&#10;" filled="f" stroked="f">
                    <v:textbox inset="0,0,0,0">
                      <w:txbxContent>
                        <w:p w14:paraId="3AF1F704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8"/>
                              <w:szCs w:val="8"/>
                            </w:rPr>
                            <w:t>C</w:t>
                          </w:r>
                        </w:p>
                      </w:txbxContent>
                    </v:textbox>
                  </v:rect>
                  <v:rect id="Rectangle 1512" o:spid="_x0000_s1040" style="position:absolute;left:507;top:5362;width:269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KkPMMA&#10;AADdAAAADwAAAGRycy9kb3ducmV2LnhtbERPTYvCMBC9C/6HMMLeNFVQtBpFdEWPu1ZQb0MztsVm&#10;Upqs7frrNwuCt3m8z1msWlOKB9WusKxgOIhAEKdWF5wpOCW7/hSE88gaS8uk4JccrJbdzgJjbRv+&#10;psfRZyKEsItRQe59FUvp0pwMuoGtiAN3s7VBH2CdSV1jE8JNKUdRNJEGCw4NOVa0ySm9H3+Mgv20&#10;Wl8O9tlk5ed1f/46z7bJzCv10WvXcxCeWv8Wv9wHHeaPhyP4/ya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oKkPMMAAADdAAAADwAAAAAAAAAAAAAAAACYAgAAZHJzL2Rv&#10;d25yZXYueG1sUEsFBgAAAAAEAAQA9QAAAIgDAAAAAA==&#10;" filled="f" stroked="f">
                    <v:textbox inset="0,0,0,0">
                      <w:txbxContent>
                        <w:p w14:paraId="6F9E2AEB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8"/>
                              <w:szCs w:val="8"/>
                            </w:rPr>
                            <w:t>C</w:t>
                          </w:r>
                        </w:p>
                      </w:txbxContent>
                    </v:textbox>
                  </v:rect>
                  <v:rect id="Rectangle 1513" o:spid="_x0000_s1041" style="position:absolute;left:507;top:6059;width:317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4Bp8UA&#10;AADdAAAADwAAAGRycy9kb3ducmV2LnhtbERPTWvCQBC9F/wPywje6kalJaauImoxxzYRtLchO01C&#10;s7MhuzWpv94tFHqbx/uc1WYwjbhS52rLCmbTCARxYXXNpYJT/voYg3AeWWNjmRT8kIPNevSwwkTb&#10;nt/pmvlShBB2CSqovG8TKV1RkUE3tS1x4D5tZ9AH2JVSd9iHcNPIeRQ9S4M1h4YKW9pVVHxl30bB&#10;MW63l9Te+rI5fBzPb+flPl96pSbjYfsCwtPg/8V/7lSH+U+zBf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zgGnxQAAAN0AAAAPAAAAAAAAAAAAAAAAAJgCAABkcnMv&#10;ZG93bnJldi54bWxQSwUGAAAAAAQABAD1AAAAigMAAAAA&#10;" filled="f" stroked="f">
                    <v:textbox inset="0,0,0,0">
                      <w:txbxContent>
                        <w:p w14:paraId="21E16ABD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8"/>
                              <w:szCs w:val="8"/>
                            </w:rPr>
                            <w:t>H</w:t>
                          </w:r>
                        </w:p>
                      </w:txbxContent>
                    </v:textbox>
                  </v:rect>
                  <v:shape id="Freeform 1514" o:spid="_x0000_s1042" style="position:absolute;left:634;top:1518;width:11380;height:1266;visibility:visible;mso-wrap-style:square;v-text-anchor:top" coordsize="718,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2hzMIA&#10;AADdAAAADwAAAGRycy9kb3ducmV2LnhtbERP24rCMBB9F/yHMIJva6qsotUoIsjuUhW8fMDQjG2x&#10;mdQmav17Iyz4NodzndmiMaW4U+0Kywr6vQgEcWp1wZmC03H9NQbhPLLG0jIpeJKDxbzdmmGs7YP3&#10;dD/4TIQQdjEqyL2vYildmpNB17MVceDOtjboA6wzqWt8hHBTykEUjaTBgkNDjhWtckovh5tRsHrS&#10;5jqa7OTFXH+SbEvJ+q9KlOp2muUUhKfGf8T/7l8d5g/73/D+Jpw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TaHMwgAAAN0AAAAPAAAAAAAAAAAAAAAAAJgCAABkcnMvZG93&#10;bnJldi54bWxQSwUGAAAAAAQABAD1AAAAhwMAAAAA&#10;" path="m718,2c320,,,35,2,80v,,,,,e" filled="f" strokecolor="#0070c0" strokeweight=".04411mm">
                    <v:stroke endcap="round"/>
                    <v:path arrowok="t" o:connecttype="custom" o:connectlocs="1138054,3164;3170,126560;3170,126560" o:connectangles="0,0,0"/>
                  </v:shape>
                  <v:shape id="Freeform 1515" o:spid="_x0000_s1043" style="position:absolute;left:12014;top:1550;width:8068;height:981;visibility:visible;mso-wrap-style:square;v-text-anchor:top" coordsize="509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KS28QA&#10;AADdAAAADwAAAGRycy9kb3ducmV2LnhtbERPTWvCQBC9F/wPywje6iaFLZK6ShFFKXgwCpLbkJ0m&#10;odnZkN1q7K93C4K3ebzPmS8H24oL9b5xrCGdJiCIS2carjScjpvXGQgfkA22jknDjTwsF6OXOWbG&#10;XflAlzxUIoawz1BDHUKXSenLmiz6qeuII/fteoshwr6SpsdrDLetfEuSd2mx4dhQY0ermsqf/Ndq&#10;WG/V/raeHYpQbv9SVeTF+YuU1pPx8PkBItAQnuKHe2fifJUq+P8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CktvEAAAA3QAAAA8AAAAAAAAAAAAAAAAAmAIAAGRycy9k&#10;b3ducmV2LnhtbFBLBQYAAAAABAAEAPUAAACJAwAAAAA=&#10;" path="m,c238,3,447,28,509,62e" filled="f" strokecolor="#0070c0" strokeweight=".04411mm">
                    <v:stroke endcap="round"/>
                    <v:path arrowok="t" o:connecttype="custom" o:connectlocs="0,0;806782,98084" o:connectangles="0,0"/>
                  </v:shape>
                  <v:shape id="Freeform 1516" o:spid="_x0000_s1044" style="position:absolute;left:19844;top:2309;width:539;height:554;visibility:visible;mso-wrap-style:square;v-text-anchor:top" coordsize="34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II8QA&#10;AADdAAAADwAAAGRycy9kb3ducmV2LnhtbERPTWvCQBC9F/wPywje6iaCaYmuooLgRWqtB3MbsmMS&#10;zM6G7GqSf+8WCr3N433Oct2bWjypdZVlBfE0AkGcW11xoeDys3//BOE8ssbaMikYyMF6NXpbYqpt&#10;x9/0PPtChBB2KSoovW9SKV1ekkE3tQ1x4G62NegDbAupW+xCuKnlLIoSabDi0FBiQ7uS8vv5YRRs&#10;u+GYnE5RrL8O2fyR7Yfs+jEoNRn3mwUIT73/F/+5DzrMn8cJ/H4TTp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8SCPEAAAA3QAAAA8AAAAAAAAAAAAAAAAAmAIAAGRycy9k&#10;b3ducmV2LnhtbFBLBQYAAAAABAAEAPUAAACJAwAAAAA=&#10;" path="m25,r9,35l,22,25,xe" fillcolor="#0070c0" stroked="f">
                    <v:path arrowok="t" o:connecttype="custom" o:connectlocs="39626,0;53891,55370;0,34804;39626,0" o:connectangles="0,0,0,0"/>
                  </v:shape>
                  <v:shape id="Freeform 1517" o:spid="_x0000_s1045" style="position:absolute;left:6546;top:10678;width:6641;height:3354;visibility:visible;mso-wrap-style:square;v-text-anchor:top" coordsize="1528,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GaFsMA&#10;AADdAAAADwAAAGRycy9kb3ducmV2LnhtbERP32vCMBB+H/g/hBN801RB3TrTIoIgOJlzgq+35taW&#10;NZfSRJv992Yg7O0+vp+3yoNpxI06V1tWMJ0kIIgLq2suFZw/t+NnEM4ja2wsk4JfcpBng6cVptr2&#10;/EG3ky9FDGGXooLK+zaV0hUVGXQT2xJH7tt2Bn2EXSl1h30MN42cJclCGqw5NlTY0qai4ud0NQqW&#10;XwvTHkPQb36/mSWH9/Lysu6VGg3D+hWEp+D/xQ/3Tsf58+kS/r6JJ8j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GaFsMAAADdAAAADwAAAAAAAAAAAAAAAACYAgAAZHJzL2Rv&#10;d25yZXYueG1sUEsFBgAAAAAEAAQA9QAAAIgDAAAAAA==&#10;" path="m1512,764r,-112c1512,648,1515,644,1520,644v4,,8,4,8,8l1528,764v,5,-4,8,-8,8c1515,772,1512,769,1512,764xm1512,572r,-112c1512,456,1515,452,1520,452v4,,8,4,8,8l1528,572v,5,-4,8,-8,8c1515,580,1512,577,1512,572xm1512,380r,-112c1512,264,1515,260,1520,260v4,,8,4,8,8l1528,380v,5,-4,8,-8,8c1515,388,1512,385,1512,380xm1512,188r,-112c1512,72,1515,68,1520,68v4,,8,4,8,8l1528,188v,5,-4,8,-8,8c1515,196,1512,193,1512,188xm1508,16r-112,c1391,16,1388,13,1388,8v,-4,3,-8,8,-8l1508,v4,,8,4,8,8c1516,13,1512,16,1508,16xm1316,16r-112,c1199,16,1196,13,1196,8v,-4,3,-8,8,-8l1316,v4,,8,4,8,8c1324,13,1320,16,1316,16xm1124,16r-112,c1007,16,1004,13,1004,8v,-4,3,-8,8,-8l1124,v4,,8,4,8,8c1132,13,1128,16,1124,16xm932,16r-112,c815,16,812,13,812,8v,-4,3,-8,8,-8l932,v4,,8,4,8,8c940,13,936,16,932,16xm740,16r-112,c623,16,620,13,620,8v,-4,3,-8,8,-8l740,v4,,8,4,8,8c748,13,744,16,740,16xm548,16r-112,c431,16,428,13,428,8v,-4,3,-8,8,-8l548,v4,,8,4,8,8c556,13,552,16,548,16xm356,16r-112,c239,16,236,13,236,8v,-4,3,-8,8,-8l356,v4,,8,4,8,8c364,13,360,16,356,16xm164,16l52,16v-5,,-8,-3,-8,-8c44,4,47,,52,l164,v4,,8,4,8,8c172,13,168,16,164,16xm16,45r,112c16,161,12,165,8,165,3,165,,161,,157l,45c,40,3,37,8,37v4,,8,3,8,8xm16,237r,112c16,353,12,357,8,357,3,357,,353,,349l,237v,-5,3,-8,8,-8c12,229,16,232,16,237xm16,429r,112c16,545,12,549,8,549,3,549,,545,,541l,429v,-5,3,-8,8,-8c12,421,16,424,16,429xm16,621r,112c16,737,12,741,8,741,3,741,,737,,733l,621v,-5,3,-8,8,-8c12,613,16,616,16,621xm56,756r112,c173,756,176,760,176,764v,5,-3,8,-8,8l56,772v-4,,-8,-3,-8,-8c48,760,52,756,56,756xm248,756r112,c365,756,368,760,368,764v,5,-3,8,-8,8l248,772v-4,,-8,-3,-8,-8c240,760,244,756,248,756xm440,756r112,c557,756,560,760,560,764v,5,-3,8,-8,8l440,772v-4,,-8,-3,-8,-8c432,760,436,756,440,756xm632,756r112,c749,756,752,760,752,764v,5,-3,8,-8,8l632,772v-4,,-8,-3,-8,-8c624,760,628,756,632,756xm824,756r112,c941,756,944,760,944,764v,5,-3,8,-8,8l824,772v-4,,-8,-3,-8,-8c816,760,820,756,824,756xm1016,756r112,c1133,756,1136,760,1136,764v,5,-3,8,-8,8l1016,772v-4,,-8,-3,-8,-8c1008,760,1012,756,1016,756xm1208,756r112,c1325,756,1328,760,1328,764v,5,-3,8,-8,8l1208,772v-4,,-8,-3,-8,-8c1200,760,1204,756,1208,756xm1400,756r112,c1517,756,1520,760,1520,764v,5,-3,8,-8,8l1400,772v-4,,-8,-3,-8,-8c1392,760,1396,756,1400,756xe" fillcolor="black" strokeweight=".5pt">
                    <v:stroke joinstyle="bevel"/>
                    <v:path arrowok="t" o:connecttype="custom" o:connectlocs="181245,76895;181245,92100;180375,54739;182114,68206;180375,45181;182114,32148;180375,45181;181245,8254;181245,23459;166467,1738;179941,0;156905,1738;143431,0;156905,1738;119526,869;134738,869;97794,1738;111268,0;88232,1738;74758,0;88232,1738;50853,869;66065,869;29121,1738;42595,0;19559,1738;6085,0;19559,1738;869,19550;869,4344;1739,41706;0,28238;1739,51263;0,64731;1739,51263;869,88190;869,72985;19993,90362;6520,92100;29555,90362;43029,92100;29555,90362;66934,91231;51287,91231;88666,90362;75193,92100;98229,90362;111702,92100;98229,90362;135607,91231;119960,91231;157339,90362;143866,92100;166902,90362;180375,92100;166902,90362" o:connectangles="0,0,0,0,0,0,0,0,0,0,0,0,0,0,0,0,0,0,0,0,0,0,0,0,0,0,0,0,0,0,0,0,0,0,0,0,0,0,0,0,0,0,0,0,0,0,0,0,0,0,0,0,0,0,0,0"/>
                    <o:lock v:ext="edit" verticies="t"/>
                  </v:shape>
                  <v:rect id="Rectangle 1518" o:spid="_x0000_s1046" style="position:absolute;left:13805;top:10710;width:5912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9ZT8YA&#10;AADdAAAADwAAAGRycy9kb3ducmV2LnhtbESPQWvCQBCF7wX/wzKF3urGQovEbEQUi4UWiYpeh+yY&#10;hGZn0+xW03/fOQjeZnhv3vsmmw+uVRfqQ+PZwGScgCIuvW24MnDYr5+noEJEtth6JgN/FGCejx4y&#10;TK2/ckGXXayUhHBI0UAdY5dqHcqaHIax74hFO/veYZS1r7Tt8SrhrtUvSfKmHTYsDTV2tKyp/N79&#10;OgNfS7Kr8+dp27wXP8ePKR03+7Uz5ulxWMxARRri3Xy73ljBf50IrnwjI+j8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9ZT8YAAADdAAAADwAAAAAAAAAAAAAAAACYAgAAZHJz&#10;L2Rvd25yZXYueG1sUEsFBgAAAAAEAAQA9QAAAIsDAAAAAA==&#10;" fillcolor="#d7e3bf" stroked="f"/>
                  <v:rect id="Rectangle 1519" o:spid="_x0000_s1047" style="position:absolute;left:13155;top:10710;width:6562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YRHMQA&#10;AADdAAAADwAAAGRycy9kb3ducmV2LnhtbERPTWvCQBC9F/oflhF6qxsFpYmuIkJAPLVWBG9jdkyi&#10;2dmwu42pv94tFLzN433OfNmbRnTkfG1ZwWiYgCAurK65VLD/zt8/QPiArLGxTAp+ycNy8foyx0zb&#10;G39RtwuliCHsM1RQhdBmUvqiIoN+aFviyJ2tMxgidKXUDm8x3DRynCRTabDm2FBhS+uKiuvuxyjY&#10;6st97NanyzHvDt39kKT55jNV6m3Qr2YgAvXhKf53b3ScPxml8PdNPEE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2ERzEAAAA3QAAAA8AAAAAAAAAAAAAAAAAmAIAAGRycy9k&#10;b3ducmV2LnhtbFBLBQYAAAAABAAEAPUAAACJAwAAAAA=&#10;" filled="f" strokeweight=".04411mm">
                    <v:stroke joinstyle="round" endcap="round"/>
                  </v:rect>
                  <v:rect id="Rectangle 1520" o:spid="_x0000_s1048" style="position:absolute;left:15121;top:11833;width:3981;height:10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BVbccA&#10;AADdAAAADwAAAGRycy9kb3ducmV2LnhtbESPQWvCQBCF74L/YRmhN91UaNGYjYi26LFqwfY2ZMck&#10;NDsbsluT9td3DkJvM7w3732TrQfXqBt1ofZs4HGWgCIuvK25NPB+fp0uQIWIbLHxTAZ+KMA6H48y&#10;TK3v+Ui3UyyVhHBI0UAVY5tqHYqKHIaZb4lFu/rOYZS1K7XtsJdw1+h5kjxrhzVLQ4UtbSsqvk7f&#10;zsB+0W4+Dv63L5uXz/3l7bLcnZfRmIfJsFmBijTEf/P9+mAF/2ku/PKNjK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wVW3HAAAA3QAAAA8AAAAAAAAAAAAAAAAAmAIAAGRy&#10;cy9kb3ducmV2LnhtbFBLBQYAAAAABAAEAPUAAACMAwAAAAA=&#10;" filled="f" stroked="f">
                    <v:textbox inset="0,0,0,0">
                      <w:txbxContent>
                        <w:p w14:paraId="5FC8A7C1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PUSCH</w:t>
                          </w:r>
                        </w:p>
                      </w:txbxContent>
                    </v:textbox>
                  </v:rect>
                  <v:shape id="Freeform 1521" o:spid="_x0000_s1049" style="position:absolute;left:1283;top:10678;width:5326;height:3354;visibility:visible;mso-wrap-style:square;v-text-anchor:top" coordsize="1226,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kGl8MA&#10;AADdAAAADwAAAGRycy9kb3ducmV2LnhtbERPS2rDMBDdB3oHMYVuQiPb0FBcK8G0tGSVEMcHGKyp&#10;bWKNhKU6bk8fFQLZzeN9p9jOZhATjb63rCBdJSCIG6t7bhXUp8/nVxA+IGscLJOCX/Kw3TwsCsy1&#10;vfCRpiq0Ioawz1FBF4LLpfRNRwb9yjriyH3b0WCIcGylHvESw80gsyRZS4M9x4YOHb131JyrH6Og&#10;2R8+/pb8VQ61m8577cyy1ZlST49z+QYi0Bzu4pt7p+P8lyyF/2/iCXJ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kGl8MAAADdAAAADwAAAAAAAAAAAAAAAACYAgAAZHJzL2Rv&#10;d25yZXYueG1sUEsFBgAAAAAEAAQA9QAAAIgDAAAAAA==&#10;" path="m1210,764r,-112c1210,648,1213,644,1218,644v4,,8,4,8,8l1226,764v,5,-4,8,-8,8c1213,772,1210,769,1210,764xm1210,572r,-112c1210,456,1213,452,1218,452v4,,8,4,8,8l1226,572v,5,-4,8,-8,8c1213,580,1210,577,1210,572xm1210,380r,-112c1210,264,1213,260,1218,260v4,,8,4,8,8l1226,380v,5,-4,8,-8,8c1213,388,1210,385,1210,380xm1210,188r,-112c1210,72,1213,68,1218,68v4,,8,4,8,8l1226,188v,5,-4,8,-8,8c1213,196,1210,193,1210,188xm1206,16r-112,c1089,16,1086,13,1086,8v,-4,3,-8,8,-8l1206,v4,,8,4,8,8c1214,13,1210,16,1206,16xm1014,16r-112,c897,16,894,13,894,8v,-4,3,-8,8,-8l1014,v4,,8,4,8,8c1022,13,1018,16,1014,16xm822,16r-112,c705,16,702,13,702,8v,-4,3,-8,8,-8l822,v4,,8,4,8,8c830,13,826,16,822,16xm630,16r-112,c513,16,510,13,510,8v,-4,3,-8,8,-8l630,v4,,8,4,8,8c638,13,634,16,630,16xm438,16r-112,c321,16,318,13,318,8v,-4,3,-8,8,-8l438,v4,,8,4,8,8c446,13,442,16,438,16xm246,16r-112,c129,16,126,13,126,8v,-4,3,-8,8,-8l246,v4,,8,4,8,8c254,13,250,16,246,16xm54,16l8,16,16,8r,67c16,80,13,83,8,83,4,83,,80,,75l,8c,4,4,,8,l54,v4,,8,4,8,8c62,13,58,16,54,16xm16,155r,112c16,272,13,275,8,275,4,275,,272,,267l,155v,-4,4,-8,8,-8c13,147,16,151,16,155xm16,347r,112c16,464,13,467,8,467,4,467,,464,,459l,347v,-4,4,-8,8,-8c13,339,16,343,16,347xm16,539r,112c16,656,13,659,8,659,4,659,,656,,651l,539v,-4,4,-8,8,-8c13,531,16,535,16,539xm16,731r,33l8,756r79,c92,756,95,760,95,764v,5,-3,8,-8,8l8,772c4,772,,769,,764l,731v,-4,4,-8,8,-8c13,723,16,727,16,731xm167,756r112,c284,756,287,760,287,764v,5,-3,8,-8,8l167,772v-4,,-8,-3,-8,-8c159,760,163,756,167,756xm359,756r112,c476,756,479,760,479,764v,5,-3,8,-8,8l359,772v-4,,-8,-3,-8,-8c351,760,355,756,359,756xm551,756r112,c668,756,671,760,671,764v,5,-3,8,-8,8l551,772v-4,,-8,-3,-8,-8c543,760,547,756,551,756xm743,756r112,c860,756,863,760,863,764v,5,-3,8,-8,8l743,772v-4,,-8,-3,-8,-8c735,760,739,756,743,756xm935,756r112,c1052,756,1055,760,1055,764v,5,-3,8,-8,8l935,772v-4,,-8,-3,-8,-8c927,760,931,756,935,756xm1127,756r91,c1222,756,1226,760,1226,764v,5,-4,8,-8,8l1127,772v-4,,-8,-3,-8,-8c1119,760,1123,756,1127,756xe" fillcolor="black" strokeweight=".5pt">
                    <v:stroke joinstyle="bevel"/>
                    <v:path arrowok="t" o:connecttype="custom" o:connectlocs="145089,76895;145089,92100;144220,54739;145957,68206;144220,45181;145957,32148;144220,45181;145089,8254;145089,23459;130319,1738;143785,0;120762,1738;107296,0;120762,1738;83404,869;98608,869;61684,1738;75151,0;52128,1738;38661,0;52128,1738;15204,869;30408,869;869,1738;869,9992;869,0;6516,1738;869,33017;869,17377;1738,54739;0,41271;1738,64296;0,77764;1738,64296;869,90362;10426,92100;0,87321;19982,90362;33014,92100;19982,90362;56906,91231;41702,91231;79060,90362;65594,92100;88617,90362;101649,92100;88617,90362;125541,91231;110337,91231;145089,90362;134229,92100" o:connectangles="0,0,0,0,0,0,0,0,0,0,0,0,0,0,0,0,0,0,0,0,0,0,0,0,0,0,0,0,0,0,0,0,0,0,0,0,0,0,0,0,0,0,0,0,0,0,0,0,0,0,0"/>
                    <o:lock v:ext="edit" verticies="t"/>
                  </v:shape>
                  <v:rect id="Rectangle 1522" o:spid="_x0000_s1050" style="position:absolute;top:10710;width:1315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+JeMMA&#10;AADdAAAADwAAAGRycy9kb3ducmV2LnhtbERPTYvCMBC9C/sfwix409SCol2jLK6iHjxsdxG8Dc3Y&#10;FptJaWKt/94Igrd5vM+ZLztTiZYaV1pWMBpGIIgzq0vOFfz/bQZTEM4ja6wsk4I7OVguPnpzTLS9&#10;8S+1qc9FCGGXoILC+zqR0mUFGXRDWxMH7mwbgz7AJpe6wVsIN5WMo2giDZYcGgqsaVVQdkmvRgFv&#10;j6P4mK5nk+lsFf3sD6f2YE9K9T+77y8Qnjr/Fr/cOx3mj+MYnt+EE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+JeMMAAADdAAAADwAAAAAAAAAAAAAAAACYAgAAZHJzL2Rv&#10;d25yZXYueG1sUEsFBgAAAAAEAAQA9QAAAIgDAAAAAA==&#10;" fillcolor="#8db1e2" stroked="f"/>
                  <v:rect id="Rectangle 1523" o:spid="_x0000_s1051" style="position:absolute;top:10710;width:1315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LsS8QA&#10;AADdAAAADwAAAGRycy9kb3ducmV2LnhtbERPTWvCQBC9F/wPywjedNNIi0ZXKUJAPLUqQm/T7JjE&#10;ZmfD7jZGf323IPQ2j/c5y3VvGtGR87VlBc+TBARxYXXNpYLjIR/PQPiArLGxTApu5GG9GjwtMdP2&#10;yh/U7UMpYgj7DBVUIbSZlL6oyKCf2JY4cmfrDIYIXSm1w2sMN41Mk+RVGqw5NlTY0qai4nv/YxTs&#10;9OWeus3X5TPvTt39lMzz7ftcqdGwf1uACNSHf/HDvdVx/ks6hb9v4gl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y7EvEAAAA3QAAAA8AAAAAAAAAAAAAAAAAmAIAAGRycy9k&#10;b3ducmV2LnhtbFBLBQYAAAAABAAEAPUAAACJAwAAAAA=&#10;" filled="f" strokeweight=".04411mm">
                    <v:stroke joinstyle="round" endcap="round"/>
                  </v:rect>
                  <v:rect id="Rectangle 1524" o:spid="_x0000_s1052" style="position:absolute;left:507;top:10646;width:269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tTbsMA&#10;AADdAAAADwAAAGRycy9kb3ducmV2LnhtbERPS4vCMBC+L/gfwgje1lRxF61GER/o0VVBvQ3N2Bab&#10;SWmi7frrjbCwt/n4njOZNaYQD6pcbllBrxuBIE6szjlVcDysP4cgnEfWWFgmBb/kYDZtfUww1rbm&#10;H3rsfSpCCLsYFWTel7GULsnIoOvakjhwV1sZ9AFWqdQV1iHcFLIfRd/SYM6hIcOSFhklt/3dKNgM&#10;y/l5a591Wqwum9PuNFoeRl6pTruZj0F4avy/+M+91WH+V38A72/CCX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tTbsMAAADdAAAADwAAAAAAAAAAAAAAAACYAgAAZHJzL2Rv&#10;d25yZXYueG1sUEsFBgAAAAAEAAQA9QAAAIgDAAAAAA==&#10;" filled="f" stroked="f">
                    <v:textbox inset="0,0,0,0">
                      <w:txbxContent>
                        <w:p w14:paraId="2FD881D0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8"/>
                              <w:szCs w:val="8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1525" o:spid="_x0000_s1053" style="position:absolute;left:507;top:11279;width:317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f29cIA&#10;AADdAAAADwAAAGRycy9kb3ducmV2LnhtbERPS4vCMBC+C/6HMII3TRVctBpF1EWPvkC9Dc3YFptJ&#10;abK27q83wsLe5uN7zmzRmEI8qXK5ZQWDfgSCOLE651TB+fTdG4NwHlljYZkUvMjBYt5uzTDWtuYD&#10;PY8+FSGEXYwKMu/LWEqXZGTQ9W1JHLi7rQz6AKtU6grrEG4KOYyiL2kw59CQYUmrjJLH8cco2I7L&#10;5XVnf+u02Ny2l/1lsj5NvFLdTrOcgvDU+H/xn3unw/zRcASfb8IJ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B/b1wgAAAN0AAAAPAAAAAAAAAAAAAAAAAJgCAABkcnMvZG93&#10;bnJldi54bWxQSwUGAAAAAAQABAD1AAAAhwMAAAAA&#10;" filled="f" stroked="f">
                    <v:textbox inset="0,0,0,0">
                      <w:txbxContent>
                        <w:p w14:paraId="1FF8D537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8"/>
                              <w:szCs w:val="8"/>
                            </w:rPr>
                            <w:t>D</w:t>
                          </w:r>
                        </w:p>
                      </w:txbxContent>
                    </v:textbox>
                  </v:rect>
                  <v:rect id="Rectangle 1526" o:spid="_x0000_s1054" style="position:absolute;left:507;top:11975;width:269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VogsMA&#10;AADdAAAADwAAAGRycy9kb3ducmV2LnhtbERPS4vCMBC+C/6HMAveNF1B0a5RxAd6VLvg7m1oZtuy&#10;zaQ00VZ/vREEb/PxPWe2aE0prlS7wrKCz0EEgji1uuBMwXey7U9AOI+ssbRMCm7kYDHvdmYYa9vw&#10;ka4nn4kQwi5GBbn3VSylS3My6Aa2Ig7cn60N+gDrTOoamxBuSjmMorE0WHBoyLGiVU7p/+liFOwm&#10;1fJnb+9NVm5+d+fDebpOpl6p3ke7/ALhqfVv8cu912H+aDiG5zfhB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VogsMAAADdAAAADwAAAAAAAAAAAAAAAACYAgAAZHJzL2Rv&#10;d25yZXYueG1sUEsFBgAAAAAEAAQA9QAAAIgDAAAAAA==&#10;" filled="f" stroked="f">
                    <v:textbox inset="0,0,0,0">
                      <w:txbxContent>
                        <w:p w14:paraId="281871DA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8"/>
                              <w:szCs w:val="8"/>
                            </w:rPr>
                            <w:t>C</w:t>
                          </w:r>
                        </w:p>
                      </w:txbxContent>
                    </v:textbox>
                  </v:rect>
                  <v:rect id="Rectangle 1527" o:spid="_x0000_s1055" style="position:absolute;left:507;top:12671;width:269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nNGcMA&#10;AADdAAAADwAAAGRycy9kb3ducmV2LnhtbERPS4vCMBC+L/gfwgje1lTBXa1GER/o0VVBvQ3N2Bab&#10;SWmi7frrjbCwt/n4njOZNaYQD6pcbllBrxuBIE6szjlVcDysP4cgnEfWWFgmBb/kYDZtfUww1rbm&#10;H3rsfSpCCLsYFWTel7GULsnIoOvakjhwV1sZ9AFWqdQV1iHcFLIfRV/SYM6hIcOSFhklt/3dKNgM&#10;y/l5a591Wqwum9PuNFoeRl6pTruZj0F4avy/+M+91WH+oP8N72/CCX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nNGcMAAADdAAAADwAAAAAAAAAAAAAAAACYAgAAZHJzL2Rv&#10;d25yZXYueG1sUEsFBgAAAAAEAAQA9QAAAIgDAAAAAA==&#10;" filled="f" stroked="f">
                    <v:textbox inset="0,0,0,0">
                      <w:txbxContent>
                        <w:p w14:paraId="4CD48DFD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8"/>
                              <w:szCs w:val="8"/>
                            </w:rPr>
                            <w:t>C</w:t>
                          </w:r>
                        </w:p>
                      </w:txbxContent>
                    </v:textbox>
                  </v:rect>
                  <v:rect id="Rectangle 1528" o:spid="_x0000_s1056" style="position:absolute;left:507;top:13288;width:317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ZZa8cA&#10;AADdAAAADwAAAGRycy9kb3ducmV2LnhtbESPQWvCQBCF74L/YRmhN91UaNGYjYi26LFqwfY2ZMck&#10;NDsbsluT9td3DkJvM7w3732TrQfXqBt1ofZs4HGWgCIuvK25NPB+fp0uQIWIbLHxTAZ+KMA6H48y&#10;TK3v+Ui3UyyVhHBI0UAVY5tqHYqKHIaZb4lFu/rOYZS1K7XtsJdw1+h5kjxrhzVLQ4UtbSsqvk7f&#10;zsB+0W4+Dv63L5uXz/3l7bLcnZfRmIfJsFmBijTEf/P9+mAF/2kuuPKNjK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GWWvHAAAA3QAAAA8AAAAAAAAAAAAAAAAAmAIAAGRy&#10;cy9kb3ducmV2LnhtbFBLBQYAAAAABAAEAPUAAACMAwAAAAA=&#10;" filled="f" stroked="f">
                    <v:textbox inset="0,0,0,0">
                      <w:txbxContent>
                        <w:p w14:paraId="1157FBEE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8"/>
                              <w:szCs w:val="8"/>
                            </w:rPr>
                            <w:t>H</w:t>
                          </w:r>
                        </w:p>
                      </w:txbxContent>
                    </v:textbox>
                  </v:rect>
                  <v:shape id="Freeform 1529" o:spid="_x0000_s1057" style="position:absolute;left:570;top:8780;width:7656;height:1281;visibility:visible;mso-wrap-style:square;v-text-anchor:top" coordsize="483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47GcIA&#10;AADdAAAADwAAAGRycy9kb3ducmV2LnhtbERPTWvCQBC9F/wPywi91U20FRNdgxQsvTYW6nHMjkkw&#10;Oxt2tyb5991Cobd5vM/ZFaPpxJ2cby0rSBcJCOLK6pZrBZ+n49MGhA/IGjvLpGAiD8V+9rDDXNuB&#10;P+hehlrEEPY5KmhC6HMpfdWQQb+wPXHkrtYZDBG6WmqHQww3nVwmyVoabDk2NNjTa0PVrfw2Cs5f&#10;oXLTqh7e1piebr3V2eU5U+pxPh62IAKN4V/8537Xcf7LMoPfb+IJ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3jsZwgAAAN0AAAAPAAAAAAAAAAAAAAAAAJgCAABkcnMvZG93&#10;bnJldi54bWxQSwUGAAAAAAQABAD1AAAAhwMAAAAA&#10;" path="m483,3c214,,,35,6,81v,,,,,e" filled="f" strokecolor="#0070c0" strokeweight=".04411mm">
                    <v:stroke endcap="round"/>
                    <v:path arrowok="t" o:connecttype="custom" o:connectlocs="765571,4746;9510,128142;9510,128142" o:connectangles="0,0,0"/>
                  </v:shape>
                  <v:shape id="Freeform 1530" o:spid="_x0000_s1058" style="position:absolute;left:8226;top:8827;width:5357;height:918;visibility:visible;mso-wrap-style:square;v-text-anchor:top" coordsize="338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zVhMcA&#10;AADdAAAADwAAAGRycy9kb3ducmV2LnhtbESPQWvCQBCF74L/YRmhN93UqrSpqwRB6sFD1bZ4HLJj&#10;EpqdDdmtif/eORS8zfDevPfNct27Wl2pDZVnA8+TBBRx7m3FhYGv03b8CipEZIu1ZzJwowDr1XCw&#10;xNT6jg90PcZCSQiHFA2UMTap1iEvyWGY+IZYtItvHUZZ20LbFjsJd7WeJslCO6xYGkpsaFNS/nv8&#10;cwaq7+4zO5zP88T2TXabvf1cPvZTY55GffYOKlIfH+b/650V/PmL8Ms3MoJe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sc1YTHAAAA3QAAAA8AAAAAAAAAAAAAAAAAmAIAAGRy&#10;cy9kb3ducmV2LnhtbFBLBQYAAAAABAAEAPUAAACMAwAAAAA=&#10;" path="m,c157,2,294,26,338,58e" filled="f" strokecolor="#0070c0" strokeweight=".04411mm">
                    <v:stroke endcap="round"/>
                    <v:path arrowok="t" o:connecttype="custom" o:connectlocs="0,0;535741,91756" o:connectangles="0,0"/>
                  </v:shape>
                  <v:shape id="Freeform 1531" o:spid="_x0000_s1059" style="position:absolute;left:13330;top:9571;width:475;height:569;visibility:visible;mso-wrap-style:square;v-text-anchor:top" coordsize="30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Fx8UA&#10;AADdAAAADwAAAGRycy9kb3ducmV2LnhtbERPTWvCQBC9F/oflin0UnRjoiKpq9iWUk9CohdvQ3aa&#10;BLOzMbtN0n/fLQje5vE+Z70dTSN66lxtWcFsGoEgLqyuuVRwOn5OViCcR9bYWCYFv+Rgu3l8WGOq&#10;7cAZ9bkvRQhhl6KCyvs2ldIVFRl0U9sSB+7bdgZ9gF0pdYdDCDeNjKNoKQ3WHBoqbOm9ouKS/xgF&#10;8+zrkozML+fFW/JxiPdDfU0GpZ6fxt0rCE+jv4tv7r0O8xfJDP6/CS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kXHxQAAAN0AAAAPAAAAAAAAAAAAAAAAAJgCAABkcnMv&#10;ZG93bnJldi54bWxQSwUGAAAAAAQABAD1AAAAigMAAAAA&#10;" path="m28,r2,36l,16,28,xe" fillcolor="#0070c0" stroked="f">
                    <v:path arrowok="t" o:connecttype="custom" o:connectlocs="44381,0;47551,56952;0,25312;44381,0" o:connectangles="0,0,0,0"/>
                  </v:shape>
                  <v:rect id="Rectangle 1532" o:spid="_x0000_s1060" style="position:absolute;left:6577;top:17987;width:6578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IyxcIA&#10;AADdAAAADwAAAGRycy9kb3ducmV2LnhtbERP24rCMBB9F/yHMIJvmuqyItUoori4oIgX9HVoxrbY&#10;TGoTtf79ZkHwbQ7nOuNpbQrxoMrllhX0uhEI4sTqnFMFx8OyMwThPLLGwjIpeJGD6aTZGGOs7ZN3&#10;9Nj7VIQQdjEqyLwvYyldkpFB17UlceAutjLoA6xSqSt8hnBTyH4UDaTBnENDhiXNM0qu+7tRsJmT&#10;XlzW523+s7udfod0Wh2WRql2q56NQHiq/Uf8dq90mP/91Yf/b8IJcv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wjLFwgAAAN0AAAAPAAAAAAAAAAAAAAAAAJgCAABkcnMvZG93&#10;bnJldi54bWxQSwUGAAAAAAQABAD1AAAAhwMAAAAA&#10;" fillcolor="#d7e3bf" stroked="f"/>
                  <v:rect id="Rectangle 1533" o:spid="_x0000_s1061" style="position:absolute;left:6577;top:17987;width:6578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t6lsQA&#10;AADdAAAADwAAAGRycy9kb3ducmV2LnhtbERPTWvCQBC9F/wPywi91Y1Ki0ZXESEgnqotgrcxOybR&#10;7GzY3cbor3cLhd7m8T5nvuxMLVpyvrKsYDhIQBDnVldcKPj+yt4mIHxA1lhbJgV38rBc9F7mmGp7&#10;4x21+1CIGMI+RQVlCE0qpc9LMugHtiGO3Nk6gyFCV0jt8BbDTS1HSfIhDVYcG0psaF1Sft3/GAVb&#10;fXmM3Pp0OWbtoX0ckmm2+Zwq9drvVjMQgbrwL/5zb3Sc/z4ew+838QS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repbEAAAA3QAAAA8AAAAAAAAAAAAAAAAAmAIAAGRycy9k&#10;b3ducmV2LnhtbFBLBQYAAAAABAAEAPUAAACJAwAAAAA=&#10;" filled="f" strokeweight=".04411mm">
                    <v:stroke joinstyle="round" endcap="round"/>
                  </v:rect>
                  <v:rect id="Rectangle 1534" o:spid="_x0000_s1062" style="position:absolute;left:8590;top:19126;width:3638;height:13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LFs8UA&#10;AADdAAAADwAAAGRycy9kb3ducmV2LnhtbERPS2vCQBC+F/wPywi91U2tFpO6ivhAjzYW0t6G7DQJ&#10;ZmdDdjVpf323IHibj+8582VvanGl1lWWFTyPIhDEudUVFwo+TrunGQjnkTXWlknBDzlYLgYPc0y0&#10;7fidrqkvRAhhl6CC0vsmkdLlJRl0I9sQB+7btgZ9gG0hdYtdCDe1HEfRqzRYcWgosaF1Sfk5vRgF&#10;+1mz+jzY366ot1/77JjFm1PslXoc9qs3EJ56fxff3Acd5k9fJvD/TTh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ksWzxQAAAN0AAAAPAAAAAAAAAAAAAAAAAJgCAABkcnMv&#10;ZG93bnJldi54bWxQSwUGAAAAAAQABAD1AAAAigMAAAAA&#10;" filled="f" stroked="f">
                    <v:textbox inset="0,0,0,0">
                      <w:txbxContent>
                        <w:p w14:paraId="776884D7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PUSCH</w:t>
                          </w:r>
                        </w:p>
                      </w:txbxContent>
                    </v:textbox>
                  </v:rect>
                  <v:shape id="Freeform 1535" o:spid="_x0000_s1063" style="position:absolute;left:1283;top:17955;width:5326;height:3354;visibility:visible;mso-wrap-style:square;v-text-anchor:top" coordsize="1226,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WScEA&#10;AADdAAAADwAAAGRycy9kb3ducmV2LnhtbERPzYrCMBC+C75DGMGLaLqKi1SjiKLsSVn1AYZmbIvN&#10;JDTZWn36jSB4m4/vdxar1lSiodqXlhV8jRIQxJnVJecKLufdcAbCB2SNlWVS8CAPq2W3s8BU2zv/&#10;UnMKuYgh7FNUUITgUil9VpBBP7KOOHJXWxsMEda51DXeY7ip5DhJvqXBkmNDgY42BWW3059RkB2O&#10;2+eA9+vq4prbQTszyPVYqX6vXc9BBGrDR/x2/+g4fzqZwuubeIJ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LlknBAAAA3QAAAA8AAAAAAAAAAAAAAAAAmAIAAGRycy9kb3du&#10;cmV2LnhtbFBLBQYAAAAABAAEAPUAAACGAwAAAAA=&#10;" path="m1210,764r,-112c1210,647,1213,644,1218,644v4,,8,3,8,8l1226,764v,4,-4,8,-8,8c1213,772,1210,768,1210,764xm1210,572r,-112c1210,455,1213,452,1218,452v4,,8,3,8,8l1226,572v,4,-4,8,-8,8c1213,580,1210,576,1210,572xm1210,380r,-112c1210,263,1213,260,1218,260v4,,8,3,8,8l1226,380v,4,-4,8,-8,8c1213,388,1210,384,1210,380xm1210,188r,-112c1210,71,1213,68,1218,68v4,,8,3,8,8l1226,188v,4,-4,8,-8,8c1213,196,1210,192,1210,188xm1206,16r-112,c1089,16,1086,12,1086,8v,-5,3,-8,8,-8l1206,v4,,8,3,8,8c1214,12,1210,16,1206,16xm1014,16r-112,c897,16,894,12,894,8v,-5,3,-8,8,-8l1014,v4,,8,3,8,8c1022,12,1018,16,1014,16xm822,16r-112,c705,16,702,12,702,8v,-5,3,-8,8,-8l822,v4,,8,3,8,8c830,12,826,16,822,16xm630,16r-112,c513,16,510,12,510,8v,-5,3,-8,8,-8l630,v4,,8,3,8,8c638,12,634,16,630,16xm438,16r-112,c321,16,318,12,318,8v,-5,3,-8,8,-8l438,v4,,8,3,8,8c446,12,442,16,438,16xm246,16r-112,c129,16,126,12,126,8v,-5,3,-8,8,-8l246,v4,,8,3,8,8c254,12,250,16,246,16xm54,16l8,16,16,8r,66c16,79,13,82,8,82,4,82,,79,,74l,8c,3,4,,8,l54,v4,,8,3,8,8c62,12,58,16,54,16xm16,154r,112c16,271,13,274,8,274,4,274,,271,,266l,154v,-4,4,-8,8,-8c13,146,16,150,16,154xm16,346r,112c16,463,13,466,8,466,4,466,,463,,458l,346v,-4,4,-8,8,-8c13,338,16,342,16,346xm16,538r,112c16,655,13,658,8,658,4,658,,655,,650l,538v,-4,4,-8,8,-8c13,530,16,534,16,538xm16,730r,34l8,756r79,c92,756,95,759,95,764v,4,-3,8,-8,8l8,772c4,772,,768,,764l,730v,-4,4,-8,8,-8c13,722,16,726,16,730xm167,756r112,c284,756,287,759,287,764v,4,-3,8,-8,8l167,772v-4,,-8,-4,-8,-8c159,759,163,756,167,756xm359,756r112,c476,756,479,759,479,764v,4,-3,8,-8,8l359,772v-4,,-8,-4,-8,-8c351,759,355,756,359,756xm551,756r112,c668,756,671,759,671,764v,4,-3,8,-8,8l551,772v-4,,-8,-4,-8,-8c543,759,547,756,551,756xm743,756r112,c860,756,863,759,863,764v,4,-3,8,-8,8l743,772v-4,,-8,-4,-8,-8c735,759,739,756,743,756xm935,756r112,c1052,756,1055,759,1055,764v,4,-3,8,-8,8l935,772v-4,,-8,-4,-8,-8c927,759,931,756,935,756xm1127,756r91,c1222,756,1226,759,1226,764v,4,-4,8,-8,8l1127,772v-4,,-8,-4,-8,-8c1119,759,1123,756,1127,756xe" fillcolor="black" strokeweight=".5pt">
                    <v:stroke joinstyle="bevel"/>
                    <v:path arrowok="t" o:connecttype="custom" o:connectlocs="145089,76895;145089,92100;144220,54739;145957,68206;144220,45181;145957,32148;144220,45181;145089,8254;145089,23459;130319,1738;143785,0;120762,1738;107296,0;120762,1738;83404,869;98608,869;61684,1738;75151,0;52128,1738;38661,0;52128,1738;15204,869;30408,869;869,1738;869,9992;869,0;6516,1738;869,32583;869,17377;1738,54739;0,41271;1738,64296;0,77329;1738,64296;869,90362;10426,92100;0,86887;19982,90362;33014,92100;19982,90362;56906,91231;41702,91231;79060,90362;65594,92100;88617,90362;101649,92100;88617,90362;125541,91231;110337,91231;145089,90362;134229,92100" o:connectangles="0,0,0,0,0,0,0,0,0,0,0,0,0,0,0,0,0,0,0,0,0,0,0,0,0,0,0,0,0,0,0,0,0,0,0,0,0,0,0,0,0,0,0,0,0,0,0,0,0,0,0"/>
                    <o:lock v:ext="edit" verticies="t"/>
                  </v:shape>
                  <v:rect id="Rectangle 1536" o:spid="_x0000_s1064" style="position:absolute;top:17987;width:1315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0ZpsQA&#10;AADdAAAADwAAAGRycy9kb3ducmV2LnhtbERPS2vCQBC+F/wPywje6kbFoKmriA/Ug4emRfA2ZKdJ&#10;MDsbsmtM/31XEHqbj+85i1VnKtFS40rLCkbDCARxZnXJuYLvr/37DITzyBory6Tglxyslr23BSba&#10;PviT2tTnIoSwS1BB4X2dSOmyggy6oa2JA/djG4M+wCaXusFHCDeVHEdRLA2WHBoKrGlTUHZL70YB&#10;Hy6j8SXdzePZfBNtT+dre7ZXpQb9bv0BwlPn/8Uv91GH+dNJDM9vwgl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tGabEAAAA3QAAAA8AAAAAAAAAAAAAAAAAmAIAAGRycy9k&#10;b3ducmV2LnhtbFBLBQYAAAAABAAEAPUAAACJAwAAAAA=&#10;" fillcolor="#8db1e2" stroked="f"/>
                  <v:rect id="Rectangle 1537" o:spid="_x0000_s1065" style="position:absolute;top:17987;width:1315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B8lcUA&#10;AADdAAAADwAAAGRycy9kb3ducmV2LnhtbERPTWvCQBC9F/wPywi91Y2WVo2uIkJAerJWBG9jdkyi&#10;2dmwu42pv94tFHqbx/uc+bIztWjJ+cqyguEgAUGcW11xoWD/lb1MQPiArLG2TAp+yMNy0XuaY6rt&#10;jT+p3YVCxBD2KSooQ2hSKX1ekkE/sA1x5M7WGQwRukJqh7cYbmo5SpJ3abDi2FBiQ+uS8uvu2yj4&#10;0Jf7yK1Pl2PWHtr7IZlmm+1Uqed+t5qBCNSFf/Gfe6Pj/LfXMfx+E0+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0HyVxQAAAN0AAAAPAAAAAAAAAAAAAAAAAJgCAABkcnMv&#10;ZG93bnJldi54bWxQSwUGAAAAAAQABAD1AAAAigMAAAAA&#10;" filled="f" strokeweight=".04411mm">
                    <v:stroke joinstyle="round" endcap="round"/>
                  </v:rect>
                  <v:rect id="Rectangle 1538" o:spid="_x0000_s1066" style="position:absolute;left:507;top:17892;width:269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/PtscA&#10;AADdAAAADwAAAGRycy9kb3ducmV2LnhtbESPT2vCQBDF70K/wzKCN93YYtHoKtJW9OifgvU2ZKdJ&#10;aHY2ZFeT9tM7h4K3Gd6b936zWHWuUjdqQunZwHiUgCLOvC05N/B52gynoEJEtlh5JgO/FGC1fOot&#10;MLW+5QPdjjFXEsIhRQNFjHWqdcgKchhGviYW7ds3DqOsTa5tg62Eu0o/J8mrdliyNBRY01tB2c/x&#10;6gxsp/X6a+f/2rz6uGzP+/Ps/TSLxgz63XoOKlIXH+b/650V/MmL4Mo3MoJe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Tfz7bHAAAA3QAAAA8AAAAAAAAAAAAAAAAAmAIAAGRy&#10;cy9kb3ducmV2LnhtbFBLBQYAAAAABAAEAPUAAACMAwAAAAA=&#10;" filled="f" stroked="f">
                    <v:textbox inset="0,0,0,0">
                      <w:txbxContent>
                        <w:p w14:paraId="7FBD32D3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8"/>
                              <w:szCs w:val="8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1539" o:spid="_x0000_s1067" style="position:absolute;left:507;top:18588;width:317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NqLcQA&#10;AADdAAAADwAAAGRycy9kb3ducmV2LnhtbERPS2vCQBC+C/6HZQRvuqmimOgq4gM9Vi3Y3obsmIRm&#10;Z0N2NbG/vlsQepuP7zmLVWtK8aDaFZYVvA0jEMSp1QVnCj4u+8EMhPPIGkvLpOBJDlbLbmeBibYN&#10;n+hx9pkIIewSVJB7XyVSujQng25oK+LA3Wxt0AdYZ1LX2IRwU8pRFE2lwYJDQ44VbXJKv893o+Aw&#10;q9afR/vTZOXu63B9v8bbS+yV6vfa9RyEp9b/i1/uow7zJ+MY/r4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Tai3EAAAA3QAAAA8AAAAAAAAAAAAAAAAAmAIAAGRycy9k&#10;b3ducmV2LnhtbFBLBQYAAAAABAAEAPUAAACJAwAAAAA=&#10;" filled="f" stroked="f">
                    <v:textbox inset="0,0,0,0">
                      <w:txbxContent>
                        <w:p w14:paraId="1853B91F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8"/>
                              <w:szCs w:val="8"/>
                            </w:rPr>
                            <w:t>D</w:t>
                          </w:r>
                        </w:p>
                      </w:txbxContent>
                    </v:textbox>
                  </v:rect>
                  <v:rect id="Rectangle 1540" o:spid="_x0000_s1068" style="position:absolute;left:507;top:19205;width:269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wzccA&#10;AADdAAAADwAAAGRycy9kb3ducmV2LnhtbESPT2vCQBDF70K/wzKCN91YatHoKtJW9OifgvU2ZKdJ&#10;aHY2ZFeT9tM7h4K3Gd6b936zWHWuUjdqQunZwHiUgCLOvC05N/B52gynoEJEtlh5JgO/FGC1fOot&#10;MLW+5QPdjjFXEsIhRQNFjHWqdcgKchhGviYW7ds3DqOsTa5tg62Eu0o/J8mrdliyNBRY01tB2c/x&#10;6gxsp/X6a+f/2rz6uGzP+/Ps/TSLxgz63XoOKlIXH+b/650V/MmL8Ms3MoJe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KvsM3HAAAA3QAAAA8AAAAAAAAAAAAAAAAAmAIAAGRy&#10;cy9kb3ducmV2LnhtbFBLBQYAAAAABAAEAPUAAACMAwAAAAA=&#10;" filled="f" stroked="f">
                    <v:textbox inset="0,0,0,0">
                      <w:txbxContent>
                        <w:p w14:paraId="5EF1A676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8"/>
                              <w:szCs w:val="8"/>
                            </w:rPr>
                            <w:t>C</w:t>
                          </w:r>
                        </w:p>
                      </w:txbxContent>
                    </v:textbox>
                  </v:rect>
                  <v:rect id="Rectangle 1541" o:spid="_x0000_s1069" style="position:absolute;left:507;top:19901;width:269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MVVsUA&#10;AADdAAAADwAAAGRycy9kb3ducmV2LnhtbERPTWvCQBC9F/wPywje6kaxJaauImoxxzYRtLchO01C&#10;s7MhuzWpv94tFHqbx/uc1WYwjbhS52rLCmbTCARxYXXNpYJT/voYg3AeWWNjmRT8kIPNevSwwkTb&#10;nt/pmvlShBB2CSqovG8TKV1RkUE3tS1x4D5tZ9AH2JVSd9iHcNPIeRQ9S4M1h4YKW9pVVHxl30bB&#10;MW63l9Te+rI5fBzPb+flPl96pSbjYfsCwtPg/8V/7lSH+U+LGf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4xVWxQAAAN0AAAAPAAAAAAAAAAAAAAAAAJgCAABkcnMv&#10;ZG93bnJldi54bWxQSwUGAAAAAAQABAD1AAAAigMAAAAA&#10;" filled="f" stroked="f">
                    <v:textbox inset="0,0,0,0">
                      <w:txbxContent>
                        <w:p w14:paraId="778BF2A7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8"/>
                              <w:szCs w:val="8"/>
                            </w:rPr>
                            <w:t>C</w:t>
                          </w:r>
                        </w:p>
                      </w:txbxContent>
                    </v:textbox>
                  </v:rect>
                  <v:rect id="Rectangle 1542" o:spid="_x0000_s1070" style="position:absolute;left:507;top:20597;width:317;height: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GLIcMA&#10;AADdAAAADwAAAGRycy9kb3ducmV2LnhtbERPS4vCMBC+L/gfwgje1lRxF61GER/o0VVBvQ3N2Bab&#10;SWmi7frrjbCwt/n4njOZNaYQD6pcbllBrxuBIE6szjlVcDysP4cgnEfWWFgmBb/kYDZtfUww1rbm&#10;H3rsfSpCCLsYFWTel7GULsnIoOvakjhwV1sZ9AFWqdQV1iHcFLIfRd/SYM6hIcOSFhklt/3dKNgM&#10;y/l5a591Wqwum9PuNFoeRl6pTruZj0F4avy/+M+91WH+16AP72/CCX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GLIcMAAADdAAAADwAAAAAAAAAAAAAAAACYAgAAZHJzL2Rv&#10;d25yZXYueG1sUEsFBgAAAAAEAAQA9QAAAIgDAAAAAA==&#10;" filled="f" stroked="f">
                    <v:textbox inset="0,0,0,0">
                      <w:txbxContent>
                        <w:p w14:paraId="4EE8DF30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/>
                              <w:kern w:val="24"/>
                              <w:sz w:val="8"/>
                              <w:szCs w:val="8"/>
                            </w:rPr>
                            <w:t>H</w:t>
                          </w:r>
                        </w:p>
                      </w:txbxContent>
                    </v:textbox>
                  </v:rect>
                  <v:shape id="Freeform 1543" o:spid="_x0000_s1071" style="position:absolute;left:443;top:16073;width:3852;height:1249;visibility:visible;mso-wrap-style:square;v-text-anchor:top" coordsize="243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bD68EA&#10;AADdAAAADwAAAGRycy9kb3ducmV2LnhtbERPTWsCMRC9C/6HMII3zdqqyGoUkRa8ui0tvQ3JdHft&#10;ZpImqa7/vikUvM3jfc5m19tOXCjE1rGC2bQAQaydablW8PryPFmBiAnZYOeYFNwowm47HGywNO7K&#10;J7pUqRY5hGOJCpqUfCll1A1ZjFPniTP36YLFlGGopQl4zeG2kw9FsZQWW84NDXo6NKS/qh+rQMeD&#10;1/z0dqrelx/+LK05h++k1HjU79cgEvXpLv53H02ev5g/wt83+QS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2w+vBAAAA3QAAAA8AAAAAAAAAAAAAAAAAmAIAAGRycy9kb3du&#10;cmV2LnhtbFBLBQYAAAAABAAEAPUAAACGAwAAAAA=&#10;" path="m243,1c102,,,36,14,79v,,,,,e" filled="f" strokecolor="#0070c0" strokeweight=".04411mm">
                    <v:stroke endcap="round"/>
                    <v:path arrowok="t" o:connecttype="custom" o:connectlocs="385163,1582;22190,124978;22190,124978" o:connectangles="0,0,0"/>
                  </v:shape>
                  <v:shape id="Freeform 1544" o:spid="_x0000_s1072" style="position:absolute;left:4295;top:16088;width:2631;height:871;visibility:visible;mso-wrap-style:square;v-text-anchor:top" coordsize="16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HewMQA&#10;AADdAAAADwAAAGRycy9kb3ducmV2LnhtbERPS2sCMRC+F/wPYYReFs226CKrUUQqbaEIPi7ehs24&#10;WdxMliTq9t83hUJv8/E9Z7HqbSvu5EPjWMHLOAdBXDndcK3gdNyOZiBCRNbYOiYF3xRgtRw8LbDU&#10;7sF7uh9iLVIIhxIVmBi7UspQGbIYxq4jTtzFeYsxQV9L7fGRwm0rX/O8kBYbTg0GO9oYqq6Hm1WQ&#10;++LTZ1R8Tc/a1LvqnL23b5lSz8N+PQcRqY//4j/3h07zp5MJ/H6TTp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B3sDEAAAA3QAAAA8AAAAAAAAAAAAAAAAAmAIAAGRycy9k&#10;b3ducmV2LnhtbFBLBQYAAAAABAAEAPUAAACJAwAAAAA=&#10;" path="m,c81,5,147,27,166,55e" filled="f" strokecolor="#0070c0" strokeweight=".04411mm">
                    <v:stroke endcap="round"/>
                    <v:path arrowok="t" o:connecttype="custom" o:connectlocs="0,0;263115,87010" o:connectangles="0,0"/>
                  </v:shape>
                  <v:shape id="Freeform 1545" o:spid="_x0000_s1073" style="position:absolute;left:6657;top:16864;width:507;height:537;visibility:visible;mso-wrap-style:square;v-text-anchor:top" coordsize="3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zBvsQA&#10;AADdAAAADwAAAGRycy9kb3ducmV2LnhtbERPTWvCQBC9F/wPywi9NRtDIyVmI1UQ9NKibaHHITsm&#10;odnZkF1jzK/vFoTe5vE+J1+PphUD9a6xrGARxSCIS6sbrhR8fuyeXkA4j6yxtUwKbuRgXcwecsy0&#10;vfKRhpOvRAhhl6GC2vsuk9KVNRl0ke2IA3e2vUEfYF9J3eM1hJtWJnG8lAYbDg01drStqfw5XYyC&#10;acm75H2SB/q24yZ5a78qPSyUepyPrysQnkb/L7679zrMT59T+PsmnC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cwb7EAAAA3QAAAA8AAAAAAAAAAAAAAAAAmAIAAGRycy9k&#10;b3ducmV2LnhtbFBLBQYAAAAABAAEAPUAAACJAwAAAAA=&#10;" path="m32,l20,34,,4,32,xe" fillcolor="#0070c0" stroked="f">
                    <v:path arrowok="t" o:connecttype="custom" o:connectlocs="50721,0;31701,53788;0,6328;50721,0" o:connectangles="0,0,0,0"/>
                  </v:shape>
                  <v:rect id="Rectangle 1546" o:spid="_x0000_s1074" style="position:absolute;left:8448;width:475;height:10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qNIsMA&#10;AADdAAAADwAAAGRycy9kb3ducmV2LnhtbERPS4vCMBC+C/6HMMLeNHVxRatRxHXRoy9Qb0MztsVm&#10;Upqs7e6vN4LgbT6+50znjSnEnSqXW1bQ70UgiBOrc04VHA8/3REI55E1FpZJwR85mM/arSnG2ta8&#10;o/vepyKEsItRQeZ9GUvpkowMup4tiQN3tZVBH2CVSl1hHcJNIT+jaCgN5hwaMixpmVFy2/8aBetR&#10;uThv7H+dFqvL+rQ9jb8PY6/UR6dZTEB4avxb/HJvdJj/NRjC85twgp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qNIsMAAADdAAAADwAAAAAAAAAAAAAAAACYAgAAZHJzL2Rv&#10;d25yZXYueG1sUEsFBgAAAAAEAAQA9QAAAIgDAAAAAA==&#10;" filled="f" stroked="f">
                    <v:textbox inset="0,0,0,0">
                      <w:txbxContent>
                        <w:p w14:paraId="56C70B47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color w:val="0070C0"/>
                              <w:kern w:val="24"/>
                              <w:sz w:val="14"/>
                              <w:szCs w:val="14"/>
                            </w:rPr>
                            <w:t>n</w:t>
                          </w:r>
                        </w:p>
                      </w:txbxContent>
                    </v:textbox>
                  </v:rect>
                  <v:rect id="Rectangle 1547" o:spid="_x0000_s1075" style="position:absolute;left:9002;width:444;height:10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YoucUA&#10;AADdAAAADwAAAGRycy9kb3ducmV2LnhtbERPS2vCQBC+F/wPywi91U2lWpO6ivhAjzYW0t6G7DQJ&#10;ZmdDdjVpf323IHibj+8582VvanGl1lWWFTyPIhDEudUVFwo+TrunGQjnkTXWlknBDzlYLgYPc0y0&#10;7fidrqkvRAhhl6CC0vsmkdLlJRl0I9sQB+7btgZ9gG0hdYtdCDe1HEfRVBqsODSU2NC6pPycXoyC&#10;/axZfR7sb1fU2699dszizSn2Sj0O+9UbCE+9v4tv7oMO8ycvr/D/TTh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Rii5xQAAAN0AAAAPAAAAAAAAAAAAAAAAAJgCAABkcnMv&#10;ZG93bnJldi54bWxQSwUGAAAAAAQABAD1AAAAigMAAAAA&#10;" filled="f" stroked="f">
                    <v:textbox inset="0,0,0,0">
                      <w:txbxContent>
                        <w:p w14:paraId="2D0890A4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color w:val="0070C0"/>
                              <w:kern w:val="24"/>
                              <w:sz w:val="14"/>
                              <w:szCs w:val="14"/>
                            </w:rPr>
                            <w:t>+</w:t>
                          </w:r>
                        </w:p>
                      </w:txbxContent>
                    </v:textbox>
                  </v:rect>
                  <v:rect id="Rectangle 1548" o:spid="_x0000_s1076" style="position:absolute;left:9415;width:443;height:10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m8y8cA&#10;AADdAAAADwAAAGRycy9kb3ducmV2LnhtbESPT2vCQBDF70K/wzKCN91YatHoKtJW9OifgvU2ZKdJ&#10;aHY2ZFeT9tM7h4K3Gd6b936zWHWuUjdqQunZwHiUgCLOvC05N/B52gynoEJEtlh5JgO/FGC1fOot&#10;MLW+5QPdjjFXEsIhRQNFjHWqdcgKchhGviYW7ds3DqOsTa5tg62Eu0o/J8mrdliyNBRY01tB2c/x&#10;6gxsp/X6a+f/2rz6uGzP+/Ps/TSLxgz63XoOKlIXH+b/650V/MmL4Mo3MoJe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ZvMvHAAAA3QAAAA8AAAAAAAAAAAAAAAAAmAIAAGRy&#10;cy9kb3ducmV2LnhtbFBLBQYAAAAABAAEAPUAAACMAwAAAAA=&#10;" filled="f" stroked="f">
                    <v:textbox inset="0,0,0,0">
                      <w:txbxContent>
                        <w:p w14:paraId="3CA1A1FE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color w:val="0070C0"/>
                              <w:kern w:val="24"/>
                              <w:sz w:val="14"/>
                              <w:szCs w:val="14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1549" o:spid="_x0000_s1077" style="position:absolute;left:10112;width:5190;height:1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UZUMQA&#10;AADdAAAADwAAAGRycy9kb3ducmV2LnhtbERPS2vCQBC+C/6HZQRvuqmomOgq4gM9Vi3Y3obsmIRm&#10;Z0N2NbG/vlsQepuP7zmLVWtK8aDaFZYVvA0jEMSp1QVnCj4u+8EMhPPIGkvLpOBJDlbLbmeBibYN&#10;n+hx9pkIIewSVJB7XyVSujQng25oK+LA3Wxt0AdYZ1LX2IRwU8pRFE2lwYJDQ44VbXJKv893o+Aw&#10;q9afR/vTZOXu63B9v8bbS+yV6vfa9RyEp9b/i1/uow7zJ+MY/r4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VGVDEAAAA3QAAAA8AAAAAAAAAAAAAAAAAmAIAAGRycy9k&#10;b3ducmV2LnhtbFBLBQYAAAAABAAEAPUAAACJAwAAAAA=&#10;" filled="f" stroked="f">
                    <v:textbox inset="0,0,0,0">
                      <w:txbxContent>
                        <w:p w14:paraId="1FD072E1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color w:val="0070C0"/>
                              <w:kern w:val="24"/>
                              <w:sz w:val="14"/>
                              <w:szCs w:val="14"/>
                            </w:rPr>
                            <w:t>subframe</w:t>
                          </w:r>
                        </w:p>
                      </w:txbxContent>
                    </v:textbox>
                  </v:rect>
                  <v:rect id="Rectangle 1550" o:spid="_x0000_s1078" style="position:absolute;left:13805;width:206;height:1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YmEMcA&#10;AADdAAAADwAAAGRycy9kb3ducmV2LnhtbESPQWvCQBCF74L/YRmhN920YNGYjYi26LFqwfY2ZMck&#10;NDsbsluT9td3DkJvM7w3732TrQfXqBt1ofZs4HGWgCIuvK25NPB+fp0uQIWIbLHxTAZ+KMA6H48y&#10;TK3v+Ui3UyyVhHBI0UAVY5tqHYqKHIaZb4lFu/rOYZS1K7XtsJdw1+inJHnWDmuWhgpb2lZUfJ2+&#10;nYH9ot18HPxvXzYvn/vL22W5Oy+jMQ+TYbMCFWmI/+b79cEK/nwu/PKNjK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d2JhDHAAAA3QAAAA8AAAAAAAAAAAAAAAAAmAIAAGRy&#10;cy9kb3ducmV2LnhtbFBLBQYAAAAABAAEAPUAAACMAwAAAAA=&#10;" filled="f" stroked="f">
                    <v:textbox inset="0,0,0,0">
                      <w:txbxContent>
                        <w:p w14:paraId="1AD3E0E8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color w:val="0070C0"/>
                              <w:kern w:val="24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551" o:spid="_x0000_s1079" style="position:absolute;left:5167;top:7372;width:475;height:10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qDi8MA&#10;AADdAAAADwAAAGRycy9kb3ducmV2LnhtbERPTYvCMBC9C/6HMMLeNHXBRbtGEV3Ro1pB9zY0Y1ts&#10;JqWJtru/3giCt3m8z5nOW1OKO9WusKxgOIhAEKdWF5wpOCbr/hiE88gaS8uk4I8czGfdzhRjbRve&#10;0/3gMxFC2MWoIPe+iqV0aU4G3cBWxIG72NqgD7DOpK6xCeGmlJ9R9CUNFhwacqxomVN6PdyMgs24&#10;Wpy39r/Jyp/fzWl3mqySiVfqo9cuvkF4av1b/HJvdZg/Gg3h+U04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qDi8MAAADdAAAADwAAAAAAAAAAAAAAAACYAgAAZHJzL2Rv&#10;d25yZXYueG1sUEsFBgAAAAAEAAQA9QAAAIgDAAAAAA==&#10;" filled="f" stroked="f">
                    <v:textbox inset="0,0,0,0">
                      <w:txbxContent>
                        <w:p w14:paraId="4D67DC7A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color w:val="0070C0"/>
                              <w:kern w:val="24"/>
                              <w:sz w:val="14"/>
                              <w:szCs w:val="14"/>
                            </w:rPr>
                            <w:t>n</w:t>
                          </w:r>
                        </w:p>
                      </w:txbxContent>
                    </v:textbox>
                  </v:rect>
                  <v:rect id="Rectangle 1552" o:spid="_x0000_s1080" style="position:absolute;left:5658;top:7372;width:444;height:10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gd/MIA&#10;AADdAAAADwAAAGRycy9kb3ducmV2LnhtbERPS4vCMBC+C/6HMII3TRVctBpF1EWPvkC9Dc3YFptJ&#10;abK27q83wsLe5uN7zmzRmEI8qXK5ZQWDfgSCOLE651TB+fTdG4NwHlljYZkUvMjBYt5uzTDWtuYD&#10;PY8+FSGEXYwKMu/LWEqXZGTQ9W1JHLi7rQz6AKtU6grrEG4KOYyiL2kw59CQYUmrjJLH8cco2I7L&#10;5XVnf+u02Ny2l/1lsj5NvFLdTrOcgvDU+H/xn3unw/zRaAifb8IJ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6B38wgAAAN0AAAAPAAAAAAAAAAAAAAAAAJgCAABkcnMvZG93&#10;bnJldi54bWxQSwUGAAAAAAQABAD1AAAAhwMAAAAA&#10;" filled="f" stroked="f">
                    <v:textbox inset="0,0,0,0">
                      <w:txbxContent>
                        <w:p w14:paraId="24821701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color w:val="0070C0"/>
                              <w:kern w:val="24"/>
                              <w:sz w:val="14"/>
                              <w:szCs w:val="14"/>
                            </w:rPr>
                            <w:t>+</w:t>
                          </w:r>
                        </w:p>
                      </w:txbxContent>
                    </v:textbox>
                  </v:rect>
                  <v:rect id="Rectangle 1553" o:spid="_x0000_s1081" style="position:absolute;left:6149;top:7372;width:444;height:10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S4Z8MA&#10;AADdAAAADwAAAGRycy9kb3ducmV2LnhtbERPS4vCMBC+L/gfwgje1lTFRatRRF306AvU29CMbbGZ&#10;lCba7v76jbDgbT6+50znjSnEkyqXW1bQ60YgiBOrc04VnI7fnyMQziNrLCyTgh9yMJ+1PqYYa1vz&#10;np4Hn4oQwi5GBZn3ZSylSzIy6Lq2JA7czVYGfYBVKnWFdQg3hexH0Zc0mHNoyLCkZUbJ/fAwCjaj&#10;cnHZ2t86LdbXzXl3Hq+OY69Up90sJiA8Nf4t/ndvdZg/HA7g9U0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S4Z8MAAADdAAAADwAAAAAAAAAAAAAAAACYAgAAZHJzL2Rv&#10;d25yZXYueG1sUEsFBgAAAAAEAAQA9QAAAIgDAAAAAA==&#10;" filled="f" stroked="f">
                    <v:textbox inset="0,0,0,0">
                      <w:txbxContent>
                        <w:p w14:paraId="2DB93D4F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color w:val="0070C0"/>
                              <w:kern w:val="24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1554" o:spid="_x0000_s1082" style="position:absolute;left:6641;top:7372;width:206;height:1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0gE8MA&#10;AADdAAAADwAAAGRycy9kb3ducmV2LnhtbERPS4vCMBC+L/gfwgje1lTRRatRRF306AvU29CMbbGZ&#10;lCba7v76jbDgbT6+50znjSnEkyqXW1bQ60YgiBOrc04VnI7fnyMQziNrLCyTgh9yMJ+1PqYYa1vz&#10;np4Hn4oQwi5GBZn3ZSylSzIy6Lq2JA7czVYGfYBVKnWFdQg3hexH0Zc0mHNoyLCkZUbJ/fAwCjaj&#10;cnHZ2t86LdbXzXl3Hq+OY69Up90sJiA8Nf4t/ndvdZg/HA7g9U0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0gE8MAAADdAAAADwAAAAAAAAAAAAAAAACYAgAAZHJzL2Rv&#10;d25yZXYueG1sUEsFBgAAAAAEAAQA9QAAAIgDAAAAAA==&#10;" filled="f" stroked="f">
                    <v:textbox inset="0,0,0,0">
                      <w:txbxContent>
                        <w:p w14:paraId="3671BF2A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color w:val="0070C0"/>
                              <w:kern w:val="24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555" o:spid="_x0000_s1083" style="position:absolute;left:6847;top:7372;width:5381;height:1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GFiMMA&#10;AADdAAAADwAAAGRycy9kb3ducmV2LnhtbERPS4vCMBC+L/gfwgje1lShi1ajiA/0uKuCehuasS02&#10;k9JEW/fXbxYEb/PxPWc6b00pHlS7wrKCQT8CQZxaXXCm4HjYfI5AOI+ssbRMCp7kYD7rfEwx0bbh&#10;H3rsfSZCCLsEFeTeV4mULs3JoOvbijhwV1sb9AHWmdQ1NiHclHIYRV/SYMGhIceKljmlt/3dKNiO&#10;qsV5Z3+brFxftqfv03h1GHulet12MQHhqfVv8cu902F+HMfw/00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GFiMMAAADdAAAADwAAAAAAAAAAAAAAAACYAgAAZHJzL2Rv&#10;d25yZXYueG1sUEsFBgAAAAAEAAQA9QAAAIgDAAAAAA==&#10;" filled="f" stroked="f">
                    <v:textbox inset="0,0,0,0">
                      <w:txbxContent>
                        <w:p w14:paraId="44BF8254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color w:val="0070C0"/>
                              <w:kern w:val="24"/>
                              <w:sz w:val="14"/>
                              <w:szCs w:val="14"/>
                            </w:rPr>
                            <w:t>subframe</w:t>
                          </w:r>
                        </w:p>
                      </w:txbxContent>
                    </v:textbox>
                  </v:rect>
                  <v:rect id="Rectangle 1556" o:spid="_x0000_s1084" style="position:absolute;left:10461;top:7372;width:206;height:1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Mb/8QA&#10;AADdAAAADwAAAGRycy9kb3ducmV2LnhtbERPTWvCQBC9C/6HZQredNNCRFNXCVbRY2sKtrchO01C&#10;d2dDdjVpf323IHibx/uc1WawRlyp841jBY+zBARx6XTDlYL3Yj9dgPABWaNxTAp+yMNmPR6tMNOu&#10;5ze6nkIlYgj7DBXUIbSZlL6syaKfuZY4cl+usxgi7CqpO+xjuDXyKUnm0mLDsaHGlrY1ld+ni1Vw&#10;WLT5x9H99pXZfR7Or+flS7EMSk0ehvwZRKAh3MU391HH+Wk6h/9v4gl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TG//EAAAA3QAAAA8AAAAAAAAAAAAAAAAAmAIAAGRycy9k&#10;b3ducmV2LnhtbFBLBQYAAAAABAAEAPUAAACJAwAAAAA=&#10;" filled="f" stroked="f">
                    <v:textbox inset="0,0,0,0">
                      <w:txbxContent>
                        <w:p w14:paraId="01F7A2B7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color w:val="0070C0"/>
                              <w:kern w:val="24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557" o:spid="_x0000_s1085" style="position:absolute;left:1759;top:14680;width:475;height:1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++ZMMA&#10;AADdAAAADwAAAGRycy9kb3ducmV2LnhtbERPS4vCMBC+C/6HMII3TV3w1TWKuIoe1wfo3oZmti3b&#10;TEoTbfXXmwXB23x8z5ktGlOIG1Uut6xg0I9AECdW55wqOB03vQkI55E1FpZJwZ0cLObt1gxjbWve&#10;0+3gUxFC2MWoIPO+jKV0SUYGXd+WxIH7tZVBH2CVSl1hHcJNIT+iaCQN5hwaMixplVHyd7gaBdtJ&#10;ubzs7KNOi/XP9vx9nn4dp16pbqdZfoLw1Pi3+OXe6TB/OBzD/zfhB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++ZMMAAADdAAAADwAAAAAAAAAAAAAAAACYAgAAZHJzL2Rv&#10;d25yZXYueG1sUEsFBgAAAAAEAAQA9QAAAIgDAAAAAA==&#10;" filled="f" stroked="f">
                    <v:textbox inset="0,0,0,0">
                      <w:txbxContent>
                        <w:p w14:paraId="142A03ED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color w:val="0070C0"/>
                              <w:kern w:val="24"/>
                              <w:sz w:val="14"/>
                              <w:szCs w:val="14"/>
                            </w:rPr>
                            <w:t>n</w:t>
                          </w:r>
                        </w:p>
                      </w:txbxContent>
                    </v:textbox>
                  </v:rect>
                  <v:rect id="Rectangle 1558" o:spid="_x0000_s1086" style="position:absolute;left:2250;top:14680;width:444;height:1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AqFscA&#10;AADdAAAADwAAAGRycy9kb3ducmV2LnhtbESPQWvCQBCF74L/YRmhN920YNGYjYi26LFqwfY2ZMck&#10;NDsbsluT9td3DkJvM7w3732TrQfXqBt1ofZs4HGWgCIuvK25NPB+fp0uQIWIbLHxTAZ+KMA6H48y&#10;TK3v+Ui3UyyVhHBI0UAVY5tqHYqKHIaZb4lFu/rOYZS1K7XtsJdw1+inJHnWDmuWhgpb2lZUfJ2+&#10;nYH9ot18HPxvXzYvn/vL22W5Oy+jMQ+TYbMCFWmI/+b79cEK/nwuuPKNjK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AKhbHAAAA3QAAAA8AAAAAAAAAAAAAAAAAmAIAAGRy&#10;cy9kb3ducmV2LnhtbFBLBQYAAAAABAAEAPUAAACMAwAAAAA=&#10;" filled="f" stroked="f">
                    <v:textbox inset="0,0,0,0">
                      <w:txbxContent>
                        <w:p w14:paraId="2AE54C7B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color w:val="0070C0"/>
                              <w:kern w:val="24"/>
                              <w:sz w:val="14"/>
                              <w:szCs w:val="14"/>
                            </w:rPr>
                            <w:t>+</w:t>
                          </w:r>
                        </w:p>
                      </w:txbxContent>
                    </v:textbox>
                  </v:rect>
                  <v:rect id="Rectangle 1559" o:spid="_x0000_s1087" style="position:absolute;left:2742;top:14680;width:443;height:1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yPjcQA&#10;AADdAAAADwAAAGRycy9kb3ducmV2LnhtbERPTWvCQBC9F/wPywi91U0LiomuErRFj60R0t6G7JiE&#10;ZmdDdpuk/vpuQfA2j/c56+1oGtFT52rLCp5nEQjiwuqaSwXn7O1pCcJ5ZI2NZVLwSw62m8nDGhNt&#10;B/6g/uRLEULYJaig8r5NpHRFRQbdzLbEgbvYzqAPsCul7nAI4aaRL1G0kAZrDg0VtrSrqPg+/RgF&#10;h2Wbfh7tdSib169D/p7H+yz2Sj1Ox3QFwtPo7+Kb+6jD/Pk8hv9vwgl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Mj43EAAAA3QAAAA8AAAAAAAAAAAAAAAAAmAIAAGRycy9k&#10;b3ducmV2LnhtbFBLBQYAAAAABAAEAPUAAACJAwAAAAA=&#10;" filled="f" stroked="f">
                    <v:textbox inset="0,0,0,0">
                      <w:txbxContent>
                        <w:p w14:paraId="39B3C9B3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color w:val="0070C0"/>
                              <w:kern w:val="24"/>
                              <w:sz w:val="14"/>
                              <w:szCs w:val="14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1560" o:spid="_x0000_s1088" style="position:absolute;left:3233;top:14680;width:206;height:1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rsrccA&#10;AADdAAAADwAAAGRycy9kb3ducmV2LnhtbESPQWvCQBCF7wX/wzJCb3VToaIxGxG16LFVwfY2ZMck&#10;NDsbsluT9td3DgVvM7w3732TrQbXqBt1ofZs4HmSgCIuvK25NHA+vT7NQYWIbLHxTAZ+KMAqHz1k&#10;mFrf8zvdjrFUEsIhRQNVjG2qdSgqchgmviUW7eo7h1HWrtS2w17CXaOnSTLTDmuWhgpb2lRUfB2/&#10;nYH9vF1/HPxvXza7z/3l7bLYnhbRmMfxsF6CijTEu/n/+mAF/2Um/PKNjK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ka7K3HAAAA3QAAAA8AAAAAAAAAAAAAAAAAmAIAAGRy&#10;cy9kb3ducmV2LnhtbFBLBQYAAAAABAAEAPUAAACMAwAAAAA=&#10;" filled="f" stroked="f">
                    <v:textbox inset="0,0,0,0">
                      <w:txbxContent>
                        <w:p w14:paraId="414DA8A7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color w:val="0070C0"/>
                              <w:kern w:val="24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561" o:spid="_x0000_s1089" style="position:absolute;left:3439;top:14680;width:5400;height:1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ZJNsIA&#10;AADdAAAADwAAAGRycy9kb3ducmV2LnhtbERPTYvCMBC9C/6HMII3TV1QtBpFdEWPrgrqbWjGtthM&#10;ShNt9debhYW9zeN9zmzRmEI8qXK5ZQWDfgSCOLE651TB6bjpjUE4j6yxsEwKXuRgMW+3ZhhrW/MP&#10;PQ8+FSGEXYwKMu/LWEqXZGTQ9W1JHLibrQz6AKtU6grrEG4K+RVFI2kw59CQYUmrjJL74WEUbMfl&#10;8rKz7zotvq/b8/48WR8nXqlup1lOQXhq/L/4z73TYf5wNIDfb8IJc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Vkk2wgAAAN0AAAAPAAAAAAAAAAAAAAAAAJgCAABkcnMvZG93&#10;bnJldi54bWxQSwUGAAAAAAQABAD1AAAAhwMAAAAA&#10;" filled="f" stroked="f">
                    <v:textbox inset="0,0,0,0">
                      <w:txbxContent>
                        <w:p w14:paraId="5B4BD33A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color w:val="0070C0"/>
                              <w:kern w:val="24"/>
                              <w:sz w:val="14"/>
                              <w:szCs w:val="14"/>
                            </w:rPr>
                            <w:t>subframe</w:t>
                          </w:r>
                        </w:p>
                      </w:txbxContent>
                    </v:textbox>
                  </v:rect>
                  <v:rect id="Rectangle 1562" o:spid="_x0000_s1090" style="position:absolute;left:7053;top:14680;width:206;height:1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TXQcMA&#10;AADdAAAADwAAAGRycy9kb3ducmV2LnhtbERPS4vCMBC+C/6HMAveNF1B0a5RxAd6VLvg7m1oZtuy&#10;zaQ00VZ/vREEb/PxPWe2aE0prlS7wrKCz0EEgji1uuBMwXey7U9AOI+ssbRMCm7kYDHvdmYYa9vw&#10;ka4nn4kQwi5GBbn3VSylS3My6Aa2Ig7cn60N+gDrTOoamxBuSjmMorE0WHBoyLGiVU7p/+liFOwm&#10;1fJnb+9NVm5+d+fDebpOpl6p3ke7/ALhqfVv8cu912H+aDyE5zfhB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TXQcMAAADdAAAADwAAAAAAAAAAAAAAAACYAgAAZHJzL2Rv&#10;d25yZXYueG1sUEsFBgAAAAAEAAQA9QAAAIgDAAAAAA==&#10;" filled="f" stroked="f">
                    <v:textbox inset="0,0,0,0">
                      <w:txbxContent>
                        <w:p w14:paraId="06F339A1" w14:textId="77777777" w:rsidR="0093729C" w:rsidRDefault="0093729C" w:rsidP="0093729C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b/>
                              <w:bCs/>
                              <w:color w:val="0070C0"/>
                              <w:kern w:val="24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</v:group>
                <v:rect id="Rectangle 1563" o:spid="_x0000_s1091" style="position:absolute;left:19723;top:3455;width:660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mSDcEA&#10;AADdAAAADwAAAGRycy9kb3ducmV2LnhtbERPTYvCMBC9C/sfwgh701S3inQbRQRhT4LWi7ehmW1L&#10;m0lJstr11xtB8DaP9zn5ZjCduJLzjWUFs2kCgri0uuFKwbnYT1YgfEDW2FkmBf/kYbP+GOWYaXvj&#10;I11PoRIxhH2GCuoQ+kxKX9Zk0E9tTxy5X+sMhghdJbXDWww3nZwnyVIabDg21NjTrqayPf0ZBe5S&#10;mMOud9raatXiJb2n27RQ6nM8bL9BBBrCW/xy/+g4f7H8guc38QS5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Jkg3BAAAA3QAAAA8AAAAAAAAAAAAAAAAAmAIAAGRycy9kb3du&#10;cmV2LnhtbFBLBQYAAAAABAAEAPUAAACGAwAAAAA=&#10;" fillcolor="#d8d8d8" strokeweight=".5pt"/>
                <v:rect id="Rectangle 1564" o:spid="_x0000_s1092" style="position:absolute;left:13125;top:10745;width:667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AKecEA&#10;AADdAAAADwAAAGRycy9kb3ducmV2LnhtbERPTYvCMBC9L/gfwgje1tSlK1JNiwgLngTtXnobmrEt&#10;NpOSRK3+eiMs7G0e73M2xWh6cSPnO8sKFvMEBHFtdceNgt/y53MFwgdkjb1lUvAgD0U++dhgpu2d&#10;j3Q7hUbEEPYZKmhDGDIpfd2SQT+3A3HkztYZDBG6RmqH9xhuevmVJEtpsOPY0OJAu5bqy+lqFLiq&#10;NIfd4LS1zeqCVfpMt2mp1Gw6btcgAo3hX/zn3us4/3uZwvubeILM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gCnnBAAAA3QAAAA8AAAAAAAAAAAAAAAAAmAIAAGRycy9kb3du&#10;cmV2LnhtbFBLBQYAAAAABAAEAPUAAACGAwAAAAA=&#10;" fillcolor="#d8d8d8" strokeweight=".5pt"/>
                <v:rect id="Rectangle 1565" o:spid="_x0000_s1093" style="position:absolute;left:6574;top:17969;width:660;height:3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/gFsMA&#10;AADdAAAADwAAAGRycy9kb3ducmV2LnhtbERPS2vCQBC+F/wPywi9NRsFg0RXEamhp0Ktj+uQHZNo&#10;djbNbjT113cLgrf5+J4zX/amFldqXWVZwSiKQRDnVldcKNh9b96mIJxH1lhbJgW/5GC5GLzMMdX2&#10;xl903fpChBB2KSoovW9SKV1ekkEX2YY4cCfbGvQBtoXULd5CuKnlOI4TabDi0FBiQ+uS8su2Mwo+&#10;7xnez/ius5++2yfd8WB250yp12G/moHw1Pun+OH+0GH+JJnA/zfh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/gFsMAAADdAAAADwAAAAAAAAAAAAAAAACYAgAAZHJzL2Rv&#10;d25yZXYueG1sUEsFBgAAAAAEAAQA9QAAAIgDAAAAAA==&#10;" fillcolor="#d8d8d8" strokeweight=".25pt"/>
                <w10:wrap type="topAndBottom" anchorx="page"/>
              </v:group>
            </w:pict>
          </mc:Fallback>
        </mc:AlternateContent>
      </w:r>
      <w:r w:rsidR="00D241EC">
        <w:t>For some UEs with enhanced processing capability</w:t>
      </w:r>
      <w:r w:rsidR="001438C5">
        <w:t xml:space="preserve">, it is possible that the </w:t>
      </w:r>
      <w:r w:rsidR="00D7595B">
        <w:t>latency between UL grant and</w:t>
      </w:r>
      <w:r w:rsidR="00D241EC">
        <w:t xml:space="preserve"> the corresponding</w:t>
      </w:r>
      <w:r w:rsidR="00D7595B">
        <w:t xml:space="preserve"> PUSCH</w:t>
      </w:r>
      <w:r w:rsidR="00D241EC">
        <w:t xml:space="preserve"> transmission</w:t>
      </w:r>
      <w:r w:rsidR="00D7595B">
        <w:t xml:space="preserve"> </w:t>
      </w:r>
      <w:r w:rsidR="001438C5">
        <w:t>can be reduced</w:t>
      </w:r>
      <w:r>
        <w:t>.</w:t>
      </w:r>
      <w:r w:rsidR="001438C5">
        <w:t xml:space="preserve"> </w:t>
      </w:r>
    </w:p>
    <w:p w14:paraId="2C99DB39" w14:textId="779D00E9" w:rsidR="005676C3" w:rsidRPr="000D7E3C" w:rsidRDefault="005676C3" w:rsidP="002730A9">
      <w:pPr>
        <w:spacing w:before="240" w:after="0"/>
        <w:jc w:val="center"/>
        <w:rPr>
          <w:b/>
        </w:rPr>
      </w:pPr>
      <w:r w:rsidRPr="000D7E3C">
        <w:rPr>
          <w:b/>
        </w:rPr>
        <w:t xml:space="preserve">Figure </w:t>
      </w:r>
      <w:r w:rsidRPr="000D7E3C">
        <w:rPr>
          <w:b/>
        </w:rPr>
        <w:fldChar w:fldCharType="begin"/>
      </w:r>
      <w:r w:rsidRPr="000D7E3C">
        <w:rPr>
          <w:b/>
        </w:rPr>
        <w:instrText xml:space="preserve"> SEQ Figure \* ARABIC </w:instrText>
      </w:r>
      <w:r w:rsidRPr="000D7E3C">
        <w:rPr>
          <w:b/>
        </w:rPr>
        <w:fldChar w:fldCharType="separate"/>
      </w:r>
      <w:r w:rsidRPr="000D7E3C">
        <w:rPr>
          <w:b/>
          <w:noProof/>
        </w:rPr>
        <w:t>2</w:t>
      </w:r>
      <w:r w:rsidRPr="000D7E3C">
        <w:rPr>
          <w:b/>
        </w:rPr>
        <w:fldChar w:fldCharType="end"/>
      </w:r>
      <w:r w:rsidRPr="000D7E3C">
        <w:rPr>
          <w:b/>
        </w:rPr>
        <w:t>: Different timing relationship between UL grant and PUSCH transmission</w:t>
      </w:r>
      <w:r w:rsidR="00C25EC2">
        <w:rPr>
          <w:b/>
        </w:rPr>
        <w:t xml:space="preserve"> depending on UE capability</w:t>
      </w:r>
    </w:p>
    <w:p w14:paraId="5E896AFB" w14:textId="156679EF" w:rsidR="001438C5" w:rsidRPr="00A2038E" w:rsidRDefault="001438C5" w:rsidP="002730A9">
      <w:pPr>
        <w:spacing w:before="120" w:after="0"/>
      </w:pPr>
      <w:r>
        <w:lastRenderedPageBreak/>
        <w:t>Figure 2 shows different timing relationship between UL grant and PUSCH transmission</w:t>
      </w:r>
      <w:r w:rsidR="00482B4F">
        <w:t>.</w:t>
      </w:r>
      <w:r>
        <w:t xml:space="preserve"> As shown in Figure 2, if PDCCH is transmitted </w:t>
      </w:r>
      <w:r w:rsidR="00575952">
        <w:t>in subframe</w:t>
      </w:r>
      <w:r>
        <w:t xml:space="preserve"> n, the associated PUSCH can be transmitted </w:t>
      </w:r>
      <w:r w:rsidR="00575952">
        <w:t>in</w:t>
      </w:r>
      <w:r>
        <w:t xml:space="preserve"> subframe n+M, where M</w:t>
      </w:r>
      <w:r>
        <w:sym w:font="Symbol" w:char="F0CE"/>
      </w:r>
      <w:r>
        <w:t>{1, 2, 3, 4}.</w:t>
      </w:r>
      <w:r w:rsidR="00575952">
        <w:t xml:space="preserve"> </w:t>
      </w:r>
      <w:r w:rsidR="00C25EC2">
        <w:t>T</w:t>
      </w:r>
      <w:r w:rsidR="00135423">
        <w:t>he choice of M is dependent on the UE processing delay and</w:t>
      </w:r>
      <w:r w:rsidR="00C25EC2">
        <w:t>, thus,</w:t>
      </w:r>
      <w:r w:rsidR="00135423">
        <w:t xml:space="preserve"> can be different for associated UEs based on individual UE processing capability. </w:t>
      </w:r>
    </w:p>
    <w:p w14:paraId="559AB2AF" w14:textId="4E2F76D7" w:rsidR="0056156E" w:rsidRDefault="00093404" w:rsidP="002730A9">
      <w:pPr>
        <w:pStyle w:val="Heading1"/>
        <w:keepNext w:val="0"/>
        <w:widowControl w:val="0"/>
        <w:spacing w:before="480" w:after="120"/>
        <w:ind w:left="518"/>
        <w:rPr>
          <w:sz w:val="28"/>
          <w:lang w:val="en-US"/>
        </w:rPr>
      </w:pPr>
      <w:r w:rsidRPr="002730A9">
        <w:rPr>
          <w:sz w:val="28"/>
          <w:lang w:val="en-US"/>
        </w:rPr>
        <w:t xml:space="preserve">Performance </w:t>
      </w:r>
      <w:r w:rsidR="00A2310D" w:rsidRPr="002730A9">
        <w:rPr>
          <w:sz w:val="28"/>
          <w:lang w:val="en-US"/>
        </w:rPr>
        <w:t>e</w:t>
      </w:r>
      <w:r w:rsidRPr="002730A9">
        <w:rPr>
          <w:sz w:val="28"/>
          <w:lang w:val="en-US"/>
        </w:rPr>
        <w:t xml:space="preserve">valuation </w:t>
      </w:r>
    </w:p>
    <w:p w14:paraId="26DA0FD9" w14:textId="0FD5845A" w:rsidR="003A3669" w:rsidRPr="002730A9" w:rsidRDefault="003A3669" w:rsidP="002730A9">
      <w:pPr>
        <w:pStyle w:val="Heading2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Simulation setting</w:t>
      </w:r>
      <w:r w:rsidRPr="002730A9">
        <w:rPr>
          <w:rFonts w:ascii="Arial" w:hAnsi="Arial"/>
          <w:lang w:val="en-US"/>
        </w:rPr>
        <w:t xml:space="preserve"> </w:t>
      </w:r>
    </w:p>
    <w:p w14:paraId="525060DE" w14:textId="6ADDF35C" w:rsidR="000C65A8" w:rsidRPr="00637105" w:rsidRDefault="000C65A8" w:rsidP="000C65A8">
      <w:pPr>
        <w:pStyle w:val="BodyText"/>
        <w:rPr>
          <w:rFonts w:ascii="Times New Roman" w:eastAsia="Calibri" w:hAnsi="Times New Roman"/>
          <w:szCs w:val="20"/>
          <w:lang w:eastAsia="ja-JP"/>
        </w:rPr>
      </w:pPr>
      <w:r>
        <w:rPr>
          <w:rFonts w:ascii="Times New Roman" w:eastAsia="Calibri" w:hAnsi="Times New Roman"/>
          <w:szCs w:val="20"/>
          <w:lang w:eastAsia="ja-JP"/>
        </w:rPr>
        <w:t xml:space="preserve">The simulation assumptions are summarized in Table </w:t>
      </w:r>
      <w:r w:rsidR="00575952">
        <w:rPr>
          <w:rFonts w:ascii="Times New Roman" w:eastAsia="Calibri" w:hAnsi="Times New Roman"/>
          <w:szCs w:val="20"/>
          <w:lang w:eastAsia="ja-JP"/>
        </w:rPr>
        <w:t>1</w:t>
      </w:r>
      <w:r>
        <w:rPr>
          <w:rFonts w:ascii="Times New Roman" w:eastAsia="Calibri" w:hAnsi="Times New Roman"/>
          <w:szCs w:val="20"/>
          <w:lang w:eastAsia="ja-JP"/>
        </w:rPr>
        <w:t xml:space="preserve">, which comply with 3GPP evaluation methodology [3]. Figure 3 provides the DL/UL UPT and the buffer occupancy.  </w:t>
      </w:r>
    </w:p>
    <w:p w14:paraId="06739002" w14:textId="77777777" w:rsidR="00093404" w:rsidRDefault="00093404" w:rsidP="002730A9">
      <w:pPr>
        <w:pStyle w:val="Caption"/>
        <w:keepNext/>
        <w:spacing w:before="24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9F7A97">
        <w:t>Simulation Assumptions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41"/>
        <w:gridCol w:w="1902"/>
        <w:gridCol w:w="6874"/>
      </w:tblGrid>
      <w:tr w:rsidR="00575952" w:rsidRPr="00EF5D11" w14:paraId="46F95703" w14:textId="77777777" w:rsidTr="00F44BA6">
        <w:trPr>
          <w:trHeight w:val="354"/>
        </w:trPr>
        <w:tc>
          <w:tcPr>
            <w:tcW w:w="705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01D1CB" w14:textId="77777777" w:rsidR="00575952" w:rsidRPr="00EF5D11" w:rsidRDefault="00575952" w:rsidP="00F44BA6">
            <w:pPr>
              <w:spacing w:after="0"/>
              <w:rPr>
                <w:lang w:val="en-US"/>
              </w:rPr>
            </w:pPr>
          </w:p>
        </w:tc>
        <w:tc>
          <w:tcPr>
            <w:tcW w:w="4295" w:type="pct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DA1F8E" w14:textId="77777777" w:rsidR="00575952" w:rsidRPr="00EF5D11" w:rsidRDefault="00575952" w:rsidP="00F44BA6">
            <w:pPr>
              <w:spacing w:after="0"/>
              <w:rPr>
                <w:lang w:val="en-US"/>
              </w:rPr>
            </w:pPr>
            <w:r w:rsidRPr="00EF5D11">
              <w:rPr>
                <w:b/>
                <w:bCs/>
                <w:lang w:val="en-US"/>
              </w:rPr>
              <w:t>Comments</w:t>
            </w:r>
          </w:p>
        </w:tc>
      </w:tr>
      <w:tr w:rsidR="00575952" w:rsidRPr="00EF5D11" w14:paraId="22FC4570" w14:textId="77777777" w:rsidTr="00F44BA6">
        <w:trPr>
          <w:trHeight w:val="18"/>
        </w:trPr>
        <w:tc>
          <w:tcPr>
            <w:tcW w:w="705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8BF26B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 xml:space="preserve">Scenario </w:t>
            </w:r>
          </w:p>
        </w:tc>
        <w:tc>
          <w:tcPr>
            <w:tcW w:w="4295" w:type="pct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DFD508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 xml:space="preserve">Indoor, 1 channel,  20 UEs/operator , DL:UL  = 50:50 traffic </w:t>
            </w:r>
          </w:p>
        </w:tc>
      </w:tr>
      <w:tr w:rsidR="00575952" w:rsidRPr="00EF5D11" w14:paraId="51ED241C" w14:textId="77777777" w:rsidTr="00575952">
        <w:trPr>
          <w:trHeight w:val="151"/>
        </w:trPr>
        <w:tc>
          <w:tcPr>
            <w:tcW w:w="705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008FA3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>LAA assumptions</w:t>
            </w:r>
          </w:p>
        </w:tc>
        <w:tc>
          <w:tcPr>
            <w:tcW w:w="9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9331AA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x-none"/>
              </w:rPr>
              <w:t xml:space="preserve">LAA DL </w:t>
            </w:r>
          </w:p>
        </w:tc>
        <w:tc>
          <w:tcPr>
            <w:tcW w:w="336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E50B3E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Based on the Release 13 design</w:t>
            </w:r>
          </w:p>
        </w:tc>
      </w:tr>
      <w:tr w:rsidR="00575952" w:rsidRPr="00EF5D11" w14:paraId="0DB2401B" w14:textId="77777777" w:rsidTr="00575952">
        <w:trPr>
          <w:trHeight w:val="151"/>
        </w:trPr>
        <w:tc>
          <w:tcPr>
            <w:tcW w:w="705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6129B2A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</w:p>
        </w:tc>
        <w:tc>
          <w:tcPr>
            <w:tcW w:w="931" w:type="pc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D78DE0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Scheduled </w:t>
            </w:r>
            <w:r w:rsidRPr="00AF003B">
              <w:rPr>
                <w:sz w:val="18"/>
                <w:lang w:val="en-US"/>
              </w:rPr>
              <w:t>UL LBT</w:t>
            </w:r>
          </w:p>
        </w:tc>
        <w:tc>
          <w:tcPr>
            <w:tcW w:w="3364" w:type="pc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6A93BB" w14:textId="77777777" w:rsidR="00575952" w:rsidRPr="00EA005E" w:rsidRDefault="00575952" w:rsidP="00F44BA6">
            <w:pPr>
              <w:spacing w:after="0"/>
              <w:rPr>
                <w:sz w:val="18"/>
                <w:lang w:val="en-US"/>
              </w:rPr>
            </w:pPr>
            <w:r w:rsidRPr="00EA005E">
              <w:rPr>
                <w:sz w:val="18"/>
                <w:lang w:val="en-US"/>
              </w:rPr>
              <w:t>Single interval LBT, ED threshold = -72 dBm</w:t>
            </w:r>
          </w:p>
        </w:tc>
      </w:tr>
      <w:tr w:rsidR="00575952" w:rsidRPr="00EF5D11" w14:paraId="072EE082" w14:textId="77777777" w:rsidTr="00575952">
        <w:trPr>
          <w:trHeight w:val="70"/>
        </w:trPr>
        <w:tc>
          <w:tcPr>
            <w:tcW w:w="705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A52171D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</w:p>
        </w:tc>
        <w:tc>
          <w:tcPr>
            <w:tcW w:w="9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4D7C12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>TXOP</w:t>
            </w:r>
          </w:p>
        </w:tc>
        <w:tc>
          <w:tcPr>
            <w:tcW w:w="336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9D6B6B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MCOT = 8 ms, UL max burst length is 4 ms.  </w:t>
            </w:r>
          </w:p>
        </w:tc>
      </w:tr>
      <w:tr w:rsidR="00575952" w:rsidRPr="00EF5D11" w14:paraId="136A72F2" w14:textId="77777777" w:rsidTr="00575952">
        <w:trPr>
          <w:trHeight w:val="233"/>
        </w:trPr>
        <w:tc>
          <w:tcPr>
            <w:tcW w:w="705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C679FA3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</w:p>
        </w:tc>
        <w:tc>
          <w:tcPr>
            <w:tcW w:w="9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6403D6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>Other</w:t>
            </w:r>
            <w:r>
              <w:rPr>
                <w:sz w:val="18"/>
                <w:lang w:val="en-US"/>
              </w:rPr>
              <w:t xml:space="preserve"> </w:t>
            </w:r>
            <w:r w:rsidRPr="00AF003B">
              <w:rPr>
                <w:sz w:val="18"/>
                <w:lang w:val="en-US"/>
              </w:rPr>
              <w:t>assumptions</w:t>
            </w:r>
          </w:p>
        </w:tc>
        <w:tc>
          <w:tcPr>
            <w:tcW w:w="336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F3F77D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>2x2 for DL</w:t>
            </w:r>
            <w:r>
              <w:rPr>
                <w:sz w:val="18"/>
                <w:lang w:val="en-US"/>
              </w:rPr>
              <w:t>;</w:t>
            </w:r>
            <w:r w:rsidRPr="00AF003B">
              <w:rPr>
                <w:sz w:val="18"/>
                <w:lang w:val="en-US"/>
              </w:rPr>
              <w:t xml:space="preserve"> 1x2 for UL </w:t>
            </w:r>
          </w:p>
        </w:tc>
      </w:tr>
      <w:tr w:rsidR="00575952" w:rsidRPr="00EF5D11" w14:paraId="6BED76F0" w14:textId="77777777" w:rsidTr="00575952">
        <w:trPr>
          <w:trHeight w:val="20"/>
        </w:trPr>
        <w:tc>
          <w:tcPr>
            <w:tcW w:w="705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C85D31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>WiFi Assumptions</w:t>
            </w:r>
          </w:p>
        </w:tc>
        <w:tc>
          <w:tcPr>
            <w:tcW w:w="9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AC123F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>TXOP</w:t>
            </w:r>
          </w:p>
        </w:tc>
        <w:tc>
          <w:tcPr>
            <w:tcW w:w="336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44AEAA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4</w:t>
            </w:r>
            <w:r w:rsidRPr="00AF003B">
              <w:rPr>
                <w:sz w:val="18"/>
                <w:lang w:val="en-US"/>
              </w:rPr>
              <w:t>ms</w:t>
            </w:r>
          </w:p>
        </w:tc>
      </w:tr>
      <w:tr w:rsidR="00575952" w:rsidRPr="00EF5D11" w14:paraId="2313229F" w14:textId="77777777" w:rsidTr="00575952">
        <w:trPr>
          <w:trHeight w:val="97"/>
        </w:trPr>
        <w:tc>
          <w:tcPr>
            <w:tcW w:w="705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FF8C476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</w:p>
        </w:tc>
        <w:tc>
          <w:tcPr>
            <w:tcW w:w="9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958C4D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 xml:space="preserve">GI </w:t>
            </w:r>
          </w:p>
        </w:tc>
        <w:tc>
          <w:tcPr>
            <w:tcW w:w="336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3450F8" w14:textId="1C12FD1D" w:rsidR="00575952" w:rsidRPr="00AF003B" w:rsidRDefault="00575952" w:rsidP="00575952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 xml:space="preserve">Short </w:t>
            </w:r>
            <w:r>
              <w:rPr>
                <w:sz w:val="18"/>
                <w:lang w:val="en-US"/>
              </w:rPr>
              <w:t>GI</w:t>
            </w:r>
          </w:p>
        </w:tc>
      </w:tr>
      <w:tr w:rsidR="00575952" w:rsidRPr="00EF5D11" w14:paraId="6071A224" w14:textId="77777777" w:rsidTr="00575952">
        <w:trPr>
          <w:trHeight w:val="20"/>
        </w:trPr>
        <w:tc>
          <w:tcPr>
            <w:tcW w:w="705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023F026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</w:p>
        </w:tc>
        <w:tc>
          <w:tcPr>
            <w:tcW w:w="9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C0B918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  <w:r w:rsidRPr="00AF003B">
              <w:rPr>
                <w:sz w:val="18"/>
                <w:lang w:val="en-US"/>
              </w:rPr>
              <w:t>Other</w:t>
            </w:r>
            <w:r>
              <w:rPr>
                <w:sz w:val="18"/>
                <w:lang w:val="en-US"/>
              </w:rPr>
              <w:t xml:space="preserve"> </w:t>
            </w:r>
            <w:r w:rsidRPr="00AF003B">
              <w:rPr>
                <w:sz w:val="18"/>
                <w:lang w:val="en-US"/>
              </w:rPr>
              <w:t>assumptions</w:t>
            </w:r>
          </w:p>
        </w:tc>
        <w:tc>
          <w:tcPr>
            <w:tcW w:w="336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89BF03" w14:textId="77777777" w:rsidR="00575952" w:rsidRPr="00AF003B" w:rsidRDefault="00575952" w:rsidP="00F44BA6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2x2 CL MIMO for </w:t>
            </w:r>
            <w:r w:rsidRPr="00AF003B">
              <w:rPr>
                <w:sz w:val="18"/>
                <w:lang w:val="en-US"/>
              </w:rPr>
              <w:t>DL</w:t>
            </w:r>
            <w:r>
              <w:rPr>
                <w:sz w:val="18"/>
                <w:lang w:val="en-US"/>
              </w:rPr>
              <w:t>; 1x2 OL MIMO for UL</w:t>
            </w:r>
          </w:p>
        </w:tc>
      </w:tr>
    </w:tbl>
    <w:p w14:paraId="10FE8C0C" w14:textId="77777777" w:rsidR="00575952" w:rsidRPr="00575952" w:rsidRDefault="00575952" w:rsidP="00575952">
      <w:pPr>
        <w:pStyle w:val="Heading2"/>
        <w:numPr>
          <w:ilvl w:val="0"/>
          <w:numId w:val="0"/>
        </w:numPr>
        <w:rPr>
          <w:rFonts w:ascii="Arial" w:hAnsi="Arial"/>
        </w:rPr>
      </w:pPr>
    </w:p>
    <w:p w14:paraId="30220546" w14:textId="1B93426A" w:rsidR="003A3669" w:rsidRDefault="003A3669" w:rsidP="003A3669">
      <w:pPr>
        <w:pStyle w:val="Heading2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Results</w:t>
      </w:r>
      <w:r w:rsidRPr="003C53FE">
        <w:rPr>
          <w:rFonts w:ascii="Arial" w:hAnsi="Arial"/>
          <w:lang w:val="en-US"/>
        </w:rPr>
        <w:t xml:space="preserve"> </w:t>
      </w:r>
    </w:p>
    <w:p w14:paraId="026626EF" w14:textId="77777777" w:rsidR="00575952" w:rsidRPr="00575952" w:rsidRDefault="00575952" w:rsidP="00575952">
      <w:pPr>
        <w:rPr>
          <w:lang w:val="en-US"/>
        </w:rPr>
      </w:pPr>
    </w:p>
    <w:p w14:paraId="02D49342" w14:textId="10361FA5" w:rsidR="003A3669" w:rsidRDefault="009C0171" w:rsidP="009F304B">
      <w:pPr>
        <w:pStyle w:val="BodyText"/>
        <w:rPr>
          <w:rFonts w:ascii="Times New Roman" w:hAnsi="Times New Roman"/>
          <w:b/>
          <w:szCs w:val="20"/>
          <w:u w:val="single"/>
          <w:lang w:val="en-US"/>
        </w:rPr>
      </w:pPr>
      <w:r>
        <w:rPr>
          <w:noProof/>
          <w:lang w:val="en-US" w:eastAsia="ko-KR"/>
        </w:rPr>
        <w:drawing>
          <wp:inline distT="0" distB="0" distL="0" distR="0" wp14:anchorId="245BAA1E" wp14:editId="03C5DBA9">
            <wp:extent cx="6304915" cy="2680970"/>
            <wp:effectExtent l="0" t="0" r="635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4915" cy="268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17DC4B6" w14:textId="30F05D40" w:rsidR="009C0171" w:rsidRDefault="009C0171" w:rsidP="002730A9">
      <w:pPr>
        <w:pStyle w:val="Caption"/>
        <w:spacing w:before="240" w:after="0"/>
        <w:jc w:val="center"/>
        <w:rPr>
          <w:rFonts w:ascii="Times New Roman" w:hAnsi="Times New Roman"/>
          <w:sz w:val="2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>
        <w:rPr>
          <w:rFonts w:ascii="Times New Roman" w:hAnsi="Times New Roman"/>
          <w:sz w:val="20"/>
        </w:rPr>
        <w:t>P</w:t>
      </w:r>
      <w:r w:rsidRPr="00307D0C">
        <w:rPr>
          <w:rFonts w:ascii="Times New Roman" w:hAnsi="Times New Roman"/>
          <w:sz w:val="20"/>
        </w:rPr>
        <w:t>erfo</w:t>
      </w:r>
      <w:r>
        <w:rPr>
          <w:rFonts w:ascii="Times New Roman" w:hAnsi="Times New Roman"/>
          <w:sz w:val="20"/>
        </w:rPr>
        <w:t>rmance as UL grant latency M (subframes) is varied</w:t>
      </w:r>
    </w:p>
    <w:p w14:paraId="3FD7DA3A" w14:textId="77777777" w:rsidR="003A3669" w:rsidRDefault="003A3669" w:rsidP="009F304B">
      <w:pPr>
        <w:pStyle w:val="BodyText"/>
        <w:rPr>
          <w:rFonts w:ascii="Times New Roman" w:hAnsi="Times New Roman"/>
          <w:b/>
          <w:szCs w:val="20"/>
          <w:u w:val="single"/>
        </w:rPr>
      </w:pPr>
    </w:p>
    <w:p w14:paraId="4E644360" w14:textId="0239D314" w:rsidR="002F12AB" w:rsidRDefault="00A2038E" w:rsidP="00575952">
      <w:pPr>
        <w:spacing w:before="120" w:after="0"/>
      </w:pPr>
      <w:r>
        <w:t xml:space="preserve">With reduced UL grant latency, </w:t>
      </w:r>
      <w:r w:rsidR="009C0171">
        <w:t xml:space="preserve">the </w:t>
      </w:r>
      <w:r>
        <w:t xml:space="preserve">LAA </w:t>
      </w:r>
      <w:r w:rsidR="009C0171">
        <w:t xml:space="preserve">UL performance </w:t>
      </w:r>
      <w:r>
        <w:t xml:space="preserve">is improved significantly. As UL grant latency is reduced from M = 4 to M =1, </w:t>
      </w:r>
      <w:r w:rsidR="009C0171">
        <w:t xml:space="preserve">the </w:t>
      </w:r>
      <w:r>
        <w:t xml:space="preserve">LAA </w:t>
      </w:r>
      <w:r w:rsidR="009C0171">
        <w:t xml:space="preserve">UL UPT </w:t>
      </w:r>
      <w:r>
        <w:t>is improved by 200% in low load</w:t>
      </w:r>
      <w:r w:rsidR="009C0171">
        <w:t xml:space="preserve"> and by 50% </w:t>
      </w:r>
      <w:r>
        <w:t xml:space="preserve">in high load. </w:t>
      </w:r>
    </w:p>
    <w:p w14:paraId="196E2A32" w14:textId="77777777" w:rsidR="00575952" w:rsidRPr="002F12AB" w:rsidRDefault="00575952" w:rsidP="00575952">
      <w:pPr>
        <w:spacing w:before="240"/>
        <w:rPr>
          <w:rFonts w:ascii="Times New Roman" w:hAnsi="Times New Roman"/>
          <w:b/>
        </w:rPr>
      </w:pPr>
      <w:r w:rsidRPr="002F12AB">
        <w:rPr>
          <w:rFonts w:ascii="Times New Roman" w:hAnsi="Times New Roman"/>
          <w:b/>
        </w:rPr>
        <w:lastRenderedPageBreak/>
        <w:t xml:space="preserve">Observation:  With reduced </w:t>
      </w:r>
      <w:r>
        <w:rPr>
          <w:rFonts w:ascii="Times New Roman" w:hAnsi="Times New Roman"/>
          <w:b/>
        </w:rPr>
        <w:t xml:space="preserve">latency between </w:t>
      </w:r>
      <w:r w:rsidRPr="002F12AB">
        <w:rPr>
          <w:rFonts w:ascii="Times New Roman" w:hAnsi="Times New Roman"/>
          <w:b/>
        </w:rPr>
        <w:t>UL grant</w:t>
      </w:r>
      <w:r>
        <w:rPr>
          <w:rFonts w:ascii="Times New Roman" w:hAnsi="Times New Roman"/>
          <w:b/>
        </w:rPr>
        <w:t xml:space="preserve"> and PUSCH transmission, the </w:t>
      </w:r>
      <w:r w:rsidRPr="002F12AB">
        <w:rPr>
          <w:rFonts w:ascii="Times New Roman" w:hAnsi="Times New Roman"/>
          <w:b/>
        </w:rPr>
        <w:t>LAA</w:t>
      </w:r>
      <w:r>
        <w:rPr>
          <w:rFonts w:ascii="Times New Roman" w:hAnsi="Times New Roman"/>
          <w:b/>
        </w:rPr>
        <w:t xml:space="preserve"> UL performance</w:t>
      </w:r>
      <w:r w:rsidRPr="002F12AB">
        <w:rPr>
          <w:rFonts w:ascii="Times New Roman" w:hAnsi="Times New Roman"/>
          <w:b/>
        </w:rPr>
        <w:t xml:space="preserve"> is significantly improved. </w:t>
      </w:r>
    </w:p>
    <w:p w14:paraId="32559236" w14:textId="77777777" w:rsidR="00575952" w:rsidRPr="002F12AB" w:rsidRDefault="00575952" w:rsidP="00575952">
      <w:pPr>
        <w:spacing w:before="240"/>
        <w:rPr>
          <w:rFonts w:ascii="Times New Roman" w:hAnsi="Times New Roman"/>
          <w:b/>
          <w:szCs w:val="20"/>
          <w:lang w:eastAsia="ja-JP"/>
        </w:rPr>
      </w:pPr>
      <w:r w:rsidRPr="002F12AB">
        <w:rPr>
          <w:rFonts w:ascii="Times New Roman" w:hAnsi="Times New Roman"/>
          <w:b/>
          <w:szCs w:val="20"/>
          <w:lang w:eastAsia="ja-JP"/>
        </w:rPr>
        <w:t xml:space="preserve">Proposal: </w:t>
      </w:r>
      <w:r>
        <w:rPr>
          <w:rFonts w:ascii="Times New Roman" w:hAnsi="Times New Roman"/>
          <w:b/>
          <w:szCs w:val="20"/>
          <w:lang w:eastAsia="ja-JP"/>
        </w:rPr>
        <w:t xml:space="preserve">We propose to support </w:t>
      </w:r>
      <w:r w:rsidRPr="002F12AB">
        <w:rPr>
          <w:rFonts w:ascii="Times New Roman" w:hAnsi="Times New Roman"/>
          <w:b/>
          <w:szCs w:val="20"/>
          <w:lang w:eastAsia="ja-JP"/>
        </w:rPr>
        <w:t xml:space="preserve">reduced latency </w:t>
      </w:r>
      <w:r>
        <w:rPr>
          <w:rFonts w:ascii="Times New Roman" w:hAnsi="Times New Roman"/>
          <w:b/>
          <w:szCs w:val="20"/>
          <w:lang w:eastAsia="ja-JP"/>
        </w:rPr>
        <w:t xml:space="preserve">between UL grant and PUSCH transmission subject to UE capability. </w:t>
      </w:r>
    </w:p>
    <w:p w14:paraId="6FA826CD" w14:textId="0066E1ED" w:rsidR="000D3BDE" w:rsidRPr="002730A9" w:rsidRDefault="000D3BDE" w:rsidP="002730A9">
      <w:pPr>
        <w:pStyle w:val="Heading1"/>
        <w:spacing w:before="480" w:after="120"/>
        <w:ind w:left="518"/>
        <w:rPr>
          <w:color w:val="000000"/>
          <w:sz w:val="28"/>
        </w:rPr>
      </w:pPr>
      <w:r w:rsidRPr="002730A9">
        <w:rPr>
          <w:color w:val="000000"/>
          <w:sz w:val="28"/>
        </w:rPr>
        <w:t>Conclusion</w:t>
      </w:r>
    </w:p>
    <w:p w14:paraId="2132F1A4" w14:textId="17D6F77D" w:rsidR="009C0171" w:rsidRDefault="009C0171" w:rsidP="009C0171">
      <w:pPr>
        <w:spacing w:before="120" w:after="0"/>
      </w:pPr>
      <w:r>
        <w:t>In this contribution, we propose</w:t>
      </w:r>
      <w:r w:rsidR="00575952">
        <w:t>d</w:t>
      </w:r>
      <w:r>
        <w:t xml:space="preserve"> and evaluated reducing latency between UL grant and its corresponding PUSCH transmission as a mechanism for improving UL LAA performance. Throughout the contribution, we made the following observation and proposal.</w:t>
      </w:r>
    </w:p>
    <w:p w14:paraId="6D5CF365" w14:textId="74C4E64A" w:rsidR="009C0171" w:rsidRPr="002F12AB" w:rsidRDefault="009C0171" w:rsidP="002730A9">
      <w:pPr>
        <w:spacing w:before="240"/>
        <w:rPr>
          <w:rFonts w:ascii="Times New Roman" w:hAnsi="Times New Roman"/>
          <w:b/>
        </w:rPr>
      </w:pPr>
      <w:r w:rsidRPr="002F12AB">
        <w:rPr>
          <w:rFonts w:ascii="Times New Roman" w:hAnsi="Times New Roman"/>
          <w:b/>
        </w:rPr>
        <w:t xml:space="preserve">Observation:  With reduced </w:t>
      </w:r>
      <w:r>
        <w:rPr>
          <w:rFonts w:ascii="Times New Roman" w:hAnsi="Times New Roman"/>
          <w:b/>
        </w:rPr>
        <w:t xml:space="preserve">latency between </w:t>
      </w:r>
      <w:r w:rsidRPr="002F12AB">
        <w:rPr>
          <w:rFonts w:ascii="Times New Roman" w:hAnsi="Times New Roman"/>
          <w:b/>
        </w:rPr>
        <w:t>UL grant</w:t>
      </w:r>
      <w:r>
        <w:rPr>
          <w:rFonts w:ascii="Times New Roman" w:hAnsi="Times New Roman"/>
          <w:b/>
        </w:rPr>
        <w:t xml:space="preserve"> and PUSCH transmission, the </w:t>
      </w:r>
      <w:r w:rsidRPr="002F12AB">
        <w:rPr>
          <w:rFonts w:ascii="Times New Roman" w:hAnsi="Times New Roman"/>
          <w:b/>
        </w:rPr>
        <w:t>LAA</w:t>
      </w:r>
      <w:r>
        <w:rPr>
          <w:rFonts w:ascii="Times New Roman" w:hAnsi="Times New Roman"/>
          <w:b/>
        </w:rPr>
        <w:t xml:space="preserve"> UL performance</w:t>
      </w:r>
      <w:r w:rsidRPr="002F12AB">
        <w:rPr>
          <w:rFonts w:ascii="Times New Roman" w:hAnsi="Times New Roman"/>
          <w:b/>
        </w:rPr>
        <w:t xml:space="preserve"> is </w:t>
      </w:r>
      <w:r w:rsidR="00575952" w:rsidRPr="002F12AB">
        <w:rPr>
          <w:rFonts w:ascii="Times New Roman" w:hAnsi="Times New Roman"/>
          <w:b/>
        </w:rPr>
        <w:t xml:space="preserve">significantly </w:t>
      </w:r>
      <w:r w:rsidRPr="002F12AB">
        <w:rPr>
          <w:rFonts w:ascii="Times New Roman" w:hAnsi="Times New Roman"/>
          <w:b/>
        </w:rPr>
        <w:t xml:space="preserve">improved. </w:t>
      </w:r>
    </w:p>
    <w:p w14:paraId="21F25704" w14:textId="753C4912" w:rsidR="009C0171" w:rsidRPr="002F12AB" w:rsidRDefault="009C0171" w:rsidP="009C0171">
      <w:pPr>
        <w:spacing w:before="240"/>
        <w:rPr>
          <w:rFonts w:ascii="Times New Roman" w:hAnsi="Times New Roman"/>
          <w:b/>
          <w:szCs w:val="20"/>
          <w:lang w:eastAsia="ja-JP"/>
        </w:rPr>
      </w:pPr>
      <w:r w:rsidRPr="002F12AB">
        <w:rPr>
          <w:rFonts w:ascii="Times New Roman" w:hAnsi="Times New Roman"/>
          <w:b/>
          <w:szCs w:val="20"/>
          <w:lang w:eastAsia="ja-JP"/>
        </w:rPr>
        <w:t xml:space="preserve">Proposal: </w:t>
      </w:r>
      <w:r>
        <w:rPr>
          <w:rFonts w:ascii="Times New Roman" w:hAnsi="Times New Roman"/>
          <w:b/>
          <w:szCs w:val="20"/>
          <w:lang w:eastAsia="ja-JP"/>
        </w:rPr>
        <w:t xml:space="preserve">We propose to support </w:t>
      </w:r>
      <w:r w:rsidRPr="002F12AB">
        <w:rPr>
          <w:rFonts w:ascii="Times New Roman" w:hAnsi="Times New Roman"/>
          <w:b/>
          <w:szCs w:val="20"/>
          <w:lang w:eastAsia="ja-JP"/>
        </w:rPr>
        <w:t xml:space="preserve">reduced latency </w:t>
      </w:r>
      <w:r>
        <w:rPr>
          <w:rFonts w:ascii="Times New Roman" w:hAnsi="Times New Roman"/>
          <w:b/>
          <w:szCs w:val="20"/>
          <w:lang w:eastAsia="ja-JP"/>
        </w:rPr>
        <w:t xml:space="preserve">between UL grant and PUSCH transmission </w:t>
      </w:r>
      <w:r w:rsidR="00575952">
        <w:rPr>
          <w:rFonts w:ascii="Times New Roman" w:hAnsi="Times New Roman"/>
          <w:b/>
          <w:szCs w:val="20"/>
          <w:lang w:eastAsia="ja-JP"/>
        </w:rPr>
        <w:t>subject to</w:t>
      </w:r>
      <w:r>
        <w:rPr>
          <w:rFonts w:ascii="Times New Roman" w:hAnsi="Times New Roman"/>
          <w:b/>
          <w:szCs w:val="20"/>
          <w:lang w:eastAsia="ja-JP"/>
        </w:rPr>
        <w:t xml:space="preserve"> UE capability. </w:t>
      </w:r>
    </w:p>
    <w:p w14:paraId="49E38504" w14:textId="4D41317B" w:rsidR="00F121ED" w:rsidRPr="002730A9" w:rsidRDefault="00014BA7" w:rsidP="002730A9">
      <w:pPr>
        <w:pStyle w:val="Heading1"/>
        <w:numPr>
          <w:ilvl w:val="0"/>
          <w:numId w:val="0"/>
        </w:numPr>
        <w:spacing w:before="480" w:after="120"/>
        <w:ind w:left="86"/>
        <w:rPr>
          <w:sz w:val="28"/>
          <w:szCs w:val="28"/>
        </w:rPr>
      </w:pPr>
      <w:r w:rsidRPr="002730A9">
        <w:rPr>
          <w:sz w:val="28"/>
          <w:szCs w:val="28"/>
        </w:rPr>
        <w:t>References</w:t>
      </w:r>
    </w:p>
    <w:p w14:paraId="570B3763" w14:textId="73362D63" w:rsidR="00D81A45" w:rsidRDefault="00D81A45" w:rsidP="00D81A45">
      <w:pPr>
        <w:pStyle w:val="LGTdoc"/>
        <w:spacing w:before="120"/>
        <w:ind w:left="300" w:hangingChars="150" w:hanging="300"/>
        <w:jc w:val="left"/>
        <w:rPr>
          <w:sz w:val="20"/>
        </w:rPr>
      </w:pPr>
      <w:r w:rsidRPr="00A03640">
        <w:rPr>
          <w:sz w:val="20"/>
        </w:rPr>
        <w:t xml:space="preserve"> [1] </w:t>
      </w:r>
      <w:r>
        <w:rPr>
          <w:sz w:val="20"/>
        </w:rPr>
        <w:t>R1-160425</w:t>
      </w:r>
      <w:r w:rsidRPr="00915C3F">
        <w:rPr>
          <w:sz w:val="20"/>
        </w:rPr>
        <w:t xml:space="preserve">, </w:t>
      </w:r>
      <w:r w:rsidR="00A2310D">
        <w:rPr>
          <w:sz w:val="20"/>
        </w:rPr>
        <w:t>“</w:t>
      </w:r>
      <w:r>
        <w:rPr>
          <w:sz w:val="20"/>
        </w:rPr>
        <w:t>On the UL scheduling starvation issue</w:t>
      </w:r>
      <w:r w:rsidR="00A2310D">
        <w:rPr>
          <w:sz w:val="20"/>
        </w:rPr>
        <w:t>”</w:t>
      </w:r>
      <w:r w:rsidRPr="00915C3F">
        <w:rPr>
          <w:sz w:val="20"/>
        </w:rPr>
        <w:t>, 3GPP TSG RAN WG1 #8</w:t>
      </w:r>
      <w:r>
        <w:rPr>
          <w:sz w:val="20"/>
        </w:rPr>
        <w:t>4</w:t>
      </w:r>
      <w:r w:rsidRPr="00915C3F">
        <w:rPr>
          <w:sz w:val="20"/>
        </w:rPr>
        <w:t xml:space="preserve">, </w:t>
      </w:r>
      <w:r>
        <w:rPr>
          <w:sz w:val="20"/>
        </w:rPr>
        <w:t>Intel Corporation</w:t>
      </w:r>
      <w:r w:rsidRPr="00915C3F">
        <w:rPr>
          <w:sz w:val="20"/>
        </w:rPr>
        <w:t xml:space="preserve">, </w:t>
      </w:r>
      <w:r w:rsidR="007C16D8">
        <w:rPr>
          <w:sz w:val="20"/>
        </w:rPr>
        <w:t>Feb.</w:t>
      </w:r>
      <w:r w:rsidRPr="00915C3F">
        <w:rPr>
          <w:sz w:val="20"/>
        </w:rPr>
        <w:t>, 201</w:t>
      </w:r>
      <w:r>
        <w:rPr>
          <w:sz w:val="20"/>
        </w:rPr>
        <w:t>6</w:t>
      </w:r>
    </w:p>
    <w:p w14:paraId="0553FA63" w14:textId="77777777" w:rsidR="004E0B16" w:rsidRDefault="003A3669" w:rsidP="004E0B16">
      <w:pPr>
        <w:pStyle w:val="LGTdoc"/>
        <w:spacing w:before="120"/>
        <w:ind w:left="300" w:hangingChars="150" w:hanging="300"/>
        <w:jc w:val="left"/>
        <w:rPr>
          <w:sz w:val="20"/>
        </w:rPr>
      </w:pPr>
      <w:r>
        <w:rPr>
          <w:sz w:val="20"/>
        </w:rPr>
        <w:t xml:space="preserve"> </w:t>
      </w:r>
      <w:r w:rsidR="00D81A45" w:rsidRPr="009D1C1D">
        <w:rPr>
          <w:sz w:val="20"/>
        </w:rPr>
        <w:t xml:space="preserve">[2] </w:t>
      </w:r>
      <w:r w:rsidR="000D7E3C">
        <w:rPr>
          <w:sz w:val="20"/>
        </w:rPr>
        <w:t>R1-160424</w:t>
      </w:r>
      <w:r w:rsidR="00D81A45" w:rsidRPr="009D1C1D">
        <w:rPr>
          <w:sz w:val="20"/>
        </w:rPr>
        <w:t>, “On the Remaining details f</w:t>
      </w:r>
      <w:r w:rsidR="00A85FD1">
        <w:rPr>
          <w:sz w:val="20"/>
        </w:rPr>
        <w:t>or UL LBT”, 3GPP TSG RAN WG1 #84</w:t>
      </w:r>
      <w:r w:rsidR="00D81A45" w:rsidRPr="009D1C1D">
        <w:rPr>
          <w:sz w:val="20"/>
        </w:rPr>
        <w:t>, Intel Corporation, Feb., 2016</w:t>
      </w:r>
    </w:p>
    <w:p w14:paraId="03337EE9" w14:textId="3E74758B" w:rsidR="004E0B16" w:rsidRDefault="004E0B16" w:rsidP="004E0B16">
      <w:pPr>
        <w:pStyle w:val="LGTdoc"/>
        <w:spacing w:before="120"/>
        <w:ind w:left="300" w:hangingChars="150" w:hanging="300"/>
        <w:jc w:val="left"/>
        <w:rPr>
          <w:sz w:val="20"/>
        </w:rPr>
      </w:pPr>
      <w:r>
        <w:rPr>
          <w:sz w:val="20"/>
        </w:rPr>
        <w:t xml:space="preserve"> </w:t>
      </w:r>
      <w:r w:rsidRPr="00A03640">
        <w:rPr>
          <w:sz w:val="20"/>
        </w:rPr>
        <w:t>[</w:t>
      </w:r>
      <w:r>
        <w:rPr>
          <w:sz w:val="20"/>
        </w:rPr>
        <w:t>3</w:t>
      </w:r>
      <w:r w:rsidRPr="00A03640">
        <w:rPr>
          <w:sz w:val="20"/>
        </w:rPr>
        <w:t xml:space="preserve">] </w:t>
      </w:r>
      <w:r w:rsidRPr="00103DFE">
        <w:rPr>
          <w:sz w:val="20"/>
        </w:rPr>
        <w:t>3GPP TR 36.889, “Study on Licensed-Assisted Access to Unlicensed Spectrum”</w:t>
      </w:r>
    </w:p>
    <w:p w14:paraId="2217F2D9" w14:textId="77777777" w:rsidR="00370630" w:rsidRPr="00D81A45" w:rsidRDefault="00370630" w:rsidP="009D1C1D">
      <w:pPr>
        <w:pStyle w:val="LGTdoc"/>
        <w:spacing w:before="120"/>
        <w:ind w:left="300" w:hangingChars="150" w:hanging="300"/>
        <w:jc w:val="left"/>
        <w:rPr>
          <w:sz w:val="20"/>
        </w:rPr>
      </w:pPr>
    </w:p>
    <w:p w14:paraId="40703C4E" w14:textId="77777777" w:rsidR="00D81A45" w:rsidRDefault="00D81A45" w:rsidP="00D81A45">
      <w:pPr>
        <w:pStyle w:val="LGTdoc"/>
        <w:spacing w:before="120"/>
        <w:ind w:left="300" w:hangingChars="150" w:hanging="300"/>
        <w:jc w:val="left"/>
        <w:rPr>
          <w:sz w:val="20"/>
        </w:rPr>
      </w:pPr>
    </w:p>
    <w:p w14:paraId="017B632B" w14:textId="77777777" w:rsidR="00670572" w:rsidRPr="00BF6FBD" w:rsidRDefault="00670572" w:rsidP="00670572">
      <w:pPr>
        <w:pStyle w:val="BodyText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Cs w:val="20"/>
        </w:rPr>
      </w:pPr>
    </w:p>
    <w:sectPr w:rsidR="00670572" w:rsidRPr="00BF6FBD" w:rsidSect="0012020F">
      <w:footerReference w:type="default" r:id="rId10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F3541" w14:textId="77777777" w:rsidR="00194A5E" w:rsidRDefault="00194A5E"/>
  </w:endnote>
  <w:endnote w:type="continuationSeparator" w:id="0">
    <w:p w14:paraId="6C86CF0B" w14:textId="77777777" w:rsidR="00194A5E" w:rsidRDefault="00194A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800000EF" w:usb1="4000205B" w:usb2="00000000" w:usb3="00000000" w:csb0="00000093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C907B" w14:textId="77777777" w:rsidR="00F16F97" w:rsidRDefault="00F16F9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045C2">
      <w:rPr>
        <w:noProof/>
      </w:rPr>
      <w:t>1</w:t>
    </w:r>
    <w:r>
      <w:rPr>
        <w:noProof/>
      </w:rPr>
      <w:fldChar w:fldCharType="end"/>
    </w:r>
  </w:p>
  <w:p w14:paraId="55EFA5A2" w14:textId="77777777" w:rsidR="00F16F97" w:rsidRDefault="00F16F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4188D" w14:textId="77777777" w:rsidR="00194A5E" w:rsidRDefault="00194A5E"/>
  </w:footnote>
  <w:footnote w:type="continuationSeparator" w:id="0">
    <w:p w14:paraId="0B5AD7E4" w14:textId="77777777" w:rsidR="00194A5E" w:rsidRDefault="00194A5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49B617B"/>
    <w:multiLevelType w:val="hybridMultilevel"/>
    <w:tmpl w:val="C854E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76EF3"/>
    <w:multiLevelType w:val="hybridMultilevel"/>
    <w:tmpl w:val="52644DE8"/>
    <w:lvl w:ilvl="0" w:tplc="2E4C80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E2464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048E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4ECF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3252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6C4F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70F1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8AE5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7CD6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D24E6"/>
    <w:multiLevelType w:val="hybridMultilevel"/>
    <w:tmpl w:val="8CE80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43499"/>
    <w:multiLevelType w:val="hybridMultilevel"/>
    <w:tmpl w:val="428A2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035BC"/>
    <w:multiLevelType w:val="hybridMultilevel"/>
    <w:tmpl w:val="44943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2445E"/>
    <w:multiLevelType w:val="hybridMultilevel"/>
    <w:tmpl w:val="3C8C4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D73136"/>
    <w:multiLevelType w:val="hybridMultilevel"/>
    <w:tmpl w:val="24F09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12430"/>
    <w:multiLevelType w:val="multilevel"/>
    <w:tmpl w:val="E2F8E9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3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ED0F03"/>
    <w:multiLevelType w:val="multilevel"/>
    <w:tmpl w:val="368AD16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6B2708A"/>
    <w:multiLevelType w:val="hybridMultilevel"/>
    <w:tmpl w:val="73DEAA4E"/>
    <w:lvl w:ilvl="0" w:tplc="1E62EF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CAEE4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C48820">
      <w:start w:val="347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3B228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D04C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C690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5E99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656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3AF9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4C37B9"/>
    <w:multiLevelType w:val="hybridMultilevel"/>
    <w:tmpl w:val="8252E556"/>
    <w:lvl w:ilvl="0" w:tplc="FC968CC2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E674C1"/>
    <w:multiLevelType w:val="hybridMultilevel"/>
    <w:tmpl w:val="B3E291D8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015756"/>
    <w:multiLevelType w:val="hybridMultilevel"/>
    <w:tmpl w:val="BEE612DC"/>
    <w:lvl w:ilvl="0" w:tplc="3DEE34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14D4C96"/>
    <w:multiLevelType w:val="hybridMultilevel"/>
    <w:tmpl w:val="AD983F2C"/>
    <w:lvl w:ilvl="0" w:tplc="D2988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DE5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2AD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EC8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6C7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044F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80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D2BA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368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21F3853"/>
    <w:multiLevelType w:val="hybridMultilevel"/>
    <w:tmpl w:val="2A069BA4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5E18A2"/>
    <w:multiLevelType w:val="hybridMultilevel"/>
    <w:tmpl w:val="42B69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96F6B"/>
    <w:multiLevelType w:val="hybridMultilevel"/>
    <w:tmpl w:val="6952C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0021ED"/>
    <w:multiLevelType w:val="hybridMultilevel"/>
    <w:tmpl w:val="5BF66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AB33C1"/>
    <w:multiLevelType w:val="hybridMultilevel"/>
    <w:tmpl w:val="83108A28"/>
    <w:lvl w:ilvl="0" w:tplc="8B52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2ED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20D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66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80D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3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C8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FAD7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EF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9CD4A29"/>
    <w:multiLevelType w:val="hybridMultilevel"/>
    <w:tmpl w:val="B706D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6A1178"/>
    <w:multiLevelType w:val="hybridMultilevel"/>
    <w:tmpl w:val="99C6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688D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737D9B"/>
    <w:multiLevelType w:val="hybridMultilevel"/>
    <w:tmpl w:val="FB14B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231695"/>
    <w:multiLevelType w:val="hybridMultilevel"/>
    <w:tmpl w:val="F2D2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7A24CED"/>
    <w:multiLevelType w:val="hybridMultilevel"/>
    <w:tmpl w:val="EBFCB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A23D08"/>
    <w:multiLevelType w:val="hybridMultilevel"/>
    <w:tmpl w:val="5784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DA13C9"/>
    <w:multiLevelType w:val="hybridMultilevel"/>
    <w:tmpl w:val="97C85E0A"/>
    <w:lvl w:ilvl="0" w:tplc="B1B041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B90661"/>
    <w:multiLevelType w:val="hybridMultilevel"/>
    <w:tmpl w:val="7864FB36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F1701B6E">
      <w:numFmt w:val="bullet"/>
      <w:lvlText w:val="-"/>
      <w:lvlJc w:val="left"/>
      <w:pPr>
        <w:ind w:left="2915" w:hanging="360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035AA2"/>
    <w:multiLevelType w:val="multilevel"/>
    <w:tmpl w:val="E5B4C8B6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3" w15:restartNumberingAfterBreak="0">
    <w:nsid w:val="633D630E"/>
    <w:multiLevelType w:val="hybridMultilevel"/>
    <w:tmpl w:val="6FDCA746"/>
    <w:lvl w:ilvl="0" w:tplc="6F3A754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EEA49F3"/>
    <w:multiLevelType w:val="multilevel"/>
    <w:tmpl w:val="1DBAB5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31955B3"/>
    <w:multiLevelType w:val="hybridMultilevel"/>
    <w:tmpl w:val="1A848A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DB7BBC"/>
    <w:multiLevelType w:val="hybridMultilevel"/>
    <w:tmpl w:val="68AE79D8"/>
    <w:lvl w:ilvl="0" w:tplc="E6D8A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4A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84E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0AD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C83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C2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0C07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903E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EE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C4A65DF"/>
    <w:multiLevelType w:val="hybridMultilevel"/>
    <w:tmpl w:val="19EA6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D3767"/>
    <w:multiLevelType w:val="hybridMultilevel"/>
    <w:tmpl w:val="E3361E46"/>
    <w:lvl w:ilvl="0" w:tplc="E258FF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183074"/>
    <w:multiLevelType w:val="hybridMultilevel"/>
    <w:tmpl w:val="09CC1D8A"/>
    <w:lvl w:ilvl="0" w:tplc="7B0A92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E8B2E">
      <w:start w:val="2358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FC94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837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AE70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B8BF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5E75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B8A8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F8C9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4"/>
  </w:num>
  <w:num w:numId="3">
    <w:abstractNumId w:val="9"/>
  </w:num>
  <w:num w:numId="4">
    <w:abstractNumId w:val="0"/>
  </w:num>
  <w:num w:numId="5">
    <w:abstractNumId w:val="31"/>
  </w:num>
  <w:num w:numId="6">
    <w:abstractNumId w:val="11"/>
  </w:num>
  <w:num w:numId="7">
    <w:abstractNumId w:val="14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</w:num>
  <w:num w:numId="10">
    <w:abstractNumId w:val="8"/>
  </w:num>
  <w:num w:numId="11">
    <w:abstractNumId w:val="22"/>
  </w:num>
  <w:num w:numId="12">
    <w:abstractNumId w:val="15"/>
  </w:num>
  <w:num w:numId="13">
    <w:abstractNumId w:val="28"/>
  </w:num>
  <w:num w:numId="14">
    <w:abstractNumId w:val="3"/>
  </w:num>
  <w:num w:numId="15">
    <w:abstractNumId w:val="27"/>
  </w:num>
  <w:num w:numId="16">
    <w:abstractNumId w:val="18"/>
  </w:num>
  <w:num w:numId="17">
    <w:abstractNumId w:val="36"/>
  </w:num>
  <w:num w:numId="18">
    <w:abstractNumId w:val="17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23"/>
  </w:num>
  <w:num w:numId="22">
    <w:abstractNumId w:val="39"/>
  </w:num>
  <w:num w:numId="23">
    <w:abstractNumId w:val="29"/>
  </w:num>
  <w:num w:numId="24">
    <w:abstractNumId w:val="33"/>
  </w:num>
  <w:num w:numId="25">
    <w:abstractNumId w:val="10"/>
  </w:num>
  <w:num w:numId="26">
    <w:abstractNumId w:val="20"/>
  </w:num>
  <w:num w:numId="27">
    <w:abstractNumId w:val="12"/>
  </w:num>
  <w:num w:numId="28">
    <w:abstractNumId w:val="40"/>
  </w:num>
  <w:num w:numId="29">
    <w:abstractNumId w:val="16"/>
  </w:num>
  <w:num w:numId="30">
    <w:abstractNumId w:val="21"/>
  </w:num>
  <w:num w:numId="31">
    <w:abstractNumId w:val="25"/>
  </w:num>
  <w:num w:numId="32">
    <w:abstractNumId w:val="30"/>
  </w:num>
  <w:num w:numId="33">
    <w:abstractNumId w:val="24"/>
  </w:num>
  <w:num w:numId="34">
    <w:abstractNumId w:val="6"/>
  </w:num>
  <w:num w:numId="35">
    <w:abstractNumId w:val="37"/>
  </w:num>
  <w:num w:numId="36">
    <w:abstractNumId w:val="5"/>
  </w:num>
  <w:num w:numId="37">
    <w:abstractNumId w:val="2"/>
  </w:num>
  <w:num w:numId="38">
    <w:abstractNumId w:val="1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</w:num>
  <w:num w:numId="41">
    <w:abstractNumId w:val="19"/>
  </w:num>
  <w:num w:numId="42">
    <w:abstractNumId w:val="38"/>
  </w:num>
  <w:num w:numId="43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8A"/>
    <w:rsid w:val="00000491"/>
    <w:rsid w:val="00000AA4"/>
    <w:rsid w:val="000031F3"/>
    <w:rsid w:val="000041DF"/>
    <w:rsid w:val="00004E6C"/>
    <w:rsid w:val="0000505D"/>
    <w:rsid w:val="00007449"/>
    <w:rsid w:val="00010F11"/>
    <w:rsid w:val="00011E5B"/>
    <w:rsid w:val="000120A3"/>
    <w:rsid w:val="000121E6"/>
    <w:rsid w:val="00012ABB"/>
    <w:rsid w:val="000131B0"/>
    <w:rsid w:val="00013F67"/>
    <w:rsid w:val="00014B26"/>
    <w:rsid w:val="00014BA7"/>
    <w:rsid w:val="00014DD0"/>
    <w:rsid w:val="000158C0"/>
    <w:rsid w:val="00015B24"/>
    <w:rsid w:val="000165F7"/>
    <w:rsid w:val="00020190"/>
    <w:rsid w:val="000217EF"/>
    <w:rsid w:val="000218E4"/>
    <w:rsid w:val="0002224E"/>
    <w:rsid w:val="00022FE4"/>
    <w:rsid w:val="0002412C"/>
    <w:rsid w:val="000246F2"/>
    <w:rsid w:val="0002503C"/>
    <w:rsid w:val="00025B9D"/>
    <w:rsid w:val="00026C21"/>
    <w:rsid w:val="000271E0"/>
    <w:rsid w:val="0003027C"/>
    <w:rsid w:val="000302E5"/>
    <w:rsid w:val="0003129F"/>
    <w:rsid w:val="00031429"/>
    <w:rsid w:val="000315E9"/>
    <w:rsid w:val="00031A99"/>
    <w:rsid w:val="00032B0D"/>
    <w:rsid w:val="0003358F"/>
    <w:rsid w:val="00034B93"/>
    <w:rsid w:val="00034E30"/>
    <w:rsid w:val="000360C8"/>
    <w:rsid w:val="000411DE"/>
    <w:rsid w:val="00041A80"/>
    <w:rsid w:val="00041D87"/>
    <w:rsid w:val="000429E5"/>
    <w:rsid w:val="00043787"/>
    <w:rsid w:val="0004453A"/>
    <w:rsid w:val="00044671"/>
    <w:rsid w:val="000456A5"/>
    <w:rsid w:val="00046862"/>
    <w:rsid w:val="00047971"/>
    <w:rsid w:val="00047E19"/>
    <w:rsid w:val="00050682"/>
    <w:rsid w:val="000511F0"/>
    <w:rsid w:val="00051FF1"/>
    <w:rsid w:val="0005204A"/>
    <w:rsid w:val="00052BBF"/>
    <w:rsid w:val="00052E9E"/>
    <w:rsid w:val="00053D96"/>
    <w:rsid w:val="0005435E"/>
    <w:rsid w:val="00054F40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C0E"/>
    <w:rsid w:val="00060EF7"/>
    <w:rsid w:val="0006221C"/>
    <w:rsid w:val="00062B5E"/>
    <w:rsid w:val="00063417"/>
    <w:rsid w:val="0006388A"/>
    <w:rsid w:val="00063C8F"/>
    <w:rsid w:val="00063FA2"/>
    <w:rsid w:val="000642B1"/>
    <w:rsid w:val="0006465B"/>
    <w:rsid w:val="00064CD0"/>
    <w:rsid w:val="0006679B"/>
    <w:rsid w:val="00066B4B"/>
    <w:rsid w:val="00067746"/>
    <w:rsid w:val="000678A2"/>
    <w:rsid w:val="00067992"/>
    <w:rsid w:val="00067FC0"/>
    <w:rsid w:val="000706EC"/>
    <w:rsid w:val="00070BDF"/>
    <w:rsid w:val="000711C7"/>
    <w:rsid w:val="00071566"/>
    <w:rsid w:val="00072895"/>
    <w:rsid w:val="00073A8C"/>
    <w:rsid w:val="00073D66"/>
    <w:rsid w:val="00073E4A"/>
    <w:rsid w:val="00074A5A"/>
    <w:rsid w:val="00074C45"/>
    <w:rsid w:val="0007507E"/>
    <w:rsid w:val="000751D3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2C04"/>
    <w:rsid w:val="0008301F"/>
    <w:rsid w:val="000844F6"/>
    <w:rsid w:val="0008472D"/>
    <w:rsid w:val="000849A3"/>
    <w:rsid w:val="00085ECD"/>
    <w:rsid w:val="00086C7B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3404"/>
    <w:rsid w:val="00093E16"/>
    <w:rsid w:val="00094011"/>
    <w:rsid w:val="000941AA"/>
    <w:rsid w:val="00094210"/>
    <w:rsid w:val="00095665"/>
    <w:rsid w:val="000961DD"/>
    <w:rsid w:val="00096277"/>
    <w:rsid w:val="000968E5"/>
    <w:rsid w:val="00097926"/>
    <w:rsid w:val="00097D28"/>
    <w:rsid w:val="000A0CB7"/>
    <w:rsid w:val="000A145D"/>
    <w:rsid w:val="000A1F96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213D"/>
    <w:rsid w:val="000B28F8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C048A"/>
    <w:rsid w:val="000C050B"/>
    <w:rsid w:val="000C1076"/>
    <w:rsid w:val="000C1CC1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65A8"/>
    <w:rsid w:val="000C75BA"/>
    <w:rsid w:val="000D156F"/>
    <w:rsid w:val="000D2BF4"/>
    <w:rsid w:val="000D396F"/>
    <w:rsid w:val="000D3B86"/>
    <w:rsid w:val="000D3BDE"/>
    <w:rsid w:val="000D41AB"/>
    <w:rsid w:val="000D4748"/>
    <w:rsid w:val="000D4E5E"/>
    <w:rsid w:val="000D516D"/>
    <w:rsid w:val="000D7163"/>
    <w:rsid w:val="000D72A8"/>
    <w:rsid w:val="000D76DB"/>
    <w:rsid w:val="000D7E3C"/>
    <w:rsid w:val="000E0796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9C5"/>
    <w:rsid w:val="000E4D41"/>
    <w:rsid w:val="000E5826"/>
    <w:rsid w:val="000F0B3F"/>
    <w:rsid w:val="000F32E2"/>
    <w:rsid w:val="000F32E5"/>
    <w:rsid w:val="000F4612"/>
    <w:rsid w:val="000F4DC7"/>
    <w:rsid w:val="000F5AA1"/>
    <w:rsid w:val="000F6396"/>
    <w:rsid w:val="000F7143"/>
    <w:rsid w:val="000F74D7"/>
    <w:rsid w:val="000F78F0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466"/>
    <w:rsid w:val="00107EB4"/>
    <w:rsid w:val="0011214F"/>
    <w:rsid w:val="00112E5A"/>
    <w:rsid w:val="00114DE7"/>
    <w:rsid w:val="0011532B"/>
    <w:rsid w:val="0011565E"/>
    <w:rsid w:val="00115B90"/>
    <w:rsid w:val="00117C0A"/>
    <w:rsid w:val="0012020F"/>
    <w:rsid w:val="00121CDA"/>
    <w:rsid w:val="00122501"/>
    <w:rsid w:val="0012268A"/>
    <w:rsid w:val="0012309D"/>
    <w:rsid w:val="0012337D"/>
    <w:rsid w:val="00123AEE"/>
    <w:rsid w:val="00124F7A"/>
    <w:rsid w:val="00125C63"/>
    <w:rsid w:val="0012720A"/>
    <w:rsid w:val="00127AFA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FB0"/>
    <w:rsid w:val="00133E6A"/>
    <w:rsid w:val="00134295"/>
    <w:rsid w:val="00135423"/>
    <w:rsid w:val="001357C6"/>
    <w:rsid w:val="00135E14"/>
    <w:rsid w:val="00135F7A"/>
    <w:rsid w:val="0013697C"/>
    <w:rsid w:val="00141841"/>
    <w:rsid w:val="0014250C"/>
    <w:rsid w:val="001426F6"/>
    <w:rsid w:val="001427CF"/>
    <w:rsid w:val="001428A6"/>
    <w:rsid w:val="00143313"/>
    <w:rsid w:val="0014357E"/>
    <w:rsid w:val="001438C5"/>
    <w:rsid w:val="00143C28"/>
    <w:rsid w:val="00144EC2"/>
    <w:rsid w:val="0014577A"/>
    <w:rsid w:val="00145C8E"/>
    <w:rsid w:val="00146355"/>
    <w:rsid w:val="00146BD0"/>
    <w:rsid w:val="00147D1F"/>
    <w:rsid w:val="0015139E"/>
    <w:rsid w:val="001514F3"/>
    <w:rsid w:val="00151579"/>
    <w:rsid w:val="00151831"/>
    <w:rsid w:val="00151BC7"/>
    <w:rsid w:val="001520C2"/>
    <w:rsid w:val="001549BD"/>
    <w:rsid w:val="00156BB9"/>
    <w:rsid w:val="00156F07"/>
    <w:rsid w:val="001574AC"/>
    <w:rsid w:val="00157CF3"/>
    <w:rsid w:val="00157EA6"/>
    <w:rsid w:val="00160083"/>
    <w:rsid w:val="0016011D"/>
    <w:rsid w:val="001603DE"/>
    <w:rsid w:val="0016049C"/>
    <w:rsid w:val="00160531"/>
    <w:rsid w:val="00160F5A"/>
    <w:rsid w:val="00161BE0"/>
    <w:rsid w:val="00162075"/>
    <w:rsid w:val="001656AF"/>
    <w:rsid w:val="00165A12"/>
    <w:rsid w:val="00165CEE"/>
    <w:rsid w:val="00166B73"/>
    <w:rsid w:val="001679AF"/>
    <w:rsid w:val="00167ACC"/>
    <w:rsid w:val="00167B28"/>
    <w:rsid w:val="001719AA"/>
    <w:rsid w:val="0017275A"/>
    <w:rsid w:val="00172FF5"/>
    <w:rsid w:val="00173597"/>
    <w:rsid w:val="00173F96"/>
    <w:rsid w:val="0017422D"/>
    <w:rsid w:val="00174630"/>
    <w:rsid w:val="001751E8"/>
    <w:rsid w:val="001766CD"/>
    <w:rsid w:val="001768BE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706A"/>
    <w:rsid w:val="00190A84"/>
    <w:rsid w:val="00190C98"/>
    <w:rsid w:val="00191BB7"/>
    <w:rsid w:val="001921F0"/>
    <w:rsid w:val="001941AE"/>
    <w:rsid w:val="00194256"/>
    <w:rsid w:val="00194A5E"/>
    <w:rsid w:val="001955C9"/>
    <w:rsid w:val="001958DB"/>
    <w:rsid w:val="00196720"/>
    <w:rsid w:val="00196C8E"/>
    <w:rsid w:val="001978F8"/>
    <w:rsid w:val="00197B20"/>
    <w:rsid w:val="001A01A7"/>
    <w:rsid w:val="001A0711"/>
    <w:rsid w:val="001A0927"/>
    <w:rsid w:val="001A0DB1"/>
    <w:rsid w:val="001A1386"/>
    <w:rsid w:val="001A1E4A"/>
    <w:rsid w:val="001A209A"/>
    <w:rsid w:val="001A21B5"/>
    <w:rsid w:val="001A3700"/>
    <w:rsid w:val="001A4D26"/>
    <w:rsid w:val="001A50F4"/>
    <w:rsid w:val="001A6721"/>
    <w:rsid w:val="001A7122"/>
    <w:rsid w:val="001A7999"/>
    <w:rsid w:val="001B0442"/>
    <w:rsid w:val="001B0E29"/>
    <w:rsid w:val="001B1100"/>
    <w:rsid w:val="001B1398"/>
    <w:rsid w:val="001B1466"/>
    <w:rsid w:val="001B1A2C"/>
    <w:rsid w:val="001B290E"/>
    <w:rsid w:val="001B2A9F"/>
    <w:rsid w:val="001B2AB7"/>
    <w:rsid w:val="001B31BB"/>
    <w:rsid w:val="001B35EC"/>
    <w:rsid w:val="001B39B6"/>
    <w:rsid w:val="001B3D53"/>
    <w:rsid w:val="001B41B4"/>
    <w:rsid w:val="001B53AD"/>
    <w:rsid w:val="001B5B45"/>
    <w:rsid w:val="001B686E"/>
    <w:rsid w:val="001B6A24"/>
    <w:rsid w:val="001B78A4"/>
    <w:rsid w:val="001B7E52"/>
    <w:rsid w:val="001C0999"/>
    <w:rsid w:val="001C20E8"/>
    <w:rsid w:val="001C2CAA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2C8E"/>
    <w:rsid w:val="001D30B9"/>
    <w:rsid w:val="001D47EE"/>
    <w:rsid w:val="001D4F48"/>
    <w:rsid w:val="001D4FD3"/>
    <w:rsid w:val="001D5436"/>
    <w:rsid w:val="001D56B2"/>
    <w:rsid w:val="001D5A57"/>
    <w:rsid w:val="001D5B8F"/>
    <w:rsid w:val="001D6EA3"/>
    <w:rsid w:val="001D74C9"/>
    <w:rsid w:val="001E11AC"/>
    <w:rsid w:val="001E1538"/>
    <w:rsid w:val="001E173F"/>
    <w:rsid w:val="001E1B54"/>
    <w:rsid w:val="001E219E"/>
    <w:rsid w:val="001E254E"/>
    <w:rsid w:val="001E3B7B"/>
    <w:rsid w:val="001E3E9C"/>
    <w:rsid w:val="001E51DC"/>
    <w:rsid w:val="001E587B"/>
    <w:rsid w:val="001E6134"/>
    <w:rsid w:val="001E6853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5CA3"/>
    <w:rsid w:val="001F6785"/>
    <w:rsid w:val="001F67AA"/>
    <w:rsid w:val="001F6CA1"/>
    <w:rsid w:val="001F7E7E"/>
    <w:rsid w:val="00200301"/>
    <w:rsid w:val="00200D86"/>
    <w:rsid w:val="002011C7"/>
    <w:rsid w:val="00201385"/>
    <w:rsid w:val="00201E47"/>
    <w:rsid w:val="00202013"/>
    <w:rsid w:val="00203022"/>
    <w:rsid w:val="002030ED"/>
    <w:rsid w:val="00203C8A"/>
    <w:rsid w:val="00204247"/>
    <w:rsid w:val="00204579"/>
    <w:rsid w:val="00204632"/>
    <w:rsid w:val="00204846"/>
    <w:rsid w:val="002057E5"/>
    <w:rsid w:val="002059E4"/>
    <w:rsid w:val="00207997"/>
    <w:rsid w:val="00210246"/>
    <w:rsid w:val="00211A1A"/>
    <w:rsid w:val="0021273A"/>
    <w:rsid w:val="00213784"/>
    <w:rsid w:val="002139B5"/>
    <w:rsid w:val="00213F50"/>
    <w:rsid w:val="002147BA"/>
    <w:rsid w:val="00214CCB"/>
    <w:rsid w:val="00216B1C"/>
    <w:rsid w:val="00216DA7"/>
    <w:rsid w:val="002177B5"/>
    <w:rsid w:val="00220B35"/>
    <w:rsid w:val="0022107A"/>
    <w:rsid w:val="00221337"/>
    <w:rsid w:val="00221A70"/>
    <w:rsid w:val="002237E0"/>
    <w:rsid w:val="002239CD"/>
    <w:rsid w:val="002240EA"/>
    <w:rsid w:val="00224133"/>
    <w:rsid w:val="00224CF7"/>
    <w:rsid w:val="00225419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639"/>
    <w:rsid w:val="00232BAC"/>
    <w:rsid w:val="00233115"/>
    <w:rsid w:val="00233455"/>
    <w:rsid w:val="00233F70"/>
    <w:rsid w:val="00234394"/>
    <w:rsid w:val="00234715"/>
    <w:rsid w:val="002349CD"/>
    <w:rsid w:val="00234E2F"/>
    <w:rsid w:val="00235487"/>
    <w:rsid w:val="00235A1D"/>
    <w:rsid w:val="00236293"/>
    <w:rsid w:val="00236D71"/>
    <w:rsid w:val="002374A5"/>
    <w:rsid w:val="002416B4"/>
    <w:rsid w:val="00242530"/>
    <w:rsid w:val="00243954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ABD"/>
    <w:rsid w:val="00255224"/>
    <w:rsid w:val="002552D9"/>
    <w:rsid w:val="0025704F"/>
    <w:rsid w:val="002573A0"/>
    <w:rsid w:val="00257F65"/>
    <w:rsid w:val="0026035B"/>
    <w:rsid w:val="00262328"/>
    <w:rsid w:val="00263934"/>
    <w:rsid w:val="0026423D"/>
    <w:rsid w:val="00264413"/>
    <w:rsid w:val="002646FA"/>
    <w:rsid w:val="002656C8"/>
    <w:rsid w:val="00265B94"/>
    <w:rsid w:val="002663FB"/>
    <w:rsid w:val="00266EE0"/>
    <w:rsid w:val="00270583"/>
    <w:rsid w:val="00271880"/>
    <w:rsid w:val="00271E6F"/>
    <w:rsid w:val="002722A8"/>
    <w:rsid w:val="00272451"/>
    <w:rsid w:val="002730A9"/>
    <w:rsid w:val="002746AA"/>
    <w:rsid w:val="00274A37"/>
    <w:rsid w:val="00275E70"/>
    <w:rsid w:val="002764AE"/>
    <w:rsid w:val="00277797"/>
    <w:rsid w:val="00277AAF"/>
    <w:rsid w:val="00280156"/>
    <w:rsid w:val="002805D8"/>
    <w:rsid w:val="00280718"/>
    <w:rsid w:val="002819C7"/>
    <w:rsid w:val="00281AD8"/>
    <w:rsid w:val="00281F5E"/>
    <w:rsid w:val="002823CF"/>
    <w:rsid w:val="00282A65"/>
    <w:rsid w:val="00285B05"/>
    <w:rsid w:val="002866D5"/>
    <w:rsid w:val="00286D59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DCB"/>
    <w:rsid w:val="00295100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FC5"/>
    <w:rsid w:val="002A3992"/>
    <w:rsid w:val="002A4B76"/>
    <w:rsid w:val="002A4D57"/>
    <w:rsid w:val="002A50A1"/>
    <w:rsid w:val="002A539D"/>
    <w:rsid w:val="002A62C0"/>
    <w:rsid w:val="002A651F"/>
    <w:rsid w:val="002A696C"/>
    <w:rsid w:val="002A6D62"/>
    <w:rsid w:val="002A76FF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C1047"/>
    <w:rsid w:val="002C130C"/>
    <w:rsid w:val="002C26BF"/>
    <w:rsid w:val="002C40AC"/>
    <w:rsid w:val="002C5282"/>
    <w:rsid w:val="002C5956"/>
    <w:rsid w:val="002C5C07"/>
    <w:rsid w:val="002C658F"/>
    <w:rsid w:val="002C6808"/>
    <w:rsid w:val="002D038B"/>
    <w:rsid w:val="002D055E"/>
    <w:rsid w:val="002D0AF7"/>
    <w:rsid w:val="002D1650"/>
    <w:rsid w:val="002D28E1"/>
    <w:rsid w:val="002D3085"/>
    <w:rsid w:val="002D35FE"/>
    <w:rsid w:val="002D39BE"/>
    <w:rsid w:val="002D453F"/>
    <w:rsid w:val="002D534B"/>
    <w:rsid w:val="002D5589"/>
    <w:rsid w:val="002D673C"/>
    <w:rsid w:val="002D6817"/>
    <w:rsid w:val="002D6D45"/>
    <w:rsid w:val="002D787C"/>
    <w:rsid w:val="002D7F09"/>
    <w:rsid w:val="002E0B40"/>
    <w:rsid w:val="002E0F77"/>
    <w:rsid w:val="002E10E6"/>
    <w:rsid w:val="002E1D70"/>
    <w:rsid w:val="002E1DD4"/>
    <w:rsid w:val="002E21DA"/>
    <w:rsid w:val="002E2573"/>
    <w:rsid w:val="002E3343"/>
    <w:rsid w:val="002E3C2A"/>
    <w:rsid w:val="002E465B"/>
    <w:rsid w:val="002E47F2"/>
    <w:rsid w:val="002E4BE8"/>
    <w:rsid w:val="002F0C99"/>
    <w:rsid w:val="002F1116"/>
    <w:rsid w:val="002F12AB"/>
    <w:rsid w:val="002F1B28"/>
    <w:rsid w:val="002F3531"/>
    <w:rsid w:val="002F3B30"/>
    <w:rsid w:val="002F3C6E"/>
    <w:rsid w:val="002F45BB"/>
    <w:rsid w:val="002F53C0"/>
    <w:rsid w:val="002F583C"/>
    <w:rsid w:val="002F67FD"/>
    <w:rsid w:val="002F6959"/>
    <w:rsid w:val="003000D4"/>
    <w:rsid w:val="00301033"/>
    <w:rsid w:val="00301149"/>
    <w:rsid w:val="00301C17"/>
    <w:rsid w:val="003021DD"/>
    <w:rsid w:val="003022E4"/>
    <w:rsid w:val="003028C3"/>
    <w:rsid w:val="0030376D"/>
    <w:rsid w:val="00303AF2"/>
    <w:rsid w:val="003049FC"/>
    <w:rsid w:val="00305046"/>
    <w:rsid w:val="003060D5"/>
    <w:rsid w:val="00306BF6"/>
    <w:rsid w:val="00307CD4"/>
    <w:rsid w:val="00307D0C"/>
    <w:rsid w:val="00311776"/>
    <w:rsid w:val="00311E9F"/>
    <w:rsid w:val="00311F99"/>
    <w:rsid w:val="00312049"/>
    <w:rsid w:val="00312761"/>
    <w:rsid w:val="00312D3D"/>
    <w:rsid w:val="00313466"/>
    <w:rsid w:val="00313F08"/>
    <w:rsid w:val="00314E03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386C"/>
    <w:rsid w:val="00323B88"/>
    <w:rsid w:val="00323DA8"/>
    <w:rsid w:val="003245D1"/>
    <w:rsid w:val="003249C0"/>
    <w:rsid w:val="00324CBA"/>
    <w:rsid w:val="003255C1"/>
    <w:rsid w:val="0032782A"/>
    <w:rsid w:val="00331F77"/>
    <w:rsid w:val="003337F4"/>
    <w:rsid w:val="003338B1"/>
    <w:rsid w:val="0033422F"/>
    <w:rsid w:val="003351B9"/>
    <w:rsid w:val="00335553"/>
    <w:rsid w:val="003359F0"/>
    <w:rsid w:val="003365B2"/>
    <w:rsid w:val="00337ED2"/>
    <w:rsid w:val="00340394"/>
    <w:rsid w:val="00340CA8"/>
    <w:rsid w:val="00340D3B"/>
    <w:rsid w:val="00340D6C"/>
    <w:rsid w:val="00342607"/>
    <w:rsid w:val="0034703B"/>
    <w:rsid w:val="003503E7"/>
    <w:rsid w:val="003505FF"/>
    <w:rsid w:val="00351261"/>
    <w:rsid w:val="003512F4"/>
    <w:rsid w:val="00351D39"/>
    <w:rsid w:val="003528A3"/>
    <w:rsid w:val="00353048"/>
    <w:rsid w:val="00353386"/>
    <w:rsid w:val="003539CB"/>
    <w:rsid w:val="0035448B"/>
    <w:rsid w:val="003544D0"/>
    <w:rsid w:val="00354BBA"/>
    <w:rsid w:val="003568A5"/>
    <w:rsid w:val="00356EB7"/>
    <w:rsid w:val="0035779E"/>
    <w:rsid w:val="0036069B"/>
    <w:rsid w:val="00361053"/>
    <w:rsid w:val="003614F4"/>
    <w:rsid w:val="00361B37"/>
    <w:rsid w:val="00362083"/>
    <w:rsid w:val="00362A44"/>
    <w:rsid w:val="00362F00"/>
    <w:rsid w:val="00362F48"/>
    <w:rsid w:val="0036353E"/>
    <w:rsid w:val="003640E5"/>
    <w:rsid w:val="00364BDD"/>
    <w:rsid w:val="00365377"/>
    <w:rsid w:val="00365A24"/>
    <w:rsid w:val="00365F15"/>
    <w:rsid w:val="003662B3"/>
    <w:rsid w:val="00366BCE"/>
    <w:rsid w:val="00370630"/>
    <w:rsid w:val="0037088D"/>
    <w:rsid w:val="003711F7"/>
    <w:rsid w:val="003721CD"/>
    <w:rsid w:val="00372550"/>
    <w:rsid w:val="0037416E"/>
    <w:rsid w:val="0037457C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FAE"/>
    <w:rsid w:val="003824D8"/>
    <w:rsid w:val="00383647"/>
    <w:rsid w:val="0038367F"/>
    <w:rsid w:val="0038379E"/>
    <w:rsid w:val="00384AAF"/>
    <w:rsid w:val="003860BD"/>
    <w:rsid w:val="00387CB0"/>
    <w:rsid w:val="00390456"/>
    <w:rsid w:val="0039057B"/>
    <w:rsid w:val="0039098A"/>
    <w:rsid w:val="00391B15"/>
    <w:rsid w:val="00391EA8"/>
    <w:rsid w:val="00393C8A"/>
    <w:rsid w:val="00393E1D"/>
    <w:rsid w:val="003947D4"/>
    <w:rsid w:val="00395FA6"/>
    <w:rsid w:val="003967A6"/>
    <w:rsid w:val="00396FB2"/>
    <w:rsid w:val="003A17B9"/>
    <w:rsid w:val="003A1ACF"/>
    <w:rsid w:val="003A22C7"/>
    <w:rsid w:val="003A3669"/>
    <w:rsid w:val="003A42FD"/>
    <w:rsid w:val="003B00DD"/>
    <w:rsid w:val="003B0B8D"/>
    <w:rsid w:val="003B13C4"/>
    <w:rsid w:val="003B1EC7"/>
    <w:rsid w:val="003B26F6"/>
    <w:rsid w:val="003B2A41"/>
    <w:rsid w:val="003B3910"/>
    <w:rsid w:val="003B4A5C"/>
    <w:rsid w:val="003B5CDD"/>
    <w:rsid w:val="003B7A2E"/>
    <w:rsid w:val="003C6D39"/>
    <w:rsid w:val="003C77EA"/>
    <w:rsid w:val="003C7AF5"/>
    <w:rsid w:val="003D0945"/>
    <w:rsid w:val="003D1706"/>
    <w:rsid w:val="003D1B49"/>
    <w:rsid w:val="003D35C3"/>
    <w:rsid w:val="003D3BBB"/>
    <w:rsid w:val="003D4E20"/>
    <w:rsid w:val="003D5316"/>
    <w:rsid w:val="003D625A"/>
    <w:rsid w:val="003D64A9"/>
    <w:rsid w:val="003D67B5"/>
    <w:rsid w:val="003D7171"/>
    <w:rsid w:val="003D786A"/>
    <w:rsid w:val="003D78FF"/>
    <w:rsid w:val="003E0E4E"/>
    <w:rsid w:val="003E11F8"/>
    <w:rsid w:val="003E19DA"/>
    <w:rsid w:val="003E2714"/>
    <w:rsid w:val="003E30B9"/>
    <w:rsid w:val="003E3358"/>
    <w:rsid w:val="003E519B"/>
    <w:rsid w:val="003E53E1"/>
    <w:rsid w:val="003E7B95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1712"/>
    <w:rsid w:val="00402C5C"/>
    <w:rsid w:val="00404B48"/>
    <w:rsid w:val="00404E80"/>
    <w:rsid w:val="004057B5"/>
    <w:rsid w:val="00406299"/>
    <w:rsid w:val="00406D37"/>
    <w:rsid w:val="00407161"/>
    <w:rsid w:val="00407516"/>
    <w:rsid w:val="00407B54"/>
    <w:rsid w:val="00410248"/>
    <w:rsid w:val="00410EDA"/>
    <w:rsid w:val="004112D0"/>
    <w:rsid w:val="00411C0C"/>
    <w:rsid w:val="004122EC"/>
    <w:rsid w:val="00413D3D"/>
    <w:rsid w:val="00416B4B"/>
    <w:rsid w:val="00422F4A"/>
    <w:rsid w:val="00426BFD"/>
    <w:rsid w:val="0042757E"/>
    <w:rsid w:val="00427DA5"/>
    <w:rsid w:val="00427E5C"/>
    <w:rsid w:val="00431F38"/>
    <w:rsid w:val="00432C90"/>
    <w:rsid w:val="00432D5E"/>
    <w:rsid w:val="004331A8"/>
    <w:rsid w:val="00433496"/>
    <w:rsid w:val="00434236"/>
    <w:rsid w:val="00434D0E"/>
    <w:rsid w:val="004354C4"/>
    <w:rsid w:val="004370EF"/>
    <w:rsid w:val="00441887"/>
    <w:rsid w:val="004418A2"/>
    <w:rsid w:val="00441BD1"/>
    <w:rsid w:val="004425D9"/>
    <w:rsid w:val="004432BE"/>
    <w:rsid w:val="00443515"/>
    <w:rsid w:val="004459F4"/>
    <w:rsid w:val="004459F9"/>
    <w:rsid w:val="00445BD1"/>
    <w:rsid w:val="00446A09"/>
    <w:rsid w:val="004477F2"/>
    <w:rsid w:val="00450AB7"/>
    <w:rsid w:val="00453D78"/>
    <w:rsid w:val="0045554F"/>
    <w:rsid w:val="004566D2"/>
    <w:rsid w:val="004569D7"/>
    <w:rsid w:val="00456CB4"/>
    <w:rsid w:val="00457668"/>
    <w:rsid w:val="00460454"/>
    <w:rsid w:val="004612C4"/>
    <w:rsid w:val="00461E61"/>
    <w:rsid w:val="0046214D"/>
    <w:rsid w:val="004623A2"/>
    <w:rsid w:val="004627EC"/>
    <w:rsid w:val="00462CA0"/>
    <w:rsid w:val="00463B31"/>
    <w:rsid w:val="004640C4"/>
    <w:rsid w:val="00464EDE"/>
    <w:rsid w:val="00465146"/>
    <w:rsid w:val="0046522E"/>
    <w:rsid w:val="004652B6"/>
    <w:rsid w:val="0046778A"/>
    <w:rsid w:val="00467DA1"/>
    <w:rsid w:val="004700E3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5FB"/>
    <w:rsid w:val="00475C3A"/>
    <w:rsid w:val="00476750"/>
    <w:rsid w:val="004771CF"/>
    <w:rsid w:val="004774BC"/>
    <w:rsid w:val="0048182E"/>
    <w:rsid w:val="00481D38"/>
    <w:rsid w:val="00482B4F"/>
    <w:rsid w:val="0048340E"/>
    <w:rsid w:val="0048342F"/>
    <w:rsid w:val="00484D37"/>
    <w:rsid w:val="00485B78"/>
    <w:rsid w:val="00485C21"/>
    <w:rsid w:val="00485D64"/>
    <w:rsid w:val="00485E3E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D58"/>
    <w:rsid w:val="00493321"/>
    <w:rsid w:val="00493D85"/>
    <w:rsid w:val="00495F65"/>
    <w:rsid w:val="00496F95"/>
    <w:rsid w:val="00497D1D"/>
    <w:rsid w:val="004A079B"/>
    <w:rsid w:val="004A12A5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5DB1"/>
    <w:rsid w:val="004A604E"/>
    <w:rsid w:val="004A60F4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63BD"/>
    <w:rsid w:val="004B6FBC"/>
    <w:rsid w:val="004C0EDC"/>
    <w:rsid w:val="004C132D"/>
    <w:rsid w:val="004C203B"/>
    <w:rsid w:val="004C2DF1"/>
    <w:rsid w:val="004C56BA"/>
    <w:rsid w:val="004C5B5A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4331"/>
    <w:rsid w:val="004D4357"/>
    <w:rsid w:val="004D497A"/>
    <w:rsid w:val="004D588A"/>
    <w:rsid w:val="004D691C"/>
    <w:rsid w:val="004E0B16"/>
    <w:rsid w:val="004E2AE9"/>
    <w:rsid w:val="004E315B"/>
    <w:rsid w:val="004E44DE"/>
    <w:rsid w:val="004E7974"/>
    <w:rsid w:val="004E7AE2"/>
    <w:rsid w:val="004E7CEC"/>
    <w:rsid w:val="004F09DE"/>
    <w:rsid w:val="004F1401"/>
    <w:rsid w:val="004F158E"/>
    <w:rsid w:val="004F186E"/>
    <w:rsid w:val="004F3585"/>
    <w:rsid w:val="004F4875"/>
    <w:rsid w:val="004F4921"/>
    <w:rsid w:val="004F4FA8"/>
    <w:rsid w:val="004F5F84"/>
    <w:rsid w:val="004F64F8"/>
    <w:rsid w:val="004F6B6A"/>
    <w:rsid w:val="004F742A"/>
    <w:rsid w:val="00501866"/>
    <w:rsid w:val="00501A38"/>
    <w:rsid w:val="00501C3C"/>
    <w:rsid w:val="00501EFC"/>
    <w:rsid w:val="00502B77"/>
    <w:rsid w:val="00504340"/>
    <w:rsid w:val="00504463"/>
    <w:rsid w:val="00505B57"/>
    <w:rsid w:val="00506756"/>
    <w:rsid w:val="00506FEE"/>
    <w:rsid w:val="00507B7C"/>
    <w:rsid w:val="00510DA9"/>
    <w:rsid w:val="00510EB0"/>
    <w:rsid w:val="0051178F"/>
    <w:rsid w:val="005118A2"/>
    <w:rsid w:val="005120CA"/>
    <w:rsid w:val="00512148"/>
    <w:rsid w:val="00512732"/>
    <w:rsid w:val="00512AC1"/>
    <w:rsid w:val="00513225"/>
    <w:rsid w:val="00516AA0"/>
    <w:rsid w:val="00516CA3"/>
    <w:rsid w:val="00520A19"/>
    <w:rsid w:val="00520D70"/>
    <w:rsid w:val="00522312"/>
    <w:rsid w:val="0052481B"/>
    <w:rsid w:val="00524923"/>
    <w:rsid w:val="00524E8F"/>
    <w:rsid w:val="005263CB"/>
    <w:rsid w:val="00527F4B"/>
    <w:rsid w:val="00530836"/>
    <w:rsid w:val="00530D0D"/>
    <w:rsid w:val="0053124F"/>
    <w:rsid w:val="00534142"/>
    <w:rsid w:val="00534F56"/>
    <w:rsid w:val="00536F1F"/>
    <w:rsid w:val="00537565"/>
    <w:rsid w:val="005378B3"/>
    <w:rsid w:val="00540BC3"/>
    <w:rsid w:val="00541A14"/>
    <w:rsid w:val="00541BA8"/>
    <w:rsid w:val="005434C1"/>
    <w:rsid w:val="00543812"/>
    <w:rsid w:val="00543E79"/>
    <w:rsid w:val="005442D1"/>
    <w:rsid w:val="005445BF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8A1"/>
    <w:rsid w:val="005515FE"/>
    <w:rsid w:val="005532CA"/>
    <w:rsid w:val="005542DC"/>
    <w:rsid w:val="00554BD4"/>
    <w:rsid w:val="0055584F"/>
    <w:rsid w:val="00555D2C"/>
    <w:rsid w:val="005574D0"/>
    <w:rsid w:val="0055762C"/>
    <w:rsid w:val="00557644"/>
    <w:rsid w:val="00557DFE"/>
    <w:rsid w:val="00560645"/>
    <w:rsid w:val="0056156E"/>
    <w:rsid w:val="00561589"/>
    <w:rsid w:val="00562471"/>
    <w:rsid w:val="00562867"/>
    <w:rsid w:val="00563A9C"/>
    <w:rsid w:val="00565DA4"/>
    <w:rsid w:val="005676C3"/>
    <w:rsid w:val="00567F48"/>
    <w:rsid w:val="005700C0"/>
    <w:rsid w:val="00570117"/>
    <w:rsid w:val="00570D9F"/>
    <w:rsid w:val="0057127D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52"/>
    <w:rsid w:val="005759EF"/>
    <w:rsid w:val="00575C5B"/>
    <w:rsid w:val="005763F7"/>
    <w:rsid w:val="0057646F"/>
    <w:rsid w:val="005769F0"/>
    <w:rsid w:val="00580C62"/>
    <w:rsid w:val="005822A7"/>
    <w:rsid w:val="0058241D"/>
    <w:rsid w:val="00583A68"/>
    <w:rsid w:val="0058465C"/>
    <w:rsid w:val="00584C9B"/>
    <w:rsid w:val="00585C00"/>
    <w:rsid w:val="00585EDB"/>
    <w:rsid w:val="00586CE4"/>
    <w:rsid w:val="005904E5"/>
    <w:rsid w:val="0059108B"/>
    <w:rsid w:val="0059112B"/>
    <w:rsid w:val="005911C0"/>
    <w:rsid w:val="005917D7"/>
    <w:rsid w:val="00592810"/>
    <w:rsid w:val="00592E6C"/>
    <w:rsid w:val="00592EF6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3D95"/>
    <w:rsid w:val="005A467D"/>
    <w:rsid w:val="005A61F1"/>
    <w:rsid w:val="005A6247"/>
    <w:rsid w:val="005A71AF"/>
    <w:rsid w:val="005A75D3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069"/>
    <w:rsid w:val="005B7362"/>
    <w:rsid w:val="005B7A26"/>
    <w:rsid w:val="005C02E3"/>
    <w:rsid w:val="005C0F28"/>
    <w:rsid w:val="005C0FD1"/>
    <w:rsid w:val="005C135E"/>
    <w:rsid w:val="005C17A7"/>
    <w:rsid w:val="005C1802"/>
    <w:rsid w:val="005C2CA5"/>
    <w:rsid w:val="005C3ACA"/>
    <w:rsid w:val="005C3D2B"/>
    <w:rsid w:val="005C589C"/>
    <w:rsid w:val="005C5920"/>
    <w:rsid w:val="005C5DF7"/>
    <w:rsid w:val="005C66FE"/>
    <w:rsid w:val="005C6DFD"/>
    <w:rsid w:val="005D10A8"/>
    <w:rsid w:val="005D1428"/>
    <w:rsid w:val="005D255C"/>
    <w:rsid w:val="005D3F1B"/>
    <w:rsid w:val="005D4CBD"/>
    <w:rsid w:val="005D5381"/>
    <w:rsid w:val="005D5646"/>
    <w:rsid w:val="005D5BE7"/>
    <w:rsid w:val="005D621B"/>
    <w:rsid w:val="005D7083"/>
    <w:rsid w:val="005E00B5"/>
    <w:rsid w:val="005E01EE"/>
    <w:rsid w:val="005E244B"/>
    <w:rsid w:val="005E2B56"/>
    <w:rsid w:val="005E2B89"/>
    <w:rsid w:val="005E2FC9"/>
    <w:rsid w:val="005E4B37"/>
    <w:rsid w:val="005E4CC1"/>
    <w:rsid w:val="005E5470"/>
    <w:rsid w:val="005E6B3F"/>
    <w:rsid w:val="005E76BF"/>
    <w:rsid w:val="005F1827"/>
    <w:rsid w:val="005F19E8"/>
    <w:rsid w:val="005F21B2"/>
    <w:rsid w:val="005F27CC"/>
    <w:rsid w:val="005F3D2B"/>
    <w:rsid w:val="005F52A8"/>
    <w:rsid w:val="005F52CD"/>
    <w:rsid w:val="005F6799"/>
    <w:rsid w:val="005F6E19"/>
    <w:rsid w:val="005F76C5"/>
    <w:rsid w:val="00600017"/>
    <w:rsid w:val="00600475"/>
    <w:rsid w:val="00600CBD"/>
    <w:rsid w:val="00600FBE"/>
    <w:rsid w:val="00604F0B"/>
    <w:rsid w:val="00605FD1"/>
    <w:rsid w:val="00606304"/>
    <w:rsid w:val="006069B7"/>
    <w:rsid w:val="00606FF0"/>
    <w:rsid w:val="00607772"/>
    <w:rsid w:val="006078C3"/>
    <w:rsid w:val="00610A3A"/>
    <w:rsid w:val="00610C63"/>
    <w:rsid w:val="0061230C"/>
    <w:rsid w:val="00612A9F"/>
    <w:rsid w:val="00612D15"/>
    <w:rsid w:val="00612F4C"/>
    <w:rsid w:val="00614E4F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44F8"/>
    <w:rsid w:val="006245F6"/>
    <w:rsid w:val="006247A3"/>
    <w:rsid w:val="00624F1B"/>
    <w:rsid w:val="00625D1F"/>
    <w:rsid w:val="00626036"/>
    <w:rsid w:val="006274E3"/>
    <w:rsid w:val="006275CC"/>
    <w:rsid w:val="00631023"/>
    <w:rsid w:val="00631EBD"/>
    <w:rsid w:val="0063379E"/>
    <w:rsid w:val="00633B59"/>
    <w:rsid w:val="00635225"/>
    <w:rsid w:val="006354E0"/>
    <w:rsid w:val="00635A1C"/>
    <w:rsid w:val="006365F2"/>
    <w:rsid w:val="0063677C"/>
    <w:rsid w:val="006375DC"/>
    <w:rsid w:val="00637A00"/>
    <w:rsid w:val="00637F3D"/>
    <w:rsid w:val="00640083"/>
    <w:rsid w:val="006401A9"/>
    <w:rsid w:val="00641D77"/>
    <w:rsid w:val="006426FD"/>
    <w:rsid w:val="00642D81"/>
    <w:rsid w:val="006435B8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109D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E04"/>
    <w:rsid w:val="006669A0"/>
    <w:rsid w:val="00666EC7"/>
    <w:rsid w:val="00666ED7"/>
    <w:rsid w:val="006674A1"/>
    <w:rsid w:val="006674D7"/>
    <w:rsid w:val="00667AC2"/>
    <w:rsid w:val="00670572"/>
    <w:rsid w:val="0067096F"/>
    <w:rsid w:val="006712C6"/>
    <w:rsid w:val="006719B0"/>
    <w:rsid w:val="00671B61"/>
    <w:rsid w:val="00671B91"/>
    <w:rsid w:val="00672568"/>
    <w:rsid w:val="00672FF7"/>
    <w:rsid w:val="00673768"/>
    <w:rsid w:val="00674F0F"/>
    <w:rsid w:val="00675163"/>
    <w:rsid w:val="006768AB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1BE5"/>
    <w:rsid w:val="00683F64"/>
    <w:rsid w:val="00683FC5"/>
    <w:rsid w:val="0068404D"/>
    <w:rsid w:val="006856FA"/>
    <w:rsid w:val="006864B9"/>
    <w:rsid w:val="00687AF6"/>
    <w:rsid w:val="00690212"/>
    <w:rsid w:val="006909F9"/>
    <w:rsid w:val="006913B0"/>
    <w:rsid w:val="0069148C"/>
    <w:rsid w:val="00691653"/>
    <w:rsid w:val="00691A08"/>
    <w:rsid w:val="00692D8B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9758A"/>
    <w:rsid w:val="006A05C5"/>
    <w:rsid w:val="006A1697"/>
    <w:rsid w:val="006A35D7"/>
    <w:rsid w:val="006A4BB6"/>
    <w:rsid w:val="006A67C7"/>
    <w:rsid w:val="006B0127"/>
    <w:rsid w:val="006B25F1"/>
    <w:rsid w:val="006B4082"/>
    <w:rsid w:val="006B4114"/>
    <w:rsid w:val="006B5330"/>
    <w:rsid w:val="006B53DA"/>
    <w:rsid w:val="006B6B82"/>
    <w:rsid w:val="006B70AF"/>
    <w:rsid w:val="006C01B5"/>
    <w:rsid w:val="006C0897"/>
    <w:rsid w:val="006C251F"/>
    <w:rsid w:val="006C2795"/>
    <w:rsid w:val="006C3289"/>
    <w:rsid w:val="006C38BA"/>
    <w:rsid w:val="006C3A83"/>
    <w:rsid w:val="006C3F22"/>
    <w:rsid w:val="006C55A9"/>
    <w:rsid w:val="006C5C55"/>
    <w:rsid w:val="006C6506"/>
    <w:rsid w:val="006C6D0B"/>
    <w:rsid w:val="006D0588"/>
    <w:rsid w:val="006D0A45"/>
    <w:rsid w:val="006D0C49"/>
    <w:rsid w:val="006D0EE0"/>
    <w:rsid w:val="006D0F2E"/>
    <w:rsid w:val="006D1C1D"/>
    <w:rsid w:val="006D2BF6"/>
    <w:rsid w:val="006D3CF1"/>
    <w:rsid w:val="006D4081"/>
    <w:rsid w:val="006D496B"/>
    <w:rsid w:val="006D4B5E"/>
    <w:rsid w:val="006D73DC"/>
    <w:rsid w:val="006D7881"/>
    <w:rsid w:val="006D7F21"/>
    <w:rsid w:val="006E00BD"/>
    <w:rsid w:val="006E03BC"/>
    <w:rsid w:val="006E04C0"/>
    <w:rsid w:val="006E09F4"/>
    <w:rsid w:val="006E200C"/>
    <w:rsid w:val="006E275E"/>
    <w:rsid w:val="006E33BD"/>
    <w:rsid w:val="006E3A22"/>
    <w:rsid w:val="006E3ECB"/>
    <w:rsid w:val="006E3FE0"/>
    <w:rsid w:val="006E4984"/>
    <w:rsid w:val="006E4AA4"/>
    <w:rsid w:val="006E4E10"/>
    <w:rsid w:val="006E60F3"/>
    <w:rsid w:val="006E6845"/>
    <w:rsid w:val="006E7DDA"/>
    <w:rsid w:val="006F07E0"/>
    <w:rsid w:val="006F0923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70020C"/>
    <w:rsid w:val="007004CD"/>
    <w:rsid w:val="00700AC5"/>
    <w:rsid w:val="00701EDA"/>
    <w:rsid w:val="0070252D"/>
    <w:rsid w:val="00702C60"/>
    <w:rsid w:val="00704085"/>
    <w:rsid w:val="00705E60"/>
    <w:rsid w:val="00706286"/>
    <w:rsid w:val="00706AC7"/>
    <w:rsid w:val="007079BE"/>
    <w:rsid w:val="00707EE3"/>
    <w:rsid w:val="007111E0"/>
    <w:rsid w:val="007111E3"/>
    <w:rsid w:val="00712269"/>
    <w:rsid w:val="007122C4"/>
    <w:rsid w:val="00712C30"/>
    <w:rsid w:val="007137D4"/>
    <w:rsid w:val="007143E7"/>
    <w:rsid w:val="007147B8"/>
    <w:rsid w:val="0071483E"/>
    <w:rsid w:val="00714E1C"/>
    <w:rsid w:val="007152B4"/>
    <w:rsid w:val="007155CB"/>
    <w:rsid w:val="00715C08"/>
    <w:rsid w:val="00716121"/>
    <w:rsid w:val="0071624D"/>
    <w:rsid w:val="00717D37"/>
    <w:rsid w:val="00720152"/>
    <w:rsid w:val="00720850"/>
    <w:rsid w:val="00723022"/>
    <w:rsid w:val="0072325C"/>
    <w:rsid w:val="00723B08"/>
    <w:rsid w:val="00724881"/>
    <w:rsid w:val="00725246"/>
    <w:rsid w:val="0072664C"/>
    <w:rsid w:val="007270C7"/>
    <w:rsid w:val="0072722E"/>
    <w:rsid w:val="0073034E"/>
    <w:rsid w:val="00731E5C"/>
    <w:rsid w:val="00732A0F"/>
    <w:rsid w:val="00733434"/>
    <w:rsid w:val="007337EC"/>
    <w:rsid w:val="00733DE8"/>
    <w:rsid w:val="00734B4A"/>
    <w:rsid w:val="00734DCD"/>
    <w:rsid w:val="00735584"/>
    <w:rsid w:val="00735746"/>
    <w:rsid w:val="00735C75"/>
    <w:rsid w:val="00735E6F"/>
    <w:rsid w:val="00735FD0"/>
    <w:rsid w:val="0073698F"/>
    <w:rsid w:val="00736CAD"/>
    <w:rsid w:val="007402BB"/>
    <w:rsid w:val="007402E0"/>
    <w:rsid w:val="00741D65"/>
    <w:rsid w:val="00742FD6"/>
    <w:rsid w:val="00744263"/>
    <w:rsid w:val="00744AB6"/>
    <w:rsid w:val="00745B59"/>
    <w:rsid w:val="007469CA"/>
    <w:rsid w:val="00746DB5"/>
    <w:rsid w:val="00747940"/>
    <w:rsid w:val="00747C5F"/>
    <w:rsid w:val="00747F85"/>
    <w:rsid w:val="0075018F"/>
    <w:rsid w:val="00750EE9"/>
    <w:rsid w:val="00751CF5"/>
    <w:rsid w:val="00752031"/>
    <w:rsid w:val="007521F9"/>
    <w:rsid w:val="007540AB"/>
    <w:rsid w:val="00754B57"/>
    <w:rsid w:val="0075521A"/>
    <w:rsid w:val="007552F7"/>
    <w:rsid w:val="00755DA0"/>
    <w:rsid w:val="00756AA4"/>
    <w:rsid w:val="007571F7"/>
    <w:rsid w:val="007600C0"/>
    <w:rsid w:val="0076018A"/>
    <w:rsid w:val="007604FA"/>
    <w:rsid w:val="00760A3C"/>
    <w:rsid w:val="0076161B"/>
    <w:rsid w:val="00761C1D"/>
    <w:rsid w:val="00762110"/>
    <w:rsid w:val="00764B6E"/>
    <w:rsid w:val="00764C00"/>
    <w:rsid w:val="00764CDF"/>
    <w:rsid w:val="00765479"/>
    <w:rsid w:val="00765544"/>
    <w:rsid w:val="00766869"/>
    <w:rsid w:val="00766F65"/>
    <w:rsid w:val="007673C2"/>
    <w:rsid w:val="00767A99"/>
    <w:rsid w:val="00770536"/>
    <w:rsid w:val="00770608"/>
    <w:rsid w:val="00771483"/>
    <w:rsid w:val="0077473F"/>
    <w:rsid w:val="00775A22"/>
    <w:rsid w:val="00775E6D"/>
    <w:rsid w:val="0077796E"/>
    <w:rsid w:val="00777E9C"/>
    <w:rsid w:val="00777EBC"/>
    <w:rsid w:val="00780933"/>
    <w:rsid w:val="00781D0A"/>
    <w:rsid w:val="00781D8A"/>
    <w:rsid w:val="00784253"/>
    <w:rsid w:val="007846FB"/>
    <w:rsid w:val="0078482B"/>
    <w:rsid w:val="0078589F"/>
    <w:rsid w:val="00785945"/>
    <w:rsid w:val="00787342"/>
    <w:rsid w:val="00787723"/>
    <w:rsid w:val="007918FE"/>
    <w:rsid w:val="00791EA3"/>
    <w:rsid w:val="0079271D"/>
    <w:rsid w:val="00792721"/>
    <w:rsid w:val="00792C88"/>
    <w:rsid w:val="00793222"/>
    <w:rsid w:val="0079376A"/>
    <w:rsid w:val="00793EE7"/>
    <w:rsid w:val="00794B4F"/>
    <w:rsid w:val="00795D07"/>
    <w:rsid w:val="00795FA0"/>
    <w:rsid w:val="007961FE"/>
    <w:rsid w:val="00796A00"/>
    <w:rsid w:val="00796F57"/>
    <w:rsid w:val="00796F71"/>
    <w:rsid w:val="007A00E3"/>
    <w:rsid w:val="007A3605"/>
    <w:rsid w:val="007A3DF3"/>
    <w:rsid w:val="007A5089"/>
    <w:rsid w:val="007A5A0D"/>
    <w:rsid w:val="007A61A3"/>
    <w:rsid w:val="007A6208"/>
    <w:rsid w:val="007A6311"/>
    <w:rsid w:val="007A7B7C"/>
    <w:rsid w:val="007B135F"/>
    <w:rsid w:val="007B3041"/>
    <w:rsid w:val="007B3D91"/>
    <w:rsid w:val="007B4C30"/>
    <w:rsid w:val="007B6278"/>
    <w:rsid w:val="007B746F"/>
    <w:rsid w:val="007B765F"/>
    <w:rsid w:val="007C061C"/>
    <w:rsid w:val="007C1426"/>
    <w:rsid w:val="007C16D8"/>
    <w:rsid w:val="007C20BC"/>
    <w:rsid w:val="007C27CC"/>
    <w:rsid w:val="007C35DB"/>
    <w:rsid w:val="007C4D38"/>
    <w:rsid w:val="007C6532"/>
    <w:rsid w:val="007C6575"/>
    <w:rsid w:val="007C6D11"/>
    <w:rsid w:val="007C79B6"/>
    <w:rsid w:val="007D0B4E"/>
    <w:rsid w:val="007D106C"/>
    <w:rsid w:val="007D2538"/>
    <w:rsid w:val="007D2F93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24A3"/>
    <w:rsid w:val="007F2C1D"/>
    <w:rsid w:val="007F4C59"/>
    <w:rsid w:val="007F4C99"/>
    <w:rsid w:val="007F5BEE"/>
    <w:rsid w:val="007F5C2F"/>
    <w:rsid w:val="007F65F5"/>
    <w:rsid w:val="007F782D"/>
    <w:rsid w:val="0080132D"/>
    <w:rsid w:val="00801517"/>
    <w:rsid w:val="008019D1"/>
    <w:rsid w:val="00801ABF"/>
    <w:rsid w:val="00801C68"/>
    <w:rsid w:val="00802AAF"/>
    <w:rsid w:val="008034C9"/>
    <w:rsid w:val="00806ACB"/>
    <w:rsid w:val="008073D4"/>
    <w:rsid w:val="00807EB8"/>
    <w:rsid w:val="00811103"/>
    <w:rsid w:val="0081171D"/>
    <w:rsid w:val="00813A9F"/>
    <w:rsid w:val="00814D14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4AB"/>
    <w:rsid w:val="008236E9"/>
    <w:rsid w:val="00823FE3"/>
    <w:rsid w:val="0082529B"/>
    <w:rsid w:val="008258C7"/>
    <w:rsid w:val="00831738"/>
    <w:rsid w:val="00831D91"/>
    <w:rsid w:val="00832FA7"/>
    <w:rsid w:val="00834EC8"/>
    <w:rsid w:val="008350EE"/>
    <w:rsid w:val="00837654"/>
    <w:rsid w:val="00837D23"/>
    <w:rsid w:val="00837DC5"/>
    <w:rsid w:val="00837EBF"/>
    <w:rsid w:val="008406EE"/>
    <w:rsid w:val="0084176D"/>
    <w:rsid w:val="00842B9C"/>
    <w:rsid w:val="00845FC5"/>
    <w:rsid w:val="00847260"/>
    <w:rsid w:val="00850ABB"/>
    <w:rsid w:val="00852C1A"/>
    <w:rsid w:val="0085449A"/>
    <w:rsid w:val="00855618"/>
    <w:rsid w:val="00856F84"/>
    <w:rsid w:val="008570AD"/>
    <w:rsid w:val="008575DD"/>
    <w:rsid w:val="00861A25"/>
    <w:rsid w:val="00862A49"/>
    <w:rsid w:val="00864AA0"/>
    <w:rsid w:val="00864FDB"/>
    <w:rsid w:val="00865458"/>
    <w:rsid w:val="008657F1"/>
    <w:rsid w:val="00866484"/>
    <w:rsid w:val="00866708"/>
    <w:rsid w:val="00867237"/>
    <w:rsid w:val="0086746F"/>
    <w:rsid w:val="00871874"/>
    <w:rsid w:val="00871F28"/>
    <w:rsid w:val="0087218F"/>
    <w:rsid w:val="00873AD3"/>
    <w:rsid w:val="00873B74"/>
    <w:rsid w:val="00873BD1"/>
    <w:rsid w:val="00875578"/>
    <w:rsid w:val="0087711A"/>
    <w:rsid w:val="0087713A"/>
    <w:rsid w:val="0087748D"/>
    <w:rsid w:val="008779DA"/>
    <w:rsid w:val="00880590"/>
    <w:rsid w:val="008813D1"/>
    <w:rsid w:val="00883526"/>
    <w:rsid w:val="00883F5C"/>
    <w:rsid w:val="00884507"/>
    <w:rsid w:val="00884A7B"/>
    <w:rsid w:val="0088554F"/>
    <w:rsid w:val="00886229"/>
    <w:rsid w:val="008869F3"/>
    <w:rsid w:val="008870FE"/>
    <w:rsid w:val="0088723A"/>
    <w:rsid w:val="00890602"/>
    <w:rsid w:val="00891264"/>
    <w:rsid w:val="0089163F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E46"/>
    <w:rsid w:val="008A00CD"/>
    <w:rsid w:val="008A059F"/>
    <w:rsid w:val="008A087A"/>
    <w:rsid w:val="008A1780"/>
    <w:rsid w:val="008A1A1E"/>
    <w:rsid w:val="008A1AD1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B08C8"/>
    <w:rsid w:val="008B1915"/>
    <w:rsid w:val="008B27FB"/>
    <w:rsid w:val="008B28FD"/>
    <w:rsid w:val="008B307D"/>
    <w:rsid w:val="008B3D0A"/>
    <w:rsid w:val="008B4DAC"/>
    <w:rsid w:val="008B60CC"/>
    <w:rsid w:val="008B61D2"/>
    <w:rsid w:val="008B6CB4"/>
    <w:rsid w:val="008B7889"/>
    <w:rsid w:val="008B7B31"/>
    <w:rsid w:val="008B7F5E"/>
    <w:rsid w:val="008C0BCD"/>
    <w:rsid w:val="008C12E8"/>
    <w:rsid w:val="008C1401"/>
    <w:rsid w:val="008C15A6"/>
    <w:rsid w:val="008C3633"/>
    <w:rsid w:val="008C403D"/>
    <w:rsid w:val="008C4C96"/>
    <w:rsid w:val="008C567E"/>
    <w:rsid w:val="008C572D"/>
    <w:rsid w:val="008C5CD0"/>
    <w:rsid w:val="008C643C"/>
    <w:rsid w:val="008C65C0"/>
    <w:rsid w:val="008C72CD"/>
    <w:rsid w:val="008C779D"/>
    <w:rsid w:val="008D09B1"/>
    <w:rsid w:val="008D28D5"/>
    <w:rsid w:val="008D3558"/>
    <w:rsid w:val="008D368D"/>
    <w:rsid w:val="008D3D03"/>
    <w:rsid w:val="008D59D4"/>
    <w:rsid w:val="008E0204"/>
    <w:rsid w:val="008E19EC"/>
    <w:rsid w:val="008E20DD"/>
    <w:rsid w:val="008E24A9"/>
    <w:rsid w:val="008E2D5E"/>
    <w:rsid w:val="008E2FB9"/>
    <w:rsid w:val="008E36C9"/>
    <w:rsid w:val="008E3FA0"/>
    <w:rsid w:val="008E44A9"/>
    <w:rsid w:val="008E46AB"/>
    <w:rsid w:val="008E624A"/>
    <w:rsid w:val="008E6689"/>
    <w:rsid w:val="008F02FF"/>
    <w:rsid w:val="008F10BB"/>
    <w:rsid w:val="008F4A64"/>
    <w:rsid w:val="008F4A70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2C"/>
    <w:rsid w:val="00900C03"/>
    <w:rsid w:val="00901CED"/>
    <w:rsid w:val="0090207E"/>
    <w:rsid w:val="00902F55"/>
    <w:rsid w:val="00903CFD"/>
    <w:rsid w:val="0090408A"/>
    <w:rsid w:val="00904120"/>
    <w:rsid w:val="00905978"/>
    <w:rsid w:val="00906160"/>
    <w:rsid w:val="00907222"/>
    <w:rsid w:val="0090740A"/>
    <w:rsid w:val="00907BDD"/>
    <w:rsid w:val="009103ED"/>
    <w:rsid w:val="00912F71"/>
    <w:rsid w:val="00914395"/>
    <w:rsid w:val="00914820"/>
    <w:rsid w:val="0091548C"/>
    <w:rsid w:val="00916AA2"/>
    <w:rsid w:val="00916BB1"/>
    <w:rsid w:val="00916F7D"/>
    <w:rsid w:val="00920CE3"/>
    <w:rsid w:val="00921383"/>
    <w:rsid w:val="009218C4"/>
    <w:rsid w:val="00921E9A"/>
    <w:rsid w:val="00922973"/>
    <w:rsid w:val="00922A70"/>
    <w:rsid w:val="00923138"/>
    <w:rsid w:val="009237C3"/>
    <w:rsid w:val="00924FB5"/>
    <w:rsid w:val="00926640"/>
    <w:rsid w:val="00927869"/>
    <w:rsid w:val="00927D1D"/>
    <w:rsid w:val="00930589"/>
    <w:rsid w:val="00930F8C"/>
    <w:rsid w:val="009311BD"/>
    <w:rsid w:val="00931581"/>
    <w:rsid w:val="00931D0F"/>
    <w:rsid w:val="00931E26"/>
    <w:rsid w:val="0093290A"/>
    <w:rsid w:val="009329E2"/>
    <w:rsid w:val="00932DF5"/>
    <w:rsid w:val="00933832"/>
    <w:rsid w:val="0093417D"/>
    <w:rsid w:val="00935536"/>
    <w:rsid w:val="00935852"/>
    <w:rsid w:val="00936552"/>
    <w:rsid w:val="00936919"/>
    <w:rsid w:val="00937189"/>
    <w:rsid w:val="0093729C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68D0"/>
    <w:rsid w:val="00946CE1"/>
    <w:rsid w:val="00946EAB"/>
    <w:rsid w:val="00946F10"/>
    <w:rsid w:val="0094725D"/>
    <w:rsid w:val="00947567"/>
    <w:rsid w:val="009479FB"/>
    <w:rsid w:val="00951BD9"/>
    <w:rsid w:val="00952315"/>
    <w:rsid w:val="00952BA2"/>
    <w:rsid w:val="00952BCC"/>
    <w:rsid w:val="00952CD3"/>
    <w:rsid w:val="00953FE5"/>
    <w:rsid w:val="009542C8"/>
    <w:rsid w:val="00954395"/>
    <w:rsid w:val="0095459E"/>
    <w:rsid w:val="00954F0E"/>
    <w:rsid w:val="00956387"/>
    <w:rsid w:val="00957574"/>
    <w:rsid w:val="0096094E"/>
    <w:rsid w:val="00960F10"/>
    <w:rsid w:val="00961BAD"/>
    <w:rsid w:val="009623F1"/>
    <w:rsid w:val="0096256A"/>
    <w:rsid w:val="00962622"/>
    <w:rsid w:val="00962AFC"/>
    <w:rsid w:val="0096398D"/>
    <w:rsid w:val="009646C5"/>
    <w:rsid w:val="00965095"/>
    <w:rsid w:val="00965D66"/>
    <w:rsid w:val="009662BD"/>
    <w:rsid w:val="00967602"/>
    <w:rsid w:val="00967A8E"/>
    <w:rsid w:val="009700A3"/>
    <w:rsid w:val="00971A1C"/>
    <w:rsid w:val="00971D00"/>
    <w:rsid w:val="00973550"/>
    <w:rsid w:val="00973D5F"/>
    <w:rsid w:val="00974130"/>
    <w:rsid w:val="00974871"/>
    <w:rsid w:val="00974A56"/>
    <w:rsid w:val="009750F6"/>
    <w:rsid w:val="00975526"/>
    <w:rsid w:val="009809EC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7142"/>
    <w:rsid w:val="00987804"/>
    <w:rsid w:val="00987A06"/>
    <w:rsid w:val="00990AEF"/>
    <w:rsid w:val="009915A4"/>
    <w:rsid w:val="00991CEC"/>
    <w:rsid w:val="00992D6D"/>
    <w:rsid w:val="00993F52"/>
    <w:rsid w:val="0099475E"/>
    <w:rsid w:val="009950A5"/>
    <w:rsid w:val="00996B98"/>
    <w:rsid w:val="00996D2F"/>
    <w:rsid w:val="009A0AEE"/>
    <w:rsid w:val="009A211D"/>
    <w:rsid w:val="009A33F7"/>
    <w:rsid w:val="009A35EC"/>
    <w:rsid w:val="009A3648"/>
    <w:rsid w:val="009A36AE"/>
    <w:rsid w:val="009A3A58"/>
    <w:rsid w:val="009A3D59"/>
    <w:rsid w:val="009A5CE7"/>
    <w:rsid w:val="009A6008"/>
    <w:rsid w:val="009A683E"/>
    <w:rsid w:val="009A796F"/>
    <w:rsid w:val="009A7A31"/>
    <w:rsid w:val="009A7AA9"/>
    <w:rsid w:val="009B232A"/>
    <w:rsid w:val="009B38BE"/>
    <w:rsid w:val="009B41C8"/>
    <w:rsid w:val="009B4D9D"/>
    <w:rsid w:val="009B6216"/>
    <w:rsid w:val="009B6E08"/>
    <w:rsid w:val="009B6EE4"/>
    <w:rsid w:val="009B7201"/>
    <w:rsid w:val="009B75A6"/>
    <w:rsid w:val="009B7ECE"/>
    <w:rsid w:val="009B7EFB"/>
    <w:rsid w:val="009C0171"/>
    <w:rsid w:val="009C0824"/>
    <w:rsid w:val="009C0AC3"/>
    <w:rsid w:val="009C0C7F"/>
    <w:rsid w:val="009C230C"/>
    <w:rsid w:val="009C30FC"/>
    <w:rsid w:val="009C431A"/>
    <w:rsid w:val="009C4756"/>
    <w:rsid w:val="009C47EE"/>
    <w:rsid w:val="009C58AD"/>
    <w:rsid w:val="009C6173"/>
    <w:rsid w:val="009C690C"/>
    <w:rsid w:val="009C6CE5"/>
    <w:rsid w:val="009D1C1D"/>
    <w:rsid w:val="009D2531"/>
    <w:rsid w:val="009D2BA6"/>
    <w:rsid w:val="009D3034"/>
    <w:rsid w:val="009D3BC6"/>
    <w:rsid w:val="009D4717"/>
    <w:rsid w:val="009D548C"/>
    <w:rsid w:val="009D5570"/>
    <w:rsid w:val="009D5766"/>
    <w:rsid w:val="009D6E7C"/>
    <w:rsid w:val="009D718F"/>
    <w:rsid w:val="009D7718"/>
    <w:rsid w:val="009E20BA"/>
    <w:rsid w:val="009E21BA"/>
    <w:rsid w:val="009E2A6C"/>
    <w:rsid w:val="009E2DF8"/>
    <w:rsid w:val="009E34CC"/>
    <w:rsid w:val="009E41E6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1E46"/>
    <w:rsid w:val="009F277F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A013EB"/>
    <w:rsid w:val="00A01746"/>
    <w:rsid w:val="00A0290D"/>
    <w:rsid w:val="00A03061"/>
    <w:rsid w:val="00A0309F"/>
    <w:rsid w:val="00A037DF"/>
    <w:rsid w:val="00A03C5E"/>
    <w:rsid w:val="00A04B98"/>
    <w:rsid w:val="00A051F9"/>
    <w:rsid w:val="00A056D5"/>
    <w:rsid w:val="00A06973"/>
    <w:rsid w:val="00A06B7F"/>
    <w:rsid w:val="00A10A78"/>
    <w:rsid w:val="00A11BF7"/>
    <w:rsid w:val="00A11DA6"/>
    <w:rsid w:val="00A12FE9"/>
    <w:rsid w:val="00A13604"/>
    <w:rsid w:val="00A138D4"/>
    <w:rsid w:val="00A141FF"/>
    <w:rsid w:val="00A15EF0"/>
    <w:rsid w:val="00A166AF"/>
    <w:rsid w:val="00A16B34"/>
    <w:rsid w:val="00A17786"/>
    <w:rsid w:val="00A17BCA"/>
    <w:rsid w:val="00A17CFC"/>
    <w:rsid w:val="00A2038E"/>
    <w:rsid w:val="00A214A8"/>
    <w:rsid w:val="00A21944"/>
    <w:rsid w:val="00A21C00"/>
    <w:rsid w:val="00A21CC2"/>
    <w:rsid w:val="00A22AED"/>
    <w:rsid w:val="00A22D11"/>
    <w:rsid w:val="00A2310D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7FA4"/>
    <w:rsid w:val="00A3001A"/>
    <w:rsid w:val="00A30C59"/>
    <w:rsid w:val="00A310DE"/>
    <w:rsid w:val="00A3178D"/>
    <w:rsid w:val="00A328FB"/>
    <w:rsid w:val="00A342AF"/>
    <w:rsid w:val="00A34A47"/>
    <w:rsid w:val="00A34DFF"/>
    <w:rsid w:val="00A361C6"/>
    <w:rsid w:val="00A40591"/>
    <w:rsid w:val="00A425C6"/>
    <w:rsid w:val="00A42686"/>
    <w:rsid w:val="00A43212"/>
    <w:rsid w:val="00A45130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C0"/>
    <w:rsid w:val="00A52E03"/>
    <w:rsid w:val="00A54588"/>
    <w:rsid w:val="00A54ABE"/>
    <w:rsid w:val="00A55EF5"/>
    <w:rsid w:val="00A55F10"/>
    <w:rsid w:val="00A56CF1"/>
    <w:rsid w:val="00A5701B"/>
    <w:rsid w:val="00A57478"/>
    <w:rsid w:val="00A57B7A"/>
    <w:rsid w:val="00A61246"/>
    <w:rsid w:val="00A612C4"/>
    <w:rsid w:val="00A61428"/>
    <w:rsid w:val="00A63ECD"/>
    <w:rsid w:val="00A64E17"/>
    <w:rsid w:val="00A65DFE"/>
    <w:rsid w:val="00A661E9"/>
    <w:rsid w:val="00A66397"/>
    <w:rsid w:val="00A663A7"/>
    <w:rsid w:val="00A670D8"/>
    <w:rsid w:val="00A70248"/>
    <w:rsid w:val="00A70852"/>
    <w:rsid w:val="00A71760"/>
    <w:rsid w:val="00A7231A"/>
    <w:rsid w:val="00A72803"/>
    <w:rsid w:val="00A745D5"/>
    <w:rsid w:val="00A80C82"/>
    <w:rsid w:val="00A80D6D"/>
    <w:rsid w:val="00A81002"/>
    <w:rsid w:val="00A8323C"/>
    <w:rsid w:val="00A8365F"/>
    <w:rsid w:val="00A83E09"/>
    <w:rsid w:val="00A84E8A"/>
    <w:rsid w:val="00A852B8"/>
    <w:rsid w:val="00A85462"/>
    <w:rsid w:val="00A85FD1"/>
    <w:rsid w:val="00A87660"/>
    <w:rsid w:val="00A90160"/>
    <w:rsid w:val="00A90A55"/>
    <w:rsid w:val="00A9108A"/>
    <w:rsid w:val="00A91BD5"/>
    <w:rsid w:val="00A944E6"/>
    <w:rsid w:val="00A94E3D"/>
    <w:rsid w:val="00A95900"/>
    <w:rsid w:val="00A96103"/>
    <w:rsid w:val="00AA0436"/>
    <w:rsid w:val="00AA294B"/>
    <w:rsid w:val="00AA29C4"/>
    <w:rsid w:val="00AA2CF5"/>
    <w:rsid w:val="00AA313E"/>
    <w:rsid w:val="00AA3293"/>
    <w:rsid w:val="00AA334E"/>
    <w:rsid w:val="00AA3537"/>
    <w:rsid w:val="00AA356B"/>
    <w:rsid w:val="00AA533C"/>
    <w:rsid w:val="00AA5CEB"/>
    <w:rsid w:val="00AA5D9E"/>
    <w:rsid w:val="00AA67B6"/>
    <w:rsid w:val="00AA6945"/>
    <w:rsid w:val="00AA75AF"/>
    <w:rsid w:val="00AA7FBD"/>
    <w:rsid w:val="00AB003A"/>
    <w:rsid w:val="00AB0E56"/>
    <w:rsid w:val="00AB1174"/>
    <w:rsid w:val="00AB1258"/>
    <w:rsid w:val="00AB3083"/>
    <w:rsid w:val="00AB30B3"/>
    <w:rsid w:val="00AB4C2C"/>
    <w:rsid w:val="00AB4F61"/>
    <w:rsid w:val="00AB6B4C"/>
    <w:rsid w:val="00AC0012"/>
    <w:rsid w:val="00AC049E"/>
    <w:rsid w:val="00AC14C2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BDB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F72"/>
    <w:rsid w:val="00AD6D67"/>
    <w:rsid w:val="00AD74E4"/>
    <w:rsid w:val="00AD7D3F"/>
    <w:rsid w:val="00AE0212"/>
    <w:rsid w:val="00AE1CC4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7182"/>
    <w:rsid w:val="00AF780F"/>
    <w:rsid w:val="00AF7B46"/>
    <w:rsid w:val="00B01599"/>
    <w:rsid w:val="00B025FC"/>
    <w:rsid w:val="00B07372"/>
    <w:rsid w:val="00B0792E"/>
    <w:rsid w:val="00B10496"/>
    <w:rsid w:val="00B107A2"/>
    <w:rsid w:val="00B110E8"/>
    <w:rsid w:val="00B118A0"/>
    <w:rsid w:val="00B12707"/>
    <w:rsid w:val="00B12EAA"/>
    <w:rsid w:val="00B14093"/>
    <w:rsid w:val="00B15602"/>
    <w:rsid w:val="00B15EBC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4684"/>
    <w:rsid w:val="00B25572"/>
    <w:rsid w:val="00B30F7E"/>
    <w:rsid w:val="00B30FC0"/>
    <w:rsid w:val="00B322D1"/>
    <w:rsid w:val="00B32767"/>
    <w:rsid w:val="00B33932"/>
    <w:rsid w:val="00B342AA"/>
    <w:rsid w:val="00B35106"/>
    <w:rsid w:val="00B35155"/>
    <w:rsid w:val="00B35682"/>
    <w:rsid w:val="00B36453"/>
    <w:rsid w:val="00B36528"/>
    <w:rsid w:val="00B3682B"/>
    <w:rsid w:val="00B36BC0"/>
    <w:rsid w:val="00B41DE5"/>
    <w:rsid w:val="00B41F8B"/>
    <w:rsid w:val="00B42B6B"/>
    <w:rsid w:val="00B43CFE"/>
    <w:rsid w:val="00B444E1"/>
    <w:rsid w:val="00B4565A"/>
    <w:rsid w:val="00B46221"/>
    <w:rsid w:val="00B46820"/>
    <w:rsid w:val="00B46AD8"/>
    <w:rsid w:val="00B46E60"/>
    <w:rsid w:val="00B46EB4"/>
    <w:rsid w:val="00B4747F"/>
    <w:rsid w:val="00B476B5"/>
    <w:rsid w:val="00B51C75"/>
    <w:rsid w:val="00B52171"/>
    <w:rsid w:val="00B52AD0"/>
    <w:rsid w:val="00B5316D"/>
    <w:rsid w:val="00B54DD8"/>
    <w:rsid w:val="00B559EC"/>
    <w:rsid w:val="00B56218"/>
    <w:rsid w:val="00B56569"/>
    <w:rsid w:val="00B5696E"/>
    <w:rsid w:val="00B56DEC"/>
    <w:rsid w:val="00B56F44"/>
    <w:rsid w:val="00B5766B"/>
    <w:rsid w:val="00B619D4"/>
    <w:rsid w:val="00B62E20"/>
    <w:rsid w:val="00B63FA8"/>
    <w:rsid w:val="00B64781"/>
    <w:rsid w:val="00B64F07"/>
    <w:rsid w:val="00B6523A"/>
    <w:rsid w:val="00B66C51"/>
    <w:rsid w:val="00B66E58"/>
    <w:rsid w:val="00B7023B"/>
    <w:rsid w:val="00B7126F"/>
    <w:rsid w:val="00B72222"/>
    <w:rsid w:val="00B72C1E"/>
    <w:rsid w:val="00B72F75"/>
    <w:rsid w:val="00B74D6F"/>
    <w:rsid w:val="00B755A7"/>
    <w:rsid w:val="00B77031"/>
    <w:rsid w:val="00B773E0"/>
    <w:rsid w:val="00B80185"/>
    <w:rsid w:val="00B80831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D27"/>
    <w:rsid w:val="00B928A7"/>
    <w:rsid w:val="00B943E7"/>
    <w:rsid w:val="00B94540"/>
    <w:rsid w:val="00B95648"/>
    <w:rsid w:val="00B9572F"/>
    <w:rsid w:val="00B96390"/>
    <w:rsid w:val="00BA0177"/>
    <w:rsid w:val="00BA11FF"/>
    <w:rsid w:val="00BA1EC0"/>
    <w:rsid w:val="00BA2FA9"/>
    <w:rsid w:val="00BA3BF6"/>
    <w:rsid w:val="00BA43C9"/>
    <w:rsid w:val="00BA56E5"/>
    <w:rsid w:val="00BA5DD4"/>
    <w:rsid w:val="00BA7296"/>
    <w:rsid w:val="00BB0964"/>
    <w:rsid w:val="00BB1201"/>
    <w:rsid w:val="00BB1454"/>
    <w:rsid w:val="00BB174B"/>
    <w:rsid w:val="00BB1DCF"/>
    <w:rsid w:val="00BB1FA1"/>
    <w:rsid w:val="00BB22A1"/>
    <w:rsid w:val="00BB38C6"/>
    <w:rsid w:val="00BB3B65"/>
    <w:rsid w:val="00BB3D0A"/>
    <w:rsid w:val="00BB4ED6"/>
    <w:rsid w:val="00BB674A"/>
    <w:rsid w:val="00BB7FF2"/>
    <w:rsid w:val="00BC03EC"/>
    <w:rsid w:val="00BC0FAB"/>
    <w:rsid w:val="00BC1347"/>
    <w:rsid w:val="00BC1A25"/>
    <w:rsid w:val="00BC26EF"/>
    <w:rsid w:val="00BC350B"/>
    <w:rsid w:val="00BC408C"/>
    <w:rsid w:val="00BC4400"/>
    <w:rsid w:val="00BC683E"/>
    <w:rsid w:val="00BC73C2"/>
    <w:rsid w:val="00BC77B0"/>
    <w:rsid w:val="00BD0157"/>
    <w:rsid w:val="00BD05E2"/>
    <w:rsid w:val="00BD0815"/>
    <w:rsid w:val="00BD1717"/>
    <w:rsid w:val="00BD1F5F"/>
    <w:rsid w:val="00BD2423"/>
    <w:rsid w:val="00BD4001"/>
    <w:rsid w:val="00BD4ABE"/>
    <w:rsid w:val="00BD5A35"/>
    <w:rsid w:val="00BD6259"/>
    <w:rsid w:val="00BD763E"/>
    <w:rsid w:val="00BD773F"/>
    <w:rsid w:val="00BD7ABA"/>
    <w:rsid w:val="00BE18F4"/>
    <w:rsid w:val="00BE24E5"/>
    <w:rsid w:val="00BE2B64"/>
    <w:rsid w:val="00BE2C7E"/>
    <w:rsid w:val="00BE32A2"/>
    <w:rsid w:val="00BE389D"/>
    <w:rsid w:val="00BE3E02"/>
    <w:rsid w:val="00BE4120"/>
    <w:rsid w:val="00BE5242"/>
    <w:rsid w:val="00BE5677"/>
    <w:rsid w:val="00BE5752"/>
    <w:rsid w:val="00BE6DD6"/>
    <w:rsid w:val="00BE74ED"/>
    <w:rsid w:val="00BE7BED"/>
    <w:rsid w:val="00BE7DDC"/>
    <w:rsid w:val="00BF0912"/>
    <w:rsid w:val="00BF12B1"/>
    <w:rsid w:val="00BF1BC8"/>
    <w:rsid w:val="00BF1E39"/>
    <w:rsid w:val="00BF22EB"/>
    <w:rsid w:val="00BF319E"/>
    <w:rsid w:val="00BF3375"/>
    <w:rsid w:val="00BF35D1"/>
    <w:rsid w:val="00BF3DD0"/>
    <w:rsid w:val="00BF417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795"/>
    <w:rsid w:val="00C00EAF"/>
    <w:rsid w:val="00C017EE"/>
    <w:rsid w:val="00C0255C"/>
    <w:rsid w:val="00C02AB1"/>
    <w:rsid w:val="00C03DAC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DF1"/>
    <w:rsid w:val="00C15EA1"/>
    <w:rsid w:val="00C17231"/>
    <w:rsid w:val="00C17253"/>
    <w:rsid w:val="00C177F3"/>
    <w:rsid w:val="00C17B08"/>
    <w:rsid w:val="00C203AB"/>
    <w:rsid w:val="00C208F5"/>
    <w:rsid w:val="00C239F7"/>
    <w:rsid w:val="00C23D1A"/>
    <w:rsid w:val="00C24A7B"/>
    <w:rsid w:val="00C24F65"/>
    <w:rsid w:val="00C25DFD"/>
    <w:rsid w:val="00C25EC2"/>
    <w:rsid w:val="00C25F9B"/>
    <w:rsid w:val="00C26B2C"/>
    <w:rsid w:val="00C26E45"/>
    <w:rsid w:val="00C27443"/>
    <w:rsid w:val="00C27DA1"/>
    <w:rsid w:val="00C30479"/>
    <w:rsid w:val="00C30FB6"/>
    <w:rsid w:val="00C30FF5"/>
    <w:rsid w:val="00C3126E"/>
    <w:rsid w:val="00C31681"/>
    <w:rsid w:val="00C31EE4"/>
    <w:rsid w:val="00C31F08"/>
    <w:rsid w:val="00C325A4"/>
    <w:rsid w:val="00C32FBF"/>
    <w:rsid w:val="00C33067"/>
    <w:rsid w:val="00C35492"/>
    <w:rsid w:val="00C36239"/>
    <w:rsid w:val="00C37C8D"/>
    <w:rsid w:val="00C40399"/>
    <w:rsid w:val="00C40A15"/>
    <w:rsid w:val="00C41CCB"/>
    <w:rsid w:val="00C41CF7"/>
    <w:rsid w:val="00C42079"/>
    <w:rsid w:val="00C43F3E"/>
    <w:rsid w:val="00C44A89"/>
    <w:rsid w:val="00C45388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CE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EE9"/>
    <w:rsid w:val="00C57F08"/>
    <w:rsid w:val="00C60B5F"/>
    <w:rsid w:val="00C60C93"/>
    <w:rsid w:val="00C61C57"/>
    <w:rsid w:val="00C61E3C"/>
    <w:rsid w:val="00C61F5A"/>
    <w:rsid w:val="00C61F9B"/>
    <w:rsid w:val="00C62818"/>
    <w:rsid w:val="00C62B95"/>
    <w:rsid w:val="00C649B7"/>
    <w:rsid w:val="00C668A7"/>
    <w:rsid w:val="00C66CFF"/>
    <w:rsid w:val="00C70668"/>
    <w:rsid w:val="00C70E3A"/>
    <w:rsid w:val="00C721FF"/>
    <w:rsid w:val="00C72D48"/>
    <w:rsid w:val="00C72E94"/>
    <w:rsid w:val="00C74441"/>
    <w:rsid w:val="00C7483D"/>
    <w:rsid w:val="00C75ED1"/>
    <w:rsid w:val="00C77B24"/>
    <w:rsid w:val="00C81022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294"/>
    <w:rsid w:val="00C86D0B"/>
    <w:rsid w:val="00C87026"/>
    <w:rsid w:val="00C8779C"/>
    <w:rsid w:val="00C87B3C"/>
    <w:rsid w:val="00C87E5C"/>
    <w:rsid w:val="00C90011"/>
    <w:rsid w:val="00C91B9E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9CA"/>
    <w:rsid w:val="00CA1252"/>
    <w:rsid w:val="00CA1339"/>
    <w:rsid w:val="00CA141A"/>
    <w:rsid w:val="00CA2663"/>
    <w:rsid w:val="00CA2764"/>
    <w:rsid w:val="00CA28C7"/>
    <w:rsid w:val="00CA3423"/>
    <w:rsid w:val="00CA3DF1"/>
    <w:rsid w:val="00CA48F5"/>
    <w:rsid w:val="00CA5157"/>
    <w:rsid w:val="00CA5F44"/>
    <w:rsid w:val="00CA6EA3"/>
    <w:rsid w:val="00CA6FBA"/>
    <w:rsid w:val="00CA7435"/>
    <w:rsid w:val="00CB02A6"/>
    <w:rsid w:val="00CB0316"/>
    <w:rsid w:val="00CB1ACF"/>
    <w:rsid w:val="00CB3212"/>
    <w:rsid w:val="00CB3834"/>
    <w:rsid w:val="00CB648D"/>
    <w:rsid w:val="00CB6538"/>
    <w:rsid w:val="00CB7541"/>
    <w:rsid w:val="00CB75BD"/>
    <w:rsid w:val="00CB7770"/>
    <w:rsid w:val="00CB7CFA"/>
    <w:rsid w:val="00CC2220"/>
    <w:rsid w:val="00CC30E9"/>
    <w:rsid w:val="00CC32CD"/>
    <w:rsid w:val="00CC3354"/>
    <w:rsid w:val="00CC5585"/>
    <w:rsid w:val="00CC5681"/>
    <w:rsid w:val="00CC63AC"/>
    <w:rsid w:val="00CC6782"/>
    <w:rsid w:val="00CC68FA"/>
    <w:rsid w:val="00CC7A52"/>
    <w:rsid w:val="00CD0791"/>
    <w:rsid w:val="00CD1C80"/>
    <w:rsid w:val="00CD23A7"/>
    <w:rsid w:val="00CD3112"/>
    <w:rsid w:val="00CD3571"/>
    <w:rsid w:val="00CD3D73"/>
    <w:rsid w:val="00CD432E"/>
    <w:rsid w:val="00CD4930"/>
    <w:rsid w:val="00CD51C3"/>
    <w:rsid w:val="00CD5ECA"/>
    <w:rsid w:val="00CD707C"/>
    <w:rsid w:val="00CD70BF"/>
    <w:rsid w:val="00CD7B6F"/>
    <w:rsid w:val="00CE0A41"/>
    <w:rsid w:val="00CE3CE9"/>
    <w:rsid w:val="00CE6211"/>
    <w:rsid w:val="00CE66A2"/>
    <w:rsid w:val="00CE69AC"/>
    <w:rsid w:val="00CF00FB"/>
    <w:rsid w:val="00CF22D6"/>
    <w:rsid w:val="00CF23C7"/>
    <w:rsid w:val="00CF305E"/>
    <w:rsid w:val="00CF36E4"/>
    <w:rsid w:val="00CF4B65"/>
    <w:rsid w:val="00CF52EE"/>
    <w:rsid w:val="00CF5834"/>
    <w:rsid w:val="00CF5AB3"/>
    <w:rsid w:val="00CF606D"/>
    <w:rsid w:val="00CF67C8"/>
    <w:rsid w:val="00CF6D27"/>
    <w:rsid w:val="00D007D4"/>
    <w:rsid w:val="00D0140D"/>
    <w:rsid w:val="00D02F7F"/>
    <w:rsid w:val="00D040A5"/>
    <w:rsid w:val="00D04239"/>
    <w:rsid w:val="00D043A0"/>
    <w:rsid w:val="00D052AF"/>
    <w:rsid w:val="00D0580E"/>
    <w:rsid w:val="00D065E4"/>
    <w:rsid w:val="00D069E0"/>
    <w:rsid w:val="00D10254"/>
    <w:rsid w:val="00D12CDE"/>
    <w:rsid w:val="00D130A0"/>
    <w:rsid w:val="00D131E9"/>
    <w:rsid w:val="00D13FA3"/>
    <w:rsid w:val="00D14E95"/>
    <w:rsid w:val="00D14EAC"/>
    <w:rsid w:val="00D14F91"/>
    <w:rsid w:val="00D154AA"/>
    <w:rsid w:val="00D15B36"/>
    <w:rsid w:val="00D170A0"/>
    <w:rsid w:val="00D1737B"/>
    <w:rsid w:val="00D20C64"/>
    <w:rsid w:val="00D20E30"/>
    <w:rsid w:val="00D2146F"/>
    <w:rsid w:val="00D22860"/>
    <w:rsid w:val="00D241EC"/>
    <w:rsid w:val="00D254C6"/>
    <w:rsid w:val="00D25507"/>
    <w:rsid w:val="00D258E7"/>
    <w:rsid w:val="00D267D4"/>
    <w:rsid w:val="00D26A50"/>
    <w:rsid w:val="00D26A99"/>
    <w:rsid w:val="00D2770A"/>
    <w:rsid w:val="00D31788"/>
    <w:rsid w:val="00D31DEA"/>
    <w:rsid w:val="00D32746"/>
    <w:rsid w:val="00D33DBF"/>
    <w:rsid w:val="00D34EBC"/>
    <w:rsid w:val="00D34FBF"/>
    <w:rsid w:val="00D34FF7"/>
    <w:rsid w:val="00D369D6"/>
    <w:rsid w:val="00D373D2"/>
    <w:rsid w:val="00D37771"/>
    <w:rsid w:val="00D377B5"/>
    <w:rsid w:val="00D4076A"/>
    <w:rsid w:val="00D40899"/>
    <w:rsid w:val="00D410FF"/>
    <w:rsid w:val="00D416A0"/>
    <w:rsid w:val="00D4271E"/>
    <w:rsid w:val="00D42912"/>
    <w:rsid w:val="00D43110"/>
    <w:rsid w:val="00D4440E"/>
    <w:rsid w:val="00D44F76"/>
    <w:rsid w:val="00D456E3"/>
    <w:rsid w:val="00D45713"/>
    <w:rsid w:val="00D46C6B"/>
    <w:rsid w:val="00D479B2"/>
    <w:rsid w:val="00D50729"/>
    <w:rsid w:val="00D5124C"/>
    <w:rsid w:val="00D5137E"/>
    <w:rsid w:val="00D5262C"/>
    <w:rsid w:val="00D53C99"/>
    <w:rsid w:val="00D55671"/>
    <w:rsid w:val="00D55CE1"/>
    <w:rsid w:val="00D565C6"/>
    <w:rsid w:val="00D57576"/>
    <w:rsid w:val="00D575FF"/>
    <w:rsid w:val="00D61086"/>
    <w:rsid w:val="00D61B66"/>
    <w:rsid w:val="00D61CF8"/>
    <w:rsid w:val="00D62102"/>
    <w:rsid w:val="00D622CE"/>
    <w:rsid w:val="00D62E57"/>
    <w:rsid w:val="00D63A2C"/>
    <w:rsid w:val="00D63D8D"/>
    <w:rsid w:val="00D64186"/>
    <w:rsid w:val="00D643DE"/>
    <w:rsid w:val="00D6522C"/>
    <w:rsid w:val="00D668CA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896"/>
    <w:rsid w:val="00D7595B"/>
    <w:rsid w:val="00D759FF"/>
    <w:rsid w:val="00D75A92"/>
    <w:rsid w:val="00D76A86"/>
    <w:rsid w:val="00D77613"/>
    <w:rsid w:val="00D77D48"/>
    <w:rsid w:val="00D8006F"/>
    <w:rsid w:val="00D8092D"/>
    <w:rsid w:val="00D80C1E"/>
    <w:rsid w:val="00D81A45"/>
    <w:rsid w:val="00D82ABD"/>
    <w:rsid w:val="00D82FB9"/>
    <w:rsid w:val="00D8410F"/>
    <w:rsid w:val="00D859BE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C31"/>
    <w:rsid w:val="00D96993"/>
    <w:rsid w:val="00D9736C"/>
    <w:rsid w:val="00D975DE"/>
    <w:rsid w:val="00DA1588"/>
    <w:rsid w:val="00DA3201"/>
    <w:rsid w:val="00DA331A"/>
    <w:rsid w:val="00DA460B"/>
    <w:rsid w:val="00DA4676"/>
    <w:rsid w:val="00DA4D85"/>
    <w:rsid w:val="00DA57EB"/>
    <w:rsid w:val="00DA5DC2"/>
    <w:rsid w:val="00DA6220"/>
    <w:rsid w:val="00DA6476"/>
    <w:rsid w:val="00DA6CFD"/>
    <w:rsid w:val="00DA7100"/>
    <w:rsid w:val="00DB0733"/>
    <w:rsid w:val="00DB0BAB"/>
    <w:rsid w:val="00DB0C50"/>
    <w:rsid w:val="00DB1396"/>
    <w:rsid w:val="00DB1BA4"/>
    <w:rsid w:val="00DB2012"/>
    <w:rsid w:val="00DB26EE"/>
    <w:rsid w:val="00DB2C88"/>
    <w:rsid w:val="00DB360D"/>
    <w:rsid w:val="00DB388D"/>
    <w:rsid w:val="00DB3EED"/>
    <w:rsid w:val="00DB423F"/>
    <w:rsid w:val="00DB48F9"/>
    <w:rsid w:val="00DB758A"/>
    <w:rsid w:val="00DB7F44"/>
    <w:rsid w:val="00DB7FC5"/>
    <w:rsid w:val="00DC0125"/>
    <w:rsid w:val="00DC057A"/>
    <w:rsid w:val="00DC06C5"/>
    <w:rsid w:val="00DC0D93"/>
    <w:rsid w:val="00DC1C93"/>
    <w:rsid w:val="00DC1E98"/>
    <w:rsid w:val="00DC23DE"/>
    <w:rsid w:val="00DC2ECC"/>
    <w:rsid w:val="00DC2FDA"/>
    <w:rsid w:val="00DC358C"/>
    <w:rsid w:val="00DC358E"/>
    <w:rsid w:val="00DC4227"/>
    <w:rsid w:val="00DC47EC"/>
    <w:rsid w:val="00DC4F8B"/>
    <w:rsid w:val="00DC7347"/>
    <w:rsid w:val="00DC7941"/>
    <w:rsid w:val="00DC7A89"/>
    <w:rsid w:val="00DC7D87"/>
    <w:rsid w:val="00DC7D8A"/>
    <w:rsid w:val="00DC7E25"/>
    <w:rsid w:val="00DD00EF"/>
    <w:rsid w:val="00DD04C7"/>
    <w:rsid w:val="00DD33FC"/>
    <w:rsid w:val="00DD45EE"/>
    <w:rsid w:val="00DD5184"/>
    <w:rsid w:val="00DD5421"/>
    <w:rsid w:val="00DD571C"/>
    <w:rsid w:val="00DD5FEB"/>
    <w:rsid w:val="00DD6558"/>
    <w:rsid w:val="00DD7508"/>
    <w:rsid w:val="00DD76D3"/>
    <w:rsid w:val="00DE0435"/>
    <w:rsid w:val="00DE11C3"/>
    <w:rsid w:val="00DE2573"/>
    <w:rsid w:val="00DE3194"/>
    <w:rsid w:val="00DE3241"/>
    <w:rsid w:val="00DE379D"/>
    <w:rsid w:val="00DE42EA"/>
    <w:rsid w:val="00DE4E79"/>
    <w:rsid w:val="00DE50F7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21E3"/>
    <w:rsid w:val="00DF2501"/>
    <w:rsid w:val="00DF27CD"/>
    <w:rsid w:val="00DF3AA6"/>
    <w:rsid w:val="00DF4EB3"/>
    <w:rsid w:val="00DF5E25"/>
    <w:rsid w:val="00DF648A"/>
    <w:rsid w:val="00DF6EBC"/>
    <w:rsid w:val="00DF72B1"/>
    <w:rsid w:val="00DF73C6"/>
    <w:rsid w:val="00E009B2"/>
    <w:rsid w:val="00E00F2E"/>
    <w:rsid w:val="00E0405D"/>
    <w:rsid w:val="00E040F7"/>
    <w:rsid w:val="00E045C2"/>
    <w:rsid w:val="00E04E42"/>
    <w:rsid w:val="00E053FE"/>
    <w:rsid w:val="00E05512"/>
    <w:rsid w:val="00E05CF6"/>
    <w:rsid w:val="00E066D3"/>
    <w:rsid w:val="00E07333"/>
    <w:rsid w:val="00E10471"/>
    <w:rsid w:val="00E10770"/>
    <w:rsid w:val="00E113FB"/>
    <w:rsid w:val="00E11A53"/>
    <w:rsid w:val="00E11A6C"/>
    <w:rsid w:val="00E11CB4"/>
    <w:rsid w:val="00E13C5C"/>
    <w:rsid w:val="00E1430E"/>
    <w:rsid w:val="00E15BC1"/>
    <w:rsid w:val="00E15F2C"/>
    <w:rsid w:val="00E15FA5"/>
    <w:rsid w:val="00E1661C"/>
    <w:rsid w:val="00E17140"/>
    <w:rsid w:val="00E20A77"/>
    <w:rsid w:val="00E215CE"/>
    <w:rsid w:val="00E21D3C"/>
    <w:rsid w:val="00E22B16"/>
    <w:rsid w:val="00E22DBB"/>
    <w:rsid w:val="00E23BD2"/>
    <w:rsid w:val="00E23C99"/>
    <w:rsid w:val="00E23E26"/>
    <w:rsid w:val="00E244DB"/>
    <w:rsid w:val="00E2664B"/>
    <w:rsid w:val="00E26E15"/>
    <w:rsid w:val="00E27226"/>
    <w:rsid w:val="00E3104F"/>
    <w:rsid w:val="00E31857"/>
    <w:rsid w:val="00E32376"/>
    <w:rsid w:val="00E32846"/>
    <w:rsid w:val="00E32F3C"/>
    <w:rsid w:val="00E32FBA"/>
    <w:rsid w:val="00E3305E"/>
    <w:rsid w:val="00E33446"/>
    <w:rsid w:val="00E34631"/>
    <w:rsid w:val="00E35885"/>
    <w:rsid w:val="00E35967"/>
    <w:rsid w:val="00E36144"/>
    <w:rsid w:val="00E3697F"/>
    <w:rsid w:val="00E3758A"/>
    <w:rsid w:val="00E4005D"/>
    <w:rsid w:val="00E40C58"/>
    <w:rsid w:val="00E40D5C"/>
    <w:rsid w:val="00E42282"/>
    <w:rsid w:val="00E42848"/>
    <w:rsid w:val="00E43418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D65"/>
    <w:rsid w:val="00E5012B"/>
    <w:rsid w:val="00E50B73"/>
    <w:rsid w:val="00E524E1"/>
    <w:rsid w:val="00E527DE"/>
    <w:rsid w:val="00E535A6"/>
    <w:rsid w:val="00E53ABC"/>
    <w:rsid w:val="00E5461E"/>
    <w:rsid w:val="00E56BEF"/>
    <w:rsid w:val="00E56CD8"/>
    <w:rsid w:val="00E56DEE"/>
    <w:rsid w:val="00E56F9C"/>
    <w:rsid w:val="00E5704C"/>
    <w:rsid w:val="00E572A7"/>
    <w:rsid w:val="00E57D8F"/>
    <w:rsid w:val="00E60D73"/>
    <w:rsid w:val="00E62717"/>
    <w:rsid w:val="00E63024"/>
    <w:rsid w:val="00E6366D"/>
    <w:rsid w:val="00E636B7"/>
    <w:rsid w:val="00E637B5"/>
    <w:rsid w:val="00E64C8C"/>
    <w:rsid w:val="00E64F47"/>
    <w:rsid w:val="00E6595B"/>
    <w:rsid w:val="00E661DB"/>
    <w:rsid w:val="00E663A0"/>
    <w:rsid w:val="00E66D9D"/>
    <w:rsid w:val="00E675A7"/>
    <w:rsid w:val="00E678CD"/>
    <w:rsid w:val="00E70899"/>
    <w:rsid w:val="00E70B51"/>
    <w:rsid w:val="00E71371"/>
    <w:rsid w:val="00E7195F"/>
    <w:rsid w:val="00E71DF0"/>
    <w:rsid w:val="00E723EC"/>
    <w:rsid w:val="00E72440"/>
    <w:rsid w:val="00E7317A"/>
    <w:rsid w:val="00E742E6"/>
    <w:rsid w:val="00E76732"/>
    <w:rsid w:val="00E768CC"/>
    <w:rsid w:val="00E77ECF"/>
    <w:rsid w:val="00E80150"/>
    <w:rsid w:val="00E80FDB"/>
    <w:rsid w:val="00E81F94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A18"/>
    <w:rsid w:val="00E86CD5"/>
    <w:rsid w:val="00E874D5"/>
    <w:rsid w:val="00E87831"/>
    <w:rsid w:val="00E90706"/>
    <w:rsid w:val="00E9167B"/>
    <w:rsid w:val="00E919BF"/>
    <w:rsid w:val="00E91F2F"/>
    <w:rsid w:val="00E926B0"/>
    <w:rsid w:val="00E938F2"/>
    <w:rsid w:val="00E945AF"/>
    <w:rsid w:val="00E948D6"/>
    <w:rsid w:val="00E95182"/>
    <w:rsid w:val="00E95392"/>
    <w:rsid w:val="00E96C7E"/>
    <w:rsid w:val="00EA20CE"/>
    <w:rsid w:val="00EA21CB"/>
    <w:rsid w:val="00EA27F0"/>
    <w:rsid w:val="00EA28DF"/>
    <w:rsid w:val="00EA2B5A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375F"/>
    <w:rsid w:val="00EB3858"/>
    <w:rsid w:val="00EB4F20"/>
    <w:rsid w:val="00EB5CCB"/>
    <w:rsid w:val="00EB667E"/>
    <w:rsid w:val="00EB7915"/>
    <w:rsid w:val="00EC0F4C"/>
    <w:rsid w:val="00EC1A61"/>
    <w:rsid w:val="00EC3281"/>
    <w:rsid w:val="00EC3599"/>
    <w:rsid w:val="00EC3DCE"/>
    <w:rsid w:val="00EC4984"/>
    <w:rsid w:val="00EC4B06"/>
    <w:rsid w:val="00EC5458"/>
    <w:rsid w:val="00EC54A6"/>
    <w:rsid w:val="00EC5906"/>
    <w:rsid w:val="00EC6552"/>
    <w:rsid w:val="00EC7D69"/>
    <w:rsid w:val="00ED0DFE"/>
    <w:rsid w:val="00ED16A3"/>
    <w:rsid w:val="00ED19F1"/>
    <w:rsid w:val="00ED1BE7"/>
    <w:rsid w:val="00ED2473"/>
    <w:rsid w:val="00ED49B4"/>
    <w:rsid w:val="00ED4B23"/>
    <w:rsid w:val="00ED5779"/>
    <w:rsid w:val="00ED60C4"/>
    <w:rsid w:val="00ED6E58"/>
    <w:rsid w:val="00ED7399"/>
    <w:rsid w:val="00ED783F"/>
    <w:rsid w:val="00EE0695"/>
    <w:rsid w:val="00EE0732"/>
    <w:rsid w:val="00EE1820"/>
    <w:rsid w:val="00EE25B3"/>
    <w:rsid w:val="00EE3A79"/>
    <w:rsid w:val="00EE439E"/>
    <w:rsid w:val="00EE4941"/>
    <w:rsid w:val="00EF08A5"/>
    <w:rsid w:val="00EF38D6"/>
    <w:rsid w:val="00EF3D5B"/>
    <w:rsid w:val="00EF51A6"/>
    <w:rsid w:val="00EF5915"/>
    <w:rsid w:val="00EF5D11"/>
    <w:rsid w:val="00F0054D"/>
    <w:rsid w:val="00F01394"/>
    <w:rsid w:val="00F0191C"/>
    <w:rsid w:val="00F01A1B"/>
    <w:rsid w:val="00F03070"/>
    <w:rsid w:val="00F031C4"/>
    <w:rsid w:val="00F03A20"/>
    <w:rsid w:val="00F04056"/>
    <w:rsid w:val="00F04284"/>
    <w:rsid w:val="00F04693"/>
    <w:rsid w:val="00F04941"/>
    <w:rsid w:val="00F04B7C"/>
    <w:rsid w:val="00F05035"/>
    <w:rsid w:val="00F05E19"/>
    <w:rsid w:val="00F0631F"/>
    <w:rsid w:val="00F10DC5"/>
    <w:rsid w:val="00F11008"/>
    <w:rsid w:val="00F11CED"/>
    <w:rsid w:val="00F121ED"/>
    <w:rsid w:val="00F12253"/>
    <w:rsid w:val="00F132F8"/>
    <w:rsid w:val="00F1450D"/>
    <w:rsid w:val="00F156B9"/>
    <w:rsid w:val="00F16201"/>
    <w:rsid w:val="00F16A99"/>
    <w:rsid w:val="00F16F97"/>
    <w:rsid w:val="00F1793E"/>
    <w:rsid w:val="00F20200"/>
    <w:rsid w:val="00F206C5"/>
    <w:rsid w:val="00F20B15"/>
    <w:rsid w:val="00F21412"/>
    <w:rsid w:val="00F21FB3"/>
    <w:rsid w:val="00F2225C"/>
    <w:rsid w:val="00F22A1A"/>
    <w:rsid w:val="00F22B37"/>
    <w:rsid w:val="00F22BAE"/>
    <w:rsid w:val="00F234E3"/>
    <w:rsid w:val="00F24C94"/>
    <w:rsid w:val="00F2565D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3134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3776E"/>
    <w:rsid w:val="00F379A3"/>
    <w:rsid w:val="00F400E8"/>
    <w:rsid w:val="00F4037B"/>
    <w:rsid w:val="00F4253B"/>
    <w:rsid w:val="00F436CE"/>
    <w:rsid w:val="00F437EC"/>
    <w:rsid w:val="00F44D0E"/>
    <w:rsid w:val="00F44DD6"/>
    <w:rsid w:val="00F44EEB"/>
    <w:rsid w:val="00F45790"/>
    <w:rsid w:val="00F45A93"/>
    <w:rsid w:val="00F477F8"/>
    <w:rsid w:val="00F479D9"/>
    <w:rsid w:val="00F47F20"/>
    <w:rsid w:val="00F50AC7"/>
    <w:rsid w:val="00F52AB3"/>
    <w:rsid w:val="00F539F6"/>
    <w:rsid w:val="00F53A44"/>
    <w:rsid w:val="00F53C15"/>
    <w:rsid w:val="00F54583"/>
    <w:rsid w:val="00F54871"/>
    <w:rsid w:val="00F55060"/>
    <w:rsid w:val="00F553C4"/>
    <w:rsid w:val="00F5598A"/>
    <w:rsid w:val="00F55CDE"/>
    <w:rsid w:val="00F56079"/>
    <w:rsid w:val="00F56B7E"/>
    <w:rsid w:val="00F577E8"/>
    <w:rsid w:val="00F57BB0"/>
    <w:rsid w:val="00F57DA3"/>
    <w:rsid w:val="00F60535"/>
    <w:rsid w:val="00F6090A"/>
    <w:rsid w:val="00F61DE9"/>
    <w:rsid w:val="00F6385C"/>
    <w:rsid w:val="00F63A98"/>
    <w:rsid w:val="00F6469E"/>
    <w:rsid w:val="00F64730"/>
    <w:rsid w:val="00F64D41"/>
    <w:rsid w:val="00F66ED7"/>
    <w:rsid w:val="00F6733D"/>
    <w:rsid w:val="00F6780D"/>
    <w:rsid w:val="00F679CC"/>
    <w:rsid w:val="00F67C26"/>
    <w:rsid w:val="00F67E9E"/>
    <w:rsid w:val="00F71D4B"/>
    <w:rsid w:val="00F721B5"/>
    <w:rsid w:val="00F7453A"/>
    <w:rsid w:val="00F74677"/>
    <w:rsid w:val="00F75656"/>
    <w:rsid w:val="00F7579E"/>
    <w:rsid w:val="00F76C56"/>
    <w:rsid w:val="00F77518"/>
    <w:rsid w:val="00F7789D"/>
    <w:rsid w:val="00F816DE"/>
    <w:rsid w:val="00F82017"/>
    <w:rsid w:val="00F825AE"/>
    <w:rsid w:val="00F826A4"/>
    <w:rsid w:val="00F8277D"/>
    <w:rsid w:val="00F83099"/>
    <w:rsid w:val="00F83431"/>
    <w:rsid w:val="00F838C7"/>
    <w:rsid w:val="00F85B97"/>
    <w:rsid w:val="00F85C61"/>
    <w:rsid w:val="00F87797"/>
    <w:rsid w:val="00F878CA"/>
    <w:rsid w:val="00F92DE6"/>
    <w:rsid w:val="00F92F03"/>
    <w:rsid w:val="00F93208"/>
    <w:rsid w:val="00F9322C"/>
    <w:rsid w:val="00F93679"/>
    <w:rsid w:val="00F93C92"/>
    <w:rsid w:val="00F94C48"/>
    <w:rsid w:val="00F94D09"/>
    <w:rsid w:val="00F94FFC"/>
    <w:rsid w:val="00F97383"/>
    <w:rsid w:val="00FA16C7"/>
    <w:rsid w:val="00FA2A07"/>
    <w:rsid w:val="00FA30CA"/>
    <w:rsid w:val="00FA38FD"/>
    <w:rsid w:val="00FA403C"/>
    <w:rsid w:val="00FA4516"/>
    <w:rsid w:val="00FA45C9"/>
    <w:rsid w:val="00FA4F79"/>
    <w:rsid w:val="00FA5ADF"/>
    <w:rsid w:val="00FA647D"/>
    <w:rsid w:val="00FA659B"/>
    <w:rsid w:val="00FA6FE9"/>
    <w:rsid w:val="00FB02E2"/>
    <w:rsid w:val="00FB1D21"/>
    <w:rsid w:val="00FB49DF"/>
    <w:rsid w:val="00FB4EAD"/>
    <w:rsid w:val="00FB65A1"/>
    <w:rsid w:val="00FB6ADC"/>
    <w:rsid w:val="00FB755F"/>
    <w:rsid w:val="00FB7E9B"/>
    <w:rsid w:val="00FB7F21"/>
    <w:rsid w:val="00FC0F35"/>
    <w:rsid w:val="00FC1ABA"/>
    <w:rsid w:val="00FC23FD"/>
    <w:rsid w:val="00FC2AAE"/>
    <w:rsid w:val="00FC2BE4"/>
    <w:rsid w:val="00FC5371"/>
    <w:rsid w:val="00FC5FBB"/>
    <w:rsid w:val="00FC64D7"/>
    <w:rsid w:val="00FC66F3"/>
    <w:rsid w:val="00FC6A9D"/>
    <w:rsid w:val="00FC7153"/>
    <w:rsid w:val="00FC7485"/>
    <w:rsid w:val="00FC7A07"/>
    <w:rsid w:val="00FD0DAA"/>
    <w:rsid w:val="00FD0F05"/>
    <w:rsid w:val="00FD166B"/>
    <w:rsid w:val="00FD2519"/>
    <w:rsid w:val="00FD26CD"/>
    <w:rsid w:val="00FD2737"/>
    <w:rsid w:val="00FD37A6"/>
    <w:rsid w:val="00FD38FF"/>
    <w:rsid w:val="00FD48DA"/>
    <w:rsid w:val="00FD48EB"/>
    <w:rsid w:val="00FD4B48"/>
    <w:rsid w:val="00FD55FF"/>
    <w:rsid w:val="00FD7291"/>
    <w:rsid w:val="00FD7CDB"/>
    <w:rsid w:val="00FE0E68"/>
    <w:rsid w:val="00FE1A82"/>
    <w:rsid w:val="00FE324F"/>
    <w:rsid w:val="00FE3D34"/>
    <w:rsid w:val="00FE4389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055"/>
    <w:rsid w:val="00FF23B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  <w15:docId w15:val="{5774221D-145A-41FE-ABCA-47A8DFC78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CE3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0C65A8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EC7C84-557D-4883-A8DD-87564C350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19</TotalTime>
  <Pages>1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4067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lastModifiedBy>Jeon, Jeongho</cp:lastModifiedBy>
  <cp:revision>8</cp:revision>
  <cp:lastPrinted>2015-09-22T22:38:00Z</cp:lastPrinted>
  <dcterms:created xsi:type="dcterms:W3CDTF">2016-02-05T21:44:00Z</dcterms:created>
  <dcterms:modified xsi:type="dcterms:W3CDTF">2016-02-06T05:46:00Z</dcterms:modified>
</cp:coreProperties>
</file>