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4FCCC" w14:textId="3AFD4957" w:rsidR="00CE2BF8" w:rsidRPr="00CE2BF8" w:rsidRDefault="00CE2BF8" w:rsidP="00CE2BF8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17841894"/>
      <w:bookmarkStart w:id="1" w:name="_Hlk145670493"/>
      <w:r w:rsidRPr="00CE2BF8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CE2BF8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CE2BF8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CE2BF8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 w:rsidRPr="00CE2BF8">
        <w:rPr>
          <w:rFonts w:ascii="Arial" w:eastAsia="Batang" w:hAnsi="Arial" w:cs="Arial"/>
          <w:b/>
          <w:bCs/>
          <w:sz w:val="28"/>
          <w:szCs w:val="24"/>
          <w:lang w:eastAsia="ko-KR"/>
        </w:rPr>
        <w:t>000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7</w:t>
      </w:r>
    </w:p>
    <w:p w14:paraId="55E2F819" w14:textId="77777777" w:rsidR="00CE2BF8" w:rsidRPr="00CE2BF8" w:rsidRDefault="00CE2BF8" w:rsidP="00CE2BF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CE2BF8">
        <w:rPr>
          <w:rFonts w:ascii="Arial" w:eastAsia="MS Mincho" w:hAnsi="Arial" w:cs="Arial"/>
          <w:b/>
          <w:bCs/>
          <w:sz w:val="28"/>
          <w:szCs w:val="24"/>
        </w:rPr>
        <w:t xml:space="preserve">Athens, Greece, </w:t>
      </w:r>
      <w:r w:rsidRPr="00CE2BF8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CE2BF8">
        <w:rPr>
          <w:rFonts w:ascii="Arial" w:eastAsia="MS Mincho" w:hAnsi="Arial" w:cs="Arial"/>
          <w:b/>
          <w:bCs/>
          <w:sz w:val="28"/>
          <w:szCs w:val="24"/>
        </w:rPr>
        <w:t>17</w:t>
      </w:r>
      <w:r w:rsidRPr="00CE2BF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E2BF8">
        <w:rPr>
          <w:rFonts w:ascii="Arial" w:eastAsia="MS Mincho" w:hAnsi="Arial" w:cs="Arial"/>
          <w:b/>
          <w:bCs/>
          <w:sz w:val="28"/>
          <w:szCs w:val="24"/>
        </w:rPr>
        <w:t xml:space="preserve"> </w:t>
      </w:r>
      <w:r w:rsidRPr="00CE2BF8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CE2BF8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CE2BF8">
        <w:rPr>
          <w:rFonts w:ascii="Arial" w:eastAsia="MS Mincho" w:hAnsi="Arial" w:cs="Arial"/>
          <w:b/>
          <w:bCs/>
          <w:sz w:val="28"/>
          <w:szCs w:val="24"/>
        </w:rPr>
        <w:t>, 2025</w:t>
      </w:r>
    </w:p>
    <w:bookmarkEnd w:id="1"/>
    <w:p w14:paraId="7F54B6B0" w14:textId="77777777" w:rsidR="00CE2BF8" w:rsidRPr="00CE2BF8" w:rsidRDefault="00CE2BF8" w:rsidP="00CE2BF8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0"/>
    <w:p w14:paraId="15D0F843" w14:textId="77777777" w:rsidR="00F6456B" w:rsidRDefault="00CE2BF8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kern w:val="2"/>
          <w:sz w:val="22"/>
          <w:szCs w:val="22"/>
          <w:lang w:val="de-DE" w:eastAsia="zh-CN"/>
        </w:rPr>
      </w:pP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3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#12</w:t>
      </w:r>
      <w:r>
        <w:rPr>
          <w:rFonts w:ascii="Arial" w:eastAsia="SimSun" w:hAnsi="Arial" w:hint="eastAsia"/>
          <w:b/>
          <w:kern w:val="2"/>
          <w:sz w:val="22"/>
          <w:szCs w:val="22"/>
          <w:lang w:val="de-DE" w:eastAsia="zh-CN"/>
        </w:rPr>
        <w:t>8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ab/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>R2-2411031</w:t>
      </w:r>
    </w:p>
    <w:p w14:paraId="0CD0E8A0" w14:textId="77777777" w:rsidR="00F6456B" w:rsidRDefault="00CE2BF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de-DE" w:eastAsia="zh-CN"/>
        </w:rPr>
      </w:pPr>
      <w:r>
        <w:rPr>
          <w:rFonts w:ascii="Arial" w:eastAsia="SimSun" w:hAnsi="Arial"/>
          <w:b/>
          <w:kern w:val="2"/>
          <w:sz w:val="22"/>
          <w:szCs w:val="22"/>
          <w:lang w:val="de-DE" w:eastAsia="zh-CN"/>
        </w:rPr>
        <w:t>Orlando, USA, Nov. 18th – 22nd, 2024</w:t>
      </w:r>
    </w:p>
    <w:p w14:paraId="45790423" w14:textId="77777777" w:rsidR="00F6456B" w:rsidRDefault="00F6456B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4EA08D87" w14:textId="77777777" w:rsidR="00F6456B" w:rsidRDefault="00CE2BF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response </w:t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on waveform determination for</w:t>
      </w:r>
      <w:r>
        <w:rPr>
          <w:rFonts w:ascii="Calibri" w:eastAsia="DengXian" w:hAnsi="Calibri"/>
          <w:bCs/>
          <w:kern w:val="2"/>
          <w:sz w:val="22"/>
          <w:szCs w:val="24"/>
          <w:lang w:val="en-US" w:eastAsia="zh-CN"/>
          <w14:ligatures w14:val="standardContextual"/>
        </w:rPr>
        <w:t xml:space="preserve"> </w:t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PUSCH scheduled by </w:t>
      </w:r>
      <w:proofErr w:type="spellStart"/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fallbackRAR</w:t>
      </w:r>
      <w:proofErr w:type="spellEnd"/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UL grant and</w:t>
      </w:r>
      <w:r>
        <w:rPr>
          <w:rFonts w:ascii="Calibri" w:eastAsia="DengXian" w:hAnsi="Calibri"/>
          <w:bCs/>
          <w:kern w:val="2"/>
          <w:sz w:val="22"/>
          <w:szCs w:val="24"/>
          <w:lang w:val="en-US" w:eastAsia="zh-CN"/>
          <w14:ligatures w14:val="standardContextual"/>
        </w:rPr>
        <w:t xml:space="preserve"> </w:t>
      </w:r>
      <w:proofErr w:type="spellStart"/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MsgA</w:t>
      </w:r>
      <w:proofErr w:type="spellEnd"/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PUSCH</w:t>
      </w:r>
    </w:p>
    <w:p w14:paraId="00625395" w14:textId="77777777" w:rsidR="00F6456B" w:rsidRDefault="00CE2BF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57"/>
      <w:bookmarkStart w:id="3" w:name="OLE_LINK58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R2-2409515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/</w:t>
      </w:r>
      <w:r>
        <w:rPr>
          <w:rFonts w:ascii="Arial" w:eastAsia="DengXian" w:hAnsi="Arial" w:cs="Arial"/>
          <w:kern w:val="2"/>
          <w:sz w:val="22"/>
          <w:szCs w:val="22"/>
          <w:lang w:eastAsia="zh-CN"/>
          <w14:ligatures w14:val="standardContextual"/>
        </w:rPr>
        <w:t>R1-2409301</w:t>
      </w:r>
    </w:p>
    <w:p w14:paraId="572D1EF2" w14:textId="77777777" w:rsidR="00F6456B" w:rsidRDefault="00CE2BF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4" w:name="OLE_LINK59"/>
      <w:bookmarkStart w:id="5" w:name="OLE_LINK61"/>
      <w:bookmarkStart w:id="6" w:name="OLE_LINK60"/>
      <w:bookmarkEnd w:id="2"/>
      <w:bookmarkEnd w:id="3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Rel-17</w:t>
      </w:r>
    </w:p>
    <w:bookmarkEnd w:id="4"/>
    <w:bookmarkEnd w:id="5"/>
    <w:bookmarkEnd w:id="6"/>
    <w:p w14:paraId="7908FD02" w14:textId="77777777" w:rsidR="00F6456B" w:rsidRDefault="00CE2BF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proofErr w:type="spellStart"/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NR_redcap</w:t>
      </w:r>
      <w:proofErr w:type="spellEnd"/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-Core, NR_SmallData_INACTIVE-Core, </w:t>
      </w:r>
      <w:proofErr w:type="spellStart"/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NR_cov_enh</w:t>
      </w:r>
      <w:proofErr w:type="spellEnd"/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-Core, </w:t>
      </w:r>
      <w:proofErr w:type="spellStart"/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NR_slice</w:t>
      </w:r>
      <w:proofErr w:type="spellEnd"/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-Core</w:t>
      </w:r>
    </w:p>
    <w:p w14:paraId="68DF2ECF" w14:textId="77777777" w:rsidR="00F6456B" w:rsidRDefault="00F6456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5513A96B" w14:textId="77777777" w:rsidR="00F6456B" w:rsidRDefault="00CE2BF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2</w:t>
      </w:r>
    </w:p>
    <w:p w14:paraId="6E574F20" w14:textId="77777777" w:rsidR="00F6456B" w:rsidRDefault="00CE2BF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1</w:t>
      </w:r>
    </w:p>
    <w:p w14:paraId="268375FD" w14:textId="77777777" w:rsidR="00F6456B" w:rsidRDefault="00CE2BF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7" w:name="OLE_LINK46"/>
      <w:bookmarkStart w:id="8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bookmarkEnd w:id="7"/>
    <w:bookmarkEnd w:id="8"/>
    <w:p w14:paraId="1C522C06" w14:textId="77777777" w:rsidR="00F6456B" w:rsidRDefault="00F6456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76FB61A" w14:textId="77777777" w:rsidR="00F6456B" w:rsidRDefault="00CE2BF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Xiao </w:t>
      </w:r>
      <w:proofErr w:type="spellStart"/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</w:t>
      </w:r>
      <w:proofErr w:type="spellEnd"/>
    </w:p>
    <w:p w14:paraId="33A9C7B5" w14:textId="77777777" w:rsidR="00F6456B" w:rsidRDefault="00CE2BF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xiaoxiao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135F3071" w14:textId="77777777" w:rsidR="00F6456B" w:rsidRDefault="00F6456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45D20FAE" w14:textId="77777777" w:rsidR="00F6456B" w:rsidRDefault="00CE2BF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6B05BA2" w14:textId="77777777" w:rsidR="00F6456B" w:rsidRDefault="00F6456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56B80C06" w14:textId="77777777" w:rsidR="00F6456B" w:rsidRDefault="00CE2BF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6DB22887" w14:textId="77777777" w:rsidR="00F6456B" w:rsidRDefault="00F6456B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66C9C7E4" w14:textId="77777777" w:rsidR="00F6456B" w:rsidRDefault="00CE2BF8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6606519D" w14:textId="77777777" w:rsidR="00F6456B" w:rsidRDefault="00CE2BF8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RAN2 would like to thank RAN1 for the incoming LS. Regarding the two questions asked by RAN1, RAN2 would like to provide the following answers:</w:t>
      </w:r>
    </w:p>
    <w:p w14:paraId="1B75E16F" w14:textId="77777777" w:rsidR="00F6456B" w:rsidRDefault="00CE2BF8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Answer to Q1</w:t>
      </w:r>
    </w:p>
    <w:p w14:paraId="14561A4C" w14:textId="77777777" w:rsidR="00F6456B" w:rsidRDefault="00CE2BF8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RAN2 confirms that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Alt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2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in the RAN1 LS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reflects the intended UE behavior on which </w:t>
      </w:r>
      <w:r>
        <w:rPr>
          <w:rFonts w:ascii="Arial" w:eastAsia="DengXian" w:hAnsi="Arial" w:cs="Arial"/>
          <w:i/>
          <w:iCs/>
          <w:kern w:val="2"/>
          <w:lang w:val="en-US" w:eastAsia="zh-CN"/>
          <w14:ligatures w14:val="standardContextual"/>
        </w:rPr>
        <w:t>msg3-transformPrecoder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is used </w:t>
      </w:r>
      <w:r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determine waveform,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for PUSCH scheduled by </w:t>
      </w:r>
      <w:proofErr w:type="spell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fallbackRAR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UL grant and for </w:t>
      </w:r>
      <w:proofErr w:type="spell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MsgA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PUSCH when </w:t>
      </w:r>
      <w:proofErr w:type="spell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m</w:t>
      </w:r>
      <w:r>
        <w:rPr>
          <w:rFonts w:ascii="Arial" w:eastAsia="DengXian" w:hAnsi="Arial" w:cs="Arial"/>
          <w:i/>
          <w:iCs/>
          <w:kern w:val="2"/>
          <w:lang w:val="en-US" w:eastAsia="zh-CN"/>
          <w14:ligatures w14:val="standardContextual"/>
        </w:rPr>
        <w:t>sgA-TransformPrecode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is not configured</w:t>
      </w:r>
    </w:p>
    <w:p w14:paraId="463B8736" w14:textId="77777777" w:rsidR="00F6456B" w:rsidRDefault="00CE2BF8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Answer to Q2</w:t>
      </w:r>
    </w:p>
    <w:p w14:paraId="74BF05E5" w14:textId="77777777" w:rsidR="00F6456B" w:rsidRDefault="00CE2BF8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understands that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current RAN2 specification already suggests Alt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2. RAN2 does not preclude doing clarifications later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if deemed necessary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by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RAN1 for these parameters.</w:t>
      </w:r>
    </w:p>
    <w:p w14:paraId="5F5215E1" w14:textId="77777777" w:rsidR="00F6456B" w:rsidRDefault="00CE2BF8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B1E43F5" w14:textId="77777777" w:rsidR="00F6456B" w:rsidRDefault="00CE2BF8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To RAN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1</w:t>
      </w:r>
    </w:p>
    <w:p w14:paraId="03220B70" w14:textId="77777777" w:rsidR="00F6456B" w:rsidRDefault="00CE2BF8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 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1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to take the above information into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consideration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C1D7DDC" w14:textId="77777777" w:rsidR="00F6456B" w:rsidRDefault="00CE2BF8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/>
          <w:bCs/>
          <w:sz w:val="36"/>
          <w:szCs w:val="36"/>
          <w:lang w:eastAsia="zh-CN"/>
        </w:rPr>
        <w:t>1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22724747" w14:textId="77777777" w:rsidR="00F6456B" w:rsidRDefault="00CE2BF8">
      <w:pPr>
        <w:tabs>
          <w:tab w:val="left" w:pos="3544"/>
          <w:tab w:val="left" w:pos="3969"/>
          <w:tab w:val="left" w:pos="4395"/>
          <w:tab w:val="left" w:pos="7230"/>
        </w:tabs>
        <w:ind w:left="2268" w:hanging="2268"/>
        <w:textAlignment w:val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ascii="Arial" w:eastAsia="DengXian" w:hAnsi="Arial" w:cs="Arial" w:hint="eastAsia"/>
          <w:lang w:eastAsia="zh-CN"/>
        </w:rPr>
        <w:t>9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2025-02-17 - 2025-02-21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eastAsia="SimSun" w:hAnsi="Arial" w:cs="Arial" w:hint="eastAsia"/>
          <w:bCs/>
          <w:lang w:eastAsia="zh-CN"/>
        </w:rPr>
        <w:t>GR</w:t>
      </w:r>
    </w:p>
    <w:p w14:paraId="15253DEC" w14:textId="77777777" w:rsidR="00F6456B" w:rsidRDefault="00CE2BF8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val="en-US"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ascii="Arial" w:eastAsia="DengXian" w:hAnsi="Arial" w:cs="Arial" w:hint="eastAsia"/>
          <w:lang w:eastAsia="zh-CN"/>
        </w:rPr>
        <w:t>9bis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>
        <w:rPr>
          <w:rFonts w:ascii="Arial" w:eastAsia="DengXian" w:hAnsi="Arial" w:cs="Arial" w:hint="eastAsia"/>
          <w:lang w:eastAsia="zh-CN"/>
        </w:rPr>
        <w:t>4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</w:t>
      </w:r>
      <w:r>
        <w:rPr>
          <w:rFonts w:ascii="Arial" w:eastAsia="DengXian" w:hAnsi="Arial" w:cs="Arial"/>
          <w:lang w:eastAsia="zh-CN"/>
        </w:rPr>
        <w:t>7 - 2025-0</w:t>
      </w:r>
      <w:r>
        <w:rPr>
          <w:rFonts w:ascii="Arial" w:eastAsia="DengXian" w:hAnsi="Arial" w:cs="Arial" w:hint="eastAsia"/>
          <w:lang w:eastAsia="zh-CN"/>
        </w:rPr>
        <w:t>4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</w:t>
      </w:r>
      <w:r>
        <w:rPr>
          <w:rFonts w:ascii="Arial" w:eastAsia="DengXian" w:hAnsi="Arial" w:cs="Arial"/>
          <w:lang w:eastAsia="zh-CN"/>
        </w:rPr>
        <w:t xml:space="preserve">1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 w:hint="eastAsia"/>
          <w:lang w:eastAsia="zh-CN"/>
        </w:rPr>
        <w:t>TBD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eastAsia="SimSun" w:hAnsi="Arial" w:cs="Arial" w:hint="eastAsia"/>
          <w:lang w:eastAsia="zh-CN"/>
        </w:rPr>
        <w:t>CN</w:t>
      </w:r>
    </w:p>
    <w:sectPr w:rsidR="00F6456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D69FB" w14:textId="77777777" w:rsidR="00CE2BF8" w:rsidRDefault="00CE2BF8">
      <w:pPr>
        <w:spacing w:after="0"/>
      </w:pPr>
      <w:r>
        <w:separator/>
      </w:r>
    </w:p>
  </w:endnote>
  <w:endnote w:type="continuationSeparator" w:id="0">
    <w:p w14:paraId="7233C537" w14:textId="77777777" w:rsidR="00CE2BF8" w:rsidRDefault="00CE2B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307B5" w14:textId="77777777" w:rsidR="00F6456B" w:rsidRDefault="00CE2BF8">
      <w:pPr>
        <w:spacing w:after="0"/>
      </w:pPr>
      <w:r>
        <w:separator/>
      </w:r>
    </w:p>
  </w:footnote>
  <w:footnote w:type="continuationSeparator" w:id="0">
    <w:p w14:paraId="45657B30" w14:textId="77777777" w:rsidR="00F6456B" w:rsidRDefault="00CE2B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1214656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4ECD"/>
    <w:rsid w:val="0006479F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98"/>
    <w:rsid w:val="000D44B3"/>
    <w:rsid w:val="000D79C8"/>
    <w:rsid w:val="000D7F79"/>
    <w:rsid w:val="000E5039"/>
    <w:rsid w:val="000F0577"/>
    <w:rsid w:val="000F1E16"/>
    <w:rsid w:val="000F255C"/>
    <w:rsid w:val="000F7DCA"/>
    <w:rsid w:val="00105254"/>
    <w:rsid w:val="00107E7A"/>
    <w:rsid w:val="00117FBB"/>
    <w:rsid w:val="00141F0F"/>
    <w:rsid w:val="00145D43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13128"/>
    <w:rsid w:val="00232267"/>
    <w:rsid w:val="00236F00"/>
    <w:rsid w:val="0024006D"/>
    <w:rsid w:val="00240F3E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F1C"/>
    <w:rsid w:val="002C77E5"/>
    <w:rsid w:val="002D2D32"/>
    <w:rsid w:val="002D57CE"/>
    <w:rsid w:val="002E0299"/>
    <w:rsid w:val="002E35BC"/>
    <w:rsid w:val="002E3F09"/>
    <w:rsid w:val="002E472E"/>
    <w:rsid w:val="002E7A60"/>
    <w:rsid w:val="002F78E0"/>
    <w:rsid w:val="00305409"/>
    <w:rsid w:val="003113B2"/>
    <w:rsid w:val="00313784"/>
    <w:rsid w:val="00326C1F"/>
    <w:rsid w:val="00327464"/>
    <w:rsid w:val="00327A55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812A6"/>
    <w:rsid w:val="00382623"/>
    <w:rsid w:val="00392FEC"/>
    <w:rsid w:val="003932AC"/>
    <w:rsid w:val="003941F1"/>
    <w:rsid w:val="003B598D"/>
    <w:rsid w:val="003C530D"/>
    <w:rsid w:val="003D3B4C"/>
    <w:rsid w:val="003E1A36"/>
    <w:rsid w:val="003E6F01"/>
    <w:rsid w:val="003F32C5"/>
    <w:rsid w:val="003F5185"/>
    <w:rsid w:val="003F5DA9"/>
    <w:rsid w:val="003F6E37"/>
    <w:rsid w:val="003F6FB6"/>
    <w:rsid w:val="0040118B"/>
    <w:rsid w:val="00410371"/>
    <w:rsid w:val="0042123F"/>
    <w:rsid w:val="004236BA"/>
    <w:rsid w:val="00423C50"/>
    <w:rsid w:val="004242F1"/>
    <w:rsid w:val="004270F9"/>
    <w:rsid w:val="004363E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87195"/>
    <w:rsid w:val="004943E2"/>
    <w:rsid w:val="004A30D4"/>
    <w:rsid w:val="004A5894"/>
    <w:rsid w:val="004B04DC"/>
    <w:rsid w:val="004B75B7"/>
    <w:rsid w:val="004D544B"/>
    <w:rsid w:val="004E0CD0"/>
    <w:rsid w:val="004E331C"/>
    <w:rsid w:val="004E7EB7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633D"/>
    <w:rsid w:val="005307EA"/>
    <w:rsid w:val="005354AB"/>
    <w:rsid w:val="00535B0C"/>
    <w:rsid w:val="005406ED"/>
    <w:rsid w:val="00547111"/>
    <w:rsid w:val="00551165"/>
    <w:rsid w:val="00556F13"/>
    <w:rsid w:val="00563943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C71A4"/>
    <w:rsid w:val="005E2C44"/>
    <w:rsid w:val="005F7648"/>
    <w:rsid w:val="00605811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B46FB"/>
    <w:rsid w:val="006B53B7"/>
    <w:rsid w:val="006B7729"/>
    <w:rsid w:val="006C058C"/>
    <w:rsid w:val="006C5FFA"/>
    <w:rsid w:val="006C63E0"/>
    <w:rsid w:val="006D2488"/>
    <w:rsid w:val="006E21FB"/>
    <w:rsid w:val="006E64E0"/>
    <w:rsid w:val="006E6872"/>
    <w:rsid w:val="006E730E"/>
    <w:rsid w:val="006F228D"/>
    <w:rsid w:val="006F5793"/>
    <w:rsid w:val="00702CAB"/>
    <w:rsid w:val="00711EDF"/>
    <w:rsid w:val="00715D3C"/>
    <w:rsid w:val="00727162"/>
    <w:rsid w:val="00732F8A"/>
    <w:rsid w:val="00733896"/>
    <w:rsid w:val="00741463"/>
    <w:rsid w:val="007433E6"/>
    <w:rsid w:val="0074602A"/>
    <w:rsid w:val="007508BD"/>
    <w:rsid w:val="007541A2"/>
    <w:rsid w:val="007604AC"/>
    <w:rsid w:val="007665FD"/>
    <w:rsid w:val="007715BF"/>
    <w:rsid w:val="00781389"/>
    <w:rsid w:val="00785022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C2097"/>
    <w:rsid w:val="007C303F"/>
    <w:rsid w:val="007C7DC3"/>
    <w:rsid w:val="007D0AA5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07803"/>
    <w:rsid w:val="008279FA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520A"/>
    <w:rsid w:val="008C6CF3"/>
    <w:rsid w:val="008C7A18"/>
    <w:rsid w:val="008D3CCC"/>
    <w:rsid w:val="008D55DD"/>
    <w:rsid w:val="008D5F3E"/>
    <w:rsid w:val="008D6E6B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41E30"/>
    <w:rsid w:val="00951A4F"/>
    <w:rsid w:val="009531B0"/>
    <w:rsid w:val="0095499A"/>
    <w:rsid w:val="00954AEF"/>
    <w:rsid w:val="00955138"/>
    <w:rsid w:val="00971E9F"/>
    <w:rsid w:val="009741B3"/>
    <w:rsid w:val="00975D88"/>
    <w:rsid w:val="009777D9"/>
    <w:rsid w:val="00991B88"/>
    <w:rsid w:val="009A049D"/>
    <w:rsid w:val="009A5753"/>
    <w:rsid w:val="009A579D"/>
    <w:rsid w:val="009C46B8"/>
    <w:rsid w:val="009C6B88"/>
    <w:rsid w:val="009D0237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7671C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F02A3"/>
    <w:rsid w:val="00AF2870"/>
    <w:rsid w:val="00AF73AD"/>
    <w:rsid w:val="00B035AB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80ED1"/>
    <w:rsid w:val="00B8146A"/>
    <w:rsid w:val="00B855E4"/>
    <w:rsid w:val="00B93BE8"/>
    <w:rsid w:val="00B968C8"/>
    <w:rsid w:val="00BA1B51"/>
    <w:rsid w:val="00BA3EC5"/>
    <w:rsid w:val="00BA51D9"/>
    <w:rsid w:val="00BB45E8"/>
    <w:rsid w:val="00BB4A71"/>
    <w:rsid w:val="00BB5DFC"/>
    <w:rsid w:val="00BC0D02"/>
    <w:rsid w:val="00BC2C60"/>
    <w:rsid w:val="00BC67E8"/>
    <w:rsid w:val="00BD0353"/>
    <w:rsid w:val="00BD279D"/>
    <w:rsid w:val="00BD3FBD"/>
    <w:rsid w:val="00BD5D02"/>
    <w:rsid w:val="00BD6BB8"/>
    <w:rsid w:val="00BE46CA"/>
    <w:rsid w:val="00BF4387"/>
    <w:rsid w:val="00C00AB2"/>
    <w:rsid w:val="00C0447F"/>
    <w:rsid w:val="00C2060C"/>
    <w:rsid w:val="00C25385"/>
    <w:rsid w:val="00C301F6"/>
    <w:rsid w:val="00C538A5"/>
    <w:rsid w:val="00C62FCA"/>
    <w:rsid w:val="00C66BA2"/>
    <w:rsid w:val="00C870F6"/>
    <w:rsid w:val="00C907B5"/>
    <w:rsid w:val="00C95985"/>
    <w:rsid w:val="00CA1680"/>
    <w:rsid w:val="00CA1E6F"/>
    <w:rsid w:val="00CB30DA"/>
    <w:rsid w:val="00CB780A"/>
    <w:rsid w:val="00CC3310"/>
    <w:rsid w:val="00CC5026"/>
    <w:rsid w:val="00CC68D0"/>
    <w:rsid w:val="00CD41C3"/>
    <w:rsid w:val="00CD4E9A"/>
    <w:rsid w:val="00CD74CB"/>
    <w:rsid w:val="00CE2BF8"/>
    <w:rsid w:val="00CE5D5A"/>
    <w:rsid w:val="00CF4CBA"/>
    <w:rsid w:val="00D00305"/>
    <w:rsid w:val="00D03F9A"/>
    <w:rsid w:val="00D06D51"/>
    <w:rsid w:val="00D12AD8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6520"/>
    <w:rsid w:val="00D72834"/>
    <w:rsid w:val="00D84AE9"/>
    <w:rsid w:val="00D867C6"/>
    <w:rsid w:val="00D90423"/>
    <w:rsid w:val="00D9124E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F40AE"/>
    <w:rsid w:val="00DF670A"/>
    <w:rsid w:val="00E02F2D"/>
    <w:rsid w:val="00E13F3D"/>
    <w:rsid w:val="00E34898"/>
    <w:rsid w:val="00E52B41"/>
    <w:rsid w:val="00E536C3"/>
    <w:rsid w:val="00E61DA4"/>
    <w:rsid w:val="00E66C8B"/>
    <w:rsid w:val="00E7242B"/>
    <w:rsid w:val="00E731E7"/>
    <w:rsid w:val="00E76D7D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6456B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95"/>
    <w:rsid w:val="00FB2469"/>
    <w:rsid w:val="00FB6386"/>
    <w:rsid w:val="00FB68E2"/>
    <w:rsid w:val="00FB6F05"/>
    <w:rsid w:val="00FC241C"/>
    <w:rsid w:val="00FE671E"/>
    <w:rsid w:val="00FF7E1B"/>
    <w:rsid w:val="108011E9"/>
    <w:rsid w:val="1C1439A1"/>
    <w:rsid w:val="6DE90F3C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3738E4"/>
  <w15:docId w15:val="{D1AD202D-B5FA-4A46-B489-0CF78B75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ascii="Times New Roman" w:eastAsia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9678E-8ADE-4DE4-B431-BFD0A5B9D1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222</Words>
  <Characters>1266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CR3397</cp:lastModifiedBy>
  <cp:revision>9</cp:revision>
  <cp:lastPrinted>1900-12-31T16:00:00Z</cp:lastPrinted>
  <dcterms:created xsi:type="dcterms:W3CDTF">2024-11-07T05:46:00Z</dcterms:created>
  <dcterms:modified xsi:type="dcterms:W3CDTF">2025-01-13T11:09:00Z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8D621724F15D4E0FACB0CC783522819A_13</vt:lpwstr>
  </property>
</Properties>
</file>